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1C314" w14:textId="77777777" w:rsidR="00A1115A" w:rsidRPr="006F20ED" w:rsidRDefault="00A1115A" w:rsidP="00A1115A">
      <w:pPr>
        <w:pStyle w:val="Heading2"/>
      </w:pPr>
      <w:r w:rsidRPr="006F20ED">
        <w:t>5.5</w:t>
      </w:r>
      <w:r w:rsidRPr="006F20ED">
        <w:tab/>
        <w:t>Void</w:t>
      </w:r>
    </w:p>
    <w:p w14:paraId="29B59E20" w14:textId="77777777" w:rsidR="00A1115A" w:rsidRPr="006F20ED" w:rsidRDefault="00A1115A" w:rsidP="00A1115A">
      <w:pPr>
        <w:pStyle w:val="Heading2"/>
      </w:pPr>
      <w:r w:rsidRPr="006F20ED">
        <w:t>5.5A</w:t>
      </w:r>
      <w:r w:rsidRPr="006F20ED">
        <w:tab/>
        <w:t>Configurations for CA</w:t>
      </w:r>
    </w:p>
    <w:p w14:paraId="377FEC85" w14:textId="77777777" w:rsidR="00A1115A" w:rsidRPr="006F20ED" w:rsidRDefault="00A1115A" w:rsidP="00A1115A">
      <w:pPr>
        <w:pStyle w:val="Heading3"/>
      </w:pPr>
      <w:r w:rsidRPr="006F20ED">
        <w:t>5.5A.0</w:t>
      </w:r>
      <w:r w:rsidRPr="006F20ED">
        <w:tab/>
        <w:t>General</w:t>
      </w:r>
    </w:p>
    <w:p w14:paraId="44950E1E" w14:textId="291D2CA4" w:rsidR="00257260" w:rsidRPr="006F20ED" w:rsidRDefault="00257260" w:rsidP="00257260">
      <w:r w:rsidRPr="006F20ED">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4EAF8E6A" w14:textId="77777777" w:rsidR="00301F3F" w:rsidRPr="006F20ED" w:rsidRDefault="00301F3F" w:rsidP="00301F3F">
      <w:r w:rsidRPr="006F20ED">
        <w:t>Non</w:t>
      </w:r>
      <w:r w:rsidRPr="006F20ED">
        <w:noBreakHyphen/>
        <w:t>contiguous resource allocation and almost contiguous allocation are not applicable for each NR carrier of intra</w:t>
      </w:r>
      <w:r w:rsidRPr="006F20ED">
        <w:noBreakHyphen/>
        <w:t>band contiguous and non-contiguous CA configurations.</w:t>
      </w:r>
    </w:p>
    <w:p w14:paraId="6B049376" w14:textId="1C6ADA7A" w:rsidR="00A1115A" w:rsidRPr="006F20ED" w:rsidRDefault="00301F3F" w:rsidP="00301F3F">
      <w:r w:rsidRPr="006F20ED">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9145731" w14:textId="77777777" w:rsidR="00AA622B" w:rsidRPr="006F20ED" w:rsidRDefault="00AA622B" w:rsidP="00AA622B">
      <w:pPr>
        <w:rPr>
          <w:lang w:eastAsia="zh-CN"/>
        </w:rPr>
      </w:pPr>
      <w:r w:rsidRPr="006F20ED">
        <w:rPr>
          <w:rFonts w:hint="eastAsia"/>
          <w:lang w:eastAsia="zh-CN"/>
        </w:rPr>
        <w:t>F</w:t>
      </w:r>
      <w:r w:rsidRPr="006F20ED">
        <w:rPr>
          <w:lang w:eastAsia="zh-CN"/>
        </w:rPr>
        <w:t>or a higher order band combination of which CA_n20-n28 is a subset, the frequency range in band n28 is restricted for the higher order band combination to 703-733 MHz for the UL and 758-788 MHz for the DL.</w:t>
      </w:r>
    </w:p>
    <w:p w14:paraId="2645394C" w14:textId="16F176D6" w:rsidR="00CD0F2E" w:rsidRPr="006F20ED" w:rsidRDefault="00345668" w:rsidP="00CD0F2E">
      <w:r w:rsidRPr="006F20ED">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 where the bandwidths the UE supports for each band, the maximum bandwidth and/or minimum bandwidth for the band in the band combination are indicated in the UE capabilities. The minimum bandwidth per CC and maximum aggregated FDD, TDD and total bandwidth per band combination may be indicated only for BCS5 as described in 38.306 [15] and BCS5 shall not be indicated together with BCS4 for a CA configuration. For inter-band CA combinations including FR1 intra-band CA and with BCS4 or BCS5 in the following configuration tables, the Bandwidth Combination Sets for the FR1 intra-band CA are BCS4 or BCS5, respectively.</w:t>
      </w:r>
    </w:p>
    <w:p w14:paraId="3DE8E2EE" w14:textId="3206973F" w:rsidR="003314A7" w:rsidRPr="006F20ED" w:rsidRDefault="00C40965"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lang w:eastAsia="zh-CN"/>
        </w:rPr>
      </w:pPr>
      <w:r w:rsidRPr="006F20ED">
        <w:t xml:space="preserve">By default, </w:t>
      </w:r>
      <w:r w:rsidR="003314A7" w:rsidRPr="006F20ED">
        <w:t xml:space="preserve">unless otherwise noted/stated and except for NR band </w:t>
      </w:r>
      <w:r w:rsidR="00455C98" w:rsidRPr="006F20ED">
        <w:t>restricted</w:t>
      </w:r>
      <w:r w:rsidR="003314A7" w:rsidRPr="006F20ED">
        <w:t xml:space="preserve"> to operation with share spectrum access channel, </w:t>
      </w:r>
      <w:r w:rsidRPr="006F20ED">
        <w:t xml:space="preserve">power class 3 </w:t>
      </w:r>
      <w:r w:rsidR="003314A7" w:rsidRPr="006F20ED">
        <w:rPr>
          <w:lang w:eastAsia="zh-CN"/>
        </w:rPr>
        <w:t>a</w:t>
      </w:r>
      <w:r w:rsidR="003314A7" w:rsidRPr="006F20ED">
        <w:rPr>
          <w:rFonts w:hint="eastAsia"/>
          <w:lang w:eastAsia="zh-CN"/>
        </w:rPr>
        <w:t>pp</w:t>
      </w:r>
      <w:r w:rsidR="003314A7" w:rsidRPr="006F20ED">
        <w:rPr>
          <w:lang w:eastAsia="zh-CN"/>
        </w:rPr>
        <w:t>lies to:</w:t>
      </w:r>
    </w:p>
    <w:p w14:paraId="7BF1AD4F" w14:textId="77777777" w:rsidR="003314A7" w:rsidRPr="006F20ED" w:rsidRDefault="003314A7" w:rsidP="003314A7">
      <w:pPr>
        <w:pStyle w:val="B1"/>
      </w:pPr>
      <w:r w:rsidRPr="006F20ED">
        <w:t>-</w:t>
      </w:r>
      <w:r w:rsidRPr="006F20ED">
        <w:tab/>
        <w:t>all valid NR FR1 band single uplink configurations,</w:t>
      </w:r>
    </w:p>
    <w:p w14:paraId="0192B2C1" w14:textId="77777777" w:rsidR="003314A7" w:rsidRPr="006F20ED" w:rsidRDefault="003314A7" w:rsidP="003314A7">
      <w:pPr>
        <w:pStyle w:val="B1"/>
      </w:pPr>
      <w:r w:rsidRPr="006F20ED">
        <w:t>-</w:t>
      </w:r>
      <w:r w:rsidRPr="006F20ED">
        <w:tab/>
        <w:t>all specified NR FR1 band intra-band uplink CA configurations,</w:t>
      </w:r>
    </w:p>
    <w:p w14:paraId="73E03DBF" w14:textId="77777777" w:rsidR="003314A7" w:rsidRPr="006F20ED" w:rsidRDefault="003314A7" w:rsidP="003314A7">
      <w:pPr>
        <w:pStyle w:val="B1"/>
      </w:pPr>
      <w:r w:rsidRPr="006F20ED">
        <w:t>-</w:t>
      </w:r>
      <w:r w:rsidRPr="006F20ED">
        <w:tab/>
        <w:t>all specified inter-band CA configurations.</w:t>
      </w:r>
    </w:p>
    <w:p w14:paraId="4BBB4EB3" w14:textId="2585178B" w:rsidR="00C40965" w:rsidRPr="006F20ED" w:rsidRDefault="003314A7"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6F20ED">
        <w:t xml:space="preserve">For NR bands with operation restricted to shared spectrum channel access, by default power class 5 applies to all valid single uplink configurations and to all specified intra-band uplink CA configuration. </w:t>
      </w:r>
      <w:r w:rsidR="00C40965" w:rsidRPr="006F20ED">
        <w:t xml:space="preserve">The applicability of higher power class(es) is </w:t>
      </w:r>
      <w:r w:rsidR="00C40965" w:rsidRPr="006F20ED">
        <w:rPr>
          <w:rFonts w:hint="eastAsia"/>
          <w:lang w:eastAsia="zh-CN"/>
        </w:rPr>
        <w:t xml:space="preserve">described </w:t>
      </w:r>
      <w:r w:rsidR="00C40965" w:rsidRPr="006F20ED">
        <w:t>in the CA configuration tables in clauses 5.5A.1, 5.5A.2 and 5.5A.3</w:t>
      </w:r>
      <w:r w:rsidR="00C40965" w:rsidRPr="006F20ED">
        <w:rPr>
          <w:rFonts w:hint="eastAsia"/>
          <w:lang w:eastAsia="zh-CN"/>
        </w:rPr>
        <w:t>.</w:t>
      </w:r>
      <w:r w:rsidR="00C40965" w:rsidRPr="006F20ED">
        <w:rPr>
          <w:color w:val="000000"/>
        </w:rPr>
        <w:t xml:space="preserve"> For inter-band CA combinations in clause 5.5A.3, the applicability of higher power class(es) for higher order band combinations is extended based on the following conditions: </w:t>
      </w:r>
    </w:p>
    <w:p w14:paraId="6BC7032A" w14:textId="77777777" w:rsidR="00C40965" w:rsidRPr="006F20ED" w:rsidRDefault="00C40965" w:rsidP="00C40965">
      <w:pPr>
        <w:pStyle w:val="B1"/>
      </w:pPr>
      <w:r w:rsidRPr="006F20ED">
        <w:t>-</w:t>
      </w:r>
      <w:r w:rsidRPr="006F20ED">
        <w:tab/>
        <w:t xml:space="preserve">For a combination of intra-band and inter-band CA, the same higher power class(es) may be supported, which are specified for the inter-band UL CA configuration(s) in the combination composed of the same bands without intra-band CA. </w:t>
      </w:r>
    </w:p>
    <w:p w14:paraId="4CD14FCD" w14:textId="77777777" w:rsidR="00C40965" w:rsidRPr="006F20ED" w:rsidRDefault="00C40965" w:rsidP="00C40965">
      <w:pPr>
        <w:pStyle w:val="B1"/>
      </w:pPr>
      <w:r w:rsidRPr="006F20ED">
        <w:t>-</w:t>
      </w:r>
      <w:r w:rsidRPr="006F20ED">
        <w:tab/>
        <w:t>For a combination of intra-band and inter-band CA, the higher power class(es) may be supported for single-carrier UL when the same higher power class(es) are specified for all its fallback combinations.</w:t>
      </w:r>
    </w:p>
    <w:p w14:paraId="14EF5AE5" w14:textId="77777777" w:rsidR="00C40965" w:rsidRPr="006F20ED" w:rsidRDefault="00C40965" w:rsidP="00C40965">
      <w:pPr>
        <w:pStyle w:val="B1"/>
      </w:pPr>
      <w:r w:rsidRPr="006F20ED">
        <w:t>-</w:t>
      </w:r>
      <w:r w:rsidRPr="006F20ED">
        <w:tab/>
        <w:t>For a combination with 3 or more DL bands without intra-band CA, the higher power class(es) may be supported for single-carrier UL when the same higher power class(es) are specified for all its 2-band fallback combinations.</w:t>
      </w:r>
    </w:p>
    <w:p w14:paraId="3D7EBA7D" w14:textId="77777777" w:rsidR="00C40965" w:rsidRPr="006F20ED" w:rsidRDefault="00C40965" w:rsidP="00C40965">
      <w:pPr>
        <w:pStyle w:val="B1"/>
      </w:pPr>
      <w:r w:rsidRPr="006F20ED">
        <w:t>-</w:t>
      </w:r>
      <w:r w:rsidRPr="006F20ED">
        <w:tab/>
        <w:t>For a combination with 4 or more DL bands without intra-band CA, the higher power class(es) may be supported for inter-band UL CA configuration(s) when the same higher power class(es) are specified for all its 3-band fallback combinations.</w:t>
      </w:r>
    </w:p>
    <w:p w14:paraId="41C52933" w14:textId="77777777" w:rsidR="00C40965" w:rsidRPr="006F20ED" w:rsidRDefault="00C40965" w:rsidP="00322EB7">
      <w:r w:rsidRPr="006F20ED">
        <w:lastRenderedPageBreak/>
        <w:t>A UE supporting a given power class for a CA configuration shall meet the corresponding transmitter and receiver requirements in Clause 6 and Clause 7, respectively.</w:t>
      </w:r>
    </w:p>
    <w:p w14:paraId="35ECFFAE" w14:textId="77777777" w:rsidR="003314A7" w:rsidRPr="006F20ED" w:rsidRDefault="003314A7" w:rsidP="00615865">
      <w:r w:rsidRPr="006F20ED">
        <w:t>In the CA configuration tables of clause 5.5A.1 and clause 5.5A.2:</w:t>
      </w:r>
    </w:p>
    <w:p w14:paraId="601990B9" w14:textId="77777777" w:rsidR="003314A7" w:rsidRPr="006F20ED" w:rsidRDefault="003314A7" w:rsidP="00615865">
      <w:pPr>
        <w:pStyle w:val="B1"/>
      </w:pPr>
      <w:r w:rsidRPr="006F20ED">
        <w:t>-</w:t>
      </w:r>
      <w:r w:rsidRPr="006F20ED">
        <w:tab/>
        <w:t>Unless otherwise noted/stated, Uplink CA configuration entries with "-" mean single uplink carrier is valid for downlink intra-band CA,</w:t>
      </w:r>
    </w:p>
    <w:p w14:paraId="4FD1F33B" w14:textId="77777777" w:rsidR="003314A7" w:rsidRPr="006F20ED" w:rsidRDefault="003314A7" w:rsidP="003314A7">
      <w:r w:rsidRPr="006F20ED">
        <w:t>In the CA configuration tables of clause 5.5A.3:</w:t>
      </w:r>
    </w:p>
    <w:p w14:paraId="446CF919" w14:textId="77777777" w:rsidR="003314A7" w:rsidRPr="006F20ED" w:rsidRDefault="003314A7" w:rsidP="003314A7">
      <w:pPr>
        <w:pStyle w:val="B1"/>
      </w:pPr>
      <w:r w:rsidRPr="006F20ED">
        <w:t>-</w:t>
      </w:r>
      <w:r w:rsidRPr="006F20ED">
        <w:tab/>
        <w:t>Uplink CA configuration entries with "-" mean that any valid constituent band of the downlink inter-band CA combination can be configured as a single uplink carrier,</w:t>
      </w:r>
    </w:p>
    <w:p w14:paraId="239D05AE" w14:textId="77777777" w:rsidR="003314A7" w:rsidRPr="006F20ED" w:rsidRDefault="003314A7" w:rsidP="003314A7">
      <w:pPr>
        <w:pStyle w:val="B1"/>
      </w:pPr>
      <w:r w:rsidRPr="006F20ED">
        <w:rPr>
          <w:rFonts w:asciiTheme="minorEastAsia" w:hAnsiTheme="minorEastAsia"/>
          <w:lang w:eastAsia="zh-CN"/>
        </w:rPr>
        <w:t>-</w:t>
      </w:r>
      <w:r w:rsidRPr="006F20ED">
        <w:rPr>
          <w:rFonts w:asciiTheme="minorEastAsia" w:hAnsiTheme="minorEastAsia"/>
          <w:lang w:eastAsia="zh-CN"/>
        </w:rPr>
        <w:tab/>
        <w:t>U</w:t>
      </w:r>
      <w:r w:rsidRPr="006F20ED">
        <w:t>nless otherwise noted, all of the valid downlink constituent bands can be configured as a single uplink carrier</w:t>
      </w:r>
      <w:r w:rsidRPr="006F20ED">
        <w:rPr>
          <w:rFonts w:asciiTheme="minorEastAsia" w:hAnsiTheme="minorEastAsia"/>
          <w:lang w:eastAsia="zh-CN"/>
        </w:rPr>
        <w:t>,</w:t>
      </w:r>
    </w:p>
    <w:p w14:paraId="59EFB6A1" w14:textId="77777777" w:rsidR="003314A7" w:rsidRDefault="003314A7" w:rsidP="003314A7">
      <w:pPr>
        <w:pStyle w:val="B1"/>
      </w:pPr>
      <w:r w:rsidRPr="006F20ED">
        <w:t>-</w:t>
      </w:r>
      <w:r w:rsidRPr="006F20ED">
        <w:tab/>
        <w:t>If an uplink CA configuration is supported, its fallback single uplink is also supported.</w:t>
      </w:r>
    </w:p>
    <w:p w14:paraId="0B478BE3" w14:textId="77777777" w:rsidR="00455C98" w:rsidRPr="006F20ED" w:rsidRDefault="00455C98" w:rsidP="00455C98"/>
    <w:p w14:paraId="299A092F" w14:textId="77777777" w:rsidR="00A1115A" w:rsidRPr="006F20ED" w:rsidRDefault="00A1115A" w:rsidP="00A1115A">
      <w:pPr>
        <w:pStyle w:val="Heading3"/>
      </w:pPr>
      <w:r w:rsidRPr="006F20ED">
        <w:t>5.5A.1</w:t>
      </w:r>
      <w:r w:rsidRPr="006F20ED">
        <w:tab/>
        <w:t>Configurations for intra-band contiguous CA</w:t>
      </w:r>
    </w:p>
    <w:p w14:paraId="155F1888" w14:textId="7A725B5E" w:rsidR="00A1115A" w:rsidRPr="006F20ED" w:rsidRDefault="00A1115A" w:rsidP="00A1115A">
      <w:pPr>
        <w:pStyle w:val="TH"/>
      </w:pPr>
      <w:r w:rsidRPr="006F20ED">
        <w:t>Table 5.5A.1-1: NR CA configurations and bandwidth combination sets defined for</w:t>
      </w:r>
      <w:r w:rsidR="00B50E59" w:rsidRPr="006F20ED">
        <w:br/>
      </w:r>
      <w:r w:rsidRPr="006F20ED">
        <w:t xml:space="preserve">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79"/>
        <w:gridCol w:w="1027"/>
        <w:gridCol w:w="1155"/>
        <w:gridCol w:w="1026"/>
        <w:gridCol w:w="1026"/>
        <w:gridCol w:w="974"/>
        <w:gridCol w:w="978"/>
        <w:gridCol w:w="1181"/>
      </w:tblGrid>
      <w:tr w:rsidR="00803A4E" w:rsidRPr="006F20ED" w14:paraId="072F2B4E" w14:textId="77777777" w:rsidTr="00526DF1">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0E630122" w14:textId="1C5DDE56"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6A3ABEFD" w14:textId="77777777" w:rsidTr="007B256F">
        <w:trPr>
          <w:cantSplit/>
          <w:tblHeader/>
          <w:jc w:val="center"/>
        </w:trPr>
        <w:tc>
          <w:tcPr>
            <w:tcW w:w="614" w:type="pct"/>
            <w:tcBorders>
              <w:left w:val="single" w:sz="4" w:space="0" w:color="auto"/>
              <w:bottom w:val="single" w:sz="4" w:space="0" w:color="auto"/>
              <w:right w:val="single" w:sz="4" w:space="0" w:color="auto"/>
            </w:tcBorders>
          </w:tcPr>
          <w:p w14:paraId="379CFA6C" w14:textId="20B31F0C"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560" w:type="pct"/>
            <w:tcBorders>
              <w:left w:val="single" w:sz="4" w:space="0" w:color="auto"/>
              <w:bottom w:val="single" w:sz="4" w:space="0" w:color="auto"/>
              <w:right w:val="single" w:sz="4" w:space="0" w:color="auto"/>
            </w:tcBorders>
          </w:tcPr>
          <w:p w14:paraId="1C3FC5B9" w14:textId="7A6A728F" w:rsidR="00803A4E" w:rsidRPr="006F20ED" w:rsidRDefault="00803A4E" w:rsidP="00B50E59">
            <w:pPr>
              <w:pStyle w:val="TAH"/>
              <w:keepNext w:val="0"/>
              <w:keepLines w:val="0"/>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533" w:type="pct"/>
            <w:tcBorders>
              <w:top w:val="single" w:sz="6" w:space="0" w:color="auto"/>
              <w:left w:val="single" w:sz="6" w:space="0" w:color="auto"/>
              <w:bottom w:val="single" w:sz="6" w:space="0" w:color="auto"/>
              <w:right w:val="single" w:sz="6" w:space="0" w:color="auto"/>
            </w:tcBorders>
          </w:tcPr>
          <w:p w14:paraId="5590FE6E" w14:textId="1055C96B"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600" w:type="pct"/>
            <w:tcBorders>
              <w:top w:val="single" w:sz="6" w:space="0" w:color="auto"/>
              <w:left w:val="single" w:sz="6" w:space="0" w:color="auto"/>
              <w:bottom w:val="single" w:sz="6" w:space="0" w:color="auto"/>
              <w:right w:val="single" w:sz="6" w:space="0" w:color="auto"/>
            </w:tcBorders>
          </w:tcPr>
          <w:p w14:paraId="367DB2F4" w14:textId="553818B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0F471130" w14:textId="1A0D07C0"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346B0A0C" w14:textId="3112862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6" w:type="pct"/>
            <w:tcBorders>
              <w:top w:val="single" w:sz="6" w:space="0" w:color="auto"/>
              <w:left w:val="single" w:sz="6" w:space="0" w:color="auto"/>
              <w:bottom w:val="single" w:sz="6" w:space="0" w:color="auto"/>
              <w:right w:val="single" w:sz="6" w:space="0" w:color="auto"/>
            </w:tcBorders>
          </w:tcPr>
          <w:p w14:paraId="096D3D43" w14:textId="01800741"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8" w:type="pct"/>
            <w:tcBorders>
              <w:left w:val="single" w:sz="4" w:space="0" w:color="auto"/>
              <w:bottom w:val="single" w:sz="4" w:space="0" w:color="auto"/>
              <w:right w:val="single" w:sz="4" w:space="0" w:color="auto"/>
            </w:tcBorders>
          </w:tcPr>
          <w:p w14:paraId="3ED3F115" w14:textId="68723FE7" w:rsidR="00803A4E" w:rsidRPr="006F20ED" w:rsidRDefault="00803A4E" w:rsidP="00B50E59">
            <w:pPr>
              <w:pStyle w:val="TAH"/>
              <w:keepNext w:val="0"/>
              <w:keepLines w:val="0"/>
              <w:rPr>
                <w:rFonts w:eastAsia="SimSun"/>
              </w:rPr>
            </w:pP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br/>
              <w:t>bandwidth</w:t>
            </w:r>
            <w:r w:rsidR="00526DF1" w:rsidRPr="006F20ED">
              <w:rPr>
                <w:rFonts w:eastAsia="SimSun"/>
              </w:rPr>
              <w:t xml:space="preserve"> </w:t>
            </w:r>
            <w:r w:rsidRPr="006F20ED">
              <w:rPr>
                <w:rFonts w:eastAsia="SimSun"/>
              </w:rPr>
              <w:t>(MHz)</w:t>
            </w:r>
          </w:p>
        </w:tc>
        <w:tc>
          <w:tcPr>
            <w:tcW w:w="613" w:type="pct"/>
            <w:tcBorders>
              <w:left w:val="single" w:sz="4" w:space="0" w:color="auto"/>
              <w:bottom w:val="single" w:sz="4" w:space="0" w:color="auto"/>
              <w:right w:val="single" w:sz="4" w:space="0" w:color="auto"/>
            </w:tcBorders>
          </w:tcPr>
          <w:p w14:paraId="63D47FE1" w14:textId="6B75205A" w:rsidR="00803A4E" w:rsidRPr="006F20ED" w:rsidRDefault="00803A4E" w:rsidP="00B50E59">
            <w:pPr>
              <w:pStyle w:val="TAH"/>
              <w:keepNext w:val="0"/>
              <w:keepLines w:val="0"/>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74E6EB22"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6ABDF175" w14:textId="77777777" w:rsidR="00803A4E" w:rsidRPr="006F20ED" w:rsidRDefault="00803A4E" w:rsidP="00B50E59">
            <w:pPr>
              <w:pStyle w:val="TAC"/>
              <w:keepNext w:val="0"/>
              <w:keepLines w:val="0"/>
              <w:rPr>
                <w:rFonts w:eastAsia="SimSun"/>
              </w:rPr>
            </w:pPr>
            <w:r w:rsidRPr="006F20ED">
              <w:rPr>
                <w:rFonts w:eastAsia="SimSun"/>
              </w:rPr>
              <w:t>CA_n1B</w:t>
            </w:r>
          </w:p>
        </w:tc>
        <w:tc>
          <w:tcPr>
            <w:tcW w:w="560" w:type="pct"/>
            <w:tcBorders>
              <w:top w:val="single" w:sz="4" w:space="0" w:color="auto"/>
              <w:left w:val="single" w:sz="4" w:space="0" w:color="auto"/>
              <w:bottom w:val="nil"/>
              <w:right w:val="single" w:sz="4" w:space="0" w:color="auto"/>
            </w:tcBorders>
            <w:shd w:val="clear" w:color="auto" w:fill="auto"/>
          </w:tcPr>
          <w:p w14:paraId="13E517E2"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56D1EEAD" w14:textId="77777777" w:rsidR="00803A4E" w:rsidRPr="006F20ED" w:rsidRDefault="00803A4E" w:rsidP="00B50E59">
            <w:pPr>
              <w:pStyle w:val="TAC"/>
              <w:keepNext w:val="0"/>
              <w:keepLines w:val="0"/>
              <w:rPr>
                <w:rFonts w:eastAsia="SimSu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4EBE37D1" w14:textId="77777777" w:rsidR="00803A4E" w:rsidRPr="006F20ED" w:rsidRDefault="00803A4E" w:rsidP="00B50E59">
            <w:pPr>
              <w:pStyle w:val="TAC"/>
              <w:keepNext w:val="0"/>
              <w:keepLines w:val="0"/>
              <w:rPr>
                <w:rFonts w:eastAsia="SimSun"/>
              </w:rPr>
            </w:pPr>
            <w:r w:rsidRPr="006F20ED">
              <w:rPr>
                <w:rFonts w:eastAsia="DengXian"/>
                <w:lang w:eastAsia="zh-CN"/>
              </w:rPr>
              <w:t>10,15</w:t>
            </w:r>
          </w:p>
        </w:tc>
        <w:tc>
          <w:tcPr>
            <w:tcW w:w="533" w:type="pct"/>
            <w:tcBorders>
              <w:top w:val="single" w:sz="6" w:space="0" w:color="auto"/>
              <w:left w:val="single" w:sz="6" w:space="0" w:color="auto"/>
              <w:bottom w:val="single" w:sz="6" w:space="0" w:color="auto"/>
              <w:right w:val="single" w:sz="6" w:space="0" w:color="auto"/>
            </w:tcBorders>
          </w:tcPr>
          <w:p w14:paraId="727026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36F402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FD8DD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337FB67" w14:textId="77777777" w:rsidR="00803A4E" w:rsidRPr="006F20ED" w:rsidRDefault="00803A4E" w:rsidP="00B50E59">
            <w:pPr>
              <w:pStyle w:val="TAC"/>
              <w:keepNext w:val="0"/>
              <w:keepLines w:val="0"/>
              <w:rPr>
                <w:rFonts w:eastAsia="Yu Mincho"/>
                <w:lang w:eastAsia="ja-JP"/>
              </w:rPr>
            </w:pPr>
            <w:r w:rsidRPr="006F20ED">
              <w:rPr>
                <w:rFonts w:eastAsia="SimSun"/>
              </w:rPr>
              <w:t>40</w:t>
            </w:r>
          </w:p>
        </w:tc>
        <w:tc>
          <w:tcPr>
            <w:tcW w:w="613" w:type="pct"/>
            <w:tcBorders>
              <w:top w:val="single" w:sz="4" w:space="0" w:color="auto"/>
              <w:left w:val="single" w:sz="4" w:space="0" w:color="auto"/>
              <w:bottom w:val="nil"/>
              <w:right w:val="single" w:sz="4" w:space="0" w:color="auto"/>
            </w:tcBorders>
            <w:shd w:val="clear" w:color="auto" w:fill="auto"/>
          </w:tcPr>
          <w:p w14:paraId="05B4672D"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3CE4745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9D7639F"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715B6B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7101A52" w14:textId="77777777" w:rsidR="00803A4E" w:rsidRPr="006F20ED" w:rsidRDefault="00803A4E" w:rsidP="00B50E59">
            <w:pPr>
              <w:pStyle w:val="TAC"/>
              <w:keepNext w:val="0"/>
              <w:keepLines w:val="0"/>
              <w:rPr>
                <w:rFonts w:eastAsia="SimSun"/>
              </w:rPr>
            </w:pPr>
            <w:r w:rsidRPr="006F20ED">
              <w:rPr>
                <w:rFonts w:eastAsia="DengXian"/>
                <w:lang w:eastAsia="zh-CN"/>
              </w:rPr>
              <w:t>15</w:t>
            </w:r>
          </w:p>
        </w:tc>
        <w:tc>
          <w:tcPr>
            <w:tcW w:w="600" w:type="pct"/>
            <w:tcBorders>
              <w:top w:val="single" w:sz="6" w:space="0" w:color="auto"/>
              <w:left w:val="single" w:sz="6" w:space="0" w:color="auto"/>
              <w:bottom w:val="single" w:sz="6" w:space="0" w:color="auto"/>
              <w:right w:val="single" w:sz="6" w:space="0" w:color="auto"/>
            </w:tcBorders>
          </w:tcPr>
          <w:p w14:paraId="1FCE9555" w14:textId="77777777" w:rsidR="00803A4E" w:rsidRPr="006F20ED" w:rsidRDefault="00803A4E" w:rsidP="00B50E59">
            <w:pPr>
              <w:pStyle w:val="TAC"/>
              <w:keepNext w:val="0"/>
              <w:keepLines w:val="0"/>
              <w:rPr>
                <w:rFonts w:eastAsia="SimSun"/>
              </w:rPr>
            </w:pPr>
            <w:r w:rsidRPr="006F20ED">
              <w:rPr>
                <w:rFonts w:eastAsia="DengXian"/>
                <w:lang w:eastAsia="zh-CN"/>
              </w:rPr>
              <w:t>15,20</w:t>
            </w:r>
          </w:p>
        </w:tc>
        <w:tc>
          <w:tcPr>
            <w:tcW w:w="533" w:type="pct"/>
            <w:tcBorders>
              <w:top w:val="single" w:sz="6" w:space="0" w:color="auto"/>
              <w:left w:val="single" w:sz="6" w:space="0" w:color="auto"/>
              <w:bottom w:val="single" w:sz="6" w:space="0" w:color="auto"/>
              <w:right w:val="single" w:sz="6" w:space="0" w:color="auto"/>
            </w:tcBorders>
          </w:tcPr>
          <w:p w14:paraId="534393A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853DB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C9DAEE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84CE0AA"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853AB6D" w14:textId="77777777" w:rsidR="00803A4E" w:rsidRPr="006F20ED" w:rsidRDefault="00803A4E" w:rsidP="00B50E59">
            <w:pPr>
              <w:pStyle w:val="TAC"/>
              <w:keepNext w:val="0"/>
              <w:keepLines w:val="0"/>
              <w:rPr>
                <w:rFonts w:eastAsia="SimSun"/>
              </w:rPr>
            </w:pPr>
          </w:p>
        </w:tc>
      </w:tr>
      <w:tr w:rsidR="00803A4E" w:rsidRPr="006F20ED" w14:paraId="4E95805B"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23506EFF"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5FBEFF5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573447"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tcPr>
          <w:p w14:paraId="557D690D"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733E8B8"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73C23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CEFB7D6"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36C7B7D"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13CA2FB9" w14:textId="77777777" w:rsidR="00803A4E" w:rsidRPr="006F20ED" w:rsidRDefault="00803A4E" w:rsidP="00B50E59">
            <w:pPr>
              <w:pStyle w:val="TAC"/>
              <w:keepNext w:val="0"/>
              <w:keepLines w:val="0"/>
              <w:rPr>
                <w:rFonts w:eastAsia="SimSun"/>
              </w:rPr>
            </w:pPr>
          </w:p>
        </w:tc>
      </w:tr>
      <w:tr w:rsidR="00803A4E" w:rsidRPr="006F20ED" w14:paraId="44F587C5"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586A0D15" w14:textId="77777777" w:rsidR="00803A4E" w:rsidRPr="006F20ED" w:rsidRDefault="00803A4E" w:rsidP="00B50E59">
            <w:pPr>
              <w:pStyle w:val="TAC"/>
              <w:keepNext w:val="0"/>
              <w:keepLines w:val="0"/>
              <w:rPr>
                <w:rFonts w:eastAsia="SimSun"/>
              </w:rPr>
            </w:pPr>
            <w:r w:rsidRPr="006F20ED">
              <w:rPr>
                <w:rFonts w:eastAsia="SimSun"/>
                <w:lang w:eastAsia="en-GB"/>
              </w:rPr>
              <w:t>CA_n2B</w:t>
            </w:r>
          </w:p>
        </w:tc>
        <w:tc>
          <w:tcPr>
            <w:tcW w:w="560" w:type="pct"/>
            <w:tcBorders>
              <w:top w:val="single" w:sz="4" w:space="0" w:color="auto"/>
              <w:left w:val="single" w:sz="4" w:space="0" w:color="auto"/>
              <w:bottom w:val="nil"/>
              <w:right w:val="single" w:sz="4" w:space="0" w:color="auto"/>
            </w:tcBorders>
            <w:shd w:val="clear" w:color="auto" w:fill="auto"/>
          </w:tcPr>
          <w:p w14:paraId="7784B94A"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39C543D8"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FC887F7"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2B14E8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C16DB9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40C45"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487A508" w14:textId="77777777" w:rsidR="00803A4E" w:rsidRPr="006F20ED" w:rsidRDefault="00803A4E" w:rsidP="00B50E59">
            <w:pPr>
              <w:pStyle w:val="TAC"/>
              <w:keepNext w:val="0"/>
              <w:keepLines w:val="0"/>
              <w:rPr>
                <w:rFonts w:eastAsia="SimSun"/>
              </w:rPr>
            </w:pPr>
            <w:r w:rsidRPr="006F20ED">
              <w:rPr>
                <w:rFonts w:eastAsia="SimSun"/>
                <w:lang w:eastAsia="en-GB"/>
              </w:rPr>
              <w:t>20</w:t>
            </w:r>
          </w:p>
        </w:tc>
        <w:tc>
          <w:tcPr>
            <w:tcW w:w="613" w:type="pct"/>
            <w:tcBorders>
              <w:top w:val="single" w:sz="4" w:space="0" w:color="auto"/>
              <w:left w:val="single" w:sz="4" w:space="0" w:color="auto"/>
              <w:bottom w:val="nil"/>
              <w:right w:val="single" w:sz="4" w:space="0" w:color="auto"/>
            </w:tcBorders>
            <w:shd w:val="clear" w:color="auto" w:fill="auto"/>
          </w:tcPr>
          <w:p w14:paraId="12D30863"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63DD90E2"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1A66673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65914F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291173C"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633516E9"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06BCD8B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D39A5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D3A5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5F8AF43E" w14:textId="77777777" w:rsidR="00803A4E" w:rsidRPr="006F20ED" w:rsidRDefault="00803A4E" w:rsidP="00B50E59">
            <w:pPr>
              <w:pStyle w:val="TAC"/>
              <w:keepNext w:val="0"/>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70C8D699" w14:textId="77777777" w:rsidR="00803A4E" w:rsidRPr="006F20ED" w:rsidRDefault="00803A4E" w:rsidP="00B50E59">
            <w:pPr>
              <w:pStyle w:val="TAC"/>
              <w:keepNext w:val="0"/>
              <w:keepLines w:val="0"/>
              <w:rPr>
                <w:rFonts w:eastAsia="SimSun"/>
              </w:rPr>
            </w:pPr>
          </w:p>
        </w:tc>
      </w:tr>
      <w:tr w:rsidR="00803A4E" w:rsidRPr="006F20ED" w14:paraId="71F4BA12" w14:textId="77777777" w:rsidTr="007B256F">
        <w:trPr>
          <w:jc w:val="center"/>
        </w:trPr>
        <w:tc>
          <w:tcPr>
            <w:tcW w:w="614" w:type="pct"/>
            <w:tcBorders>
              <w:top w:val="single" w:sz="4" w:space="0" w:color="auto"/>
              <w:left w:val="single" w:sz="4" w:space="0" w:color="auto"/>
              <w:bottom w:val="nil"/>
              <w:right w:val="single" w:sz="6" w:space="0" w:color="auto"/>
            </w:tcBorders>
          </w:tcPr>
          <w:p w14:paraId="460C1E1F" w14:textId="77777777" w:rsidR="00803A4E" w:rsidRPr="006F20ED" w:rsidRDefault="00803A4E" w:rsidP="00B50E59">
            <w:pPr>
              <w:pStyle w:val="TAC"/>
              <w:keepNext w:val="0"/>
              <w:keepLines w:val="0"/>
              <w:rPr>
                <w:rFonts w:eastAsia="SimSun"/>
              </w:rPr>
            </w:pPr>
            <w:r w:rsidRPr="006F20ED">
              <w:rPr>
                <w:rFonts w:eastAsia="SimSun"/>
                <w:lang w:eastAsia="en-GB"/>
              </w:rPr>
              <w:t>CA_n3B</w:t>
            </w:r>
          </w:p>
        </w:tc>
        <w:tc>
          <w:tcPr>
            <w:tcW w:w="560" w:type="pct"/>
            <w:tcBorders>
              <w:top w:val="single" w:sz="4" w:space="0" w:color="auto"/>
              <w:left w:val="single" w:sz="6" w:space="0" w:color="auto"/>
              <w:bottom w:val="nil"/>
              <w:right w:val="single" w:sz="6" w:space="0" w:color="auto"/>
            </w:tcBorders>
          </w:tcPr>
          <w:p w14:paraId="59EC53F1"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5A5D25BB"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427D6754" w14:textId="0EC7D250" w:rsidR="00803A4E" w:rsidRPr="006F20ED" w:rsidRDefault="00803A4E" w:rsidP="00B50E59">
            <w:pPr>
              <w:pStyle w:val="TAC"/>
              <w:keepNext w:val="0"/>
              <w:keepLines w:val="0"/>
              <w:rPr>
                <w:rFonts w:eastAsia="SimSun" w:cs="Arial"/>
                <w:szCs w:val="18"/>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FF1C6A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5FA76C"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A6CC8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2B00246A" w14:textId="77777777" w:rsidR="00803A4E" w:rsidRPr="006F20ED" w:rsidRDefault="00803A4E" w:rsidP="00B50E59">
            <w:pPr>
              <w:pStyle w:val="TAC"/>
              <w:keepNext w:val="0"/>
              <w:keepLines w:val="0"/>
              <w:rPr>
                <w:rFonts w:eastAsia="SimSun"/>
              </w:rPr>
            </w:pPr>
            <w:r w:rsidRPr="006F20ED">
              <w:rPr>
                <w:rFonts w:eastAsia="SimSun"/>
                <w:lang w:eastAsia="en-GB"/>
              </w:rPr>
              <w:t>60</w:t>
            </w:r>
          </w:p>
        </w:tc>
        <w:tc>
          <w:tcPr>
            <w:tcW w:w="613" w:type="pct"/>
            <w:tcBorders>
              <w:top w:val="single" w:sz="4" w:space="0" w:color="auto"/>
              <w:left w:val="single" w:sz="6" w:space="0" w:color="auto"/>
              <w:bottom w:val="nil"/>
              <w:right w:val="single" w:sz="4" w:space="0" w:color="auto"/>
            </w:tcBorders>
          </w:tcPr>
          <w:p w14:paraId="3F81CF26"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5114CBE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493398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F11D22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9B8A053"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AEB6ECA" w14:textId="56D9977F" w:rsidR="00803A4E" w:rsidRPr="006F20ED" w:rsidRDefault="00803A4E" w:rsidP="00B50E59">
            <w:pPr>
              <w:pStyle w:val="TAC"/>
              <w:keepNext w:val="0"/>
              <w:keepLines w:val="0"/>
              <w:rPr>
                <w:rFonts w:eastAsia="SimSun" w:cs="Arial"/>
                <w:szCs w:val="18"/>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505FEA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07C4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F02CA8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920E0AF" w14:textId="77777777" w:rsidR="00803A4E" w:rsidRPr="006F20ED" w:rsidRDefault="00803A4E" w:rsidP="00B50E59">
            <w:pPr>
              <w:pStyle w:val="TAC"/>
              <w:keepNext w:val="0"/>
              <w:keepLines w:val="0"/>
              <w:rPr>
                <w:rFonts w:eastAsia="SimSun"/>
              </w:rPr>
            </w:pPr>
          </w:p>
        </w:tc>
        <w:tc>
          <w:tcPr>
            <w:tcW w:w="613" w:type="pct"/>
            <w:tcBorders>
              <w:top w:val="nil"/>
              <w:left w:val="single" w:sz="4" w:space="0" w:color="auto"/>
              <w:bottom w:val="nil"/>
              <w:right w:val="single" w:sz="4" w:space="0" w:color="auto"/>
            </w:tcBorders>
            <w:shd w:val="clear" w:color="auto" w:fill="auto"/>
          </w:tcPr>
          <w:p w14:paraId="4D58572A" w14:textId="77777777" w:rsidR="00803A4E" w:rsidRPr="006F20ED" w:rsidRDefault="00803A4E" w:rsidP="00B50E59">
            <w:pPr>
              <w:pStyle w:val="TAC"/>
              <w:keepNext w:val="0"/>
              <w:keepLines w:val="0"/>
              <w:rPr>
                <w:rFonts w:eastAsia="SimSun"/>
              </w:rPr>
            </w:pPr>
          </w:p>
        </w:tc>
      </w:tr>
      <w:tr w:rsidR="00803A4E" w:rsidRPr="006F20ED" w14:paraId="7006BF0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5E07C53"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00E30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B5D0421" w14:textId="77D5AFEC" w:rsidR="00803A4E" w:rsidRPr="006F20ED" w:rsidRDefault="00803A4E" w:rsidP="00B50E59">
            <w:pPr>
              <w:pStyle w:val="TAC"/>
              <w:keepNext w:val="0"/>
              <w:keepLines w:val="0"/>
              <w:rPr>
                <w:rFonts w:eastAsia="SimSun" w:cs="Arial"/>
                <w:szCs w:val="18"/>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600" w:type="pct"/>
            <w:tcBorders>
              <w:top w:val="single" w:sz="6" w:space="0" w:color="auto"/>
              <w:left w:val="single" w:sz="6" w:space="0" w:color="auto"/>
              <w:bottom w:val="single" w:sz="6" w:space="0" w:color="auto"/>
              <w:right w:val="single" w:sz="6" w:space="0" w:color="auto"/>
            </w:tcBorders>
          </w:tcPr>
          <w:p w14:paraId="2A741E69" w14:textId="240732EA" w:rsidR="00803A4E" w:rsidRPr="006F20ED" w:rsidRDefault="00803A4E" w:rsidP="00B50E59">
            <w:pPr>
              <w:pStyle w:val="TAC"/>
              <w:keepNext w:val="0"/>
              <w:keepLines w:val="0"/>
              <w:rPr>
                <w:rFonts w:eastAsia="SimSun" w:cs="Arial"/>
                <w:szCs w:val="18"/>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43BF735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B9B31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918604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7338034" w14:textId="77777777" w:rsidR="00803A4E" w:rsidRPr="006F20ED" w:rsidRDefault="00803A4E" w:rsidP="00B50E59">
            <w:pPr>
              <w:pStyle w:val="TAC"/>
              <w:keepNext w:val="0"/>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1DCA2C00" w14:textId="77777777" w:rsidR="00803A4E" w:rsidRPr="006F20ED" w:rsidRDefault="00803A4E" w:rsidP="00B50E59">
            <w:pPr>
              <w:pStyle w:val="TAC"/>
              <w:keepNext w:val="0"/>
              <w:keepLines w:val="0"/>
              <w:rPr>
                <w:rFonts w:eastAsia="SimSun"/>
              </w:rPr>
            </w:pPr>
          </w:p>
        </w:tc>
      </w:tr>
      <w:tr w:rsidR="008D12BD" w:rsidRPr="006F20ED" w14:paraId="7F6E8AF6"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76457DA" w14:textId="77777777" w:rsidR="008D12BD" w:rsidRPr="006F20ED" w:rsidRDefault="008D12BD"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2F8AF15B" w14:textId="0D749853" w:rsidR="008D12BD" w:rsidRPr="006F20ED" w:rsidRDefault="008D12BD" w:rsidP="00B50E59">
            <w:pPr>
              <w:pStyle w:val="TAC"/>
              <w:keepNext w:val="0"/>
              <w:keepLines w:val="0"/>
              <w:rPr>
                <w:rFonts w:eastAsia="SimSun"/>
              </w:rPr>
            </w:pPr>
            <w:r w:rsidRPr="006F20ED">
              <w:rPr>
                <w:lang w:eastAsia="en-GB"/>
              </w:rPr>
              <w:t>CA_n3B</w:t>
            </w:r>
          </w:p>
        </w:tc>
        <w:tc>
          <w:tcPr>
            <w:tcW w:w="533" w:type="pct"/>
            <w:tcBorders>
              <w:top w:val="single" w:sz="6" w:space="0" w:color="auto"/>
              <w:left w:val="single" w:sz="4" w:space="0" w:color="auto"/>
              <w:bottom w:val="single" w:sz="6" w:space="0" w:color="auto"/>
              <w:right w:val="single" w:sz="6" w:space="0" w:color="auto"/>
            </w:tcBorders>
            <w:vAlign w:val="center"/>
          </w:tcPr>
          <w:p w14:paraId="0059FB84" w14:textId="4B5FB3B2"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vAlign w:val="center"/>
          </w:tcPr>
          <w:p w14:paraId="1712A70F" w14:textId="614154A8"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19FB574"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010488"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1795D8" w14:textId="77777777" w:rsidR="008D12BD" w:rsidRPr="006F20ED" w:rsidRDefault="008D12BD"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CDC6167" w14:textId="489B75FF" w:rsidR="008D12BD" w:rsidRPr="006F20ED" w:rsidRDefault="008D12BD" w:rsidP="00B50E59">
            <w:pPr>
              <w:pStyle w:val="TAC"/>
              <w:keepNext w:val="0"/>
              <w:keepLines w:val="0"/>
              <w:rPr>
                <w:rFonts w:eastAsia="SimSun"/>
              </w:rPr>
            </w:pPr>
            <w:r w:rsidRPr="006F20ED">
              <w:rPr>
                <w:lang w:eastAsia="zh-CN"/>
              </w:rPr>
              <w:t>40</w:t>
            </w:r>
          </w:p>
        </w:tc>
        <w:tc>
          <w:tcPr>
            <w:tcW w:w="613" w:type="pct"/>
            <w:tcBorders>
              <w:top w:val="nil"/>
              <w:left w:val="single" w:sz="4" w:space="0" w:color="auto"/>
              <w:bottom w:val="single" w:sz="4" w:space="0" w:color="auto"/>
              <w:right w:val="single" w:sz="4" w:space="0" w:color="auto"/>
            </w:tcBorders>
            <w:shd w:val="clear" w:color="auto" w:fill="auto"/>
          </w:tcPr>
          <w:p w14:paraId="6D916F7A" w14:textId="0F0A88F0" w:rsidR="008D12BD" w:rsidRPr="006F20ED" w:rsidRDefault="008D12BD" w:rsidP="00B50E59">
            <w:pPr>
              <w:pStyle w:val="TAC"/>
              <w:keepNext w:val="0"/>
              <w:keepLines w:val="0"/>
              <w:rPr>
                <w:rFonts w:eastAsia="SimSun"/>
              </w:rPr>
            </w:pPr>
            <w:r w:rsidRPr="006F20ED">
              <w:rPr>
                <w:lang w:eastAsia="zh-CN"/>
              </w:rPr>
              <w:t>1</w:t>
            </w:r>
          </w:p>
        </w:tc>
      </w:tr>
      <w:tr w:rsidR="00871283" w:rsidRPr="006F20ED" w14:paraId="62B90EC3"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21647C5B" w14:textId="77777777" w:rsidR="00871283" w:rsidRPr="006F20ED" w:rsidRDefault="00871283"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270377F7" w14:textId="31ACA159" w:rsidR="00871283" w:rsidRPr="006F20ED" w:rsidRDefault="005A66D1" w:rsidP="00B50E59">
            <w:pPr>
              <w:pStyle w:val="TAC"/>
              <w:keepNext w:val="0"/>
              <w:keepLines w:val="0"/>
              <w:rPr>
                <w:rFonts w:eastAsia="SimSun"/>
              </w:rPr>
            </w:pPr>
            <w:r>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B1D5C2B" w14:textId="38357E3C" w:rsidR="00871283" w:rsidRPr="006F20ED" w:rsidRDefault="00871283" w:rsidP="00B50E59">
            <w:pPr>
              <w:pStyle w:val="TAC"/>
              <w:keepNext w:val="0"/>
              <w:keepLines w:val="0"/>
              <w:rPr>
                <w:rFonts w:eastAsia="DengXian"/>
                <w:lang w:eastAsia="zh-CN"/>
              </w:rPr>
            </w:pPr>
            <w:r w:rsidRPr="006F20ED">
              <w:rPr>
                <w:rFonts w:eastAsia="DengXian"/>
                <w:lang w:eastAsia="zh-CN"/>
              </w:rPr>
              <w:t>See</w:t>
            </w:r>
            <w:r w:rsidR="00526DF1" w:rsidRPr="006F20ED">
              <w:rPr>
                <w:rFonts w:eastAsia="DengXian"/>
                <w:lang w:eastAsia="zh-CN"/>
              </w:rPr>
              <w:t xml:space="preserve"> </w:t>
            </w:r>
            <w:r w:rsidRPr="006F20ED">
              <w:rPr>
                <w:rFonts w:eastAsia="DengXian"/>
                <w:lang w:eastAsia="zh-CN"/>
              </w:rPr>
              <w:t>n3</w:t>
            </w:r>
            <w:r w:rsidR="00526DF1" w:rsidRPr="006F20ED">
              <w:rPr>
                <w:rFonts w:eastAsia="DengXian"/>
                <w:lang w:eastAsia="zh-CN"/>
              </w:rPr>
              <w:t xml:space="preserve"> </w:t>
            </w:r>
            <w:r w:rsidRPr="006F20ED">
              <w:rPr>
                <w:rFonts w:eastAsia="DengXian"/>
                <w:lang w:eastAsia="zh-CN"/>
              </w:rPr>
              <w:t>channel</w:t>
            </w:r>
            <w:r w:rsidR="00526DF1" w:rsidRPr="006F20ED">
              <w:rPr>
                <w:rFonts w:eastAsia="DengXian"/>
                <w:lang w:eastAsia="zh-CN"/>
              </w:rPr>
              <w:t xml:space="preserve"> </w:t>
            </w:r>
            <w:r w:rsidRPr="006F20ED">
              <w:rPr>
                <w:rFonts w:eastAsia="DengXian"/>
                <w:lang w:eastAsia="zh-CN"/>
              </w:rPr>
              <w:t>bandwidths</w:t>
            </w:r>
            <w:r w:rsidR="00526DF1" w:rsidRPr="006F20ED">
              <w:rPr>
                <w:rFonts w:eastAsia="DengXian"/>
                <w:lang w:eastAsia="zh-CN"/>
              </w:rPr>
              <w:t xml:space="preserve"> </w:t>
            </w:r>
            <w:r w:rsidRPr="006F20ED">
              <w:rPr>
                <w:rFonts w:eastAsia="DengXian"/>
                <w:lang w:eastAsia="zh-CN"/>
              </w:rPr>
              <w:t>in</w:t>
            </w:r>
            <w:r w:rsidR="00526DF1" w:rsidRPr="006F20ED">
              <w:rPr>
                <w:rFonts w:eastAsia="DengXian"/>
                <w:lang w:eastAsia="zh-CN"/>
              </w:rPr>
              <w:t xml:space="preserve"> </w:t>
            </w:r>
            <w:r w:rsidRPr="006F20ED">
              <w:rPr>
                <w:rFonts w:eastAsia="DengXian"/>
                <w:lang w:eastAsia="zh-CN"/>
              </w:rPr>
              <w:t>Table</w:t>
            </w:r>
            <w:r w:rsidR="00526DF1" w:rsidRPr="006F20ED">
              <w:rPr>
                <w:rFonts w:eastAsia="DengXian"/>
                <w:lang w:eastAsia="zh-CN"/>
              </w:rPr>
              <w:t xml:space="preserve"> </w:t>
            </w:r>
            <w:r w:rsidRPr="006F20ED">
              <w:rPr>
                <w:rFonts w:eastAsia="DengXian"/>
                <w:lang w:eastAsia="zh-CN"/>
              </w:rPr>
              <w:t>5.3.5-1</w:t>
            </w:r>
            <w:r w:rsidR="00526DF1" w:rsidRPr="006F20ED">
              <w:rPr>
                <w:rFonts w:eastAsia="DengXian"/>
                <w:lang w:eastAsia="zh-CN"/>
              </w:rPr>
              <w:t xml:space="preserve"> </w:t>
            </w:r>
            <w:r w:rsidRPr="006F20ED">
              <w:rPr>
                <w:rFonts w:eastAsia="DengXian"/>
                <w:lang w:eastAsia="zh-CN"/>
              </w:rPr>
              <w:t>for</w:t>
            </w:r>
            <w:r w:rsidR="00526DF1" w:rsidRPr="006F20ED">
              <w:rPr>
                <w:rFonts w:eastAsia="DengXian"/>
                <w:lang w:eastAsia="zh-CN"/>
              </w:rPr>
              <w:t xml:space="preserve"> </w:t>
            </w:r>
            <w:r w:rsidRPr="006F20ED">
              <w:rPr>
                <w:rFonts w:eastAsia="DengXian"/>
                <w:lang w:eastAsia="zh-CN"/>
              </w:rPr>
              <w:t>each</w:t>
            </w:r>
            <w:r w:rsidR="00526DF1" w:rsidRPr="006F20ED">
              <w:rPr>
                <w:rFonts w:eastAsia="DengXian"/>
                <w:lang w:eastAsia="zh-CN"/>
              </w:rPr>
              <w:t xml:space="preserve"> </w:t>
            </w:r>
            <w:r w:rsidRPr="006F20ED">
              <w:rPr>
                <w:rFonts w:eastAsia="DengXian"/>
                <w:lang w:eastAsia="zh-CN"/>
              </w:rPr>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65CA45"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C0D7B1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378915"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2A3CD" w14:textId="0E8205BF" w:rsidR="00871283" w:rsidRPr="006F20ED" w:rsidRDefault="00871283" w:rsidP="00B50E59">
            <w:pPr>
              <w:pStyle w:val="TAC"/>
              <w:keepNext w:val="0"/>
              <w:keepLines w:val="0"/>
              <w:rPr>
                <w:rFonts w:eastAsia="SimSun"/>
              </w:rPr>
            </w:pPr>
            <w:r w:rsidRPr="006F20ED">
              <w:rPr>
                <w:rFonts w:hint="eastAsia"/>
                <w:lang w:eastAsia="zh-CN"/>
              </w:rPr>
              <w:t>7</w:t>
            </w:r>
            <w:r w:rsidRPr="006F20ED">
              <w:rPr>
                <w:lang w:eastAsia="zh-CN"/>
              </w:rPr>
              <w:t>5</w:t>
            </w:r>
          </w:p>
        </w:tc>
        <w:tc>
          <w:tcPr>
            <w:tcW w:w="613" w:type="pct"/>
            <w:tcBorders>
              <w:top w:val="nil"/>
              <w:left w:val="single" w:sz="4" w:space="0" w:color="auto"/>
              <w:bottom w:val="single" w:sz="4" w:space="0" w:color="auto"/>
              <w:right w:val="single" w:sz="4" w:space="0" w:color="auto"/>
            </w:tcBorders>
            <w:shd w:val="clear" w:color="auto" w:fill="auto"/>
          </w:tcPr>
          <w:p w14:paraId="29A2B9A7" w14:textId="42A6BC51" w:rsidR="00871283" w:rsidRPr="006F20ED" w:rsidRDefault="00871283" w:rsidP="00B50E59">
            <w:pPr>
              <w:pStyle w:val="TAC"/>
              <w:keepNext w:val="0"/>
              <w:keepLines w:val="0"/>
              <w:rPr>
                <w:rFonts w:eastAsia="SimSu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7563E266" w14:textId="77777777" w:rsidTr="007B256F">
        <w:trPr>
          <w:jc w:val="center"/>
        </w:trPr>
        <w:tc>
          <w:tcPr>
            <w:tcW w:w="614" w:type="pct"/>
            <w:tcBorders>
              <w:top w:val="single" w:sz="4" w:space="0" w:color="auto"/>
              <w:left w:val="single" w:sz="4" w:space="0" w:color="auto"/>
              <w:bottom w:val="nil"/>
              <w:right w:val="single" w:sz="6" w:space="0" w:color="auto"/>
            </w:tcBorders>
          </w:tcPr>
          <w:p w14:paraId="4DDC9218" w14:textId="77777777" w:rsidR="00803A4E" w:rsidRPr="006F20ED" w:rsidRDefault="00803A4E" w:rsidP="00B50E59">
            <w:pPr>
              <w:pStyle w:val="TAC"/>
              <w:keepNext w:val="0"/>
              <w:keepLines w:val="0"/>
              <w:rPr>
                <w:rFonts w:eastAsia="SimSun"/>
              </w:rPr>
            </w:pPr>
            <w:r w:rsidRPr="006F20ED">
              <w:rPr>
                <w:rFonts w:eastAsia="SimSun"/>
              </w:rPr>
              <w:t>CA_n5B</w:t>
            </w:r>
          </w:p>
        </w:tc>
        <w:tc>
          <w:tcPr>
            <w:tcW w:w="560" w:type="pct"/>
            <w:tcBorders>
              <w:top w:val="single" w:sz="4" w:space="0" w:color="auto"/>
              <w:left w:val="single" w:sz="6" w:space="0" w:color="auto"/>
              <w:bottom w:val="nil"/>
              <w:right w:val="single" w:sz="6" w:space="0" w:color="auto"/>
            </w:tcBorders>
          </w:tcPr>
          <w:p w14:paraId="21DD6F13" w14:textId="77777777" w:rsidR="00803A4E" w:rsidRPr="006F20ED" w:rsidRDefault="00803A4E" w:rsidP="00B50E59">
            <w:pPr>
              <w:pStyle w:val="TAC"/>
              <w:keepNext w:val="0"/>
              <w:keepLines w:val="0"/>
              <w:rPr>
                <w:rFonts w:eastAsia="SimSun"/>
              </w:rPr>
            </w:pPr>
            <w:r w:rsidRPr="006F20ED">
              <w:rPr>
                <w:rFonts w:eastAsia="SimSun"/>
              </w:rPr>
              <w:t>CA_n5B</w:t>
            </w:r>
          </w:p>
        </w:tc>
        <w:tc>
          <w:tcPr>
            <w:tcW w:w="533" w:type="pct"/>
            <w:tcBorders>
              <w:top w:val="single" w:sz="6" w:space="0" w:color="auto"/>
              <w:left w:val="single" w:sz="6" w:space="0" w:color="auto"/>
              <w:bottom w:val="single" w:sz="6" w:space="0" w:color="auto"/>
              <w:right w:val="single" w:sz="6" w:space="0" w:color="auto"/>
            </w:tcBorders>
          </w:tcPr>
          <w:p w14:paraId="46FAE2E6" w14:textId="0D8934EB"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21DF77D5" w14:textId="6D9C5FAE"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533" w:type="pct"/>
            <w:tcBorders>
              <w:top w:val="single" w:sz="6" w:space="0" w:color="auto"/>
              <w:left w:val="single" w:sz="6" w:space="0" w:color="auto"/>
              <w:bottom w:val="single" w:sz="6" w:space="0" w:color="auto"/>
              <w:right w:val="single" w:sz="6" w:space="0" w:color="auto"/>
            </w:tcBorders>
          </w:tcPr>
          <w:p w14:paraId="1504FDE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8D1A05"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F2C3E3B"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0F5C4690" w14:textId="77777777" w:rsidR="00803A4E" w:rsidRPr="006F20ED" w:rsidRDefault="00803A4E" w:rsidP="00B50E59">
            <w:pPr>
              <w:pStyle w:val="TAC"/>
              <w:keepNext w:val="0"/>
              <w:keepLines w:val="0"/>
              <w:rPr>
                <w:rFonts w:eastAsia="SimSun"/>
              </w:rPr>
            </w:pPr>
            <w:r w:rsidRPr="006F20ED">
              <w:rPr>
                <w:rFonts w:eastAsia="SimSun"/>
              </w:rPr>
              <w:t>20</w:t>
            </w:r>
          </w:p>
        </w:tc>
        <w:tc>
          <w:tcPr>
            <w:tcW w:w="613" w:type="pct"/>
            <w:tcBorders>
              <w:top w:val="single" w:sz="6" w:space="0" w:color="auto"/>
              <w:left w:val="single" w:sz="6" w:space="0" w:color="auto"/>
              <w:right w:val="single" w:sz="4" w:space="0" w:color="auto"/>
            </w:tcBorders>
          </w:tcPr>
          <w:p w14:paraId="620BAFCB" w14:textId="77777777" w:rsidR="00803A4E" w:rsidRPr="006F20ED" w:rsidRDefault="00803A4E" w:rsidP="00B50E59">
            <w:pPr>
              <w:pStyle w:val="TAC"/>
              <w:keepNext w:val="0"/>
              <w:keepLines w:val="0"/>
              <w:rPr>
                <w:rFonts w:eastAsia="SimSun"/>
              </w:rPr>
            </w:pPr>
            <w:r w:rsidRPr="006F20ED">
              <w:rPr>
                <w:rFonts w:eastAsia="SimSun"/>
              </w:rPr>
              <w:t>0</w:t>
            </w:r>
          </w:p>
        </w:tc>
      </w:tr>
      <w:tr w:rsidR="00AC4BE8" w:rsidRPr="006F20ED" w14:paraId="5CC4C12F" w14:textId="77777777" w:rsidTr="007B256F">
        <w:trPr>
          <w:jc w:val="center"/>
        </w:trPr>
        <w:tc>
          <w:tcPr>
            <w:tcW w:w="614" w:type="pct"/>
            <w:tcBorders>
              <w:top w:val="nil"/>
              <w:left w:val="single" w:sz="4" w:space="0" w:color="auto"/>
              <w:bottom w:val="nil"/>
              <w:right w:val="single" w:sz="6" w:space="0" w:color="auto"/>
            </w:tcBorders>
          </w:tcPr>
          <w:p w14:paraId="7AA049CC" w14:textId="77777777" w:rsidR="00AC4BE8" w:rsidRPr="006F20ED" w:rsidRDefault="00AC4BE8" w:rsidP="00B50E59">
            <w:pPr>
              <w:pStyle w:val="TAC"/>
              <w:keepNext w:val="0"/>
              <w:keepLines w:val="0"/>
              <w:rPr>
                <w:rFonts w:eastAsia="SimSun"/>
              </w:rPr>
            </w:pPr>
          </w:p>
        </w:tc>
        <w:tc>
          <w:tcPr>
            <w:tcW w:w="560" w:type="pct"/>
            <w:tcBorders>
              <w:top w:val="nil"/>
              <w:left w:val="single" w:sz="6" w:space="0" w:color="auto"/>
              <w:bottom w:val="nil"/>
              <w:right w:val="single" w:sz="6" w:space="0" w:color="auto"/>
            </w:tcBorders>
          </w:tcPr>
          <w:p w14:paraId="723C0A92"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46E7FCC" w14:textId="76DC2DB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E297939" w14:textId="580D8FD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381C3774"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883C60" w14:textId="77777777" w:rsidR="00AC4BE8" w:rsidRPr="006F20ED" w:rsidRDefault="00AC4BE8"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E81038B" w14:textId="77777777" w:rsidR="00AC4BE8" w:rsidRPr="006F20ED" w:rsidRDefault="00AC4BE8"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1671CF14" w14:textId="68078D4E" w:rsidR="00AC4BE8" w:rsidRPr="006F20ED" w:rsidRDefault="00AC4BE8" w:rsidP="00B50E59">
            <w:pPr>
              <w:pStyle w:val="TAC"/>
              <w:keepNext w:val="0"/>
              <w:keepLines w:val="0"/>
              <w:rPr>
                <w:rFonts w:eastAsia="SimSun"/>
              </w:rPr>
            </w:pPr>
            <w:r w:rsidRPr="006F20ED">
              <w:rPr>
                <w:rFonts w:eastAsia="SimSun"/>
              </w:rPr>
              <w:t>25</w:t>
            </w:r>
          </w:p>
        </w:tc>
        <w:tc>
          <w:tcPr>
            <w:tcW w:w="613" w:type="pct"/>
            <w:tcBorders>
              <w:top w:val="single" w:sz="6" w:space="0" w:color="auto"/>
              <w:left w:val="single" w:sz="6" w:space="0" w:color="auto"/>
              <w:right w:val="single" w:sz="4" w:space="0" w:color="auto"/>
            </w:tcBorders>
          </w:tcPr>
          <w:p w14:paraId="2721F51A" w14:textId="04C4D35D" w:rsidR="00AC4BE8" w:rsidRPr="006F20ED" w:rsidRDefault="00AC4BE8" w:rsidP="00B50E59">
            <w:pPr>
              <w:pStyle w:val="TAC"/>
              <w:keepNext w:val="0"/>
              <w:keepLines w:val="0"/>
              <w:rPr>
                <w:rFonts w:eastAsia="SimSun"/>
              </w:rPr>
            </w:pPr>
            <w:r w:rsidRPr="006F20ED">
              <w:rPr>
                <w:rFonts w:eastAsia="SimSun"/>
              </w:rPr>
              <w:t>1</w:t>
            </w:r>
          </w:p>
        </w:tc>
      </w:tr>
      <w:tr w:rsidR="0068426F" w:rsidRPr="006F20ED" w14:paraId="0F7A9D63" w14:textId="77777777" w:rsidTr="007B256F">
        <w:trPr>
          <w:jc w:val="center"/>
        </w:trPr>
        <w:tc>
          <w:tcPr>
            <w:tcW w:w="614" w:type="pct"/>
            <w:tcBorders>
              <w:top w:val="nil"/>
              <w:left w:val="single" w:sz="4" w:space="0" w:color="auto"/>
              <w:bottom w:val="single" w:sz="6" w:space="0" w:color="auto"/>
              <w:right w:val="single" w:sz="6" w:space="0" w:color="auto"/>
            </w:tcBorders>
          </w:tcPr>
          <w:p w14:paraId="6DF461F7" w14:textId="77777777" w:rsidR="0068426F" w:rsidRPr="006F20ED" w:rsidRDefault="0068426F" w:rsidP="0068426F">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535F3F35" w14:textId="77777777" w:rsidR="0068426F" w:rsidRPr="006F20ED" w:rsidRDefault="0068426F" w:rsidP="0068426F">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538C780A" w14:textId="04C6E9EE" w:rsidR="0068426F" w:rsidRPr="006F20ED" w:rsidRDefault="0068426F" w:rsidP="0068426F">
            <w:pPr>
              <w:pStyle w:val="TAC"/>
              <w:keepNext w:val="0"/>
              <w:keepLines w:val="0"/>
              <w:rPr>
                <w:rFonts w:eastAsia="SimSun" w:cs="Arial"/>
                <w:szCs w:val="18"/>
              </w:rPr>
            </w:pPr>
            <w:r w:rsidRPr="00BC7160">
              <w:rPr>
                <w:rFonts w:eastAsia="DengXian"/>
                <w:lang w:val="fi-FI" w:eastAsia="zh-CN"/>
              </w:rPr>
              <w:t>See n</w:t>
            </w:r>
            <w:r>
              <w:rPr>
                <w:rFonts w:eastAsia="DengXian"/>
                <w:lang w:val="fi-FI" w:eastAsia="zh-CN"/>
              </w:rPr>
              <w:t>5</w:t>
            </w:r>
            <w:r w:rsidRPr="00BC7160">
              <w:rPr>
                <w:rFonts w:eastAsia="DengXian"/>
                <w:lang w:val="fi-FI" w:eastAsia="zh-CN"/>
              </w:rPr>
              <w:t xml:space="preserve"> channel bandwidths in Table 5.3.5-1 for each carrier</w:t>
            </w:r>
            <w:r w:rsidRPr="00803A4E">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EE6039B" w14:textId="77777777" w:rsidR="0068426F" w:rsidRPr="006F20ED" w:rsidRDefault="0068426F" w:rsidP="006842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9252154" w14:textId="77777777" w:rsidR="0068426F" w:rsidRPr="006F20ED" w:rsidRDefault="0068426F" w:rsidP="006842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07C936B" w14:textId="77777777" w:rsidR="0068426F" w:rsidRPr="006F20ED" w:rsidRDefault="0068426F" w:rsidP="0068426F">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56304C08" w14:textId="5E090449" w:rsidR="0068426F" w:rsidRPr="006F20ED" w:rsidRDefault="0068426F" w:rsidP="0068426F">
            <w:pPr>
              <w:pStyle w:val="TAC"/>
              <w:keepNext w:val="0"/>
              <w:keepLines w:val="0"/>
              <w:rPr>
                <w:rFonts w:eastAsia="SimSun"/>
              </w:rPr>
            </w:pPr>
            <w:r>
              <w:t>25</w:t>
            </w:r>
          </w:p>
        </w:tc>
        <w:tc>
          <w:tcPr>
            <w:tcW w:w="613" w:type="pct"/>
            <w:tcBorders>
              <w:left w:val="single" w:sz="6" w:space="0" w:color="auto"/>
              <w:right w:val="single" w:sz="4" w:space="0" w:color="auto"/>
            </w:tcBorders>
          </w:tcPr>
          <w:p w14:paraId="15E1B8C8" w14:textId="1AF64089" w:rsidR="0068426F" w:rsidRPr="006F20ED" w:rsidRDefault="0068426F" w:rsidP="0068426F">
            <w:pPr>
              <w:pStyle w:val="TAC"/>
              <w:keepNext w:val="0"/>
              <w:keepLines w:val="0"/>
              <w:rPr>
                <w:rFonts w:eastAsia="SimSun"/>
              </w:rPr>
            </w:pPr>
            <w:r>
              <w:t>4 and 5</w:t>
            </w:r>
          </w:p>
        </w:tc>
      </w:tr>
      <w:tr w:rsidR="00803A4E" w:rsidRPr="006F20ED" w14:paraId="43E0F3F6" w14:textId="77777777" w:rsidTr="007B256F">
        <w:trPr>
          <w:jc w:val="center"/>
        </w:trPr>
        <w:tc>
          <w:tcPr>
            <w:tcW w:w="614" w:type="pct"/>
            <w:tcBorders>
              <w:top w:val="single" w:sz="4" w:space="0" w:color="auto"/>
              <w:left w:val="single" w:sz="4" w:space="0" w:color="auto"/>
              <w:bottom w:val="nil"/>
              <w:right w:val="single" w:sz="6" w:space="0" w:color="auto"/>
            </w:tcBorders>
          </w:tcPr>
          <w:p w14:paraId="13F1533A" w14:textId="77777777" w:rsidR="00803A4E" w:rsidRPr="006F20ED" w:rsidRDefault="00803A4E" w:rsidP="00B50E59">
            <w:pPr>
              <w:pStyle w:val="TAC"/>
              <w:keepNext w:val="0"/>
              <w:keepLines w:val="0"/>
              <w:rPr>
                <w:rFonts w:eastAsia="SimSun"/>
              </w:rPr>
            </w:pPr>
            <w:r w:rsidRPr="006F20ED">
              <w:rPr>
                <w:rFonts w:eastAsia="SimSun"/>
              </w:rPr>
              <w:t>CA_n7B</w:t>
            </w:r>
          </w:p>
        </w:tc>
        <w:tc>
          <w:tcPr>
            <w:tcW w:w="560" w:type="pct"/>
            <w:tcBorders>
              <w:top w:val="single" w:sz="4" w:space="0" w:color="auto"/>
              <w:left w:val="single" w:sz="6" w:space="0" w:color="auto"/>
              <w:bottom w:val="nil"/>
              <w:right w:val="single" w:sz="6" w:space="0" w:color="auto"/>
            </w:tcBorders>
          </w:tcPr>
          <w:p w14:paraId="5AE9AF90" w14:textId="77777777" w:rsidR="00CA213B" w:rsidRDefault="00CA213B" w:rsidP="00CA213B">
            <w:pPr>
              <w:pStyle w:val="TAC"/>
              <w:keepNext w:val="0"/>
              <w:keepLines w:val="0"/>
              <w:rPr>
                <w:rFonts w:cs="Arial"/>
                <w:szCs w:val="18"/>
                <w:vertAlign w:val="superscript"/>
                <w:lang w:eastAsia="zh-CN"/>
              </w:rPr>
            </w:pPr>
            <w:r>
              <w:rPr>
                <w:rFonts w:cs="Arial"/>
                <w:szCs w:val="18"/>
                <w:lang w:eastAsia="zh-CN"/>
              </w:rPr>
              <w:t>n7</w:t>
            </w:r>
            <w:r w:rsidRPr="006F20ED">
              <w:rPr>
                <w:rFonts w:cs="Arial"/>
                <w:szCs w:val="18"/>
                <w:vertAlign w:val="superscript"/>
                <w:lang w:eastAsia="zh-CN"/>
              </w:rPr>
              <w:t>3</w:t>
            </w:r>
          </w:p>
          <w:p w14:paraId="2C128867" w14:textId="77777777" w:rsidR="00803A4E" w:rsidRPr="006F20ED" w:rsidRDefault="00803A4E" w:rsidP="00B50E59">
            <w:pPr>
              <w:pStyle w:val="TAC"/>
              <w:keepNext w:val="0"/>
              <w:keepLines w:val="0"/>
              <w:rPr>
                <w:rFonts w:eastAsia="SimSun"/>
              </w:rPr>
            </w:pPr>
            <w:r w:rsidRPr="006F20ED">
              <w:rPr>
                <w:rFonts w:eastAsia="SimSun"/>
              </w:rPr>
              <w:t>CA_n7B</w:t>
            </w:r>
          </w:p>
        </w:tc>
        <w:tc>
          <w:tcPr>
            <w:tcW w:w="533" w:type="pct"/>
            <w:tcBorders>
              <w:top w:val="single" w:sz="6" w:space="0" w:color="auto"/>
              <w:left w:val="single" w:sz="6" w:space="0" w:color="auto"/>
              <w:bottom w:val="single" w:sz="6" w:space="0" w:color="auto"/>
              <w:right w:val="single" w:sz="6" w:space="0" w:color="auto"/>
            </w:tcBorders>
          </w:tcPr>
          <w:p w14:paraId="5E0790F6" w14:textId="77777777" w:rsidR="00803A4E" w:rsidRPr="006F20ED" w:rsidRDefault="00803A4E" w:rsidP="00B50E59">
            <w:pPr>
              <w:pStyle w:val="TAC"/>
              <w:keepNext w:val="0"/>
              <w:keepLines w:val="0"/>
              <w:rPr>
                <w:rFonts w:eastAsia="DengXian"/>
                <w:lang w:eastAsia="zh-C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63511A63" w14:textId="3427E36B" w:rsidR="00803A4E" w:rsidRPr="006F20ED" w:rsidRDefault="00803A4E" w:rsidP="00B50E59">
            <w:pPr>
              <w:pStyle w:val="TAC"/>
              <w:keepNext w:val="0"/>
              <w:keepLines w:val="0"/>
              <w:rPr>
                <w:rFonts w:eastAsia="DengXia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33" w:type="pct"/>
            <w:tcBorders>
              <w:top w:val="single" w:sz="6" w:space="0" w:color="auto"/>
              <w:left w:val="single" w:sz="6" w:space="0" w:color="auto"/>
              <w:bottom w:val="single" w:sz="6" w:space="0" w:color="auto"/>
              <w:right w:val="single" w:sz="6" w:space="0" w:color="auto"/>
            </w:tcBorders>
          </w:tcPr>
          <w:p w14:paraId="396E2CD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2BA3A7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D62FB8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6958E26E" w14:textId="77777777" w:rsidR="00803A4E" w:rsidRPr="006F20ED" w:rsidRDefault="00803A4E" w:rsidP="00B50E59">
            <w:pPr>
              <w:pStyle w:val="TAC"/>
              <w:keepNext w:val="0"/>
              <w:keepLines w:val="0"/>
              <w:rPr>
                <w:rFonts w:eastAsia="Yu Mincho"/>
                <w:lang w:eastAsia="ja-JP"/>
              </w:rPr>
            </w:pPr>
            <w:r w:rsidRPr="006F20ED">
              <w:rPr>
                <w:rFonts w:eastAsia="SimSun"/>
              </w:rPr>
              <w:t>50</w:t>
            </w:r>
          </w:p>
        </w:tc>
        <w:tc>
          <w:tcPr>
            <w:tcW w:w="613" w:type="pct"/>
            <w:tcBorders>
              <w:top w:val="single" w:sz="4" w:space="0" w:color="auto"/>
              <w:left w:val="single" w:sz="6" w:space="0" w:color="auto"/>
              <w:bottom w:val="nil"/>
              <w:right w:val="single" w:sz="4" w:space="0" w:color="auto"/>
            </w:tcBorders>
          </w:tcPr>
          <w:p w14:paraId="11F3751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7A838449"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7FC0C12"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0B67D101"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8C9CB43" w14:textId="77777777" w:rsidR="00803A4E" w:rsidRPr="006F20ED" w:rsidRDefault="00803A4E" w:rsidP="00B50E59">
            <w:pPr>
              <w:pStyle w:val="TAC"/>
              <w:keepNext w:val="0"/>
              <w:keepLines w:val="0"/>
              <w:rPr>
                <w:rFonts w:eastAsia="SimSun"/>
                <w:lang w:eastAsia="zh-C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60879025" w14:textId="0D430808" w:rsidR="00803A4E" w:rsidRPr="006F20ED" w:rsidRDefault="00803A4E" w:rsidP="00B50E59">
            <w:pPr>
              <w:pStyle w:val="TAC"/>
              <w:keepNext w:val="0"/>
              <w:keepLines w:val="0"/>
              <w:rPr>
                <w:rFonts w:eastAsia="SimSun"/>
                <w:lang w:eastAsia="zh-C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BB1CE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F4191C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181C800"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AE259AE"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18972C19" w14:textId="77777777" w:rsidR="00803A4E" w:rsidRPr="006F20ED" w:rsidRDefault="00803A4E" w:rsidP="00B50E59">
            <w:pPr>
              <w:pStyle w:val="TAC"/>
              <w:keepNext w:val="0"/>
              <w:keepLines w:val="0"/>
              <w:rPr>
                <w:rFonts w:eastAsia="SimSun"/>
                <w:lang w:eastAsia="zh-CN"/>
              </w:rPr>
            </w:pPr>
          </w:p>
        </w:tc>
      </w:tr>
      <w:tr w:rsidR="00803A4E" w:rsidRPr="006F20ED" w14:paraId="6CF6772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276D01E"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431AE272"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96DF731" w14:textId="77777777" w:rsidR="00803A4E" w:rsidRPr="006F20ED" w:rsidRDefault="00803A4E" w:rsidP="00B50E59">
            <w:pPr>
              <w:pStyle w:val="TAC"/>
              <w:keepNext w:val="0"/>
              <w:keepLines w:val="0"/>
              <w:rPr>
                <w:rFonts w:eastAsia="SimSun"/>
                <w:lang w:eastAsia="zh-CN"/>
              </w:rPr>
            </w:pP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AB11375" w14:textId="5CA784DA" w:rsidR="00803A4E" w:rsidRPr="006F20ED" w:rsidRDefault="00803A4E" w:rsidP="00B50E59">
            <w:pPr>
              <w:pStyle w:val="TAC"/>
              <w:keepNext w:val="0"/>
              <w:keepLines w:val="0"/>
              <w:rPr>
                <w:rFonts w:eastAsia="SimSun"/>
                <w:lang w:eastAsia="zh-CN"/>
              </w:rPr>
            </w:pP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6441E5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4C90E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A5EADB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D3B95EE"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31F3B1BD" w14:textId="77777777" w:rsidR="00803A4E" w:rsidRPr="006F20ED" w:rsidRDefault="00803A4E" w:rsidP="00B50E59">
            <w:pPr>
              <w:pStyle w:val="TAC"/>
              <w:keepNext w:val="0"/>
              <w:keepLines w:val="0"/>
              <w:rPr>
                <w:rFonts w:eastAsia="SimSun"/>
                <w:lang w:eastAsia="zh-CN"/>
              </w:rPr>
            </w:pPr>
          </w:p>
        </w:tc>
      </w:tr>
      <w:tr w:rsidR="00871283" w:rsidRPr="006F20ED" w14:paraId="0C33A453"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1F09521" w14:textId="77777777" w:rsidR="00871283" w:rsidRPr="006F20ED" w:rsidRDefault="00871283" w:rsidP="00B50E59">
            <w:pPr>
              <w:pStyle w:val="TAC"/>
              <w:keepNext w:val="0"/>
              <w:keepLines w:val="0"/>
              <w:rPr>
                <w:rFonts w:eastAsia="SimSun"/>
                <w:lang w:eastAsia="en-GB"/>
              </w:rPr>
            </w:pPr>
          </w:p>
        </w:tc>
        <w:tc>
          <w:tcPr>
            <w:tcW w:w="560" w:type="pct"/>
            <w:tcBorders>
              <w:top w:val="nil"/>
              <w:left w:val="single" w:sz="4" w:space="0" w:color="auto"/>
              <w:bottom w:val="single" w:sz="4" w:space="0" w:color="auto"/>
              <w:right w:val="single" w:sz="4" w:space="0" w:color="auto"/>
            </w:tcBorders>
            <w:shd w:val="clear" w:color="auto" w:fill="auto"/>
          </w:tcPr>
          <w:p w14:paraId="359606E7" w14:textId="3A00E0CA" w:rsidR="00871283" w:rsidRPr="006F20ED" w:rsidRDefault="00871283" w:rsidP="00B50E59">
            <w:pPr>
              <w:pStyle w:val="TAC"/>
              <w:keepNext w:val="0"/>
              <w:keepLines w:val="0"/>
              <w:rPr>
                <w:rFonts w:eastAsia="SimSun"/>
                <w:lang w:eastAsia="en-GB"/>
              </w:rPr>
            </w:pPr>
            <w:r w:rsidRPr="006F20ED">
              <w:rPr>
                <w:rFonts w:hint="eastAsia"/>
                <w:lang w:eastAsia="zh-CN"/>
              </w:rPr>
              <w:t>-</w:t>
            </w:r>
          </w:p>
        </w:tc>
        <w:tc>
          <w:tcPr>
            <w:tcW w:w="1133" w:type="pct"/>
            <w:gridSpan w:val="2"/>
            <w:tcBorders>
              <w:top w:val="single" w:sz="6" w:space="0" w:color="auto"/>
              <w:left w:val="single" w:sz="4" w:space="0" w:color="auto"/>
              <w:bottom w:val="single" w:sz="6" w:space="0" w:color="auto"/>
              <w:right w:val="single" w:sz="6" w:space="0" w:color="auto"/>
            </w:tcBorders>
          </w:tcPr>
          <w:p w14:paraId="564AD526" w14:textId="3BA3CBB9" w:rsidR="00871283" w:rsidRPr="006F20ED" w:rsidRDefault="00871283" w:rsidP="00B50E59">
            <w:pPr>
              <w:pStyle w:val="TAC"/>
              <w:keepNext w:val="0"/>
              <w:keepLines w:val="0"/>
              <w:rPr>
                <w:rFonts w:eastAsia="DengXian"/>
                <w:lang w:eastAsia="zh-CN"/>
              </w:rPr>
            </w:pPr>
            <w:r w:rsidRPr="006F20ED">
              <w:t>See</w:t>
            </w:r>
            <w:r w:rsidR="00526DF1" w:rsidRPr="006F20ED">
              <w:t xml:space="preserve"> </w:t>
            </w:r>
            <w:r w:rsidRPr="006F20ED">
              <w:t>n7</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FDFEC33"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5086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0CFB014"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AA2E19B" w14:textId="2DD45D20" w:rsidR="00871283" w:rsidRPr="006F20ED" w:rsidRDefault="00871283" w:rsidP="00B50E59">
            <w:pPr>
              <w:pStyle w:val="TAC"/>
              <w:keepNext w:val="0"/>
              <w:keepLines w:val="0"/>
              <w:rPr>
                <w:rFonts w:eastAsia="SimSun"/>
                <w:lang w:eastAsia="en-GB"/>
              </w:rPr>
            </w:pPr>
            <w:r w:rsidRPr="006F20ED">
              <w:rPr>
                <w:rFonts w:hint="eastAsia"/>
                <w:lang w:eastAsia="zh-CN"/>
              </w:rPr>
              <w:t>7</w:t>
            </w:r>
            <w:r w:rsidRPr="006F20ED">
              <w:rPr>
                <w:lang w:eastAsia="zh-CN"/>
              </w:rPr>
              <w:t>0</w:t>
            </w:r>
          </w:p>
        </w:tc>
        <w:tc>
          <w:tcPr>
            <w:tcW w:w="613" w:type="pct"/>
            <w:tcBorders>
              <w:top w:val="nil"/>
              <w:left w:val="single" w:sz="4" w:space="0" w:color="auto"/>
              <w:bottom w:val="single" w:sz="4" w:space="0" w:color="auto"/>
              <w:right w:val="single" w:sz="4" w:space="0" w:color="auto"/>
            </w:tcBorders>
            <w:shd w:val="clear" w:color="auto" w:fill="auto"/>
          </w:tcPr>
          <w:p w14:paraId="65B5D830" w14:textId="3DF1F506" w:rsidR="00871283" w:rsidRPr="006F20ED" w:rsidRDefault="00871283" w:rsidP="00B50E59">
            <w:pPr>
              <w:pStyle w:val="TAC"/>
              <w:keepNext w:val="0"/>
              <w:keepLines w:val="0"/>
              <w:rPr>
                <w:rFonts w:eastAsia="SimSun"/>
                <w:lang w:eastAsia="en-GB"/>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34BEF3"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4646D92E"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CA_n25B</w:t>
            </w:r>
          </w:p>
        </w:tc>
        <w:tc>
          <w:tcPr>
            <w:tcW w:w="560" w:type="pct"/>
            <w:tcBorders>
              <w:top w:val="single" w:sz="4" w:space="0" w:color="auto"/>
              <w:left w:val="single" w:sz="4" w:space="0" w:color="auto"/>
              <w:bottom w:val="nil"/>
              <w:right w:val="single" w:sz="4" w:space="0" w:color="auto"/>
            </w:tcBorders>
            <w:shd w:val="clear" w:color="auto" w:fill="auto"/>
          </w:tcPr>
          <w:p w14:paraId="27069FD7"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442EC4AF" w14:textId="77777777" w:rsidR="00803A4E" w:rsidRPr="006F20ED" w:rsidRDefault="00803A4E" w:rsidP="00B50E59">
            <w:pPr>
              <w:pStyle w:val="TAC"/>
              <w:keepNext w:val="0"/>
              <w:keepLines w:val="0"/>
              <w:rPr>
                <w:rFonts w:eastAsia="SimSu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13C55A6"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12AEA69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3A785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B26F73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0E61A59" w14:textId="77777777" w:rsidR="00803A4E" w:rsidRPr="006F20ED" w:rsidRDefault="00803A4E" w:rsidP="00B50E59">
            <w:pPr>
              <w:pStyle w:val="TAC"/>
              <w:keepNext w:val="0"/>
              <w:keepLines w:val="0"/>
              <w:rPr>
                <w:rFonts w:eastAsia="SimSun"/>
                <w:lang w:eastAsia="zh-CN"/>
              </w:rPr>
            </w:pPr>
            <w:r w:rsidRPr="006F20ED">
              <w:rPr>
                <w:rFonts w:eastAsia="SimSun"/>
                <w:lang w:eastAsia="en-GB"/>
              </w:rPr>
              <w:t>20</w:t>
            </w:r>
          </w:p>
        </w:tc>
        <w:tc>
          <w:tcPr>
            <w:tcW w:w="613" w:type="pct"/>
            <w:tcBorders>
              <w:top w:val="single" w:sz="4" w:space="0" w:color="auto"/>
              <w:left w:val="single" w:sz="4" w:space="0" w:color="auto"/>
              <w:bottom w:val="nil"/>
              <w:right w:val="single" w:sz="4" w:space="0" w:color="auto"/>
            </w:tcBorders>
            <w:shd w:val="clear" w:color="auto" w:fill="auto"/>
          </w:tcPr>
          <w:p w14:paraId="068D925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4F4C4A59"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028E167F"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2001ABAE"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B23F422"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D59B6AC"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65C1BF8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DD45C1"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7C9E14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6D4CE78"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4D018B5D" w14:textId="77777777" w:rsidR="00803A4E" w:rsidRPr="006F20ED" w:rsidRDefault="00803A4E" w:rsidP="00B50E59">
            <w:pPr>
              <w:pStyle w:val="TAC"/>
              <w:keepNext w:val="0"/>
              <w:keepLines w:val="0"/>
              <w:rPr>
                <w:rFonts w:eastAsia="SimSun"/>
                <w:lang w:eastAsia="zh-CN"/>
              </w:rPr>
            </w:pPr>
          </w:p>
        </w:tc>
      </w:tr>
      <w:tr w:rsidR="00803A4E" w:rsidRPr="006F20ED" w14:paraId="5079F3AD" w14:textId="77777777" w:rsidTr="007B256F">
        <w:trPr>
          <w:jc w:val="center"/>
        </w:trPr>
        <w:tc>
          <w:tcPr>
            <w:tcW w:w="614" w:type="pct"/>
            <w:tcBorders>
              <w:top w:val="single" w:sz="4" w:space="0" w:color="auto"/>
              <w:left w:val="single" w:sz="4" w:space="0" w:color="auto"/>
              <w:bottom w:val="nil"/>
              <w:right w:val="single" w:sz="6" w:space="0" w:color="auto"/>
            </w:tcBorders>
          </w:tcPr>
          <w:p w14:paraId="3CCD10D3"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CA_n38B</w:t>
            </w:r>
          </w:p>
        </w:tc>
        <w:tc>
          <w:tcPr>
            <w:tcW w:w="560" w:type="pct"/>
            <w:tcBorders>
              <w:top w:val="single" w:sz="4" w:space="0" w:color="auto"/>
              <w:left w:val="single" w:sz="6" w:space="0" w:color="auto"/>
              <w:bottom w:val="nil"/>
              <w:right w:val="single" w:sz="6" w:space="0" w:color="auto"/>
            </w:tcBorders>
          </w:tcPr>
          <w:p w14:paraId="220B35FC"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2322DB64"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0B4752D0" w14:textId="27B0E8B3" w:rsidR="00803A4E" w:rsidRPr="006F20ED" w:rsidRDefault="00803A4E" w:rsidP="00B50E59">
            <w:pPr>
              <w:pStyle w:val="TAC"/>
              <w:keepNext w:val="0"/>
              <w:keepLines w:val="0"/>
              <w:rPr>
                <w:rFonts w:eastAsia="DengXian"/>
                <w:lang w:eastAsia="zh-CN"/>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A40B3F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F45636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40BC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A441665" w14:textId="77777777" w:rsidR="00803A4E" w:rsidRPr="006F20ED" w:rsidRDefault="00803A4E" w:rsidP="00B50E59">
            <w:pPr>
              <w:pStyle w:val="TAC"/>
              <w:keepNext w:val="0"/>
              <w:keepLines w:val="0"/>
              <w:rPr>
                <w:rFonts w:eastAsia="SimSun"/>
                <w:lang w:eastAsia="zh-CN"/>
              </w:rPr>
            </w:pPr>
            <w:r w:rsidRPr="006F20ED">
              <w:rPr>
                <w:rFonts w:eastAsia="SimSun"/>
                <w:lang w:eastAsia="en-GB"/>
              </w:rPr>
              <w:t>50</w:t>
            </w:r>
          </w:p>
        </w:tc>
        <w:tc>
          <w:tcPr>
            <w:tcW w:w="613" w:type="pct"/>
            <w:tcBorders>
              <w:top w:val="single" w:sz="4" w:space="0" w:color="auto"/>
              <w:left w:val="single" w:sz="6" w:space="0" w:color="auto"/>
              <w:bottom w:val="nil"/>
              <w:right w:val="single" w:sz="4" w:space="0" w:color="auto"/>
            </w:tcBorders>
          </w:tcPr>
          <w:p w14:paraId="211C29B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68D2AEB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18620A4"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419F29E4"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216E27A"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2FB2336" w14:textId="7A9B8C1D" w:rsidR="00803A4E" w:rsidRPr="006F20ED" w:rsidRDefault="00803A4E" w:rsidP="00B50E59">
            <w:pPr>
              <w:pStyle w:val="TAC"/>
              <w:keepNext w:val="0"/>
              <w:keepLines w:val="0"/>
              <w:rPr>
                <w:rFonts w:eastAsia="DengXian"/>
                <w:lang w:eastAsia="zh-CN"/>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828D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80507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39C1CE1"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70CC560"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0FFC9AFE" w14:textId="77777777" w:rsidR="00803A4E" w:rsidRPr="006F20ED" w:rsidRDefault="00803A4E" w:rsidP="00B50E59">
            <w:pPr>
              <w:pStyle w:val="TAC"/>
              <w:keepNext w:val="0"/>
              <w:keepLines w:val="0"/>
              <w:rPr>
                <w:rFonts w:eastAsia="SimSun"/>
                <w:lang w:eastAsia="zh-CN"/>
              </w:rPr>
            </w:pPr>
          </w:p>
        </w:tc>
      </w:tr>
      <w:tr w:rsidR="00803A4E" w:rsidRPr="006F20ED" w14:paraId="6DCA14EE"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5852493"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0FD91EE8"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783555E" w14:textId="0DCEF597" w:rsidR="00803A4E" w:rsidRPr="006F20ED" w:rsidRDefault="00803A4E" w:rsidP="00B50E59">
            <w:pPr>
              <w:pStyle w:val="TAC"/>
              <w:keepNext w:val="0"/>
              <w:keepLines w:val="0"/>
              <w:rPr>
                <w:rFonts w:eastAsia="DengXian"/>
                <w:lang w:eastAsia="zh-CN"/>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600" w:type="pct"/>
            <w:tcBorders>
              <w:top w:val="single" w:sz="6" w:space="0" w:color="auto"/>
              <w:left w:val="single" w:sz="6" w:space="0" w:color="auto"/>
              <w:bottom w:val="single" w:sz="6" w:space="0" w:color="auto"/>
              <w:right w:val="single" w:sz="6" w:space="0" w:color="auto"/>
            </w:tcBorders>
          </w:tcPr>
          <w:p w14:paraId="246EBBA3" w14:textId="6FAFD23A" w:rsidR="00803A4E" w:rsidRPr="006F20ED" w:rsidRDefault="00803A4E"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21107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A8089A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02EAE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9F2F415"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288ABEE5" w14:textId="77777777" w:rsidR="00803A4E" w:rsidRPr="006F20ED" w:rsidRDefault="00803A4E" w:rsidP="00B50E59">
            <w:pPr>
              <w:pStyle w:val="TAC"/>
              <w:keepNext w:val="0"/>
              <w:keepLines w:val="0"/>
              <w:rPr>
                <w:rFonts w:eastAsia="SimSun"/>
                <w:lang w:eastAsia="zh-CN"/>
              </w:rPr>
            </w:pPr>
          </w:p>
        </w:tc>
      </w:tr>
      <w:tr w:rsidR="00803A4E" w:rsidRPr="006F20ED" w14:paraId="1D11308A"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7C91E212" w14:textId="77777777" w:rsidR="00803A4E" w:rsidRPr="006F20ED" w:rsidRDefault="00803A4E" w:rsidP="00B50E59">
            <w:pPr>
              <w:pStyle w:val="TAC"/>
              <w:keepLines w:val="0"/>
              <w:rPr>
                <w:rFonts w:eastAsia="SimSun"/>
              </w:rPr>
            </w:pPr>
            <w:r w:rsidRPr="006F20ED">
              <w:rPr>
                <w:rFonts w:eastAsia="SimSun" w:hint="eastAsia"/>
                <w:lang w:eastAsia="zh-CN"/>
              </w:rPr>
              <w:t>C</w:t>
            </w:r>
            <w:r w:rsidRPr="006F20ED">
              <w:rPr>
                <w:rFonts w:eastAsia="SimSun"/>
                <w:lang w:eastAsia="zh-CN"/>
              </w:rPr>
              <w:t>A_n40B</w:t>
            </w:r>
          </w:p>
        </w:tc>
        <w:tc>
          <w:tcPr>
            <w:tcW w:w="560" w:type="pct"/>
            <w:tcBorders>
              <w:top w:val="single" w:sz="4" w:space="0" w:color="auto"/>
              <w:left w:val="single" w:sz="4" w:space="0" w:color="auto"/>
              <w:bottom w:val="nil"/>
              <w:right w:val="single" w:sz="4" w:space="0" w:color="auto"/>
            </w:tcBorders>
            <w:shd w:val="clear" w:color="auto" w:fill="auto"/>
          </w:tcPr>
          <w:p w14:paraId="039AD73C" w14:textId="77777777" w:rsidR="00803A4E" w:rsidRPr="006F20ED" w:rsidRDefault="00803A4E" w:rsidP="00B50E59">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663FD4AA" w14:textId="77777777" w:rsidR="00803A4E" w:rsidRPr="006F20ED" w:rsidRDefault="00803A4E" w:rsidP="00B50E59">
            <w:pPr>
              <w:pStyle w:val="TAC"/>
              <w:keepLines w:val="0"/>
              <w:rPr>
                <w:rFonts w:eastAsia="SimSun" w:cs="Arial"/>
                <w:szCs w:val="18"/>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39CE5C9E" w14:textId="77777777" w:rsidR="00803A4E" w:rsidRPr="006F20ED" w:rsidRDefault="00803A4E" w:rsidP="00B50E59">
            <w:pPr>
              <w:pStyle w:val="TAC"/>
              <w:keepLines w:val="0"/>
              <w:rPr>
                <w:rFonts w:eastAsia="SimSun" w:cs="Arial"/>
                <w:szCs w:val="18"/>
              </w:rPr>
            </w:pPr>
            <w:r w:rsidRPr="006F20ED">
              <w:rPr>
                <w:rFonts w:eastAsia="SimSun" w:hint="eastAsia"/>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CC3F197"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417FFAD"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B8772C"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AC0BF55"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13" w:type="pct"/>
            <w:tcBorders>
              <w:top w:val="single" w:sz="4" w:space="0" w:color="auto"/>
              <w:left w:val="single" w:sz="4" w:space="0" w:color="auto"/>
              <w:bottom w:val="nil"/>
              <w:right w:val="single" w:sz="4" w:space="0" w:color="auto"/>
            </w:tcBorders>
            <w:shd w:val="clear" w:color="auto" w:fill="auto"/>
          </w:tcPr>
          <w:p w14:paraId="3F78EC62" w14:textId="77777777" w:rsidR="00803A4E" w:rsidRPr="006F20ED" w:rsidRDefault="00803A4E" w:rsidP="00B50E59">
            <w:pPr>
              <w:pStyle w:val="TAC"/>
              <w:keepLines w:val="0"/>
              <w:rPr>
                <w:rFonts w:eastAsia="SimSun"/>
              </w:rPr>
            </w:pPr>
            <w:r w:rsidRPr="006F20ED">
              <w:rPr>
                <w:rFonts w:eastAsia="SimSun" w:hint="eastAsia"/>
                <w:lang w:eastAsia="zh-CN"/>
              </w:rPr>
              <w:t>0</w:t>
            </w:r>
          </w:p>
        </w:tc>
      </w:tr>
      <w:tr w:rsidR="00803A4E" w:rsidRPr="006F20ED" w14:paraId="7D5DA8D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77FD5CE" w14:textId="77777777" w:rsidR="00803A4E" w:rsidRPr="006F20ED" w:rsidRDefault="00803A4E" w:rsidP="00B50E59">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E3A181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5BB763C"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600" w:type="pct"/>
            <w:tcBorders>
              <w:top w:val="single" w:sz="6" w:space="0" w:color="auto"/>
              <w:left w:val="single" w:sz="6" w:space="0" w:color="auto"/>
              <w:bottom w:val="single" w:sz="6" w:space="0" w:color="auto"/>
              <w:right w:val="single" w:sz="6" w:space="0" w:color="auto"/>
            </w:tcBorders>
          </w:tcPr>
          <w:p w14:paraId="13B3BF01"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71B34FB8"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063531"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4334948" w14:textId="77777777" w:rsidR="00803A4E" w:rsidRPr="006F20ED" w:rsidRDefault="00803A4E"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E8F16A4" w14:textId="77777777" w:rsidR="00803A4E" w:rsidRPr="006F20ED" w:rsidRDefault="00803A4E" w:rsidP="00B50E59">
            <w:pPr>
              <w:pStyle w:val="TAC"/>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22644FFF" w14:textId="77777777" w:rsidR="00803A4E" w:rsidRPr="006F20ED" w:rsidRDefault="00803A4E" w:rsidP="00B50E59">
            <w:pPr>
              <w:pStyle w:val="TAC"/>
              <w:keepLines w:val="0"/>
              <w:rPr>
                <w:rFonts w:eastAsia="SimSun"/>
              </w:rPr>
            </w:pPr>
          </w:p>
        </w:tc>
      </w:tr>
      <w:tr w:rsidR="00803A4E" w:rsidRPr="006F20ED" w14:paraId="4B3DBE7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D247EE8" w14:textId="77777777" w:rsidR="00803A4E" w:rsidRPr="006F20ED" w:rsidRDefault="00803A4E" w:rsidP="00B50E59">
            <w:pPr>
              <w:pStyle w:val="TAC"/>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45FB0D8B" w14:textId="77777777" w:rsidR="006B682E" w:rsidRPr="006F20ED" w:rsidRDefault="006B682E" w:rsidP="00B50E59">
            <w:pPr>
              <w:pStyle w:val="TAC"/>
              <w:keepLines w:val="0"/>
              <w:rPr>
                <w:rFonts w:cs="Arial"/>
                <w:szCs w:val="18"/>
                <w:lang w:eastAsia="zh-CN"/>
              </w:rPr>
            </w:pPr>
            <w:r w:rsidRPr="006F20ED">
              <w:rPr>
                <w:rFonts w:cs="Arial"/>
                <w:szCs w:val="18"/>
                <w:lang w:eastAsia="zh-CN"/>
              </w:rPr>
              <w:t>n40</w:t>
            </w:r>
            <w:r w:rsidRPr="006F20ED">
              <w:rPr>
                <w:rFonts w:cs="Arial"/>
                <w:szCs w:val="18"/>
                <w:vertAlign w:val="superscript"/>
                <w:lang w:eastAsia="zh-CN"/>
              </w:rPr>
              <w:t>3,4</w:t>
            </w:r>
          </w:p>
          <w:p w14:paraId="4C25428D" w14:textId="4B435FC4" w:rsidR="00803A4E" w:rsidRPr="006F20ED" w:rsidRDefault="006B682E" w:rsidP="00B50E59">
            <w:pPr>
              <w:pStyle w:val="TAC"/>
              <w:keepLines w:val="0"/>
              <w:rPr>
                <w:rFonts w:eastAsia="SimSun"/>
              </w:rPr>
            </w:pPr>
            <w:r w:rsidRPr="006F20ED">
              <w:rPr>
                <w:rFonts w:cs="Arial"/>
                <w:szCs w:val="18"/>
              </w:rPr>
              <w:t>CA_n40B</w:t>
            </w:r>
            <w:r w:rsidRPr="006F20ED">
              <w:rPr>
                <w:rFonts w:cs="Arial"/>
                <w:szCs w:val="18"/>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4C7704DF" w14:textId="7FC160A3" w:rsidR="00803A4E" w:rsidRPr="006F20ED" w:rsidRDefault="00803A4E" w:rsidP="00B50E59">
            <w:pPr>
              <w:pStyle w:val="TAC"/>
              <w:keepLines w:val="0"/>
              <w:rPr>
                <w:rFonts w:eastAsia="SimSun"/>
                <w:lang w:eastAsia="zh-CN"/>
              </w:rPr>
            </w:pPr>
            <w:r w:rsidRPr="006F20ED">
              <w:rPr>
                <w:rFonts w:eastAsia="SimSun" w:cs="Arial"/>
                <w:szCs w:val="18"/>
              </w:rPr>
              <w:t>10,15,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00" w:type="pct"/>
            <w:tcBorders>
              <w:top w:val="single" w:sz="6" w:space="0" w:color="auto"/>
              <w:left w:val="single" w:sz="6" w:space="0" w:color="auto"/>
              <w:bottom w:val="single" w:sz="6" w:space="0" w:color="auto"/>
              <w:right w:val="single" w:sz="6" w:space="0" w:color="auto"/>
            </w:tcBorders>
          </w:tcPr>
          <w:p w14:paraId="0D02BD33" w14:textId="4C0BF7ED" w:rsidR="00803A4E" w:rsidRPr="006F20ED" w:rsidRDefault="00803A4E" w:rsidP="00B50E59">
            <w:pPr>
              <w:pStyle w:val="TAC"/>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3D210D5E"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80A9FB2"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A9D539F"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09DBA13"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13" w:type="pct"/>
            <w:tcBorders>
              <w:top w:val="single" w:sz="4" w:space="0" w:color="auto"/>
              <w:left w:val="single" w:sz="4" w:space="0" w:color="auto"/>
              <w:bottom w:val="nil"/>
              <w:right w:val="single" w:sz="4" w:space="0" w:color="auto"/>
            </w:tcBorders>
            <w:shd w:val="clear" w:color="auto" w:fill="auto"/>
          </w:tcPr>
          <w:p w14:paraId="4DF85766" w14:textId="77777777" w:rsidR="00803A4E" w:rsidRPr="006F20ED" w:rsidRDefault="00803A4E" w:rsidP="00B50E59">
            <w:pPr>
              <w:pStyle w:val="TAC"/>
              <w:keepLines w:val="0"/>
              <w:rPr>
                <w:rFonts w:eastAsia="SimSun"/>
              </w:rPr>
            </w:pPr>
            <w:r w:rsidRPr="006F20ED">
              <w:rPr>
                <w:rFonts w:eastAsia="SimSun"/>
                <w:lang w:eastAsia="zh-CN"/>
              </w:rPr>
              <w:t>1</w:t>
            </w:r>
          </w:p>
        </w:tc>
      </w:tr>
      <w:tr w:rsidR="008D12BD" w:rsidRPr="006F20ED" w14:paraId="1F0C7ACE"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548CD759" w14:textId="77777777" w:rsidR="008D12BD" w:rsidRPr="006F20ED" w:rsidRDefault="008D12BD"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A2E53FA" w14:textId="77777777" w:rsidR="008D12BD" w:rsidRPr="006F20ED" w:rsidRDefault="008D12BD" w:rsidP="00B50E59">
            <w:pPr>
              <w:pStyle w:val="TAC"/>
              <w:keepNext w:val="0"/>
              <w:keepLines w:val="0"/>
              <w:rPr>
                <w:rFonts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40D41882" w14:textId="393192CC" w:rsidR="008D12BD" w:rsidRPr="006F20ED" w:rsidRDefault="008D12BD" w:rsidP="00B50E59">
            <w:pPr>
              <w:pStyle w:val="TAC"/>
              <w:keepNext w:val="0"/>
              <w:keepLines w:val="0"/>
              <w:rPr>
                <w:rFonts w:eastAsia="SimSun" w:cs="Arial"/>
                <w:szCs w:val="18"/>
              </w:rPr>
            </w:pPr>
            <w:r w:rsidRPr="006F20ED">
              <w:t>See</w:t>
            </w:r>
            <w:r w:rsidR="00526DF1" w:rsidRPr="006F20ED">
              <w:t xml:space="preserve"> </w:t>
            </w:r>
            <w:r w:rsidRPr="006F20ED">
              <w:t>n40</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3BD183B"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8576394"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B93FDEE" w14:textId="77777777" w:rsidR="008D12BD" w:rsidRPr="006F20ED" w:rsidRDefault="008D12BD"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817325" w14:textId="658D7507" w:rsidR="008D12BD" w:rsidRPr="006F20ED" w:rsidRDefault="008D12BD" w:rsidP="00B50E59">
            <w:pPr>
              <w:pStyle w:val="TAC"/>
              <w:keepNext w:val="0"/>
              <w:keepLines w:val="0"/>
              <w:rPr>
                <w:rFonts w:eastAsia="SimSun"/>
                <w:lang w:eastAsia="zh-CN"/>
              </w:rPr>
            </w:pPr>
            <w:r w:rsidRPr="006F20ED">
              <w:rPr>
                <w:lang w:eastAsia="zh-CN"/>
              </w:rPr>
              <w:t>100</w:t>
            </w:r>
          </w:p>
        </w:tc>
        <w:tc>
          <w:tcPr>
            <w:tcW w:w="613" w:type="pct"/>
            <w:tcBorders>
              <w:top w:val="single" w:sz="4" w:space="0" w:color="auto"/>
              <w:left w:val="single" w:sz="4" w:space="0" w:color="auto"/>
              <w:bottom w:val="nil"/>
              <w:right w:val="single" w:sz="4" w:space="0" w:color="auto"/>
            </w:tcBorders>
            <w:shd w:val="clear" w:color="auto" w:fill="auto"/>
          </w:tcPr>
          <w:p w14:paraId="7C2B2A8E" w14:textId="58973DBB" w:rsidR="008D12BD" w:rsidRPr="006F20ED" w:rsidRDefault="008D12BD" w:rsidP="00B50E59">
            <w:pPr>
              <w:pStyle w:val="TAC"/>
              <w:keepNext w:val="0"/>
              <w:keepLines w:val="0"/>
              <w:rPr>
                <w:rFonts w:eastAsia="SimSun"/>
                <w:lang w:eastAsia="zh-C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C954D1" w14:textId="77777777" w:rsidTr="007B256F">
        <w:trPr>
          <w:jc w:val="center"/>
        </w:trPr>
        <w:tc>
          <w:tcPr>
            <w:tcW w:w="614" w:type="pct"/>
            <w:tcBorders>
              <w:top w:val="single" w:sz="4" w:space="0" w:color="auto"/>
              <w:left w:val="single" w:sz="4" w:space="0" w:color="auto"/>
              <w:bottom w:val="nil"/>
              <w:right w:val="single" w:sz="6" w:space="0" w:color="auto"/>
            </w:tcBorders>
          </w:tcPr>
          <w:p w14:paraId="1AC1CAD5" w14:textId="77777777" w:rsidR="00803A4E" w:rsidRPr="006F20ED" w:rsidRDefault="00803A4E" w:rsidP="00B50E59">
            <w:pPr>
              <w:pStyle w:val="TAC"/>
              <w:keepNext w:val="0"/>
              <w:keepLines w:val="0"/>
              <w:rPr>
                <w:rFonts w:eastAsia="SimSun"/>
              </w:rPr>
            </w:pPr>
            <w:r w:rsidRPr="006F20ED">
              <w:rPr>
                <w:rFonts w:eastAsia="SimSun"/>
              </w:rPr>
              <w:t>CA_n41B</w:t>
            </w:r>
          </w:p>
        </w:tc>
        <w:tc>
          <w:tcPr>
            <w:tcW w:w="560" w:type="pct"/>
            <w:tcBorders>
              <w:top w:val="single" w:sz="4" w:space="0" w:color="auto"/>
              <w:left w:val="single" w:sz="6" w:space="0" w:color="auto"/>
              <w:bottom w:val="nil"/>
              <w:right w:val="single" w:sz="6" w:space="0" w:color="auto"/>
            </w:tcBorders>
          </w:tcPr>
          <w:p w14:paraId="51EEC218" w14:textId="77777777" w:rsidR="00770A4B" w:rsidRDefault="00770A4B" w:rsidP="00770A4B">
            <w:pPr>
              <w:spacing w:after="0"/>
              <w:jc w:val="center"/>
              <w:rPr>
                <w:rFonts w:ascii="Arial" w:hAnsi="Arial"/>
                <w:sz w:val="18"/>
              </w:rPr>
            </w:pPr>
            <w:r>
              <w:rPr>
                <w:rFonts w:ascii="Arial" w:hAnsi="Arial"/>
                <w:sz w:val="18"/>
              </w:rPr>
              <w:t>n41</w:t>
            </w:r>
            <w:r>
              <w:rPr>
                <w:rFonts w:ascii="Arial" w:hAnsi="Arial"/>
                <w:sz w:val="18"/>
                <w:vertAlign w:val="superscript"/>
                <w:lang w:eastAsia="zh-CN"/>
              </w:rPr>
              <w:t>3,4</w:t>
            </w:r>
          </w:p>
          <w:p w14:paraId="178F05CD" w14:textId="4F98F5D9" w:rsidR="00803A4E" w:rsidRPr="006F20ED" w:rsidRDefault="00770A4B" w:rsidP="00770A4B">
            <w:pPr>
              <w:pStyle w:val="TAC"/>
              <w:keepNext w:val="0"/>
              <w:keepLines w:val="0"/>
              <w:rPr>
                <w:rFonts w:eastAsia="SimSun"/>
              </w:rPr>
            </w:pPr>
            <w:r>
              <w:t>CA_n41B</w:t>
            </w:r>
            <w:r>
              <w:rPr>
                <w:rFonts w:cs="Arial"/>
                <w:szCs w:val="18"/>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64DE5AB1" w14:textId="08B29AC9" w:rsidR="00803A4E" w:rsidRPr="006F20ED" w:rsidRDefault="00803A4E" w:rsidP="00B50E59">
            <w:pPr>
              <w:pStyle w:val="TAC"/>
              <w:keepNext w:val="0"/>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600" w:type="pct"/>
            <w:tcBorders>
              <w:top w:val="single" w:sz="6" w:space="0" w:color="auto"/>
              <w:left w:val="single" w:sz="6" w:space="0" w:color="auto"/>
              <w:bottom w:val="single" w:sz="6" w:space="0" w:color="auto"/>
              <w:right w:val="single" w:sz="6" w:space="0" w:color="auto"/>
            </w:tcBorders>
          </w:tcPr>
          <w:p w14:paraId="414A349B" w14:textId="4B30625C" w:rsidR="00803A4E" w:rsidRPr="006F20ED" w:rsidRDefault="00803A4E" w:rsidP="00B50E59">
            <w:pPr>
              <w:pStyle w:val="TAC"/>
              <w:keepNext w:val="0"/>
              <w:keepLines w:val="0"/>
              <w:rPr>
                <w:rFonts w:eastAsia="SimSun"/>
                <w:lang w:eastAsia="zh-CN"/>
              </w:rPr>
            </w:pPr>
            <w:r w:rsidRPr="006F20ED">
              <w:rPr>
                <w:rFonts w:eastAsia="SimSun" w:cs="Arial" w:hint="eastAsia"/>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533" w:type="pct"/>
            <w:tcBorders>
              <w:top w:val="single" w:sz="6" w:space="0" w:color="auto"/>
              <w:left w:val="single" w:sz="6" w:space="0" w:color="auto"/>
              <w:bottom w:val="single" w:sz="6" w:space="0" w:color="auto"/>
              <w:right w:val="single" w:sz="6" w:space="0" w:color="auto"/>
            </w:tcBorders>
          </w:tcPr>
          <w:p w14:paraId="56D1054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BC3A4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B97D39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A9C97D3" w14:textId="77777777" w:rsidR="00803A4E" w:rsidRPr="006F20ED" w:rsidRDefault="00803A4E" w:rsidP="00B50E59">
            <w:pPr>
              <w:pStyle w:val="TAC"/>
              <w:keepNext w:val="0"/>
              <w:keepLines w:val="0"/>
              <w:rPr>
                <w:rFonts w:eastAsia="SimSun"/>
              </w:rPr>
            </w:pPr>
            <w:r w:rsidRPr="006F20ED">
              <w:rPr>
                <w:rFonts w:eastAsia="SimSun"/>
              </w:rPr>
              <w:t>100</w:t>
            </w:r>
          </w:p>
        </w:tc>
        <w:tc>
          <w:tcPr>
            <w:tcW w:w="613" w:type="pct"/>
            <w:tcBorders>
              <w:top w:val="single" w:sz="4" w:space="0" w:color="auto"/>
              <w:left w:val="single" w:sz="6" w:space="0" w:color="auto"/>
              <w:bottom w:val="single" w:sz="4" w:space="0" w:color="auto"/>
              <w:right w:val="single" w:sz="4" w:space="0" w:color="auto"/>
            </w:tcBorders>
          </w:tcPr>
          <w:p w14:paraId="4479694C"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A26AD8" w14:textId="77777777" w:rsidTr="007B256F">
        <w:trPr>
          <w:jc w:val="center"/>
        </w:trPr>
        <w:tc>
          <w:tcPr>
            <w:tcW w:w="614" w:type="pct"/>
            <w:tcBorders>
              <w:top w:val="nil"/>
              <w:left w:val="single" w:sz="4" w:space="0" w:color="auto"/>
              <w:bottom w:val="single" w:sz="4" w:space="0" w:color="auto"/>
              <w:right w:val="single" w:sz="6" w:space="0" w:color="auto"/>
            </w:tcBorders>
          </w:tcPr>
          <w:p w14:paraId="46C77EFD" w14:textId="77777777" w:rsidR="00803A4E" w:rsidRPr="006F20ED" w:rsidRDefault="00803A4E" w:rsidP="005A66D1">
            <w:pPr>
              <w:pStyle w:val="TAC"/>
              <w:keepNext w:val="0"/>
              <w:keepLines w:val="0"/>
              <w:rPr>
                <w:rFonts w:eastAsia="SimSun"/>
              </w:rPr>
            </w:pPr>
          </w:p>
        </w:tc>
        <w:tc>
          <w:tcPr>
            <w:tcW w:w="560" w:type="pct"/>
            <w:tcBorders>
              <w:top w:val="nil"/>
              <w:left w:val="single" w:sz="6" w:space="0" w:color="auto"/>
              <w:bottom w:val="single" w:sz="4" w:space="0" w:color="auto"/>
              <w:right w:val="single" w:sz="6" w:space="0" w:color="auto"/>
            </w:tcBorders>
          </w:tcPr>
          <w:p w14:paraId="6E5F7811" w14:textId="77777777" w:rsidR="00803A4E" w:rsidRPr="006F20ED" w:rsidRDefault="00803A4E" w:rsidP="005A66D1">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5F8E0668" w14:textId="28A8588C" w:rsidR="00803A4E" w:rsidRPr="006F20ED" w:rsidRDefault="00803A4E" w:rsidP="005A66D1">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698A2B7" w14:textId="77777777" w:rsidR="00803A4E" w:rsidRPr="006F20ED" w:rsidRDefault="00803A4E" w:rsidP="005A66D1">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725A5" w14:textId="77777777" w:rsidR="00803A4E" w:rsidRPr="006F20ED" w:rsidRDefault="00803A4E" w:rsidP="005A66D1">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F5BD248" w14:textId="77777777" w:rsidR="00803A4E" w:rsidRPr="006F20ED" w:rsidRDefault="00803A4E" w:rsidP="005A66D1">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09ED57E" w14:textId="77777777" w:rsidR="00803A4E" w:rsidRPr="006F20ED" w:rsidRDefault="00803A4E" w:rsidP="005A66D1">
            <w:pPr>
              <w:pStyle w:val="TAC"/>
              <w:keepNext w:val="0"/>
              <w:keepLines w:val="0"/>
              <w:rPr>
                <w:rFonts w:eastAsia="SimSun"/>
              </w:rPr>
            </w:pPr>
            <w:r w:rsidRPr="006F20ED">
              <w:rPr>
                <w:rFonts w:eastAsia="SimSun" w:hint="eastAsia"/>
                <w:lang w:eastAsia="zh-CN"/>
              </w:rPr>
              <w:t>1</w:t>
            </w:r>
            <w:r w:rsidRPr="006F20ED">
              <w:rPr>
                <w:rFonts w:eastAsia="SimSun"/>
                <w:lang w:eastAsia="zh-CN"/>
              </w:rPr>
              <w:t>00</w:t>
            </w:r>
          </w:p>
        </w:tc>
        <w:tc>
          <w:tcPr>
            <w:tcW w:w="613" w:type="pct"/>
            <w:tcBorders>
              <w:top w:val="single" w:sz="4" w:space="0" w:color="auto"/>
              <w:left w:val="single" w:sz="6" w:space="0" w:color="auto"/>
              <w:bottom w:val="single" w:sz="4" w:space="0" w:color="auto"/>
              <w:right w:val="single" w:sz="4" w:space="0" w:color="auto"/>
            </w:tcBorders>
          </w:tcPr>
          <w:p w14:paraId="78712B98" w14:textId="2CC07C12" w:rsidR="00803A4E" w:rsidRPr="006F20ED" w:rsidRDefault="00803A4E" w:rsidP="005A66D1">
            <w:pPr>
              <w:pStyle w:val="TAC"/>
              <w:keepNext w:val="0"/>
              <w:keepLines w:val="0"/>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03A4E" w:rsidRPr="006F20ED" w14:paraId="6B72C02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79E9A76C" w14:textId="77777777" w:rsidR="00803A4E" w:rsidRPr="006F20ED" w:rsidRDefault="00803A4E" w:rsidP="00B50E59">
            <w:pPr>
              <w:pStyle w:val="TAC"/>
              <w:keepNext w:val="0"/>
              <w:keepLines w:val="0"/>
              <w:rPr>
                <w:rFonts w:eastAsia="SimSun"/>
              </w:rPr>
            </w:pPr>
            <w:r w:rsidRPr="006F20ED">
              <w:rPr>
                <w:rFonts w:eastAsia="SimSun"/>
              </w:rPr>
              <w:t>CA_n41C</w:t>
            </w:r>
          </w:p>
        </w:tc>
        <w:tc>
          <w:tcPr>
            <w:tcW w:w="560" w:type="pct"/>
            <w:tcBorders>
              <w:top w:val="single" w:sz="4" w:space="0" w:color="auto"/>
              <w:left w:val="single" w:sz="4" w:space="0" w:color="auto"/>
              <w:bottom w:val="nil"/>
              <w:right w:val="single" w:sz="4" w:space="0" w:color="auto"/>
            </w:tcBorders>
            <w:shd w:val="clear" w:color="auto" w:fill="auto"/>
          </w:tcPr>
          <w:p w14:paraId="13C8DAF7" w14:textId="77777777" w:rsidR="00803A4E" w:rsidRPr="006F20ED" w:rsidRDefault="00803A4E" w:rsidP="00B50E59">
            <w:pPr>
              <w:pStyle w:val="TAC"/>
              <w:keepNext w:val="0"/>
              <w:keepLines w:val="0"/>
              <w:rPr>
                <w:rFonts w:eastAsia="SimSun"/>
                <w:vertAlign w:val="superscript"/>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p w14:paraId="1B84EB9B" w14:textId="1D75DA58" w:rsidR="00803A4E" w:rsidRPr="006F20ED" w:rsidRDefault="008E72EE" w:rsidP="00B50E59">
            <w:pPr>
              <w:pStyle w:val="TAC"/>
              <w:keepNext w:val="0"/>
              <w:keepLines w:val="0"/>
              <w:rPr>
                <w:rFonts w:eastAsia="SimSun"/>
              </w:rPr>
            </w:pPr>
            <w:r w:rsidRPr="003C52DC">
              <w:t>CA_n41C</w:t>
            </w:r>
            <w:r w:rsidRPr="003C52DC">
              <w:rPr>
                <w:rFonts w:hint="eastAsia"/>
                <w:vertAlign w:val="superscript"/>
              </w:rPr>
              <w:t>3</w:t>
            </w:r>
            <w:r w:rsidRPr="003C52DC">
              <w:rPr>
                <w:vertAlign w:val="superscript"/>
              </w:rPr>
              <w:t>,4</w:t>
            </w:r>
          </w:p>
        </w:tc>
        <w:tc>
          <w:tcPr>
            <w:tcW w:w="533" w:type="pct"/>
            <w:tcBorders>
              <w:top w:val="single" w:sz="6" w:space="0" w:color="auto"/>
              <w:left w:val="single" w:sz="4" w:space="0" w:color="auto"/>
              <w:bottom w:val="single" w:sz="6" w:space="0" w:color="auto"/>
              <w:right w:val="single" w:sz="6" w:space="0" w:color="auto"/>
            </w:tcBorders>
          </w:tcPr>
          <w:p w14:paraId="554F63C9"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1B404FD" w14:textId="7EC6CEF8"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230381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E5F1C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79241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069E35E" w14:textId="77777777" w:rsidR="00803A4E" w:rsidRPr="006F20ED" w:rsidRDefault="00803A4E" w:rsidP="00B50E59">
            <w:pPr>
              <w:pStyle w:val="TAC"/>
              <w:keepNext w:val="0"/>
              <w:keepLines w:val="0"/>
              <w:rPr>
                <w:rFonts w:eastAsia="Yu Mincho"/>
                <w:lang w:eastAsia="ja-JP"/>
              </w:rPr>
            </w:pPr>
            <w:r w:rsidRPr="006F20ED">
              <w:rPr>
                <w:rFonts w:eastAsia="SimSun"/>
              </w:rPr>
              <w:t>180</w:t>
            </w:r>
          </w:p>
        </w:tc>
        <w:tc>
          <w:tcPr>
            <w:tcW w:w="613" w:type="pct"/>
            <w:tcBorders>
              <w:top w:val="single" w:sz="4" w:space="0" w:color="auto"/>
              <w:left w:val="single" w:sz="4" w:space="0" w:color="auto"/>
              <w:bottom w:val="nil"/>
              <w:right w:val="single" w:sz="4" w:space="0" w:color="auto"/>
            </w:tcBorders>
            <w:shd w:val="clear" w:color="auto" w:fill="auto"/>
          </w:tcPr>
          <w:p w14:paraId="1944475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0249B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C42A4A9"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3B3B10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F9C0867" w14:textId="23364634"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FFB3899" w14:textId="1B784DE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3B736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6A15C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773DFA8"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357D5F3"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5BB77B4E" w14:textId="77777777" w:rsidR="00803A4E" w:rsidRPr="006F20ED" w:rsidRDefault="00803A4E" w:rsidP="00B50E59">
            <w:pPr>
              <w:pStyle w:val="TAC"/>
              <w:keepNext w:val="0"/>
              <w:keepLines w:val="0"/>
              <w:rPr>
                <w:rFonts w:eastAsia="SimSun"/>
              </w:rPr>
            </w:pPr>
          </w:p>
        </w:tc>
      </w:tr>
      <w:tr w:rsidR="00803A4E" w:rsidRPr="006F20ED" w14:paraId="3FDE4BB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7D3887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926140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DBBE4A"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2D2003FC"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045B1F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CCA0FC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ECC091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486130B"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13" w:type="pct"/>
            <w:tcBorders>
              <w:top w:val="single" w:sz="4" w:space="0" w:color="auto"/>
              <w:left w:val="single" w:sz="6" w:space="0" w:color="auto"/>
              <w:bottom w:val="nil"/>
              <w:right w:val="single" w:sz="4" w:space="0" w:color="auto"/>
            </w:tcBorders>
          </w:tcPr>
          <w:p w14:paraId="56957CB7"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1C004BE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E0BF0D7"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B2352E1"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552F555B" w14:textId="563B3AE3"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13EA792D" w14:textId="28B58059"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5376327"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8E3A4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030CAE7"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5AE4BBC9"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1404ECE2" w14:textId="77777777" w:rsidR="00803A4E" w:rsidRPr="006F20ED" w:rsidRDefault="00803A4E" w:rsidP="00B50E59">
            <w:pPr>
              <w:pStyle w:val="TAC"/>
              <w:keepNext w:val="0"/>
              <w:keepLines w:val="0"/>
              <w:rPr>
                <w:rFonts w:eastAsia="SimSun"/>
                <w:highlight w:val="yellow"/>
              </w:rPr>
            </w:pPr>
          </w:p>
        </w:tc>
      </w:tr>
      <w:tr w:rsidR="00803A4E" w:rsidRPr="006F20ED" w14:paraId="1FDCF268"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26DBB48"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6B6A07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7377B08"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677AE68" w14:textId="2052114B"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86AB7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0FE584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88E5A3D"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1828AEF4"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6BCC837B" w14:textId="77777777" w:rsidR="00803A4E" w:rsidRPr="006F20ED" w:rsidRDefault="00803A4E" w:rsidP="00B50E59">
            <w:pPr>
              <w:pStyle w:val="TAC"/>
              <w:keepNext w:val="0"/>
              <w:keepLines w:val="0"/>
              <w:rPr>
                <w:rFonts w:eastAsia="SimSun"/>
                <w:highlight w:val="yellow"/>
              </w:rPr>
            </w:pPr>
          </w:p>
        </w:tc>
      </w:tr>
      <w:tr w:rsidR="00803A4E" w:rsidRPr="006F20ED" w14:paraId="687DEEA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A4C48D5"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B93176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4F5A65B" w14:textId="2B4A7275"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4EFBC607" w14:textId="5639673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BE8D3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0BC69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4CD84EA"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1B70CF7D"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single" w:sz="6" w:space="0" w:color="auto"/>
              <w:right w:val="single" w:sz="4" w:space="0" w:color="auto"/>
            </w:tcBorders>
          </w:tcPr>
          <w:p w14:paraId="51D4B704" w14:textId="77777777" w:rsidR="00803A4E" w:rsidRPr="006F20ED" w:rsidRDefault="00803A4E" w:rsidP="00B50E59">
            <w:pPr>
              <w:pStyle w:val="TAC"/>
              <w:keepNext w:val="0"/>
              <w:keepLines w:val="0"/>
              <w:rPr>
                <w:rFonts w:eastAsia="SimSun"/>
                <w:highlight w:val="yellow"/>
              </w:rPr>
            </w:pPr>
          </w:p>
        </w:tc>
      </w:tr>
      <w:tr w:rsidR="00803A4E" w:rsidRPr="006F20ED" w14:paraId="3E3B03E9"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239E446"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41F7163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F1C0C14"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32083BC6"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00E9F2F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A1AFE5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89C3F2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4D307215"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13" w:type="pct"/>
            <w:tcBorders>
              <w:top w:val="nil"/>
              <w:left w:val="single" w:sz="6" w:space="0" w:color="auto"/>
              <w:bottom w:val="nil"/>
              <w:right w:val="single" w:sz="4" w:space="0" w:color="auto"/>
            </w:tcBorders>
          </w:tcPr>
          <w:p w14:paraId="569571C9"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08ADAEA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911DDF4"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D7CD174"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787C13B2" w14:textId="5F791EC1"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4B0C9B95" w14:textId="737817AB"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3DB9902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2DBE6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92CA79B"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126A05A"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21E27BA2" w14:textId="77777777" w:rsidR="00803A4E" w:rsidRPr="006F20ED" w:rsidRDefault="00803A4E" w:rsidP="00B50E59">
            <w:pPr>
              <w:pStyle w:val="TAC"/>
              <w:keepNext w:val="0"/>
              <w:keepLines w:val="0"/>
              <w:rPr>
                <w:rFonts w:eastAsia="SimSun"/>
                <w:highlight w:val="yellow"/>
              </w:rPr>
            </w:pPr>
          </w:p>
        </w:tc>
      </w:tr>
      <w:tr w:rsidR="00803A4E" w:rsidRPr="006F20ED" w14:paraId="37173A15"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A11E402"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B64E21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184168A4" w14:textId="2BB118BC" w:rsidR="00803A4E" w:rsidRPr="006F20ED" w:rsidRDefault="00803A4E" w:rsidP="00B50E59">
            <w:pPr>
              <w:pStyle w:val="TAC"/>
              <w:keepNext w:val="0"/>
              <w:keepLines w:val="0"/>
              <w:rPr>
                <w:rFonts w:eastAsia="SimSun"/>
              </w:rPr>
            </w:pPr>
            <w:r w:rsidRPr="006F20ED">
              <w:rPr>
                <w:rFonts w:eastAsia="SimSun"/>
              </w:rPr>
              <w:t>30,</w:t>
            </w:r>
            <w:r w:rsidR="00526DF1" w:rsidRPr="006F20ED">
              <w:rPr>
                <w:rFonts w:eastAsia="SimSun"/>
              </w:rPr>
              <w:t xml:space="preserve"> </w:t>
            </w: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2058138D" w14:textId="2147ED09"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DF2D5F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808864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A15431E"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CBC9523"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29B2453F" w14:textId="77777777" w:rsidR="00803A4E" w:rsidRPr="006F20ED" w:rsidRDefault="00803A4E" w:rsidP="00B50E59">
            <w:pPr>
              <w:pStyle w:val="TAC"/>
              <w:keepNext w:val="0"/>
              <w:keepLines w:val="0"/>
              <w:rPr>
                <w:rFonts w:eastAsia="SimSun"/>
                <w:highlight w:val="yellow"/>
              </w:rPr>
            </w:pPr>
          </w:p>
        </w:tc>
      </w:tr>
      <w:tr w:rsidR="00803A4E" w:rsidRPr="006F20ED" w14:paraId="47BF1CA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11C1A5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E2A2B0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2C0AB31" w14:textId="191875CA"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24744AF2" w14:textId="06FBDB0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C6BFF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2581F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7F71F65"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7E7C308B"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single" w:sz="6" w:space="0" w:color="auto"/>
              <w:right w:val="single" w:sz="4" w:space="0" w:color="auto"/>
            </w:tcBorders>
          </w:tcPr>
          <w:p w14:paraId="7D5F2FF1" w14:textId="77777777" w:rsidR="00803A4E" w:rsidRPr="006F20ED" w:rsidRDefault="00803A4E" w:rsidP="00B50E59">
            <w:pPr>
              <w:pStyle w:val="TAC"/>
              <w:keepNext w:val="0"/>
              <w:keepLines w:val="0"/>
              <w:rPr>
                <w:rFonts w:eastAsia="SimSun"/>
                <w:highlight w:val="yellow"/>
              </w:rPr>
            </w:pPr>
          </w:p>
        </w:tc>
      </w:tr>
      <w:tr w:rsidR="00803A4E" w:rsidRPr="006F20ED" w14:paraId="6BB9914D" w14:textId="77777777" w:rsidTr="007B256F">
        <w:trPr>
          <w:jc w:val="center"/>
        </w:trPr>
        <w:tc>
          <w:tcPr>
            <w:tcW w:w="614" w:type="pct"/>
            <w:tcBorders>
              <w:top w:val="nil"/>
              <w:left w:val="single" w:sz="4" w:space="0" w:color="auto"/>
              <w:bottom w:val="single" w:sz="6" w:space="0" w:color="auto"/>
              <w:right w:val="single" w:sz="6" w:space="0" w:color="auto"/>
            </w:tcBorders>
          </w:tcPr>
          <w:p w14:paraId="09BBD086" w14:textId="77777777" w:rsidR="00803A4E" w:rsidRPr="006F20ED" w:rsidRDefault="00803A4E" w:rsidP="00B50E59">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053B5696" w14:textId="77777777" w:rsidR="00803A4E" w:rsidRPr="006F20ED" w:rsidRDefault="00803A4E" w:rsidP="00B50E59">
            <w:pPr>
              <w:pStyle w:val="TAC"/>
              <w:keepNext w:val="0"/>
              <w:keepLines w:val="0"/>
              <w:rPr>
                <w:rFonts w:eastAsia="SimSun"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50756AEB" w14:textId="2FEA0847" w:rsidR="00803A4E" w:rsidRPr="006F20ED" w:rsidRDefault="00803A4E" w:rsidP="00B50E59">
            <w:pPr>
              <w:pStyle w:val="TAC"/>
              <w:keepNext w:val="0"/>
              <w:keepLines w:val="0"/>
              <w:rPr>
                <w:rFonts w:eastAsia="SimSun"/>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3939C9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0EAA02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DB49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CD675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13" w:type="pct"/>
            <w:tcBorders>
              <w:top w:val="single" w:sz="6" w:space="0" w:color="auto"/>
              <w:left w:val="single" w:sz="6" w:space="0" w:color="auto"/>
              <w:right w:val="single" w:sz="4" w:space="0" w:color="auto"/>
            </w:tcBorders>
          </w:tcPr>
          <w:p w14:paraId="7A5360E8" w14:textId="2CDC8077"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5653978D"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49081BE7" w14:textId="77777777" w:rsidR="00803A4E" w:rsidRPr="006F20ED" w:rsidRDefault="00803A4E" w:rsidP="00B50E59">
            <w:pPr>
              <w:pStyle w:val="TAC"/>
              <w:keepNext w:val="0"/>
              <w:keepLines w:val="0"/>
              <w:rPr>
                <w:rFonts w:eastAsia="SimSun"/>
              </w:rPr>
            </w:pPr>
            <w:r w:rsidRPr="006F20ED">
              <w:rPr>
                <w:rFonts w:eastAsia="SimSun"/>
              </w:rPr>
              <w:t>CA_n46B</w:t>
            </w:r>
          </w:p>
        </w:tc>
        <w:tc>
          <w:tcPr>
            <w:tcW w:w="560" w:type="pct"/>
            <w:tcBorders>
              <w:top w:val="single" w:sz="4" w:space="0" w:color="auto"/>
              <w:left w:val="single" w:sz="6" w:space="0" w:color="auto"/>
              <w:bottom w:val="single" w:sz="4" w:space="0" w:color="auto"/>
              <w:right w:val="single" w:sz="6" w:space="0" w:color="auto"/>
            </w:tcBorders>
          </w:tcPr>
          <w:p w14:paraId="57233A2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4" w:space="0" w:color="auto"/>
              <w:right w:val="single" w:sz="6" w:space="0" w:color="auto"/>
            </w:tcBorders>
          </w:tcPr>
          <w:p w14:paraId="7D7B67DF" w14:textId="685D307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4" w:space="0" w:color="auto"/>
              <w:right w:val="single" w:sz="6" w:space="0" w:color="auto"/>
            </w:tcBorders>
          </w:tcPr>
          <w:p w14:paraId="024CD791" w14:textId="0E5163A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4" w:space="0" w:color="auto"/>
              <w:right w:val="single" w:sz="6" w:space="0" w:color="auto"/>
            </w:tcBorders>
          </w:tcPr>
          <w:p w14:paraId="58F68B6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4" w:space="0" w:color="auto"/>
              <w:right w:val="single" w:sz="6" w:space="0" w:color="auto"/>
            </w:tcBorders>
          </w:tcPr>
          <w:p w14:paraId="054EAAF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4" w:space="0" w:color="auto"/>
              <w:right w:val="single" w:sz="6" w:space="0" w:color="auto"/>
            </w:tcBorders>
          </w:tcPr>
          <w:p w14:paraId="36018738"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73AD3FB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6" w:space="0" w:color="auto"/>
              <w:left w:val="single" w:sz="6" w:space="0" w:color="auto"/>
              <w:bottom w:val="single" w:sz="4" w:space="0" w:color="auto"/>
              <w:right w:val="single" w:sz="4" w:space="0" w:color="auto"/>
            </w:tcBorders>
          </w:tcPr>
          <w:p w14:paraId="5873320A"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6959051" w14:textId="77777777" w:rsidTr="007B256F">
        <w:trPr>
          <w:jc w:val="center"/>
        </w:trPr>
        <w:tc>
          <w:tcPr>
            <w:tcW w:w="614" w:type="pct"/>
            <w:tcBorders>
              <w:top w:val="single" w:sz="4" w:space="0" w:color="auto"/>
              <w:left w:val="single" w:sz="4" w:space="0" w:color="auto"/>
              <w:bottom w:val="single" w:sz="4" w:space="0" w:color="auto"/>
              <w:right w:val="single" w:sz="4" w:space="0" w:color="auto"/>
            </w:tcBorders>
          </w:tcPr>
          <w:p w14:paraId="5FE9E7F8" w14:textId="77777777" w:rsidR="00803A4E" w:rsidRPr="006F20ED" w:rsidRDefault="00803A4E" w:rsidP="00B50E59">
            <w:pPr>
              <w:pStyle w:val="TAC"/>
              <w:keepNext w:val="0"/>
              <w:keepLines w:val="0"/>
              <w:rPr>
                <w:rFonts w:eastAsia="SimSun"/>
              </w:rPr>
            </w:pPr>
            <w:r w:rsidRPr="006F20ED">
              <w:rPr>
                <w:rFonts w:eastAsia="SimSun"/>
              </w:rPr>
              <w:t>CA_n46C</w:t>
            </w:r>
          </w:p>
        </w:tc>
        <w:tc>
          <w:tcPr>
            <w:tcW w:w="560" w:type="pct"/>
            <w:tcBorders>
              <w:top w:val="single" w:sz="4" w:space="0" w:color="auto"/>
              <w:left w:val="single" w:sz="4" w:space="0" w:color="auto"/>
              <w:bottom w:val="single" w:sz="4" w:space="0" w:color="auto"/>
              <w:right w:val="single" w:sz="4" w:space="0" w:color="auto"/>
            </w:tcBorders>
          </w:tcPr>
          <w:p w14:paraId="2B74F694"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4" w:space="0" w:color="auto"/>
              <w:bottom w:val="single" w:sz="4" w:space="0" w:color="auto"/>
              <w:right w:val="single" w:sz="4" w:space="0" w:color="auto"/>
            </w:tcBorders>
          </w:tcPr>
          <w:p w14:paraId="41244B4E" w14:textId="5731FA58"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4" w:space="0" w:color="auto"/>
              <w:bottom w:val="single" w:sz="4" w:space="0" w:color="auto"/>
              <w:right w:val="single" w:sz="4" w:space="0" w:color="auto"/>
            </w:tcBorders>
          </w:tcPr>
          <w:p w14:paraId="2869CA60" w14:textId="31C9714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533" w:type="pct"/>
            <w:tcBorders>
              <w:top w:val="single" w:sz="4" w:space="0" w:color="auto"/>
              <w:left w:val="single" w:sz="4" w:space="0" w:color="auto"/>
              <w:bottom w:val="single" w:sz="4" w:space="0" w:color="auto"/>
              <w:right w:val="single" w:sz="4" w:space="0" w:color="auto"/>
            </w:tcBorders>
          </w:tcPr>
          <w:p w14:paraId="7D8592F2" w14:textId="77777777" w:rsidR="00803A4E" w:rsidRPr="006F20ED" w:rsidRDefault="00803A4E" w:rsidP="00B50E59">
            <w:pPr>
              <w:pStyle w:val="TAC"/>
              <w:keepNext w:val="0"/>
              <w:keepLines w:val="0"/>
              <w:rPr>
                <w:rFonts w:eastAsia="SimSun"/>
              </w:rPr>
            </w:pPr>
          </w:p>
        </w:tc>
        <w:tc>
          <w:tcPr>
            <w:tcW w:w="533" w:type="pct"/>
            <w:tcBorders>
              <w:top w:val="single" w:sz="4" w:space="0" w:color="auto"/>
              <w:left w:val="single" w:sz="4" w:space="0" w:color="auto"/>
              <w:bottom w:val="single" w:sz="4" w:space="0" w:color="auto"/>
              <w:right w:val="single" w:sz="4" w:space="0" w:color="auto"/>
            </w:tcBorders>
          </w:tcPr>
          <w:p w14:paraId="08635876"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4" w:space="0" w:color="auto"/>
              <w:bottom w:val="single" w:sz="4" w:space="0" w:color="auto"/>
              <w:right w:val="single" w:sz="4" w:space="0" w:color="auto"/>
            </w:tcBorders>
          </w:tcPr>
          <w:p w14:paraId="664554C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CD2FD37"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160</w:t>
            </w:r>
          </w:p>
        </w:tc>
        <w:tc>
          <w:tcPr>
            <w:tcW w:w="613" w:type="pct"/>
            <w:tcBorders>
              <w:top w:val="single" w:sz="4" w:space="0" w:color="auto"/>
              <w:left w:val="single" w:sz="4" w:space="0" w:color="auto"/>
              <w:bottom w:val="single" w:sz="4" w:space="0" w:color="auto"/>
              <w:right w:val="single" w:sz="4" w:space="0" w:color="auto"/>
            </w:tcBorders>
          </w:tcPr>
          <w:p w14:paraId="1548D810"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60620EB" w14:textId="77777777" w:rsidTr="007B256F">
        <w:trPr>
          <w:jc w:val="center"/>
        </w:trPr>
        <w:tc>
          <w:tcPr>
            <w:tcW w:w="614" w:type="pct"/>
            <w:tcBorders>
              <w:top w:val="single" w:sz="4" w:space="0" w:color="auto"/>
              <w:left w:val="single" w:sz="4" w:space="0" w:color="auto"/>
              <w:bottom w:val="single" w:sz="6" w:space="0" w:color="auto"/>
              <w:right w:val="single" w:sz="6" w:space="0" w:color="auto"/>
            </w:tcBorders>
          </w:tcPr>
          <w:p w14:paraId="52CE373C" w14:textId="77777777" w:rsidR="00803A4E" w:rsidRPr="006F20ED" w:rsidRDefault="00803A4E" w:rsidP="00B50E59">
            <w:pPr>
              <w:pStyle w:val="TAC"/>
              <w:keepNext w:val="0"/>
              <w:keepLines w:val="0"/>
              <w:rPr>
                <w:rFonts w:eastAsia="SimSun"/>
              </w:rPr>
            </w:pPr>
            <w:r w:rsidRPr="006F20ED">
              <w:rPr>
                <w:rFonts w:eastAsia="SimSun"/>
              </w:rPr>
              <w:t>CA_n46D</w:t>
            </w:r>
          </w:p>
        </w:tc>
        <w:tc>
          <w:tcPr>
            <w:tcW w:w="560" w:type="pct"/>
            <w:tcBorders>
              <w:top w:val="single" w:sz="4" w:space="0" w:color="auto"/>
              <w:left w:val="single" w:sz="6" w:space="0" w:color="auto"/>
              <w:bottom w:val="single" w:sz="6" w:space="0" w:color="auto"/>
              <w:right w:val="single" w:sz="6" w:space="0" w:color="auto"/>
            </w:tcBorders>
          </w:tcPr>
          <w:p w14:paraId="4C29E165"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6" w:space="0" w:color="auto"/>
              <w:bottom w:val="single" w:sz="6" w:space="0" w:color="auto"/>
              <w:right w:val="single" w:sz="6" w:space="0" w:color="auto"/>
            </w:tcBorders>
          </w:tcPr>
          <w:p w14:paraId="7DB8CF68" w14:textId="681DACCC"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6" w:space="0" w:color="auto"/>
              <w:bottom w:val="single" w:sz="6" w:space="0" w:color="auto"/>
              <w:right w:val="single" w:sz="6" w:space="0" w:color="auto"/>
            </w:tcBorders>
          </w:tcPr>
          <w:p w14:paraId="35F9C25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49A068E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29E45635"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6" w:space="0" w:color="auto"/>
              <w:bottom w:val="single" w:sz="6" w:space="0" w:color="auto"/>
              <w:right w:val="single" w:sz="6" w:space="0" w:color="auto"/>
            </w:tcBorders>
          </w:tcPr>
          <w:p w14:paraId="37CBFA4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74C89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240</w:t>
            </w:r>
          </w:p>
        </w:tc>
        <w:tc>
          <w:tcPr>
            <w:tcW w:w="613" w:type="pct"/>
            <w:tcBorders>
              <w:top w:val="single" w:sz="4" w:space="0" w:color="auto"/>
              <w:left w:val="single" w:sz="6" w:space="0" w:color="auto"/>
              <w:right w:val="single" w:sz="4" w:space="0" w:color="auto"/>
            </w:tcBorders>
          </w:tcPr>
          <w:p w14:paraId="3E30825E"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50F898DD" w14:textId="77777777" w:rsidTr="007B256F">
        <w:trPr>
          <w:jc w:val="center"/>
        </w:trPr>
        <w:tc>
          <w:tcPr>
            <w:tcW w:w="614" w:type="pct"/>
            <w:tcBorders>
              <w:left w:val="single" w:sz="4" w:space="0" w:color="auto"/>
              <w:bottom w:val="single" w:sz="6" w:space="0" w:color="auto"/>
              <w:right w:val="single" w:sz="6" w:space="0" w:color="auto"/>
            </w:tcBorders>
          </w:tcPr>
          <w:p w14:paraId="1429D03C" w14:textId="77777777" w:rsidR="00803A4E" w:rsidRPr="006F20ED" w:rsidRDefault="00803A4E" w:rsidP="00B50E59">
            <w:pPr>
              <w:pStyle w:val="TAC"/>
              <w:keepNext w:val="0"/>
              <w:keepLines w:val="0"/>
              <w:rPr>
                <w:rFonts w:eastAsia="SimSun"/>
              </w:rPr>
            </w:pPr>
            <w:r w:rsidRPr="006F20ED">
              <w:rPr>
                <w:rFonts w:eastAsia="SimSun"/>
              </w:rPr>
              <w:t>CA_n46M</w:t>
            </w:r>
          </w:p>
        </w:tc>
        <w:tc>
          <w:tcPr>
            <w:tcW w:w="560" w:type="pct"/>
            <w:tcBorders>
              <w:left w:val="single" w:sz="6" w:space="0" w:color="auto"/>
              <w:bottom w:val="single" w:sz="6" w:space="0" w:color="auto"/>
              <w:right w:val="single" w:sz="6" w:space="0" w:color="auto"/>
            </w:tcBorders>
          </w:tcPr>
          <w:p w14:paraId="232640C0"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0D8ECD03" w14:textId="4894A53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3A5B959A" w14:textId="7C52B0CD"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687008C" w14:textId="7003E8DE"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42CDF4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vAlign w:val="center"/>
          </w:tcPr>
          <w:p w14:paraId="287DF677"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vAlign w:val="center"/>
          </w:tcPr>
          <w:p w14:paraId="03650701"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13" w:type="pct"/>
            <w:tcBorders>
              <w:left w:val="single" w:sz="6" w:space="0" w:color="auto"/>
              <w:right w:val="single" w:sz="4" w:space="0" w:color="auto"/>
            </w:tcBorders>
          </w:tcPr>
          <w:p w14:paraId="55CA67A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B6AD766" w14:textId="77777777" w:rsidTr="007B256F">
        <w:trPr>
          <w:jc w:val="center"/>
        </w:trPr>
        <w:tc>
          <w:tcPr>
            <w:tcW w:w="614" w:type="pct"/>
            <w:tcBorders>
              <w:top w:val="single" w:sz="6" w:space="0" w:color="auto"/>
              <w:left w:val="single" w:sz="4" w:space="0" w:color="auto"/>
              <w:bottom w:val="nil"/>
              <w:right w:val="single" w:sz="6" w:space="0" w:color="auto"/>
            </w:tcBorders>
          </w:tcPr>
          <w:p w14:paraId="6C0D2C86" w14:textId="77777777" w:rsidR="00803A4E" w:rsidRPr="006F20ED" w:rsidRDefault="00803A4E" w:rsidP="00B50E59">
            <w:pPr>
              <w:pStyle w:val="TAC"/>
              <w:keepNext w:val="0"/>
              <w:keepLines w:val="0"/>
              <w:rPr>
                <w:rFonts w:eastAsia="SimSun"/>
              </w:rPr>
            </w:pPr>
            <w:r w:rsidRPr="006F20ED">
              <w:rPr>
                <w:rFonts w:eastAsia="SimSun"/>
              </w:rPr>
              <w:t>CA_n46N</w:t>
            </w:r>
          </w:p>
        </w:tc>
        <w:tc>
          <w:tcPr>
            <w:tcW w:w="560" w:type="pct"/>
            <w:tcBorders>
              <w:left w:val="single" w:sz="6" w:space="0" w:color="auto"/>
              <w:bottom w:val="nil"/>
              <w:right w:val="single" w:sz="6" w:space="0" w:color="auto"/>
            </w:tcBorders>
          </w:tcPr>
          <w:p w14:paraId="50721381" w14:textId="3E113CC7" w:rsidR="00803A4E" w:rsidRPr="006F20ED" w:rsidRDefault="000A559B" w:rsidP="00B50E59">
            <w:pPr>
              <w:pStyle w:val="TAC"/>
              <w:keepNext w:val="0"/>
              <w:keepLines w:val="0"/>
              <w:rPr>
                <w:rFonts w:eastAsia="SimSun"/>
              </w:rPr>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4" w:space="0" w:color="auto"/>
            </w:tcBorders>
          </w:tcPr>
          <w:p w14:paraId="43631B66" w14:textId="77777777" w:rsidR="00803A4E" w:rsidRPr="006F20ED" w:rsidRDefault="00803A4E" w:rsidP="00B50E59">
            <w:pPr>
              <w:pStyle w:val="TAC"/>
              <w:keepNext w:val="0"/>
              <w:keepLines w:val="0"/>
              <w:rPr>
                <w:rFonts w:eastAsia="SimSun"/>
              </w:rPr>
            </w:pPr>
            <w:r w:rsidRPr="006F20ED">
              <w:rPr>
                <w:rFonts w:eastAsia="SimSun"/>
              </w:rPr>
              <w:t>Void</w:t>
            </w:r>
          </w:p>
        </w:tc>
        <w:tc>
          <w:tcPr>
            <w:tcW w:w="600" w:type="pct"/>
            <w:tcBorders>
              <w:top w:val="single" w:sz="6" w:space="0" w:color="auto"/>
              <w:left w:val="single" w:sz="4" w:space="0" w:color="auto"/>
              <w:bottom w:val="single" w:sz="6" w:space="0" w:color="auto"/>
              <w:right w:val="single" w:sz="4" w:space="0" w:color="auto"/>
            </w:tcBorders>
          </w:tcPr>
          <w:p w14:paraId="4C1EE23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7D9EAE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E15178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4" w:space="0" w:color="auto"/>
              <w:bottom w:val="single" w:sz="6" w:space="0" w:color="auto"/>
              <w:right w:val="single" w:sz="6" w:space="0" w:color="auto"/>
            </w:tcBorders>
          </w:tcPr>
          <w:p w14:paraId="6A3462B1"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76BB1988" w14:textId="77777777" w:rsidR="00803A4E" w:rsidRPr="006F20ED" w:rsidRDefault="00803A4E" w:rsidP="00B50E59">
            <w:pPr>
              <w:pStyle w:val="TAC"/>
              <w:keepNext w:val="0"/>
              <w:keepLines w:val="0"/>
              <w:rPr>
                <w:rFonts w:eastAsia="Yu Mincho"/>
                <w:lang w:eastAsia="ja-JP"/>
              </w:rPr>
            </w:pPr>
          </w:p>
        </w:tc>
        <w:tc>
          <w:tcPr>
            <w:tcW w:w="613" w:type="pct"/>
            <w:tcBorders>
              <w:left w:val="single" w:sz="6" w:space="0" w:color="auto"/>
              <w:right w:val="single" w:sz="4" w:space="0" w:color="auto"/>
            </w:tcBorders>
          </w:tcPr>
          <w:p w14:paraId="02CF7291"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3E7BCC" w14:textId="77777777" w:rsidTr="007B256F">
        <w:trPr>
          <w:jc w:val="center"/>
        </w:trPr>
        <w:tc>
          <w:tcPr>
            <w:tcW w:w="614" w:type="pct"/>
            <w:tcBorders>
              <w:top w:val="nil"/>
              <w:left w:val="single" w:sz="4" w:space="0" w:color="auto"/>
              <w:bottom w:val="single" w:sz="6" w:space="0" w:color="auto"/>
              <w:right w:val="single" w:sz="6" w:space="0" w:color="auto"/>
            </w:tcBorders>
          </w:tcPr>
          <w:p w14:paraId="7CD66322" w14:textId="77777777" w:rsidR="00803A4E" w:rsidRPr="006F20ED" w:rsidRDefault="00803A4E" w:rsidP="00B50E59">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47A602A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46C12294" w14:textId="71223A4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7A58540A" w14:textId="49E519F3"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299D0064" w14:textId="1E9220F9"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0724C071" w14:textId="2E8CF271"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tcPr>
          <w:p w14:paraId="27F766CD"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592F7F58" w14:textId="77777777" w:rsidR="00803A4E" w:rsidRPr="006F20ED" w:rsidRDefault="00803A4E" w:rsidP="00B50E59">
            <w:pPr>
              <w:pStyle w:val="TAC"/>
              <w:keepNext w:val="0"/>
              <w:keepLines w:val="0"/>
              <w:rPr>
                <w:rFonts w:eastAsia="Yu Mincho"/>
                <w:lang w:eastAsia="ja-JP"/>
              </w:rPr>
            </w:pPr>
            <w:r w:rsidRPr="006F20ED">
              <w:rPr>
                <w:rFonts w:eastAsia="SimSun" w:hint="eastAsia"/>
                <w:lang w:eastAsia="zh-CN"/>
              </w:rPr>
              <w:t>1</w:t>
            </w:r>
            <w:r w:rsidRPr="006F20ED">
              <w:rPr>
                <w:rFonts w:eastAsia="SimSun"/>
                <w:lang w:eastAsia="zh-CN"/>
              </w:rPr>
              <w:t>80</w:t>
            </w:r>
          </w:p>
        </w:tc>
        <w:tc>
          <w:tcPr>
            <w:tcW w:w="613" w:type="pct"/>
            <w:tcBorders>
              <w:left w:val="single" w:sz="6" w:space="0" w:color="auto"/>
              <w:right w:val="single" w:sz="4" w:space="0" w:color="auto"/>
            </w:tcBorders>
          </w:tcPr>
          <w:p w14:paraId="0E3527A4" w14:textId="77777777" w:rsidR="00803A4E" w:rsidRPr="006F20ED" w:rsidRDefault="00803A4E" w:rsidP="00B50E59">
            <w:pPr>
              <w:pStyle w:val="TAC"/>
              <w:keepNext w:val="0"/>
              <w:keepLines w:val="0"/>
              <w:rPr>
                <w:rFonts w:eastAsia="SimSun"/>
              </w:rPr>
            </w:pPr>
            <w:r w:rsidRPr="006F20ED">
              <w:rPr>
                <w:rFonts w:eastAsia="SimSun" w:hint="eastAsia"/>
                <w:lang w:eastAsia="zh-CN"/>
              </w:rPr>
              <w:t>1</w:t>
            </w:r>
          </w:p>
        </w:tc>
      </w:tr>
      <w:tr w:rsidR="00803A4E" w:rsidRPr="006F20ED" w14:paraId="730380D0" w14:textId="77777777" w:rsidTr="007B256F">
        <w:trPr>
          <w:jc w:val="center"/>
        </w:trPr>
        <w:tc>
          <w:tcPr>
            <w:tcW w:w="614" w:type="pct"/>
            <w:tcBorders>
              <w:left w:val="single" w:sz="4" w:space="0" w:color="auto"/>
              <w:bottom w:val="single" w:sz="4" w:space="0" w:color="auto"/>
              <w:right w:val="single" w:sz="6" w:space="0" w:color="auto"/>
            </w:tcBorders>
          </w:tcPr>
          <w:p w14:paraId="002003F3" w14:textId="77777777" w:rsidR="00803A4E" w:rsidRPr="006F20ED" w:rsidRDefault="00803A4E" w:rsidP="00B50E59">
            <w:pPr>
              <w:pStyle w:val="TAC"/>
              <w:keepNext w:val="0"/>
              <w:keepLines w:val="0"/>
              <w:rPr>
                <w:rFonts w:eastAsia="SimSun"/>
              </w:rPr>
            </w:pPr>
            <w:r w:rsidRPr="006F20ED">
              <w:rPr>
                <w:rFonts w:eastAsia="SimSun"/>
              </w:rPr>
              <w:t>CA_n46O</w:t>
            </w:r>
          </w:p>
        </w:tc>
        <w:tc>
          <w:tcPr>
            <w:tcW w:w="560" w:type="pct"/>
            <w:tcBorders>
              <w:left w:val="single" w:sz="6" w:space="0" w:color="auto"/>
              <w:bottom w:val="single" w:sz="4" w:space="0" w:color="auto"/>
              <w:right w:val="single" w:sz="6" w:space="0" w:color="auto"/>
            </w:tcBorders>
          </w:tcPr>
          <w:p w14:paraId="674435A6"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3ECB203C" w14:textId="0769C48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11A07A7C" w14:textId="5FECEAC0"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5487B4F9" w14:textId="7AC3BFE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75368AB2" w14:textId="2064A63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vAlign w:val="center"/>
          </w:tcPr>
          <w:p w14:paraId="4873D17D" w14:textId="5343094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8" w:type="pct"/>
            <w:tcBorders>
              <w:left w:val="single" w:sz="6" w:space="0" w:color="auto"/>
              <w:bottom w:val="single" w:sz="4" w:space="0" w:color="auto"/>
              <w:right w:val="single" w:sz="6" w:space="0" w:color="auto"/>
            </w:tcBorders>
            <w:vAlign w:val="center"/>
          </w:tcPr>
          <w:p w14:paraId="1E3887F2"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220</w:t>
            </w:r>
          </w:p>
        </w:tc>
        <w:tc>
          <w:tcPr>
            <w:tcW w:w="613" w:type="pct"/>
            <w:tcBorders>
              <w:left w:val="single" w:sz="6" w:space="0" w:color="auto"/>
              <w:bottom w:val="single" w:sz="4" w:space="0" w:color="auto"/>
              <w:right w:val="single" w:sz="4" w:space="0" w:color="auto"/>
            </w:tcBorders>
          </w:tcPr>
          <w:p w14:paraId="79C41917"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1022596A"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68719655"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60" w:type="pct"/>
            <w:tcBorders>
              <w:top w:val="single" w:sz="4" w:space="0" w:color="auto"/>
              <w:left w:val="single" w:sz="4" w:space="0" w:color="auto"/>
              <w:bottom w:val="nil"/>
              <w:right w:val="single" w:sz="4" w:space="0" w:color="auto"/>
            </w:tcBorders>
            <w:shd w:val="clear" w:color="auto" w:fill="auto"/>
          </w:tcPr>
          <w:p w14:paraId="68A134EF"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33" w:type="pct"/>
            <w:tcBorders>
              <w:top w:val="single" w:sz="6" w:space="0" w:color="auto"/>
              <w:left w:val="single" w:sz="4" w:space="0" w:color="auto"/>
              <w:bottom w:val="single" w:sz="6" w:space="0" w:color="auto"/>
              <w:right w:val="single" w:sz="6" w:space="0" w:color="auto"/>
            </w:tcBorders>
          </w:tcPr>
          <w:p w14:paraId="0B78B0E9" w14:textId="77777777" w:rsidR="00803A4E" w:rsidRPr="006F20ED" w:rsidRDefault="00803A4E" w:rsidP="00B50E59">
            <w:pPr>
              <w:pStyle w:val="TAC"/>
              <w:keepNext w:val="0"/>
              <w:keepLines w:val="0"/>
              <w:rPr>
                <w:rFonts w:eastAsia="SimSun"/>
              </w:rPr>
            </w:pPr>
            <w:r w:rsidRPr="006F20ED">
              <w:rPr>
                <w:rFonts w:eastAsia="Yu Gothic" w:cs="Arial"/>
                <w:szCs w:val="18"/>
              </w:rPr>
              <w:t>5</w:t>
            </w:r>
          </w:p>
        </w:tc>
        <w:tc>
          <w:tcPr>
            <w:tcW w:w="600" w:type="pct"/>
            <w:tcBorders>
              <w:top w:val="single" w:sz="6" w:space="0" w:color="auto"/>
              <w:left w:val="single" w:sz="6" w:space="0" w:color="auto"/>
              <w:bottom w:val="single" w:sz="6" w:space="0" w:color="auto"/>
              <w:right w:val="single" w:sz="6" w:space="0" w:color="auto"/>
            </w:tcBorders>
          </w:tcPr>
          <w:p w14:paraId="30278654" w14:textId="67B272DD"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77591A6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056019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E87A531"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4D9308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40</w:t>
            </w:r>
          </w:p>
        </w:tc>
        <w:tc>
          <w:tcPr>
            <w:tcW w:w="613" w:type="pct"/>
            <w:tcBorders>
              <w:top w:val="single" w:sz="4" w:space="0" w:color="auto"/>
              <w:left w:val="single" w:sz="4" w:space="0" w:color="auto"/>
              <w:bottom w:val="nil"/>
              <w:right w:val="single" w:sz="4" w:space="0" w:color="auto"/>
            </w:tcBorders>
            <w:shd w:val="clear" w:color="auto" w:fill="auto"/>
          </w:tcPr>
          <w:p w14:paraId="7B268752"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3359C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0CCFE78"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34AF59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DBCA44F" w14:textId="78E0BDB9"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8F8273E" w14:textId="36F51830" w:rsidR="00803A4E" w:rsidRPr="006F20ED" w:rsidDel="00CF0C86"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0306466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C683F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C1E304"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D2EEF17"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5C9708A4" w14:textId="77777777" w:rsidR="00803A4E" w:rsidRPr="006F20ED" w:rsidRDefault="00803A4E" w:rsidP="00B50E59">
            <w:pPr>
              <w:pStyle w:val="TAC"/>
              <w:keepNext w:val="0"/>
              <w:keepLines w:val="0"/>
              <w:rPr>
                <w:rFonts w:eastAsia="SimSun"/>
              </w:rPr>
            </w:pPr>
          </w:p>
        </w:tc>
      </w:tr>
      <w:tr w:rsidR="00803A4E" w:rsidRPr="006F20ED" w14:paraId="6F7FC2BB"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207740B"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2FB9A8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964AA73" w14:textId="6971ABC2" w:rsidR="00803A4E" w:rsidRPr="006F20ED" w:rsidRDefault="00803A4E" w:rsidP="00B50E59">
            <w:pPr>
              <w:pStyle w:val="TAC"/>
              <w:keepNext w:val="0"/>
              <w:keepLines w:val="0"/>
              <w:rPr>
                <w:rFonts w:eastAsia="SimSun"/>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55EBE374" w14:textId="0282B2EC"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5581C5A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E87D8A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C8F61B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53A4D524"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591A54F" w14:textId="77777777" w:rsidR="00803A4E" w:rsidRPr="006F20ED" w:rsidRDefault="00803A4E" w:rsidP="00B50E59">
            <w:pPr>
              <w:pStyle w:val="TAC"/>
              <w:keepNext w:val="0"/>
              <w:keepLines w:val="0"/>
              <w:rPr>
                <w:rFonts w:eastAsia="SimSun"/>
              </w:rPr>
            </w:pPr>
          </w:p>
        </w:tc>
      </w:tr>
      <w:tr w:rsidR="00803A4E" w:rsidRPr="006F20ED" w14:paraId="6C47582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35E63AB"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2722419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4" w:space="0" w:color="auto"/>
              <w:bottom w:val="single" w:sz="6" w:space="0" w:color="auto"/>
              <w:right w:val="single" w:sz="6" w:space="0" w:color="auto"/>
            </w:tcBorders>
          </w:tcPr>
          <w:p w14:paraId="683BB0C5"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54F9711F" w14:textId="103F09C0" w:rsidR="00803A4E" w:rsidRPr="006F20ED" w:rsidRDefault="00803A4E" w:rsidP="00B50E59">
            <w:pPr>
              <w:pStyle w:val="TAC"/>
              <w:keepNext w:val="0"/>
              <w:keepLines w:val="0"/>
              <w:rPr>
                <w:rFonts w:eastAsia="Yu Gothic" w:cs="Arial"/>
                <w:szCs w:val="18"/>
              </w:rPr>
            </w:pP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0075A04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91D05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F203E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68B9A1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nil"/>
              <w:right w:val="single" w:sz="4" w:space="0" w:color="auto"/>
            </w:tcBorders>
            <w:shd w:val="clear" w:color="auto" w:fill="auto"/>
          </w:tcPr>
          <w:p w14:paraId="44A44066"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29BCB7E3"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80EAF5C"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66A1D6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624F3" w14:textId="23D50205" w:rsidR="00803A4E" w:rsidRPr="006F20ED" w:rsidRDefault="00803A4E" w:rsidP="00B50E59">
            <w:pPr>
              <w:pStyle w:val="TAC"/>
              <w:keepNext w:val="0"/>
              <w:keepLines w:val="0"/>
              <w:rPr>
                <w:rFonts w:eastAsia="Yu Gothic" w:cs="Arial"/>
                <w:szCs w:val="18"/>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F44AC8" w14:textId="0F318DE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76E59F9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2841E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D74A02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E317161"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09D77553" w14:textId="77777777" w:rsidR="00803A4E" w:rsidRPr="006F20ED" w:rsidRDefault="00803A4E" w:rsidP="00B50E59">
            <w:pPr>
              <w:pStyle w:val="TAC"/>
              <w:keepNext w:val="0"/>
              <w:keepLines w:val="0"/>
              <w:rPr>
                <w:rFonts w:eastAsia="SimSun"/>
              </w:rPr>
            </w:pPr>
          </w:p>
        </w:tc>
      </w:tr>
      <w:tr w:rsidR="00803A4E" w:rsidRPr="006F20ED" w14:paraId="430A5E99"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7E744EC"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0E4BFA3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3C9BEDC"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DABB2F9" w14:textId="3CFFE65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p>
        </w:tc>
        <w:tc>
          <w:tcPr>
            <w:tcW w:w="533" w:type="pct"/>
            <w:tcBorders>
              <w:top w:val="single" w:sz="6" w:space="0" w:color="auto"/>
              <w:left w:val="single" w:sz="6" w:space="0" w:color="auto"/>
              <w:bottom w:val="single" w:sz="6" w:space="0" w:color="auto"/>
              <w:right w:val="single" w:sz="6" w:space="0" w:color="auto"/>
            </w:tcBorders>
          </w:tcPr>
          <w:p w14:paraId="7EFDC50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7BD3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73F6F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8D79777"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51DA6966" w14:textId="77777777" w:rsidR="00803A4E" w:rsidRPr="006F20ED" w:rsidRDefault="00803A4E" w:rsidP="00B50E59">
            <w:pPr>
              <w:pStyle w:val="TAC"/>
              <w:keepNext w:val="0"/>
              <w:keepLines w:val="0"/>
              <w:rPr>
                <w:rFonts w:eastAsia="SimSun"/>
              </w:rPr>
            </w:pPr>
          </w:p>
        </w:tc>
      </w:tr>
      <w:tr w:rsidR="00803A4E" w:rsidRPr="006F20ED" w14:paraId="66DD3F5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FDBE6AD"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322D658C"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129D7884" w14:textId="5304641D"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E250C76" w14:textId="6A5CB51B"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70,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2E5BE0A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C68C6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D0569E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3BC302F"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5916BB0"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777F9A25"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50D4B983"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0BDDB18E" w14:textId="77777777" w:rsidR="00803A4E" w:rsidRPr="006F20ED" w:rsidRDefault="00803A4E" w:rsidP="00B50E59">
            <w:pPr>
              <w:pStyle w:val="TAC"/>
              <w:keepNext w:val="0"/>
              <w:keepLines w:val="0"/>
              <w:rPr>
                <w:rFonts w:eastAsia="SimSu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2F15BB1" w14:textId="61C2B367" w:rsidR="00803A4E" w:rsidRPr="006F20ED" w:rsidRDefault="00803A4E" w:rsidP="00B50E59">
            <w:pPr>
              <w:pStyle w:val="TAC"/>
              <w:keepNext w:val="0"/>
              <w:keepLines w:val="0"/>
              <w:rPr>
                <w:rFonts w:eastAsia="Yu Gothic"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577D9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7A50C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7A390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3DEAFE7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B2FE560" w14:textId="7976746D"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02B296A2"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75496A76" w14:textId="77777777" w:rsidR="00803A4E" w:rsidRPr="006F20ED" w:rsidRDefault="00803A4E" w:rsidP="00487BFD">
            <w:pPr>
              <w:pStyle w:val="TAC"/>
              <w:keepLines w:val="0"/>
              <w:rPr>
                <w:rFonts w:eastAsia="SimSun"/>
              </w:rPr>
            </w:pPr>
            <w:r w:rsidRPr="006F20ED">
              <w:rPr>
                <w:rFonts w:eastAsia="Yu Gothic" w:cs="Arial"/>
                <w:szCs w:val="18"/>
              </w:rPr>
              <w:lastRenderedPageBreak/>
              <w:t>CA_n48</w:t>
            </w:r>
            <w:r w:rsidRPr="006F20ED">
              <w:rPr>
                <w:rFonts w:eastAsia="Yu Gothic" w:cs="Arial" w:hint="eastAsia"/>
                <w:szCs w:val="18"/>
                <w:lang w:eastAsia="zh-CN"/>
              </w:rPr>
              <w:t>C</w:t>
            </w:r>
          </w:p>
        </w:tc>
        <w:tc>
          <w:tcPr>
            <w:tcW w:w="560" w:type="pct"/>
            <w:tcBorders>
              <w:top w:val="single" w:sz="4" w:space="0" w:color="auto"/>
              <w:left w:val="single" w:sz="4" w:space="0" w:color="auto"/>
              <w:bottom w:val="nil"/>
              <w:right w:val="single" w:sz="4" w:space="0" w:color="auto"/>
            </w:tcBorders>
            <w:shd w:val="clear" w:color="auto" w:fill="auto"/>
          </w:tcPr>
          <w:p w14:paraId="1C8615CC"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5EFF005C" w14:textId="77777777" w:rsidR="00803A4E" w:rsidRPr="006F20ED" w:rsidRDefault="00803A4E" w:rsidP="00487BFD">
            <w:pPr>
              <w:pStyle w:val="TAC"/>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77BDADAC" w14:textId="77777777" w:rsidR="00803A4E" w:rsidRPr="006F20ED" w:rsidRDefault="00803A4E" w:rsidP="00487BFD">
            <w:pPr>
              <w:pStyle w:val="TAC"/>
              <w:keepLines w:val="0"/>
              <w:rPr>
                <w:rFonts w:eastAsia="SimSun"/>
              </w:rPr>
            </w:pP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2BCA10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7AB25B"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192FF7"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851E79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nil"/>
              <w:right w:val="single" w:sz="4" w:space="0" w:color="auto"/>
            </w:tcBorders>
            <w:shd w:val="clear" w:color="auto" w:fill="auto"/>
          </w:tcPr>
          <w:p w14:paraId="492DF23B" w14:textId="77777777" w:rsidR="00803A4E" w:rsidRPr="006F20ED" w:rsidRDefault="00803A4E" w:rsidP="00487BFD">
            <w:pPr>
              <w:pStyle w:val="TAC"/>
              <w:keepLines w:val="0"/>
              <w:rPr>
                <w:rFonts w:eastAsia="SimSun"/>
              </w:rPr>
            </w:pPr>
            <w:r w:rsidRPr="006F20ED">
              <w:rPr>
                <w:rFonts w:eastAsia="SimSun"/>
              </w:rPr>
              <w:t>0</w:t>
            </w:r>
          </w:p>
        </w:tc>
      </w:tr>
      <w:tr w:rsidR="00803A4E" w:rsidRPr="006F20ED" w14:paraId="42353D8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849661F" w14:textId="77777777" w:rsidR="00803A4E" w:rsidRPr="006F20ED" w:rsidRDefault="00803A4E"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2DF7F9D"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32F9E66" w14:textId="77777777" w:rsidR="00803A4E" w:rsidRPr="006F20ED" w:rsidRDefault="00803A4E" w:rsidP="00487BFD">
            <w:pPr>
              <w:pStyle w:val="TAC"/>
              <w:keepLines w:val="0"/>
              <w:rPr>
                <w:rFonts w:eastAsia="SimSun" w:cs="Arial"/>
                <w:szCs w:val="18"/>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34DC8C44" w14:textId="2B8CBC67" w:rsidR="00803A4E" w:rsidRPr="006F20ED" w:rsidRDefault="00803A4E" w:rsidP="00487BFD">
            <w:pPr>
              <w:pStyle w:val="TAC"/>
              <w:keepLines w:val="0"/>
              <w:rPr>
                <w:rFonts w:eastAsia="SimSun" w:cs="Arial"/>
                <w:szCs w:val="18"/>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0BFDE50C"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648B6C2"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E97E932"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4DA1043" w14:textId="77777777" w:rsidR="00803A4E" w:rsidRPr="006F20ED" w:rsidRDefault="00803A4E"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2CAE9FCD" w14:textId="77777777" w:rsidR="00803A4E" w:rsidRPr="006F20ED" w:rsidRDefault="00803A4E" w:rsidP="00487BFD">
            <w:pPr>
              <w:pStyle w:val="TAC"/>
              <w:keepLines w:val="0"/>
              <w:rPr>
                <w:rFonts w:eastAsia="SimSun"/>
              </w:rPr>
            </w:pPr>
          </w:p>
        </w:tc>
      </w:tr>
      <w:tr w:rsidR="00803A4E" w:rsidRPr="006F20ED" w14:paraId="716901B3"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F8778BC" w14:textId="77777777" w:rsidR="00803A4E" w:rsidRPr="006F20ED" w:rsidRDefault="00803A4E"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B2F7958"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74F15E3" w14:textId="77777777" w:rsidR="00803A4E" w:rsidRPr="006F20ED" w:rsidRDefault="00803A4E" w:rsidP="00487BFD">
            <w:pPr>
              <w:pStyle w:val="TAC"/>
              <w:keepLines w:val="0"/>
              <w:rPr>
                <w:rFonts w:eastAsia="SimSun"/>
              </w:rPr>
            </w:pP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07750A" w14:textId="01A48BFE" w:rsidR="00803A4E" w:rsidRPr="006F20ED" w:rsidRDefault="00803A4E" w:rsidP="00487BFD">
            <w:pPr>
              <w:pStyle w:val="TAC"/>
              <w:keepLines w:val="0"/>
              <w:rPr>
                <w:rFonts w:eastAsia="SimSun"/>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921D6B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376C19"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33ABC58"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F585DD3" w14:textId="77777777" w:rsidR="00803A4E" w:rsidRPr="006F20ED" w:rsidRDefault="00803A4E"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3C144A09" w14:textId="77777777" w:rsidR="00803A4E" w:rsidRPr="006F20ED" w:rsidRDefault="00803A4E" w:rsidP="00487BFD">
            <w:pPr>
              <w:pStyle w:val="TAC"/>
              <w:keepLines w:val="0"/>
              <w:rPr>
                <w:rFonts w:eastAsia="SimSun"/>
              </w:rPr>
            </w:pPr>
          </w:p>
        </w:tc>
      </w:tr>
      <w:tr w:rsidR="00803A4E" w:rsidRPr="006F20ED" w14:paraId="1BD3407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4732656" w14:textId="77777777" w:rsidR="00803A4E" w:rsidRPr="006F20ED" w:rsidRDefault="00803A4E" w:rsidP="00487BFD">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092AA41"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59A4081" w14:textId="77777777" w:rsidR="00803A4E" w:rsidRPr="006F20ED" w:rsidRDefault="00803A4E" w:rsidP="00487BFD">
            <w:pPr>
              <w:pStyle w:val="TAC"/>
              <w:keepLines w:val="0"/>
              <w:rPr>
                <w:rFonts w:eastAsia="SimSun"/>
              </w:rPr>
            </w:pP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9A953E2" w14:textId="6682B7BA" w:rsidR="00803A4E" w:rsidRPr="006F20ED" w:rsidRDefault="00803A4E" w:rsidP="00487BFD">
            <w:pPr>
              <w:pStyle w:val="TAC"/>
              <w:keepLines w:val="0"/>
              <w:rPr>
                <w:rFonts w:eastAsia="SimSun"/>
              </w:rPr>
            </w:pP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003AF5D"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6B4758"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9CDC86" w14:textId="77777777" w:rsidR="00803A4E" w:rsidRPr="006F20ED" w:rsidRDefault="00803A4E"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7AC4ED8C" w14:textId="77777777" w:rsidR="00803A4E" w:rsidRPr="006F20ED" w:rsidRDefault="00803A4E" w:rsidP="00487BFD">
            <w:pPr>
              <w:pStyle w:val="TAC"/>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6FDA1136" w14:textId="77777777" w:rsidR="00803A4E" w:rsidRPr="006F20ED" w:rsidRDefault="00803A4E" w:rsidP="00487BFD">
            <w:pPr>
              <w:pStyle w:val="TAC"/>
              <w:keepLines w:val="0"/>
              <w:rPr>
                <w:rFonts w:eastAsia="SimSun"/>
              </w:rPr>
            </w:pPr>
          </w:p>
        </w:tc>
      </w:tr>
      <w:tr w:rsidR="00803A4E" w:rsidRPr="006F20ED" w14:paraId="0D877D18"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25D458A" w14:textId="77777777" w:rsidR="00803A4E" w:rsidRPr="006F20ED" w:rsidRDefault="00803A4E" w:rsidP="00487BFD">
            <w:pPr>
              <w:pStyle w:val="TAC"/>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1F4181F9"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2F23E1D5" w14:textId="6A72D556" w:rsidR="00803A4E" w:rsidRPr="006F20ED" w:rsidRDefault="00803A4E" w:rsidP="00487BFD">
            <w:pPr>
              <w:pStyle w:val="TAC"/>
              <w:keepLines w:val="0"/>
              <w:rPr>
                <w:rFonts w:eastAsia="SimSun" w:cs="Arial"/>
                <w:szCs w:val="18"/>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E9B80F3" w14:textId="252A8B65" w:rsidR="00803A4E" w:rsidRPr="006F20ED" w:rsidRDefault="00803A4E" w:rsidP="00487BFD">
            <w:pPr>
              <w:pStyle w:val="TAC"/>
              <w:keepLines w:val="0"/>
              <w:rPr>
                <w:rFonts w:eastAsia="SimSun" w:cs="Arial"/>
                <w:szCs w:val="18"/>
              </w:rPr>
            </w:pP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EAE9236"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A2C1AB4"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909333F"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0FFD92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023A3171" w14:textId="77777777" w:rsidR="00803A4E" w:rsidRPr="006F20ED" w:rsidRDefault="00803A4E" w:rsidP="00487BFD">
            <w:pPr>
              <w:pStyle w:val="TAC"/>
              <w:keepLines w:val="0"/>
              <w:rPr>
                <w:rFonts w:eastAsia="SimSun"/>
              </w:rPr>
            </w:pPr>
            <w:r w:rsidRPr="006F20ED">
              <w:rPr>
                <w:rFonts w:eastAsia="SimSun"/>
              </w:rPr>
              <w:t>1</w:t>
            </w:r>
          </w:p>
        </w:tc>
      </w:tr>
      <w:tr w:rsidR="00803A4E" w:rsidRPr="006F20ED" w14:paraId="0CA12244"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21D6A850"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4303BE15" w14:textId="77777777" w:rsidR="00803A4E" w:rsidRPr="006F20ED" w:rsidRDefault="00803A4E" w:rsidP="00B50E59">
            <w:pPr>
              <w:pStyle w:val="TAC"/>
              <w:keepNext w:val="0"/>
              <w:keepLines w:val="0"/>
              <w:rPr>
                <w:rFonts w:eastAsia="SimSun"/>
                <w:lang w:eastAsia="zh-C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01A00E3D" w14:textId="42ED2B75" w:rsidR="00803A4E" w:rsidRPr="006F20ED" w:rsidRDefault="00803A4E" w:rsidP="00B50E59">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44EEF2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338D5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65BCA36"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0A6927E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F2D6C4F" w14:textId="69BC44C9"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FD2A8C" w:rsidRPr="006F20ED" w14:paraId="2DEB96D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1CAC3F15" w14:textId="77777777" w:rsidR="00FD2A8C" w:rsidRPr="006F20ED" w:rsidRDefault="00FD2A8C" w:rsidP="00B50E59">
            <w:pPr>
              <w:pStyle w:val="TAC"/>
              <w:keepLines w:val="0"/>
              <w:rPr>
                <w:rFonts w:eastAsia="SimSun"/>
              </w:rPr>
            </w:pPr>
            <w:r w:rsidRPr="006F20ED">
              <w:rPr>
                <w:rFonts w:eastAsia="SimSun"/>
              </w:rPr>
              <w:t>CA_n66B</w:t>
            </w:r>
          </w:p>
        </w:tc>
        <w:tc>
          <w:tcPr>
            <w:tcW w:w="560" w:type="pct"/>
            <w:tcBorders>
              <w:top w:val="single" w:sz="4" w:space="0" w:color="auto"/>
              <w:left w:val="single" w:sz="4" w:space="0" w:color="auto"/>
              <w:bottom w:val="nil"/>
              <w:right w:val="single" w:sz="4" w:space="0" w:color="auto"/>
            </w:tcBorders>
            <w:shd w:val="clear" w:color="auto" w:fill="auto"/>
          </w:tcPr>
          <w:p w14:paraId="16FCBAD5" w14:textId="77777777" w:rsidR="00FD2A8C" w:rsidRPr="006F20ED" w:rsidRDefault="00FD2A8C" w:rsidP="00B50E59">
            <w:pPr>
              <w:pStyle w:val="TAC"/>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78984BAD" w14:textId="1F8D0150" w:rsidR="00FD2A8C" w:rsidRPr="006F20ED" w:rsidRDefault="00FD2A8C" w:rsidP="00B50E59">
            <w:pPr>
              <w:pStyle w:val="TAC"/>
              <w:keepLines w:val="0"/>
              <w:rPr>
                <w:rFonts w:eastAsia="SimSun"/>
              </w:rPr>
            </w:pPr>
            <w:r w:rsidRPr="006F20ED">
              <w:rPr>
                <w:rFonts w:eastAsia="SimSun"/>
              </w:rPr>
              <w:t>5</w:t>
            </w:r>
            <w:r w:rsidR="00526DF1" w:rsidRPr="006F20ED">
              <w:rPr>
                <w:rFonts w:eastAsia="SimSun"/>
                <w:vertAlign w:val="superscript"/>
              </w:rPr>
              <w:t xml:space="preserve"> </w:t>
            </w:r>
          </w:p>
        </w:tc>
        <w:tc>
          <w:tcPr>
            <w:tcW w:w="600" w:type="pct"/>
            <w:tcBorders>
              <w:top w:val="single" w:sz="6" w:space="0" w:color="auto"/>
              <w:left w:val="single" w:sz="6" w:space="0" w:color="auto"/>
              <w:bottom w:val="single" w:sz="6" w:space="0" w:color="auto"/>
              <w:right w:val="single" w:sz="6" w:space="0" w:color="auto"/>
            </w:tcBorders>
          </w:tcPr>
          <w:p w14:paraId="059C24F0" w14:textId="3D3EA6B3" w:rsidR="00FD2A8C" w:rsidRPr="006F20ED" w:rsidRDefault="00FD2A8C" w:rsidP="00B50E59">
            <w:pPr>
              <w:pStyle w:val="TAC"/>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5241ACAE" w14:textId="77777777" w:rsidR="00FD2A8C" w:rsidRPr="006F20ED" w:rsidRDefault="00FD2A8C"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8A7078" w14:textId="77777777" w:rsidR="00FD2A8C" w:rsidRPr="006F20ED" w:rsidRDefault="00FD2A8C"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6097C98" w14:textId="77777777" w:rsidR="00FD2A8C" w:rsidRPr="006F20ED" w:rsidRDefault="00FD2A8C"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FD9441" w14:textId="67F10318" w:rsidR="00FD2A8C" w:rsidRPr="006F20ED" w:rsidRDefault="00FD2A8C" w:rsidP="00B50E59">
            <w:pPr>
              <w:pStyle w:val="TAC"/>
              <w:keepLines w:val="0"/>
              <w:rPr>
                <w:rFonts w:eastAsia="Yu Mincho"/>
                <w:lang w:eastAsia="ja-JP"/>
              </w:rPr>
            </w:pPr>
            <w:r w:rsidRPr="006F20ED">
              <w:rPr>
                <w:rFonts w:eastAsia="Yu Mincho"/>
                <w:lang w:eastAsia="ja-JP"/>
              </w:rPr>
              <w:t>50</w:t>
            </w:r>
          </w:p>
        </w:tc>
        <w:tc>
          <w:tcPr>
            <w:tcW w:w="613" w:type="pct"/>
            <w:tcBorders>
              <w:top w:val="single" w:sz="4" w:space="0" w:color="auto"/>
              <w:left w:val="single" w:sz="4" w:space="0" w:color="auto"/>
              <w:bottom w:val="nil"/>
              <w:right w:val="single" w:sz="4" w:space="0" w:color="auto"/>
            </w:tcBorders>
            <w:shd w:val="clear" w:color="auto" w:fill="auto"/>
          </w:tcPr>
          <w:p w14:paraId="1F2D74EE" w14:textId="2CB8BF3F" w:rsidR="00FD2A8C" w:rsidRPr="006F20ED" w:rsidRDefault="00FD2A8C" w:rsidP="00B50E59">
            <w:pPr>
              <w:pStyle w:val="TAC"/>
              <w:keepLines w:val="0"/>
              <w:rPr>
                <w:rFonts w:eastAsia="SimSun"/>
              </w:rPr>
            </w:pPr>
            <w:r w:rsidRPr="006F20ED">
              <w:rPr>
                <w:rFonts w:eastAsia="SimSun"/>
              </w:rPr>
              <w:t>0</w:t>
            </w:r>
          </w:p>
        </w:tc>
      </w:tr>
      <w:tr w:rsidR="00803A4E" w:rsidRPr="006F20ED" w14:paraId="2E08727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206A1C7" w14:textId="77777777" w:rsidR="00803A4E" w:rsidRPr="006F20ED" w:rsidRDefault="00803A4E" w:rsidP="00B50E59">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37929CF"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A45ADDC" w14:textId="77777777" w:rsidR="00803A4E" w:rsidRPr="006F20ED" w:rsidRDefault="00803A4E" w:rsidP="00B50E59">
            <w:pPr>
              <w:pStyle w:val="TAC"/>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4E2BAB96" w14:textId="65C30D11"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7C626B16"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6B323C6"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1705BA5"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E786DF5" w14:textId="77777777" w:rsidR="00803A4E" w:rsidRPr="006F20ED" w:rsidRDefault="00803A4E" w:rsidP="00B50E59">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D1F1F80" w14:textId="77777777" w:rsidR="00803A4E" w:rsidRPr="006F20ED" w:rsidRDefault="00803A4E" w:rsidP="00B50E59">
            <w:pPr>
              <w:pStyle w:val="TAC"/>
              <w:keepLines w:val="0"/>
              <w:rPr>
                <w:rFonts w:eastAsia="SimSun"/>
              </w:rPr>
            </w:pPr>
          </w:p>
        </w:tc>
      </w:tr>
      <w:tr w:rsidR="00803A4E" w:rsidRPr="006F20ED" w14:paraId="1CC5103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51B96D9" w14:textId="77777777" w:rsidR="00803A4E" w:rsidRPr="006F20ED" w:rsidRDefault="00803A4E" w:rsidP="00B50E59">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E76B9F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C9A00A" w14:textId="77777777" w:rsidR="00803A4E" w:rsidRPr="006F20ED" w:rsidRDefault="00803A4E" w:rsidP="00B50E59">
            <w:pPr>
              <w:pStyle w:val="TAC"/>
              <w:keepLines w:val="0"/>
              <w:rPr>
                <w:rFonts w:eastAsia="SimSu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510D488B" w14:textId="5755F6C6"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05A4DD15"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0C22747"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698E8E"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38ECD88" w14:textId="77777777" w:rsidR="00803A4E" w:rsidRPr="006F20ED" w:rsidRDefault="00803A4E" w:rsidP="00B50E59">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686F9C1E" w14:textId="77777777" w:rsidR="00803A4E" w:rsidRPr="006F20ED" w:rsidRDefault="00803A4E" w:rsidP="00B50E59">
            <w:pPr>
              <w:pStyle w:val="TAC"/>
              <w:keepLines w:val="0"/>
              <w:rPr>
                <w:rFonts w:eastAsia="SimSun"/>
              </w:rPr>
            </w:pPr>
          </w:p>
        </w:tc>
      </w:tr>
      <w:tr w:rsidR="008856AB" w:rsidRPr="006F20ED" w14:paraId="587C1192"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4F0B648B" w14:textId="77777777" w:rsidR="008856AB" w:rsidRPr="006F20ED" w:rsidRDefault="008856AB" w:rsidP="00B50E59">
            <w:pPr>
              <w:pStyle w:val="TAC"/>
              <w:keepNext w:val="0"/>
              <w:keepLines w:val="0"/>
              <w:rPr>
                <w:rFonts w:eastAsia="SimSun"/>
              </w:rPr>
            </w:pPr>
            <w:r w:rsidRPr="006F20ED">
              <w:rPr>
                <w:rFonts w:eastAsia="SimSun"/>
              </w:rPr>
              <w:t>CA_n71B</w:t>
            </w:r>
          </w:p>
        </w:tc>
        <w:tc>
          <w:tcPr>
            <w:tcW w:w="560" w:type="pct"/>
            <w:tcBorders>
              <w:top w:val="single" w:sz="4" w:space="0" w:color="auto"/>
              <w:left w:val="single" w:sz="4" w:space="0" w:color="auto"/>
              <w:bottom w:val="nil"/>
              <w:right w:val="single" w:sz="4" w:space="0" w:color="auto"/>
            </w:tcBorders>
            <w:shd w:val="clear" w:color="auto" w:fill="auto"/>
          </w:tcPr>
          <w:p w14:paraId="031D178B" w14:textId="3087FD3A" w:rsidR="008856AB" w:rsidRPr="006F20ED" w:rsidRDefault="008856AB" w:rsidP="00B50E59">
            <w:pPr>
              <w:pStyle w:val="TAC"/>
              <w:keepNext w:val="0"/>
              <w:keepLines w:val="0"/>
              <w:rPr>
                <w:rFonts w:eastAsia="SimSun"/>
              </w:rPr>
            </w:pPr>
            <w:r w:rsidRPr="006F20ED">
              <w:rPr>
                <w:rFonts w:eastAsia="SimSun"/>
              </w:rPr>
              <w:t>n71</w:t>
            </w:r>
            <w:r w:rsidRPr="006F20ED">
              <w:rPr>
                <w:rFonts w:eastAsia="SimSun"/>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0E1CEA51" w14:textId="77777777" w:rsidR="008856AB" w:rsidRPr="006F20ED" w:rsidRDefault="008856AB" w:rsidP="00B50E59">
            <w:pPr>
              <w:pStyle w:val="TAC"/>
              <w:keepNext w:val="0"/>
              <w:keepLines w:val="0"/>
              <w:rPr>
                <w:rFonts w:eastAsia="Yu Mincho"/>
                <w:lang w:eastAsia="ja-JP"/>
              </w:rPr>
            </w:pPr>
            <w:r w:rsidRPr="006F20ED">
              <w:rPr>
                <w:rFonts w:eastAsia="SimSun"/>
              </w:rPr>
              <w:t>5</w:t>
            </w:r>
          </w:p>
        </w:tc>
        <w:tc>
          <w:tcPr>
            <w:tcW w:w="600" w:type="pct"/>
            <w:tcBorders>
              <w:top w:val="single" w:sz="6" w:space="0" w:color="auto"/>
              <w:left w:val="single" w:sz="6" w:space="0" w:color="auto"/>
              <w:bottom w:val="single" w:sz="6" w:space="0" w:color="auto"/>
              <w:right w:val="single" w:sz="6" w:space="0" w:color="auto"/>
            </w:tcBorders>
          </w:tcPr>
          <w:p w14:paraId="0655EF76" w14:textId="77777777" w:rsidR="008856AB" w:rsidRPr="006F20ED" w:rsidRDefault="008856AB" w:rsidP="00B50E59">
            <w:pPr>
              <w:pStyle w:val="TAC"/>
              <w:keepNext w:val="0"/>
              <w:keepLines w:val="0"/>
              <w:rPr>
                <w:rFonts w:eastAsia="Yu Mincho"/>
                <w:lang w:eastAsia="ja-JP"/>
              </w:rPr>
            </w:pP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29D037A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F45EA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0DF3994"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EB0BC9B"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25</w:t>
            </w:r>
          </w:p>
        </w:tc>
        <w:tc>
          <w:tcPr>
            <w:tcW w:w="613" w:type="pct"/>
            <w:tcBorders>
              <w:top w:val="single" w:sz="4" w:space="0" w:color="auto"/>
              <w:left w:val="single" w:sz="4" w:space="0" w:color="auto"/>
              <w:bottom w:val="nil"/>
              <w:right w:val="single" w:sz="4" w:space="0" w:color="auto"/>
            </w:tcBorders>
            <w:shd w:val="clear" w:color="auto" w:fill="auto"/>
          </w:tcPr>
          <w:p w14:paraId="6D4057FA" w14:textId="77777777" w:rsidR="008856AB" w:rsidRPr="006F20ED" w:rsidRDefault="008856AB" w:rsidP="00B50E59">
            <w:pPr>
              <w:pStyle w:val="TAC"/>
              <w:keepNext w:val="0"/>
              <w:keepLines w:val="0"/>
              <w:rPr>
                <w:rFonts w:eastAsia="SimSun"/>
              </w:rPr>
            </w:pPr>
            <w:r w:rsidRPr="006F20ED">
              <w:rPr>
                <w:rFonts w:eastAsia="SimSun"/>
              </w:rPr>
              <w:t>0</w:t>
            </w:r>
          </w:p>
        </w:tc>
      </w:tr>
      <w:tr w:rsidR="008856AB" w:rsidRPr="006F20ED" w14:paraId="3D9984F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ABB02B4"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363861C"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C1CCE63" w14:textId="77777777" w:rsidR="008856AB" w:rsidRPr="006F20ED" w:rsidRDefault="008856AB" w:rsidP="00B50E59">
            <w:pPr>
              <w:pStyle w:val="TAC"/>
              <w:keepNext w:val="0"/>
              <w:keepLines w:val="0"/>
              <w:rPr>
                <w:rFonts w:eastAsia="Yu Mincho"/>
                <w:lang w:eastAsia="ja-JP"/>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7826B395" w14:textId="77777777" w:rsidR="008856AB" w:rsidRPr="006F20ED" w:rsidRDefault="008856AB" w:rsidP="00B50E59">
            <w:pPr>
              <w:pStyle w:val="TAC"/>
              <w:keepNext w:val="0"/>
              <w:keepLines w:val="0"/>
              <w:rPr>
                <w:rFonts w:eastAsia="Yu Mincho"/>
                <w:lang w:eastAsia="ja-JP"/>
              </w:rPr>
            </w:pPr>
            <w:r w:rsidRPr="006F20ED">
              <w:rPr>
                <w:rFonts w:eastAsia="SimSun"/>
              </w:rPr>
              <w:t>15</w:t>
            </w:r>
          </w:p>
        </w:tc>
        <w:tc>
          <w:tcPr>
            <w:tcW w:w="533" w:type="pct"/>
            <w:tcBorders>
              <w:top w:val="single" w:sz="6" w:space="0" w:color="auto"/>
              <w:left w:val="single" w:sz="6" w:space="0" w:color="auto"/>
              <w:bottom w:val="single" w:sz="6" w:space="0" w:color="auto"/>
              <w:right w:val="single" w:sz="6" w:space="0" w:color="auto"/>
            </w:tcBorders>
          </w:tcPr>
          <w:p w14:paraId="7FC452A3"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9A32C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3E83D"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6F215E80"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6E333588" w14:textId="77777777" w:rsidR="008856AB" w:rsidRPr="006F20ED" w:rsidRDefault="008856AB" w:rsidP="00B50E59">
            <w:pPr>
              <w:pStyle w:val="TAC"/>
              <w:keepNext w:val="0"/>
              <w:keepLines w:val="0"/>
              <w:rPr>
                <w:rFonts w:eastAsia="SimSun"/>
              </w:rPr>
            </w:pPr>
          </w:p>
        </w:tc>
      </w:tr>
      <w:tr w:rsidR="008856AB" w:rsidRPr="006F20ED" w14:paraId="070F2ED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58DBFA2"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9FD788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C05A23E" w14:textId="77777777" w:rsidR="008856AB" w:rsidRPr="006F20ED" w:rsidRDefault="008856AB" w:rsidP="00B50E59">
            <w:pPr>
              <w:pStyle w:val="TAC"/>
              <w:keepNext w:val="0"/>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3F2DFE23" w14:textId="77777777" w:rsidR="008856AB" w:rsidRPr="006F20ED" w:rsidRDefault="008856AB" w:rsidP="00B50E59">
            <w:pPr>
              <w:pStyle w:val="TAC"/>
              <w:keepNext w:val="0"/>
              <w:keepLines w:val="0"/>
              <w:rPr>
                <w:rFonts w:eastAsia="SimSun"/>
              </w:rPr>
            </w:pP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627B67D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4BAF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8DEAC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75DD84" w14:textId="77777777" w:rsidR="008856AB" w:rsidRPr="006F20ED" w:rsidRDefault="008856AB" w:rsidP="00B50E59">
            <w:pPr>
              <w:pStyle w:val="TAC"/>
              <w:keepNext w:val="0"/>
              <w:keepLines w:val="0"/>
              <w:rPr>
                <w:rFonts w:eastAsia="Yu Mincho"/>
                <w:lang w:eastAsia="ja-JP"/>
              </w:rPr>
            </w:pPr>
            <w:r w:rsidRPr="006F20ED">
              <w:rPr>
                <w:rFonts w:eastAsia="SimSun"/>
              </w:rPr>
              <w:t>35</w:t>
            </w:r>
          </w:p>
        </w:tc>
        <w:tc>
          <w:tcPr>
            <w:tcW w:w="613" w:type="pct"/>
            <w:tcBorders>
              <w:top w:val="single" w:sz="4" w:space="0" w:color="auto"/>
              <w:left w:val="single" w:sz="4" w:space="0" w:color="auto"/>
              <w:bottom w:val="nil"/>
              <w:right w:val="single" w:sz="4" w:space="0" w:color="auto"/>
            </w:tcBorders>
            <w:shd w:val="clear" w:color="auto" w:fill="auto"/>
          </w:tcPr>
          <w:p w14:paraId="48BFF462" w14:textId="77777777" w:rsidR="008856AB" w:rsidRPr="006F20ED" w:rsidRDefault="008856AB" w:rsidP="00B50E59">
            <w:pPr>
              <w:pStyle w:val="TAC"/>
              <w:keepNext w:val="0"/>
              <w:keepLines w:val="0"/>
              <w:rPr>
                <w:rFonts w:eastAsia="SimSun"/>
              </w:rPr>
            </w:pPr>
            <w:r w:rsidRPr="006F20ED">
              <w:rPr>
                <w:rFonts w:eastAsia="SimSun"/>
              </w:rPr>
              <w:t>1</w:t>
            </w:r>
          </w:p>
        </w:tc>
      </w:tr>
      <w:tr w:rsidR="008856AB" w:rsidRPr="006F20ED" w14:paraId="4D1A693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C85B743"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0D4838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3C65AA9" w14:textId="77777777" w:rsidR="008856AB" w:rsidRPr="006F20ED" w:rsidRDefault="008856AB" w:rsidP="00B50E59">
            <w:pPr>
              <w:pStyle w:val="TAC"/>
              <w:keepNext w:val="0"/>
              <w:keepLines w:val="0"/>
              <w:rPr>
                <w:rFonts w:eastAsia="SimSun"/>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7B90DAF6" w14:textId="5C880D76" w:rsidR="008856AB" w:rsidRPr="006F20ED" w:rsidRDefault="008856AB" w:rsidP="00B50E59">
            <w:pPr>
              <w:pStyle w:val="TAC"/>
              <w:keepNext w:val="0"/>
              <w:keepLines w:val="0"/>
              <w:rPr>
                <w:rFonts w:eastAsia="SimSun"/>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7F2CF9D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798B4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0E17C2A"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565087C"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700363D9" w14:textId="77777777" w:rsidR="008856AB" w:rsidRPr="006F20ED" w:rsidRDefault="008856AB" w:rsidP="00B50E59">
            <w:pPr>
              <w:pStyle w:val="TAC"/>
              <w:keepNext w:val="0"/>
              <w:keepLines w:val="0"/>
              <w:rPr>
                <w:rFonts w:eastAsia="SimSun"/>
              </w:rPr>
            </w:pPr>
          </w:p>
        </w:tc>
      </w:tr>
      <w:tr w:rsidR="008856AB" w:rsidRPr="006F20ED" w:rsidDel="00CF0C86" w14:paraId="453C70F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943B768" w14:textId="77777777" w:rsidR="008856AB" w:rsidRPr="006F20ED" w:rsidDel="00CF0C86"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5DFC263"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310CE1" w14:textId="0E870FD3"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18C8076E" w14:textId="6032B51A"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4CD1CBD2"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850E5C"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6849572"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17660ED5" w14:textId="77777777" w:rsidR="008856AB" w:rsidRPr="006F20ED" w:rsidDel="00CF0C86" w:rsidRDefault="008856AB" w:rsidP="00B50E59">
            <w:pPr>
              <w:pStyle w:val="TAC"/>
              <w:keepNext w:val="0"/>
              <w:keepLines w:val="0"/>
              <w:rPr>
                <w:rFonts w:eastAsia="Yu Mincho"/>
                <w:lang w:eastAsia="ja-JP"/>
              </w:rPr>
            </w:pPr>
            <w:r w:rsidRPr="006F20ED">
              <w:rPr>
                <w:rFonts w:eastAsia="Yu Mincho"/>
                <w:lang w:eastAsia="ja-JP"/>
              </w:rPr>
              <w:t>35</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4153C1BE" w14:textId="77777777" w:rsidR="008856AB" w:rsidRPr="006F20ED" w:rsidDel="00CF0C86" w:rsidRDefault="008856AB" w:rsidP="00B50E59">
            <w:pPr>
              <w:pStyle w:val="TAC"/>
              <w:keepNext w:val="0"/>
              <w:keepLines w:val="0"/>
              <w:rPr>
                <w:rFonts w:eastAsia="SimSun"/>
              </w:rPr>
            </w:pPr>
            <w:r w:rsidRPr="006F20ED">
              <w:rPr>
                <w:rFonts w:eastAsia="SimSun"/>
              </w:rPr>
              <w:t>2</w:t>
            </w:r>
          </w:p>
        </w:tc>
      </w:tr>
      <w:tr w:rsidR="008856AB" w:rsidRPr="006F20ED" w:rsidDel="00CF0C86" w14:paraId="657876EB"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3AC76105" w14:textId="77777777" w:rsidR="008856AB" w:rsidRPr="006F20ED" w:rsidDel="00CF0C86"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0DE1BEC2" w14:textId="77777777" w:rsidR="008856AB" w:rsidRPr="006F20ED" w:rsidDel="00CF0C86"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85FC5F6" w14:textId="1A0D9809" w:rsidR="008856AB" w:rsidRPr="006F20ED" w:rsidRDefault="008856AB" w:rsidP="00B50E59">
            <w:pPr>
              <w:pStyle w:val="TAC"/>
              <w:keepNext w:val="0"/>
              <w:keepLines w:val="0"/>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D3A2BA8"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A9BC33"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A5C737"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7D88F40"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35</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9FC7744" w14:textId="1BD4CC2A" w:rsidR="008856AB" w:rsidRPr="006F20ED" w:rsidRDefault="008856AB"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856AB" w:rsidRPr="006F20ED" w14:paraId="0409684C"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59770217" w14:textId="77777777" w:rsidR="008856AB" w:rsidRPr="006F20ED" w:rsidRDefault="008856AB" w:rsidP="00B50E59">
            <w:pPr>
              <w:pStyle w:val="TAC"/>
              <w:keepNext w:val="0"/>
              <w:keepLines w:val="0"/>
              <w:rPr>
                <w:rFonts w:eastAsia="SimSun"/>
              </w:rPr>
            </w:pPr>
            <w:r w:rsidRPr="006F20ED">
              <w:rPr>
                <w:rFonts w:eastAsia="SimSun" w:cs="Arial"/>
                <w:szCs w:val="18"/>
                <w:lang w:eastAsia="en-GB"/>
              </w:rPr>
              <w:t>CA_n77B</w:t>
            </w:r>
          </w:p>
        </w:tc>
        <w:tc>
          <w:tcPr>
            <w:tcW w:w="560" w:type="pct"/>
            <w:tcBorders>
              <w:top w:val="single" w:sz="4" w:space="0" w:color="auto"/>
              <w:left w:val="single" w:sz="4" w:space="0" w:color="auto"/>
              <w:bottom w:val="nil"/>
              <w:right w:val="single" w:sz="4" w:space="0" w:color="auto"/>
            </w:tcBorders>
            <w:shd w:val="clear" w:color="auto" w:fill="auto"/>
          </w:tcPr>
          <w:p w14:paraId="45981BB3" w14:textId="3D1C5119"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776B78B7"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20</w:t>
            </w:r>
          </w:p>
        </w:tc>
        <w:tc>
          <w:tcPr>
            <w:tcW w:w="600" w:type="pct"/>
            <w:tcBorders>
              <w:top w:val="single" w:sz="6" w:space="0" w:color="auto"/>
              <w:left w:val="single" w:sz="6" w:space="0" w:color="auto"/>
              <w:bottom w:val="single" w:sz="6" w:space="0" w:color="auto"/>
              <w:right w:val="single" w:sz="6" w:space="0" w:color="auto"/>
            </w:tcBorders>
          </w:tcPr>
          <w:p w14:paraId="71030AC0" w14:textId="6767D2B0"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r w:rsidR="00526DF1" w:rsidRPr="006F20ED">
              <w:rPr>
                <w:rFonts w:eastAsia="SimSun" w:cs="Arial"/>
                <w:color w:val="000000"/>
                <w:szCs w:val="18"/>
                <w:lang w:eastAsia="en-GB"/>
              </w:rPr>
              <w:t xml:space="preserve"> </w:t>
            </w:r>
            <w:r w:rsidRPr="006F20ED">
              <w:rPr>
                <w:rFonts w:eastAsia="SimSun" w:cs="Arial"/>
                <w:color w:val="000000"/>
                <w:szCs w:val="18"/>
                <w:lang w:eastAsia="en-GB"/>
              </w:rPr>
              <w:t>30,</w:t>
            </w:r>
            <w:r w:rsidR="00526DF1" w:rsidRPr="006F20ED">
              <w:rPr>
                <w:rFonts w:eastAsia="SimSun" w:cs="Arial"/>
                <w:color w:val="000000"/>
                <w:szCs w:val="18"/>
                <w:lang w:eastAsia="en-GB"/>
              </w:rPr>
              <w:t xml:space="preserve"> </w:t>
            </w:r>
            <w:r w:rsidRPr="006F20ED">
              <w:rPr>
                <w:rFonts w:eastAsia="SimSun" w:cs="Arial"/>
                <w:color w:val="000000"/>
                <w:szCs w:val="18"/>
                <w:lang w:eastAsia="en-GB"/>
              </w:rPr>
              <w:t>40</w:t>
            </w:r>
          </w:p>
        </w:tc>
        <w:tc>
          <w:tcPr>
            <w:tcW w:w="533" w:type="pct"/>
            <w:tcBorders>
              <w:top w:val="single" w:sz="6" w:space="0" w:color="auto"/>
              <w:left w:val="single" w:sz="6" w:space="0" w:color="auto"/>
              <w:bottom w:val="single" w:sz="6" w:space="0" w:color="auto"/>
              <w:right w:val="single" w:sz="6" w:space="0" w:color="auto"/>
            </w:tcBorders>
          </w:tcPr>
          <w:p w14:paraId="1CC054C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980EE7F"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24A4B51"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7381958" w14:textId="77777777" w:rsidR="008856AB" w:rsidRPr="006F20ED" w:rsidRDefault="008856AB" w:rsidP="00B50E59">
            <w:pPr>
              <w:pStyle w:val="TAC"/>
              <w:keepNext w:val="0"/>
              <w:keepLines w:val="0"/>
              <w:rPr>
                <w:rFonts w:eastAsia="DengXian"/>
                <w:lang w:eastAsia="zh-CN"/>
              </w:rPr>
            </w:pPr>
            <w:r w:rsidRPr="006F20ED">
              <w:rPr>
                <w:rFonts w:eastAsia="SimSun" w:cs="Arial"/>
                <w:szCs w:val="18"/>
                <w:lang w:eastAsia="en-GB"/>
              </w:rPr>
              <w:t>60</w:t>
            </w:r>
          </w:p>
        </w:tc>
        <w:tc>
          <w:tcPr>
            <w:tcW w:w="613" w:type="pct"/>
            <w:tcBorders>
              <w:top w:val="single" w:sz="4" w:space="0" w:color="auto"/>
              <w:left w:val="single" w:sz="4" w:space="0" w:color="auto"/>
              <w:bottom w:val="nil"/>
              <w:right w:val="single" w:sz="4" w:space="0" w:color="auto"/>
            </w:tcBorders>
            <w:shd w:val="clear" w:color="auto" w:fill="auto"/>
          </w:tcPr>
          <w:p w14:paraId="3E314AA5" w14:textId="77777777" w:rsidR="008856AB" w:rsidRPr="006F20ED" w:rsidRDefault="008856AB" w:rsidP="00B50E59">
            <w:pPr>
              <w:pStyle w:val="TAC"/>
              <w:keepNext w:val="0"/>
              <w:keepLines w:val="0"/>
              <w:rPr>
                <w:rFonts w:eastAsia="SimSun"/>
                <w:lang w:eastAsia="zh-CN"/>
              </w:rPr>
            </w:pPr>
            <w:r w:rsidRPr="006F20ED">
              <w:rPr>
                <w:rFonts w:eastAsia="SimSun" w:cs="Arial"/>
                <w:szCs w:val="18"/>
                <w:lang w:eastAsia="en-GB"/>
              </w:rPr>
              <w:t>0</w:t>
            </w:r>
          </w:p>
        </w:tc>
      </w:tr>
      <w:tr w:rsidR="008856AB" w:rsidRPr="006F20ED" w14:paraId="27A7610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7F2E29B"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BEC3A9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0906415"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p>
        </w:tc>
        <w:tc>
          <w:tcPr>
            <w:tcW w:w="600" w:type="pct"/>
            <w:tcBorders>
              <w:top w:val="single" w:sz="6" w:space="0" w:color="auto"/>
              <w:left w:val="single" w:sz="6" w:space="0" w:color="auto"/>
              <w:bottom w:val="single" w:sz="6" w:space="0" w:color="auto"/>
              <w:right w:val="single" w:sz="6" w:space="0" w:color="auto"/>
            </w:tcBorders>
          </w:tcPr>
          <w:p w14:paraId="6E5C606E"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30</w:t>
            </w:r>
          </w:p>
        </w:tc>
        <w:tc>
          <w:tcPr>
            <w:tcW w:w="533" w:type="pct"/>
            <w:tcBorders>
              <w:top w:val="single" w:sz="6" w:space="0" w:color="auto"/>
              <w:left w:val="single" w:sz="6" w:space="0" w:color="auto"/>
              <w:bottom w:val="single" w:sz="6" w:space="0" w:color="auto"/>
              <w:right w:val="single" w:sz="6" w:space="0" w:color="auto"/>
            </w:tcBorders>
          </w:tcPr>
          <w:p w14:paraId="68EC3DE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A0F3D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5ADAFE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41B065"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7A18E21D" w14:textId="77777777" w:rsidR="008856AB" w:rsidRPr="006F20ED" w:rsidRDefault="008856AB" w:rsidP="00B50E59">
            <w:pPr>
              <w:pStyle w:val="TAC"/>
              <w:keepNext w:val="0"/>
              <w:keepLines w:val="0"/>
              <w:rPr>
                <w:rFonts w:eastAsia="SimSun"/>
                <w:lang w:eastAsia="zh-CN"/>
              </w:rPr>
            </w:pPr>
          </w:p>
        </w:tc>
      </w:tr>
      <w:tr w:rsidR="008856AB" w:rsidRPr="006F20ED" w14:paraId="119CF891"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5B432CED"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B1F6DF1"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FC99B54" w14:textId="6FC48ADC" w:rsidR="008856AB" w:rsidRPr="006F20ED" w:rsidRDefault="008856AB" w:rsidP="00B50E59">
            <w:pPr>
              <w:pStyle w:val="TAC"/>
              <w:keepNext w:val="0"/>
              <w:keepLines w:val="0"/>
              <w:rPr>
                <w:rFonts w:eastAsia="SimSun" w:cs="Arial"/>
                <w:color w:val="000000"/>
                <w:szCs w:val="18"/>
                <w:lang w:eastAsia="en-GB"/>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3458CB1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75236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DCEB2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364037"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100</w:t>
            </w:r>
          </w:p>
        </w:tc>
        <w:tc>
          <w:tcPr>
            <w:tcW w:w="613" w:type="pct"/>
            <w:tcBorders>
              <w:top w:val="nil"/>
              <w:left w:val="single" w:sz="4" w:space="0" w:color="auto"/>
              <w:bottom w:val="single" w:sz="4" w:space="0" w:color="auto"/>
              <w:right w:val="single" w:sz="4" w:space="0" w:color="auto"/>
            </w:tcBorders>
            <w:shd w:val="clear" w:color="auto" w:fill="auto"/>
          </w:tcPr>
          <w:p w14:paraId="434A39EC" w14:textId="312AA67F" w:rsidR="008856AB" w:rsidRPr="006F20ED" w:rsidRDefault="008856AB" w:rsidP="00B50E59">
            <w:pPr>
              <w:pStyle w:val="TAC"/>
              <w:keepNext w:val="0"/>
              <w:keepLines w:val="0"/>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7BB2800F"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4DF88062" w14:textId="77777777" w:rsidR="008856AB" w:rsidRPr="006F20ED" w:rsidRDefault="008856AB" w:rsidP="00B50E59">
            <w:pPr>
              <w:pStyle w:val="TAC"/>
              <w:keepNext w:val="0"/>
              <w:keepLines w:val="0"/>
              <w:rPr>
                <w:rFonts w:eastAsia="SimSun"/>
              </w:rPr>
            </w:pPr>
            <w:r w:rsidRPr="006F20ED">
              <w:rPr>
                <w:rFonts w:eastAsia="SimSun"/>
              </w:rPr>
              <w:t>CA_n77C</w:t>
            </w:r>
          </w:p>
        </w:tc>
        <w:tc>
          <w:tcPr>
            <w:tcW w:w="560" w:type="pct"/>
            <w:tcBorders>
              <w:top w:val="single" w:sz="4" w:space="0" w:color="auto"/>
              <w:left w:val="single" w:sz="4" w:space="0" w:color="auto"/>
              <w:bottom w:val="nil"/>
              <w:right w:val="single" w:sz="4" w:space="0" w:color="auto"/>
            </w:tcBorders>
            <w:shd w:val="clear" w:color="auto" w:fill="auto"/>
          </w:tcPr>
          <w:p w14:paraId="7C81D2FC" w14:textId="77777777" w:rsidR="008856AB" w:rsidRPr="006F20ED" w:rsidRDefault="008856AB" w:rsidP="00B50E59">
            <w:pPr>
              <w:pStyle w:val="TAC"/>
              <w:keepNext w:val="0"/>
              <w:keepLines w:val="0"/>
              <w:rPr>
                <w:vertAlign w:val="superscript"/>
                <w:lang w:eastAsia="zh-CN"/>
              </w:rPr>
            </w:pPr>
            <w:r w:rsidRPr="006F20ED">
              <w:rPr>
                <w:lang w:eastAsia="zh-CN"/>
              </w:rPr>
              <w:t>n77</w:t>
            </w:r>
            <w:r w:rsidRPr="006F20ED">
              <w:rPr>
                <w:vertAlign w:val="superscript"/>
                <w:lang w:eastAsia="zh-CN"/>
              </w:rPr>
              <w:t>3,4</w:t>
            </w:r>
          </w:p>
          <w:p w14:paraId="37EBD2EA" w14:textId="16416D35" w:rsidR="008856AB" w:rsidRPr="006F20ED" w:rsidRDefault="008E72EE" w:rsidP="00B50E59">
            <w:pPr>
              <w:pStyle w:val="TAC"/>
              <w:keepNext w:val="0"/>
              <w:keepLines w:val="0"/>
              <w:rPr>
                <w:rFonts w:eastAsia="SimSun"/>
                <w:lang w:eastAsia="zh-CN"/>
              </w:rPr>
            </w:pPr>
            <w:r w:rsidRPr="003C52DC">
              <w:rPr>
                <w:rFonts w:eastAsia="DengXian"/>
              </w:rPr>
              <w:t>CA_n77C</w:t>
            </w:r>
            <w:r w:rsidRPr="003C52DC">
              <w:rPr>
                <w:rFonts w:eastAsia="DengXian"/>
                <w:vertAlign w:val="superscript"/>
              </w:rPr>
              <w:t>3,4</w:t>
            </w:r>
          </w:p>
        </w:tc>
        <w:tc>
          <w:tcPr>
            <w:tcW w:w="533" w:type="pct"/>
            <w:tcBorders>
              <w:top w:val="single" w:sz="6" w:space="0" w:color="auto"/>
              <w:left w:val="single" w:sz="4" w:space="0" w:color="auto"/>
              <w:bottom w:val="single" w:sz="6" w:space="0" w:color="auto"/>
              <w:right w:val="single" w:sz="6" w:space="0" w:color="auto"/>
            </w:tcBorders>
          </w:tcPr>
          <w:p w14:paraId="6D0732BF" w14:textId="77777777" w:rsidR="008856AB" w:rsidRPr="006F20ED" w:rsidRDefault="008856AB" w:rsidP="00B50E59">
            <w:pPr>
              <w:pStyle w:val="TAC"/>
              <w:keepNext w:val="0"/>
              <w:keepLines w:val="0"/>
              <w:rPr>
                <w:rFonts w:eastAsia="DengXia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4832BE20" w14:textId="2FE98ACD"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DB4AB7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22C5E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C0F0850"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BE8D00"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4" w:space="0" w:color="auto"/>
              <w:bottom w:val="nil"/>
              <w:right w:val="single" w:sz="4" w:space="0" w:color="auto"/>
            </w:tcBorders>
            <w:shd w:val="clear" w:color="auto" w:fill="auto"/>
          </w:tcPr>
          <w:p w14:paraId="24340BB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38038805"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9E7C713"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BCCCEB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B2204EA" w14:textId="77777777" w:rsidR="008856AB" w:rsidRPr="006F20ED" w:rsidRDefault="008856AB" w:rsidP="00B50E59">
            <w:pPr>
              <w:pStyle w:val="TAC"/>
              <w:keepNext w:val="0"/>
              <w:keepLines w:val="0"/>
              <w:rPr>
                <w:rFonts w:eastAsia="DengXia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032349B9" w14:textId="06A3C899"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CFE0F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F6951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EC25BA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143472C"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4D0E4896" w14:textId="77777777" w:rsidR="008856AB" w:rsidRPr="006F20ED" w:rsidRDefault="008856AB" w:rsidP="00B50E59">
            <w:pPr>
              <w:pStyle w:val="TAC"/>
              <w:keepNext w:val="0"/>
              <w:keepLines w:val="0"/>
              <w:rPr>
                <w:rFonts w:eastAsia="SimSun"/>
              </w:rPr>
            </w:pPr>
          </w:p>
        </w:tc>
      </w:tr>
      <w:tr w:rsidR="008856AB" w:rsidRPr="006F20ED" w14:paraId="4C181DC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A86065F"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2AF738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0F0F8" w14:textId="77777777" w:rsidR="008856AB" w:rsidRPr="006F20ED" w:rsidRDefault="008856AB" w:rsidP="00B50E59">
            <w:pPr>
              <w:pStyle w:val="TAC"/>
              <w:keepNext w:val="0"/>
              <w:keepLines w:val="0"/>
              <w:rPr>
                <w:rFonts w:eastAsia="DengXia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79592087" w14:textId="19D339E0" w:rsidR="008856AB" w:rsidRPr="006F20ED" w:rsidRDefault="008856AB" w:rsidP="00B50E59">
            <w:pPr>
              <w:pStyle w:val="TAC"/>
              <w:keepNext w:val="0"/>
              <w:keepLines w:val="0"/>
              <w:rPr>
                <w:rFonts w:eastAsia="SimSun" w:cs="Arial"/>
                <w:szCs w:val="18"/>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B41C1F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BC1D4A"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FBC8F00"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FC6DB27"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5AD22D13" w14:textId="77777777" w:rsidR="008856AB" w:rsidRPr="006F20ED" w:rsidRDefault="008856AB" w:rsidP="00B50E59">
            <w:pPr>
              <w:pStyle w:val="TAC"/>
              <w:keepNext w:val="0"/>
              <w:keepLines w:val="0"/>
              <w:rPr>
                <w:rFonts w:eastAsia="SimSun"/>
              </w:rPr>
            </w:pPr>
          </w:p>
        </w:tc>
      </w:tr>
      <w:tr w:rsidR="008856AB" w:rsidRPr="006F20ED" w14:paraId="17CC404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43C0A87"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E6CBAB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C43672D" w14:textId="77777777" w:rsidR="008856AB" w:rsidRPr="006F20ED" w:rsidRDefault="008856AB" w:rsidP="00B50E59">
            <w:pPr>
              <w:pStyle w:val="TAC"/>
              <w:keepNext w:val="0"/>
              <w:keepLines w:val="0"/>
              <w:rPr>
                <w:rFonts w:eastAsia="DengXia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50DA16BE" w14:textId="77777777" w:rsidR="008856AB" w:rsidRPr="006F20ED" w:rsidRDefault="008856AB" w:rsidP="00B50E59">
            <w:pPr>
              <w:pStyle w:val="TAC"/>
              <w:keepNext w:val="0"/>
              <w:keepLines w:val="0"/>
              <w:rPr>
                <w:rFonts w:eastAsia="SimSun" w:cs="Arial"/>
                <w:szCs w:val="18"/>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9A758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3F57307"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4A907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4CC32"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7C6A5F05" w14:textId="77777777" w:rsidR="008856AB" w:rsidRPr="006F20ED" w:rsidRDefault="008856AB" w:rsidP="00B50E59">
            <w:pPr>
              <w:pStyle w:val="TAC"/>
              <w:keepNext w:val="0"/>
              <w:keepLines w:val="0"/>
              <w:rPr>
                <w:rFonts w:eastAsia="SimSun"/>
              </w:rPr>
            </w:pPr>
          </w:p>
        </w:tc>
      </w:tr>
      <w:tr w:rsidR="008856AB" w:rsidRPr="006F20ED" w14:paraId="55EDD68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1C98D6D"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C434E9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2AAEFA"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987889C"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F908FB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E5CDB8"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6120A2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3D1D1D6A"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20FE46C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w:t>
            </w:r>
          </w:p>
        </w:tc>
      </w:tr>
      <w:tr w:rsidR="008856AB" w:rsidRPr="006F20ED" w14:paraId="515EAD3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04C90AD"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4571231"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61B75F" w14:textId="18994B04" w:rsidR="008856AB" w:rsidRPr="006F20ED" w:rsidRDefault="008856AB" w:rsidP="00B50E59">
            <w:pPr>
              <w:pStyle w:val="TAC"/>
              <w:keepNext w:val="0"/>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3EC47B9F" w14:textId="5BBA079A" w:rsidR="008856AB" w:rsidRPr="006F20ED" w:rsidDel="00CF0C86" w:rsidRDefault="008856AB" w:rsidP="00B50E59">
            <w:pPr>
              <w:pStyle w:val="TAC"/>
              <w:keepNext w:val="0"/>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2C760E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5DC2A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4D878E"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B56362B"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7568D274" w14:textId="77777777" w:rsidR="008856AB" w:rsidRPr="006F20ED" w:rsidRDefault="008856AB" w:rsidP="00B50E59">
            <w:pPr>
              <w:pStyle w:val="TAC"/>
              <w:keepNext w:val="0"/>
              <w:keepLines w:val="0"/>
              <w:rPr>
                <w:rFonts w:eastAsia="SimSun"/>
                <w:lang w:eastAsia="zh-CN"/>
              </w:rPr>
            </w:pPr>
          </w:p>
        </w:tc>
      </w:tr>
      <w:tr w:rsidR="008856AB" w:rsidRPr="006F20ED" w14:paraId="573469E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828FC2A"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75EAC87"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60D85A5" w14:textId="660A35DD" w:rsidR="008856AB" w:rsidRPr="006F20ED" w:rsidRDefault="008856AB" w:rsidP="00B50E59">
            <w:pPr>
              <w:pStyle w:val="TAC"/>
              <w:keepNext w:val="0"/>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6FCCD32B" w14:textId="6AB41951" w:rsidR="008856AB" w:rsidRPr="006F20ED" w:rsidDel="00CF0C86" w:rsidRDefault="008856AB" w:rsidP="00B50E59">
            <w:pPr>
              <w:pStyle w:val="TAC"/>
              <w:keepNext w:val="0"/>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FCE1CB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130A1A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1B733BB"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C484427"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2B6B875B" w14:textId="77777777" w:rsidR="008856AB" w:rsidRPr="006F20ED" w:rsidRDefault="008856AB" w:rsidP="00B50E59">
            <w:pPr>
              <w:pStyle w:val="TAC"/>
              <w:keepNext w:val="0"/>
              <w:keepLines w:val="0"/>
              <w:rPr>
                <w:rFonts w:eastAsia="SimSun"/>
                <w:lang w:eastAsia="zh-CN"/>
              </w:rPr>
            </w:pPr>
          </w:p>
        </w:tc>
      </w:tr>
      <w:tr w:rsidR="008856AB" w:rsidRPr="006F20ED" w14:paraId="588347B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0D087F6"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AFC9A32"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7B441FD" w14:textId="77777777" w:rsidR="008856AB" w:rsidRPr="006F20ED" w:rsidRDefault="008856AB" w:rsidP="00B50E59">
            <w:pPr>
              <w:pStyle w:val="TAC"/>
              <w:keepNext w:val="0"/>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95447E0" w14:textId="76E6B93C" w:rsidR="008856AB" w:rsidRPr="006F20ED" w:rsidDel="00CF0C86" w:rsidRDefault="008856AB" w:rsidP="00B50E59">
            <w:pPr>
              <w:pStyle w:val="TAC"/>
              <w:keepNext w:val="0"/>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15622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70EFE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B11C0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208D3CF2"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6567C1D0" w14:textId="77777777" w:rsidR="008856AB" w:rsidRPr="006F20ED" w:rsidRDefault="008856AB" w:rsidP="00B50E59">
            <w:pPr>
              <w:pStyle w:val="TAC"/>
              <w:keepNext w:val="0"/>
              <w:keepLines w:val="0"/>
              <w:rPr>
                <w:rFonts w:eastAsia="SimSun"/>
                <w:lang w:eastAsia="zh-CN"/>
              </w:rPr>
            </w:pPr>
          </w:p>
        </w:tc>
      </w:tr>
      <w:tr w:rsidR="008856AB" w:rsidRPr="006F20ED" w14:paraId="776BA15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F631AB0"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803984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CF66498" w14:textId="19C7D390"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37DCB8C" w14:textId="1AC0E7ED"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F699C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75E1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B4E2CA3"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11133665"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291A779E" w14:textId="77777777" w:rsidR="008856AB" w:rsidRPr="006F20ED" w:rsidRDefault="008856AB" w:rsidP="00B50E59">
            <w:pPr>
              <w:pStyle w:val="TAC"/>
              <w:keepNext w:val="0"/>
              <w:keepLines w:val="0"/>
              <w:rPr>
                <w:rFonts w:eastAsia="SimSun"/>
                <w:lang w:eastAsia="zh-CN"/>
              </w:rPr>
            </w:pPr>
          </w:p>
        </w:tc>
      </w:tr>
      <w:tr w:rsidR="008856AB" w:rsidRPr="006F20ED" w14:paraId="5CA82CD5"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719889A"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299A81D8"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77405B9" w14:textId="1BA0A2B4"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90C644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B6F91A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3333F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615D80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5B15569A" w14:textId="442C664E"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4E61F4D2" w14:textId="77777777" w:rsidTr="007B256F">
        <w:trPr>
          <w:jc w:val="center"/>
        </w:trPr>
        <w:tc>
          <w:tcPr>
            <w:tcW w:w="614" w:type="pct"/>
            <w:tcBorders>
              <w:top w:val="single" w:sz="4" w:space="0" w:color="auto"/>
              <w:left w:val="single" w:sz="4" w:space="0" w:color="auto"/>
              <w:bottom w:val="nil"/>
              <w:right w:val="single" w:sz="6" w:space="0" w:color="auto"/>
            </w:tcBorders>
          </w:tcPr>
          <w:p w14:paraId="3ACCCDE2" w14:textId="77777777" w:rsidR="008856AB" w:rsidRPr="006F20ED" w:rsidRDefault="008856AB" w:rsidP="00B50E59">
            <w:pPr>
              <w:pStyle w:val="TAC"/>
              <w:keepNext w:val="0"/>
              <w:keepLines w:val="0"/>
              <w:rPr>
                <w:rFonts w:eastAsia="SimSun"/>
              </w:rPr>
            </w:pPr>
            <w:r w:rsidRPr="006F20ED">
              <w:rPr>
                <w:rFonts w:eastAsia="SimSun" w:hint="eastAsia"/>
                <w:lang w:eastAsia="zh-CN"/>
              </w:rPr>
              <w:t>CA_n77D</w:t>
            </w:r>
          </w:p>
        </w:tc>
        <w:tc>
          <w:tcPr>
            <w:tcW w:w="560" w:type="pct"/>
            <w:tcBorders>
              <w:top w:val="single" w:sz="4" w:space="0" w:color="auto"/>
              <w:left w:val="single" w:sz="6" w:space="0" w:color="auto"/>
              <w:bottom w:val="nil"/>
              <w:right w:val="single" w:sz="6" w:space="0" w:color="auto"/>
            </w:tcBorders>
          </w:tcPr>
          <w:p w14:paraId="5E031D28" w14:textId="025FF105"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882815E"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1A9B3F7"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6669C2C6"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0262210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99A4C49"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7F6D4337"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300</w:t>
            </w:r>
          </w:p>
        </w:tc>
        <w:tc>
          <w:tcPr>
            <w:tcW w:w="613" w:type="pct"/>
            <w:tcBorders>
              <w:top w:val="single" w:sz="6" w:space="0" w:color="auto"/>
              <w:left w:val="single" w:sz="6" w:space="0" w:color="auto"/>
              <w:right w:val="single" w:sz="4" w:space="0" w:color="auto"/>
            </w:tcBorders>
          </w:tcPr>
          <w:p w14:paraId="1DB89CBE"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132CEB3F" w14:textId="77777777" w:rsidTr="007B256F">
        <w:trPr>
          <w:jc w:val="center"/>
        </w:trPr>
        <w:tc>
          <w:tcPr>
            <w:tcW w:w="614" w:type="pct"/>
            <w:tcBorders>
              <w:top w:val="nil"/>
              <w:left w:val="single" w:sz="4" w:space="0" w:color="auto"/>
              <w:bottom w:val="single" w:sz="6" w:space="0" w:color="auto"/>
              <w:right w:val="single" w:sz="6" w:space="0" w:color="auto"/>
            </w:tcBorders>
          </w:tcPr>
          <w:p w14:paraId="1EFA074A"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6" w:space="0" w:color="auto"/>
              <w:bottom w:val="single" w:sz="6" w:space="0" w:color="auto"/>
              <w:right w:val="single" w:sz="6" w:space="0" w:color="auto"/>
            </w:tcBorders>
          </w:tcPr>
          <w:p w14:paraId="78F6640B"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F68E2C0" w14:textId="4430C7B3"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5CF90D5"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6F3EDE1"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66F9BA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6" w:space="0" w:color="auto"/>
              <w:left w:val="single" w:sz="6" w:space="0" w:color="auto"/>
              <w:right w:val="single" w:sz="4" w:space="0" w:color="auto"/>
            </w:tcBorders>
          </w:tcPr>
          <w:p w14:paraId="1584653F" w14:textId="5AEBF2A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69C2962" w14:textId="77777777" w:rsidTr="007B256F">
        <w:trPr>
          <w:jc w:val="center"/>
        </w:trPr>
        <w:tc>
          <w:tcPr>
            <w:tcW w:w="614" w:type="pct"/>
            <w:tcBorders>
              <w:top w:val="single" w:sz="6" w:space="0" w:color="auto"/>
              <w:left w:val="single" w:sz="4" w:space="0" w:color="auto"/>
              <w:bottom w:val="single" w:sz="4" w:space="0" w:color="auto"/>
              <w:right w:val="single" w:sz="6" w:space="0" w:color="auto"/>
            </w:tcBorders>
          </w:tcPr>
          <w:p w14:paraId="3D497CB2" w14:textId="77777777" w:rsidR="008856AB" w:rsidRPr="006F20ED" w:rsidRDefault="008856AB" w:rsidP="00B50E59">
            <w:pPr>
              <w:pStyle w:val="TAC"/>
              <w:keepNext w:val="0"/>
              <w:keepLines w:val="0"/>
              <w:rPr>
                <w:rFonts w:eastAsia="SimSun"/>
              </w:rPr>
            </w:pPr>
            <w:r w:rsidRPr="006F20ED">
              <w:rPr>
                <w:rFonts w:eastAsia="SimSun" w:hint="eastAsia"/>
                <w:lang w:eastAsia="zh-CN"/>
              </w:rPr>
              <w:t>CA</w:t>
            </w:r>
            <w:r w:rsidRPr="006F20ED">
              <w:rPr>
                <w:rFonts w:eastAsia="SimSun"/>
                <w:lang w:eastAsia="zh-CN"/>
              </w:rPr>
              <w:t>_n78B</w:t>
            </w:r>
          </w:p>
        </w:tc>
        <w:tc>
          <w:tcPr>
            <w:tcW w:w="560" w:type="pct"/>
            <w:tcBorders>
              <w:top w:val="single" w:sz="6" w:space="0" w:color="auto"/>
              <w:left w:val="single" w:sz="6" w:space="0" w:color="auto"/>
              <w:bottom w:val="single" w:sz="4" w:space="0" w:color="auto"/>
              <w:right w:val="single" w:sz="6" w:space="0" w:color="auto"/>
            </w:tcBorders>
          </w:tcPr>
          <w:p w14:paraId="474183F8" w14:textId="0748C2DC" w:rsidR="008856AB" w:rsidRPr="006F20ED" w:rsidRDefault="008856AB" w:rsidP="00B50E59">
            <w:pPr>
              <w:pStyle w:val="TAC"/>
              <w:keepNext w:val="0"/>
              <w:keepLines w:val="0"/>
              <w:rPr>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77089A0" w14:textId="77777777" w:rsidR="008856AB" w:rsidRPr="006F20ED" w:rsidRDefault="008856AB" w:rsidP="00B50E59">
            <w:pPr>
              <w:pStyle w:val="TAC"/>
              <w:keepNext w:val="0"/>
              <w:keepLines w:val="0"/>
              <w:rPr>
                <w:rFonts w:eastAsia="SimSun"/>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735C925E" w14:textId="77777777" w:rsidR="008856AB" w:rsidRPr="006F20ED" w:rsidRDefault="008856AB" w:rsidP="00B50E59">
            <w:pPr>
              <w:pStyle w:val="TAC"/>
              <w:keepNext w:val="0"/>
              <w:keepLines w:val="0"/>
              <w:rPr>
                <w:rFonts w:eastAsia="SimSun"/>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416818C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8B9B9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3DC5E52"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681B5CA8"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70</w:t>
            </w:r>
          </w:p>
        </w:tc>
        <w:tc>
          <w:tcPr>
            <w:tcW w:w="613" w:type="pct"/>
            <w:tcBorders>
              <w:top w:val="single" w:sz="6" w:space="0" w:color="auto"/>
              <w:left w:val="single" w:sz="6" w:space="0" w:color="auto"/>
              <w:bottom w:val="single" w:sz="4" w:space="0" w:color="auto"/>
              <w:right w:val="single" w:sz="4" w:space="0" w:color="auto"/>
            </w:tcBorders>
          </w:tcPr>
          <w:p w14:paraId="7CBE9662"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0DC141B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hideMark/>
          </w:tcPr>
          <w:p w14:paraId="4CBD3211" w14:textId="63F7374C" w:rsidR="008856AB" w:rsidRPr="006F20ED" w:rsidRDefault="008856AB" w:rsidP="008E72EE">
            <w:pPr>
              <w:pStyle w:val="TAC"/>
              <w:keepLines w:val="0"/>
              <w:rPr>
                <w:rFonts w:eastAsia="SimSun"/>
              </w:rPr>
            </w:pPr>
            <w:r w:rsidRPr="006F20ED">
              <w:rPr>
                <w:rFonts w:eastAsia="SimSun"/>
              </w:rPr>
              <w:lastRenderedPageBreak/>
              <w:t>CA_n78C</w:t>
            </w:r>
          </w:p>
        </w:tc>
        <w:tc>
          <w:tcPr>
            <w:tcW w:w="560" w:type="pct"/>
            <w:tcBorders>
              <w:top w:val="single" w:sz="4" w:space="0" w:color="auto"/>
              <w:left w:val="single" w:sz="4" w:space="0" w:color="auto"/>
              <w:bottom w:val="nil"/>
              <w:right w:val="single" w:sz="4" w:space="0" w:color="auto"/>
            </w:tcBorders>
            <w:shd w:val="clear" w:color="auto" w:fill="auto"/>
          </w:tcPr>
          <w:p w14:paraId="74AD0ECB" w14:textId="77777777" w:rsidR="006B682E" w:rsidRPr="006F20ED" w:rsidRDefault="006B682E" w:rsidP="00487BFD">
            <w:pPr>
              <w:pStyle w:val="TAC"/>
              <w:keepLines w:val="0"/>
              <w:rPr>
                <w:lang w:eastAsia="zh-CN"/>
              </w:rPr>
            </w:pPr>
            <w:r w:rsidRPr="006F20ED">
              <w:rPr>
                <w:lang w:eastAsia="zh-CN"/>
              </w:rPr>
              <w:t>n78</w:t>
            </w:r>
            <w:r w:rsidRPr="006F20ED">
              <w:rPr>
                <w:vertAlign w:val="superscript"/>
                <w:lang w:eastAsia="zh-CN"/>
              </w:rPr>
              <w:t>3,4</w:t>
            </w:r>
          </w:p>
          <w:p w14:paraId="113694AA" w14:textId="5B8D4D88" w:rsidR="008856AB" w:rsidRPr="006F20ED" w:rsidRDefault="008E72EE" w:rsidP="00487BFD">
            <w:pPr>
              <w:pStyle w:val="TAC"/>
              <w:keepLines w:val="0"/>
              <w:rPr>
                <w:rFonts w:eastAsia="SimSun"/>
              </w:rPr>
            </w:pPr>
            <w:r w:rsidRPr="003C52DC">
              <w:t>CA_n78C</w:t>
            </w:r>
            <w:r w:rsidRPr="003C52DC">
              <w:rPr>
                <w:vertAlign w:val="superscript"/>
                <w:lang w:eastAsia="zh-CN"/>
              </w:rPr>
              <w:t>3,4</w:t>
            </w:r>
          </w:p>
        </w:tc>
        <w:tc>
          <w:tcPr>
            <w:tcW w:w="533" w:type="pct"/>
            <w:tcBorders>
              <w:top w:val="single" w:sz="6" w:space="0" w:color="auto"/>
              <w:left w:val="single" w:sz="4" w:space="0" w:color="auto"/>
              <w:bottom w:val="single" w:sz="6" w:space="0" w:color="auto"/>
              <w:right w:val="single" w:sz="6" w:space="0" w:color="auto"/>
            </w:tcBorders>
            <w:hideMark/>
          </w:tcPr>
          <w:p w14:paraId="75F1F31B" w14:textId="77777777" w:rsidR="008856AB" w:rsidRPr="006F20ED" w:rsidRDefault="008856AB" w:rsidP="00487BFD">
            <w:pPr>
              <w:pStyle w:val="TAC"/>
              <w:keepLines w:val="0"/>
              <w:rPr>
                <w:rFonts w:eastAsia="SimSu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hideMark/>
          </w:tcPr>
          <w:p w14:paraId="5E08393C" w14:textId="408C40EB"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C889852"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F4886B7"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C64D6F3" w14:textId="77777777" w:rsidR="008856AB" w:rsidRPr="006F20ED" w:rsidRDefault="008856AB"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396F229" w14:textId="77777777" w:rsidR="008856AB" w:rsidRPr="006F20ED" w:rsidRDefault="008856AB" w:rsidP="00487BFD">
            <w:pPr>
              <w:pStyle w:val="TAC"/>
              <w:keepLines w:val="0"/>
              <w:rPr>
                <w:rFonts w:eastAsia="Yu Mincho"/>
                <w:lang w:eastAsia="ja-JP"/>
              </w:rPr>
            </w:pPr>
            <w:r w:rsidRPr="006F20ED">
              <w:rPr>
                <w:rFonts w:eastAsia="Yu Mincho"/>
                <w:lang w:eastAsia="ja-JP"/>
              </w:rPr>
              <w:t>200</w:t>
            </w:r>
          </w:p>
        </w:tc>
        <w:tc>
          <w:tcPr>
            <w:tcW w:w="613" w:type="pct"/>
            <w:tcBorders>
              <w:top w:val="single" w:sz="4" w:space="0" w:color="auto"/>
              <w:left w:val="single" w:sz="4" w:space="0" w:color="auto"/>
              <w:bottom w:val="nil"/>
              <w:right w:val="single" w:sz="4" w:space="0" w:color="auto"/>
            </w:tcBorders>
            <w:shd w:val="clear" w:color="auto" w:fill="auto"/>
            <w:hideMark/>
          </w:tcPr>
          <w:p w14:paraId="50D4C61E" w14:textId="77777777" w:rsidR="008856AB" w:rsidRPr="006F20ED" w:rsidRDefault="008856AB" w:rsidP="00487BFD">
            <w:pPr>
              <w:pStyle w:val="TAC"/>
              <w:keepLines w:val="0"/>
              <w:rPr>
                <w:rFonts w:eastAsia="SimSun"/>
              </w:rPr>
            </w:pPr>
            <w:r w:rsidRPr="006F20ED">
              <w:rPr>
                <w:rFonts w:eastAsia="SimSun"/>
              </w:rPr>
              <w:t>0</w:t>
            </w:r>
          </w:p>
        </w:tc>
      </w:tr>
      <w:tr w:rsidR="008856AB" w:rsidRPr="006F20ED" w14:paraId="4AEB2A19" w14:textId="77777777" w:rsidTr="007B256F">
        <w:trPr>
          <w:jc w:val="center"/>
        </w:trPr>
        <w:tc>
          <w:tcPr>
            <w:tcW w:w="614" w:type="pct"/>
            <w:tcBorders>
              <w:top w:val="nil"/>
              <w:left w:val="single" w:sz="4" w:space="0" w:color="auto"/>
              <w:bottom w:val="nil"/>
              <w:right w:val="single" w:sz="4" w:space="0" w:color="auto"/>
            </w:tcBorders>
            <w:shd w:val="clear" w:color="auto" w:fill="auto"/>
            <w:hideMark/>
          </w:tcPr>
          <w:p w14:paraId="4A02FAFF"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hideMark/>
          </w:tcPr>
          <w:p w14:paraId="6F63E997"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hideMark/>
          </w:tcPr>
          <w:p w14:paraId="670547B4" w14:textId="77777777" w:rsidR="008856AB" w:rsidRPr="006F20ED" w:rsidRDefault="008856AB" w:rsidP="00487BFD">
            <w:pPr>
              <w:pStyle w:val="TAC"/>
              <w:keepLines w:val="0"/>
              <w:rPr>
                <w:rFonts w:eastAsia="SimSu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hideMark/>
          </w:tcPr>
          <w:p w14:paraId="509CBC5A" w14:textId="1FAAC756"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7F29B1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135A03F"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515C44"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hideMark/>
          </w:tcPr>
          <w:p w14:paraId="494D6C34" w14:textId="77777777" w:rsidR="008856AB" w:rsidRPr="006F20ED" w:rsidRDefault="008856AB"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hideMark/>
          </w:tcPr>
          <w:p w14:paraId="3A3CD604" w14:textId="77777777" w:rsidR="008856AB" w:rsidRPr="006F20ED" w:rsidRDefault="008856AB" w:rsidP="00487BFD">
            <w:pPr>
              <w:pStyle w:val="TAC"/>
              <w:keepLines w:val="0"/>
              <w:rPr>
                <w:rFonts w:eastAsia="SimSun"/>
              </w:rPr>
            </w:pPr>
          </w:p>
        </w:tc>
      </w:tr>
      <w:tr w:rsidR="008856AB" w:rsidRPr="006F20ED" w14:paraId="4D9195E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ABAE855"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F6FEA42"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37AB699" w14:textId="77777777" w:rsidR="008856AB" w:rsidRPr="006F20ED" w:rsidRDefault="008856AB" w:rsidP="00487BFD">
            <w:pPr>
              <w:pStyle w:val="TAC"/>
              <w:keepLines w:val="0"/>
              <w:rPr>
                <w:rFonts w:eastAsia="SimSu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5BBF681" w14:textId="2B151D61" w:rsidR="008856AB" w:rsidRPr="006F20ED" w:rsidRDefault="008856AB" w:rsidP="00487BFD">
            <w:pPr>
              <w:pStyle w:val="TAC"/>
              <w:keepLines w:val="0"/>
              <w:rPr>
                <w:rFonts w:eastAsia="Yu Mincho"/>
                <w:lang w:eastAsia="ja-JP"/>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6EC947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09999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456EED6"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6153035" w14:textId="77777777" w:rsidR="008856AB" w:rsidRPr="006F20ED" w:rsidRDefault="008856AB"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45E71807" w14:textId="77777777" w:rsidR="008856AB" w:rsidRPr="006F20ED" w:rsidRDefault="008856AB" w:rsidP="00487BFD">
            <w:pPr>
              <w:pStyle w:val="TAC"/>
              <w:keepLines w:val="0"/>
              <w:rPr>
                <w:rFonts w:eastAsia="SimSun"/>
              </w:rPr>
            </w:pPr>
          </w:p>
        </w:tc>
      </w:tr>
      <w:tr w:rsidR="008856AB" w:rsidRPr="006F20ED" w14:paraId="3139FD5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53115E3"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721842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BD87C9A"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4B30FA02"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30F4054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C4E5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D71522" w14:textId="77777777" w:rsidR="008856AB" w:rsidRPr="006F20ED" w:rsidRDefault="008856AB"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152A0E7" w14:textId="77777777" w:rsidR="008856AB" w:rsidRPr="006F20ED" w:rsidRDefault="008856AB" w:rsidP="00487BFD">
            <w:pPr>
              <w:pStyle w:val="TAC"/>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19F398CF" w14:textId="77777777" w:rsidR="008856AB" w:rsidRPr="006F20ED" w:rsidRDefault="008856AB" w:rsidP="00487BFD">
            <w:pPr>
              <w:pStyle w:val="TAC"/>
              <w:keepLines w:val="0"/>
              <w:rPr>
                <w:rFonts w:eastAsia="SimSun"/>
              </w:rPr>
            </w:pPr>
          </w:p>
        </w:tc>
      </w:tr>
      <w:tr w:rsidR="008856AB" w:rsidRPr="006F20ED" w14:paraId="4496F78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8B8B8AB"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191253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84E093F" w14:textId="77777777" w:rsidR="008856AB" w:rsidRPr="006F20ED" w:rsidRDefault="008856AB" w:rsidP="00487BFD">
            <w:pPr>
              <w:pStyle w:val="TAC"/>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4C5944D" w14:textId="77777777" w:rsidR="008856AB" w:rsidRPr="006F20ED" w:rsidRDefault="008856AB" w:rsidP="00487BFD">
            <w:pPr>
              <w:pStyle w:val="TAC"/>
              <w:keepLines w:val="0"/>
              <w:rPr>
                <w:rFonts w:eastAsia="SimSun" w:cs="Arial"/>
                <w:szCs w:val="18"/>
                <w:lang w:eastAsia="zh-CN"/>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AD707D1"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653BF7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E4BFE0" w14:textId="77777777" w:rsidR="008856AB" w:rsidRPr="006F20ED" w:rsidRDefault="008856AB" w:rsidP="00487BFD">
            <w:pPr>
              <w:pStyle w:val="TAC"/>
              <w:keepLines w:val="0"/>
              <w:rPr>
                <w:rFonts w:eastAsia="SimSun"/>
              </w:rPr>
            </w:pPr>
          </w:p>
        </w:tc>
        <w:tc>
          <w:tcPr>
            <w:tcW w:w="508" w:type="pct"/>
            <w:tcBorders>
              <w:top w:val="single" w:sz="4" w:space="0" w:color="auto"/>
              <w:left w:val="single" w:sz="6" w:space="0" w:color="auto"/>
              <w:bottom w:val="nil"/>
              <w:right w:val="single" w:sz="6" w:space="0" w:color="auto"/>
            </w:tcBorders>
          </w:tcPr>
          <w:p w14:paraId="73A1BC14" w14:textId="77777777" w:rsidR="008856AB" w:rsidRPr="006F20ED" w:rsidRDefault="008856AB" w:rsidP="00487BFD">
            <w:pPr>
              <w:pStyle w:val="TAC"/>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1EB944F4" w14:textId="77777777" w:rsidR="008856AB" w:rsidRPr="006F20ED" w:rsidRDefault="008856AB" w:rsidP="00487BFD">
            <w:pPr>
              <w:pStyle w:val="TAC"/>
              <w:keepLines w:val="0"/>
              <w:rPr>
                <w:rFonts w:eastAsia="SimSun"/>
                <w:lang w:eastAsia="zh-CN"/>
              </w:rPr>
            </w:pPr>
            <w:r w:rsidRPr="006F20ED">
              <w:rPr>
                <w:rFonts w:eastAsia="SimSun" w:hint="eastAsia"/>
                <w:lang w:eastAsia="zh-CN"/>
              </w:rPr>
              <w:t>1</w:t>
            </w:r>
          </w:p>
        </w:tc>
      </w:tr>
      <w:tr w:rsidR="008856AB" w:rsidRPr="006F20ED" w14:paraId="24CAE65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EA2699A"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7BA334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D4F02A3" w14:textId="0F222A6D" w:rsidR="008856AB" w:rsidRPr="006F20ED" w:rsidRDefault="008856AB" w:rsidP="00487BFD">
            <w:pPr>
              <w:pStyle w:val="TAC"/>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B25161D" w14:textId="378A09C3" w:rsidR="008856AB" w:rsidRPr="006F20ED" w:rsidDel="00CF0C86" w:rsidRDefault="008856AB" w:rsidP="00487BFD">
            <w:pPr>
              <w:pStyle w:val="TAC"/>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8CE036B"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65F22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C0739DA"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5C4333D1" w14:textId="77777777" w:rsidR="008856AB" w:rsidRPr="006F20ED" w:rsidRDefault="008856AB" w:rsidP="00487BFD">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1927BEAE" w14:textId="77777777" w:rsidR="008856AB" w:rsidRPr="006F20ED" w:rsidRDefault="008856AB" w:rsidP="00487BFD">
            <w:pPr>
              <w:pStyle w:val="TAC"/>
              <w:keepLines w:val="0"/>
              <w:rPr>
                <w:rFonts w:eastAsia="SimSun"/>
                <w:lang w:eastAsia="zh-CN"/>
              </w:rPr>
            </w:pPr>
          </w:p>
        </w:tc>
      </w:tr>
      <w:tr w:rsidR="008856AB" w:rsidRPr="006F20ED" w14:paraId="215EB77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6F26162"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B8EA9AA"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B0FE062" w14:textId="709D9CD9" w:rsidR="008856AB" w:rsidRPr="006F20ED" w:rsidRDefault="008856AB" w:rsidP="00487BFD">
            <w:pPr>
              <w:pStyle w:val="TAC"/>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0B1FF2BC" w14:textId="1EE1C7F1" w:rsidR="008856AB" w:rsidRPr="006F20ED" w:rsidDel="00CF0C86" w:rsidRDefault="008856AB" w:rsidP="00487BFD">
            <w:pPr>
              <w:pStyle w:val="TAC"/>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3AFD5AF"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BA58E09"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946EBF3"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40D6ACB5" w14:textId="77777777" w:rsidR="008856AB" w:rsidRPr="006F20ED" w:rsidRDefault="008856AB" w:rsidP="00487BFD">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06AC7705" w14:textId="77777777" w:rsidR="008856AB" w:rsidRPr="006F20ED" w:rsidRDefault="008856AB" w:rsidP="00487BFD">
            <w:pPr>
              <w:pStyle w:val="TAC"/>
              <w:keepLines w:val="0"/>
              <w:rPr>
                <w:rFonts w:eastAsia="SimSun"/>
                <w:lang w:eastAsia="zh-CN"/>
              </w:rPr>
            </w:pPr>
          </w:p>
        </w:tc>
      </w:tr>
      <w:tr w:rsidR="008856AB" w:rsidRPr="006F20ED" w14:paraId="2A13E3A8"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49AFF524" w14:textId="77777777" w:rsidR="008856AB" w:rsidRPr="006F20ED" w:rsidRDefault="008856AB" w:rsidP="00487BFD">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7E5C3B6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36073CE" w14:textId="77777777" w:rsidR="008856AB" w:rsidRPr="006F20ED" w:rsidRDefault="008856AB" w:rsidP="00487BFD">
            <w:pPr>
              <w:pStyle w:val="TAC"/>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6476A19" w14:textId="21E1483B" w:rsidR="008856AB" w:rsidRPr="006F20ED" w:rsidDel="00CF0C86" w:rsidRDefault="008856AB" w:rsidP="00487BFD">
            <w:pPr>
              <w:pStyle w:val="TAC"/>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CBE06C4"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1166432"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30EA795"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243FDBAB" w14:textId="77777777" w:rsidR="008856AB" w:rsidRPr="006F20ED" w:rsidRDefault="008856AB" w:rsidP="00487BFD">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40DAEF1C" w14:textId="77777777" w:rsidR="008856AB" w:rsidRPr="006F20ED" w:rsidRDefault="008856AB" w:rsidP="00487BFD">
            <w:pPr>
              <w:pStyle w:val="TAC"/>
              <w:keepLines w:val="0"/>
              <w:rPr>
                <w:rFonts w:eastAsia="SimSun"/>
                <w:lang w:eastAsia="zh-CN"/>
              </w:rPr>
            </w:pPr>
          </w:p>
        </w:tc>
      </w:tr>
      <w:tr w:rsidR="008856AB" w:rsidRPr="006F20ED" w14:paraId="3F5DD765"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58117FBE" w14:textId="77777777" w:rsidR="008856AB" w:rsidRPr="006F20ED" w:rsidRDefault="008856AB" w:rsidP="00B50E59">
            <w:pPr>
              <w:pStyle w:val="TAC"/>
              <w:keepNext w:val="0"/>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325E827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EBF5B3A" w14:textId="6FD92FCB"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E1BBE06" w14:textId="14F91BDB"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955D30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C8EA8F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7F5B0C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778B850D"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3E7C3DDB" w14:textId="77777777" w:rsidR="008856AB" w:rsidRPr="006F20ED" w:rsidRDefault="008856AB" w:rsidP="00B50E59">
            <w:pPr>
              <w:pStyle w:val="TAC"/>
              <w:keepNext w:val="0"/>
              <w:keepLines w:val="0"/>
              <w:rPr>
                <w:rFonts w:eastAsia="SimSun"/>
                <w:lang w:eastAsia="zh-CN"/>
              </w:rPr>
            </w:pPr>
          </w:p>
        </w:tc>
      </w:tr>
      <w:tr w:rsidR="008856AB" w:rsidRPr="006F20ED" w14:paraId="1C538613"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0E1D198F"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0D6A2A97"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CF099B4" w14:textId="16227DD6"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54566BA"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82F3B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4CBAC8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44A6D8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4FCA3B58" w14:textId="5459F629"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4F4DED4" w14:textId="77777777" w:rsidTr="007B256F">
        <w:trPr>
          <w:jc w:val="center"/>
        </w:trPr>
        <w:tc>
          <w:tcPr>
            <w:tcW w:w="614" w:type="pct"/>
            <w:tcBorders>
              <w:top w:val="single" w:sz="4" w:space="0" w:color="auto"/>
              <w:left w:val="single" w:sz="4" w:space="0" w:color="auto"/>
              <w:bottom w:val="nil"/>
              <w:right w:val="single" w:sz="6" w:space="0" w:color="auto"/>
            </w:tcBorders>
          </w:tcPr>
          <w:p w14:paraId="4B4B37FB"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CA_n78D</w:t>
            </w:r>
          </w:p>
        </w:tc>
        <w:tc>
          <w:tcPr>
            <w:tcW w:w="560" w:type="pct"/>
            <w:tcBorders>
              <w:top w:val="single" w:sz="4" w:space="0" w:color="auto"/>
              <w:left w:val="single" w:sz="6" w:space="0" w:color="auto"/>
              <w:bottom w:val="nil"/>
              <w:right w:val="single" w:sz="6" w:space="0" w:color="auto"/>
            </w:tcBorders>
          </w:tcPr>
          <w:p w14:paraId="1FAF710D" w14:textId="3DAE58F6" w:rsidR="008856AB" w:rsidRPr="006F20ED" w:rsidRDefault="008856AB" w:rsidP="00B50E59">
            <w:pPr>
              <w:pStyle w:val="TAC"/>
              <w:keepNext w:val="0"/>
              <w:keepLines w:val="0"/>
              <w:rPr>
                <w:rFonts w:eastAsia="SimSun"/>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2890C38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54AA210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DC11315"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305DFC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36786C6"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15AA48D4"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13" w:type="pct"/>
            <w:tcBorders>
              <w:top w:val="single" w:sz="6" w:space="0" w:color="auto"/>
              <w:left w:val="single" w:sz="6" w:space="0" w:color="auto"/>
              <w:bottom w:val="single" w:sz="4" w:space="0" w:color="auto"/>
              <w:right w:val="single" w:sz="4" w:space="0" w:color="auto"/>
            </w:tcBorders>
          </w:tcPr>
          <w:p w14:paraId="40B899E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65EB385C" w14:textId="77777777" w:rsidTr="007B256F">
        <w:trPr>
          <w:jc w:val="center"/>
        </w:trPr>
        <w:tc>
          <w:tcPr>
            <w:tcW w:w="614" w:type="pct"/>
            <w:tcBorders>
              <w:top w:val="nil"/>
              <w:left w:val="single" w:sz="4" w:space="0" w:color="auto"/>
              <w:bottom w:val="single" w:sz="4" w:space="0" w:color="auto"/>
              <w:right w:val="single" w:sz="6" w:space="0" w:color="auto"/>
            </w:tcBorders>
          </w:tcPr>
          <w:p w14:paraId="41152F6D"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64C93C37"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717FF19" w14:textId="6D6BCF89"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EA211E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A9506F4"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4238C88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6" w:space="0" w:color="auto"/>
              <w:left w:val="single" w:sz="6" w:space="0" w:color="auto"/>
              <w:bottom w:val="single" w:sz="4" w:space="0" w:color="auto"/>
              <w:right w:val="single" w:sz="4" w:space="0" w:color="auto"/>
            </w:tcBorders>
          </w:tcPr>
          <w:p w14:paraId="17710576" w14:textId="76C57E7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12882D5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0BDE1FFB" w14:textId="77777777" w:rsidR="008856AB" w:rsidRPr="006F20ED" w:rsidRDefault="008856AB" w:rsidP="00B50E59">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p>
        </w:tc>
        <w:tc>
          <w:tcPr>
            <w:tcW w:w="560" w:type="pct"/>
            <w:tcBorders>
              <w:top w:val="single" w:sz="4" w:space="0" w:color="auto"/>
              <w:left w:val="single" w:sz="4" w:space="0" w:color="auto"/>
              <w:bottom w:val="nil"/>
              <w:right w:val="single" w:sz="4" w:space="0" w:color="auto"/>
            </w:tcBorders>
            <w:shd w:val="clear" w:color="auto" w:fill="auto"/>
          </w:tcPr>
          <w:p w14:paraId="637D8BA4" w14:textId="0443786A" w:rsidR="008856AB" w:rsidRPr="006F20ED" w:rsidRDefault="008E72EE" w:rsidP="00B50E59">
            <w:pPr>
              <w:pStyle w:val="TAC"/>
              <w:keepLines w:val="0"/>
              <w:rPr>
                <w:rFonts w:eastAsia="SimSun"/>
                <w:lang w:eastAsia="zh-CN"/>
              </w:rPr>
            </w:pPr>
            <w:r w:rsidRPr="003C52DC">
              <w:rPr>
                <w:rFonts w:hint="eastAsia"/>
                <w:lang w:eastAsia="zh-CN"/>
              </w:rPr>
              <w:t>CA</w:t>
            </w:r>
            <w:r w:rsidRPr="003C52DC">
              <w:rPr>
                <w:lang w:eastAsia="zh-CN"/>
              </w:rPr>
              <w:t>_n79C</w:t>
            </w:r>
            <w:r w:rsidRPr="003C52DC">
              <w:rPr>
                <w:vertAlign w:val="superscript"/>
                <w:lang w:eastAsia="zh-CN"/>
              </w:rPr>
              <w:t>3,4</w:t>
            </w:r>
          </w:p>
        </w:tc>
        <w:tc>
          <w:tcPr>
            <w:tcW w:w="533" w:type="pct"/>
            <w:tcBorders>
              <w:top w:val="single" w:sz="6" w:space="0" w:color="auto"/>
              <w:left w:val="single" w:sz="4" w:space="0" w:color="auto"/>
              <w:bottom w:val="single" w:sz="6" w:space="0" w:color="auto"/>
              <w:right w:val="single" w:sz="6" w:space="0" w:color="auto"/>
            </w:tcBorders>
          </w:tcPr>
          <w:p w14:paraId="6262F9E7" w14:textId="77777777" w:rsidR="008856AB" w:rsidRPr="006F20ED" w:rsidRDefault="008856AB" w:rsidP="00B50E59">
            <w:pPr>
              <w:pStyle w:val="TAC"/>
              <w:keepLines w:val="0"/>
              <w:rPr>
                <w:rFonts w:eastAsia="SimSu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0A19FF45" w14:textId="094CB4ED"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262A03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A8D630"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2DCD79" w14:textId="77777777" w:rsidR="008856AB" w:rsidRPr="006F20ED" w:rsidRDefault="008856AB"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C307339" w14:textId="77777777" w:rsidR="008856AB" w:rsidRPr="006F20ED" w:rsidRDefault="008856AB" w:rsidP="00B50E59">
            <w:pPr>
              <w:pStyle w:val="TAC"/>
              <w:keepLines w:val="0"/>
              <w:rPr>
                <w:rFonts w:eastAsia="SimSun"/>
                <w:lang w:eastAsia="zh-CN"/>
              </w:rPr>
            </w:pPr>
            <w:r w:rsidRPr="006F20ED">
              <w:rPr>
                <w:rFonts w:eastAsia="SimSun" w:hint="eastAsia"/>
                <w:lang w:eastAsia="zh-CN"/>
              </w:rPr>
              <w:t>2</w:t>
            </w:r>
            <w:r w:rsidRPr="006F20ED">
              <w:rPr>
                <w:rFonts w:eastAsia="SimSun"/>
                <w:lang w:eastAsia="zh-CN"/>
              </w:rPr>
              <w:t>00</w:t>
            </w:r>
          </w:p>
        </w:tc>
        <w:tc>
          <w:tcPr>
            <w:tcW w:w="613" w:type="pct"/>
            <w:tcBorders>
              <w:top w:val="single" w:sz="4" w:space="0" w:color="auto"/>
              <w:left w:val="single" w:sz="4" w:space="0" w:color="auto"/>
              <w:bottom w:val="nil"/>
              <w:right w:val="single" w:sz="4" w:space="0" w:color="auto"/>
            </w:tcBorders>
            <w:shd w:val="clear" w:color="auto" w:fill="auto"/>
          </w:tcPr>
          <w:p w14:paraId="49C12A7F" w14:textId="77777777" w:rsidR="008856AB" w:rsidRPr="006F20ED" w:rsidRDefault="008856AB" w:rsidP="00B50E59">
            <w:pPr>
              <w:pStyle w:val="TAC"/>
              <w:keepLines w:val="0"/>
              <w:rPr>
                <w:rFonts w:eastAsia="SimSun"/>
                <w:lang w:eastAsia="zh-CN"/>
              </w:rPr>
            </w:pPr>
            <w:r w:rsidRPr="006F20ED">
              <w:rPr>
                <w:rFonts w:eastAsia="SimSun" w:hint="eastAsia"/>
                <w:lang w:eastAsia="zh-CN"/>
              </w:rPr>
              <w:t>0</w:t>
            </w:r>
          </w:p>
        </w:tc>
      </w:tr>
      <w:tr w:rsidR="008856AB" w:rsidRPr="006F20ED" w14:paraId="6237904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D404F54" w14:textId="77777777" w:rsidR="008856AB" w:rsidRPr="006F20ED" w:rsidRDefault="008856AB" w:rsidP="00B50E59">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7730127E"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0A4268D5" w14:textId="77777777" w:rsidR="008856AB" w:rsidRPr="006F20ED" w:rsidRDefault="008856AB" w:rsidP="00B50E59">
            <w:pPr>
              <w:pStyle w:val="TAC"/>
              <w:keepLines w:val="0"/>
              <w:rPr>
                <w:rFonts w:eastAsia="SimSu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30BC6D00" w14:textId="5544FF84"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7AE66A0"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3E8DC"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329068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7EB60C0" w14:textId="77777777" w:rsidR="008856AB" w:rsidRPr="006F20ED" w:rsidRDefault="008856AB" w:rsidP="00B50E59">
            <w:pPr>
              <w:pStyle w:val="TAC"/>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0BEB7015" w14:textId="77777777" w:rsidR="008856AB" w:rsidRPr="006F20ED" w:rsidRDefault="008856AB" w:rsidP="00B50E59">
            <w:pPr>
              <w:pStyle w:val="TAC"/>
              <w:keepLines w:val="0"/>
              <w:rPr>
                <w:rFonts w:eastAsia="SimSun"/>
                <w:lang w:eastAsia="zh-CN"/>
              </w:rPr>
            </w:pPr>
          </w:p>
        </w:tc>
      </w:tr>
      <w:tr w:rsidR="008856AB" w:rsidRPr="006F20ED" w14:paraId="44D8888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8A79612" w14:textId="77777777" w:rsidR="008856AB" w:rsidRPr="006F20ED" w:rsidRDefault="008856AB" w:rsidP="00B50E59">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2034D794"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63F1498" w14:textId="77777777" w:rsidR="008856AB" w:rsidRPr="006F20ED" w:rsidRDefault="008856AB" w:rsidP="00B50E59">
            <w:pPr>
              <w:pStyle w:val="TAC"/>
              <w:keepLines w:val="0"/>
              <w:rPr>
                <w:rFonts w:eastAsia="SimSu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5D05DE2A" w14:textId="750712A3" w:rsidR="008856AB" w:rsidRPr="006F20ED" w:rsidRDefault="008856AB" w:rsidP="00B50E59">
            <w:pPr>
              <w:pStyle w:val="TAC"/>
              <w:keepLines w:val="0"/>
              <w:rPr>
                <w:rFonts w:eastAsia="SimSun"/>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4528CE0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9746AB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22E9A3E"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0DFF300" w14:textId="77777777" w:rsidR="008856AB" w:rsidRPr="006F20ED" w:rsidRDefault="008856AB" w:rsidP="00B50E59">
            <w:pPr>
              <w:pStyle w:val="TAC"/>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4A79FC80" w14:textId="77777777" w:rsidR="008856AB" w:rsidRPr="006F20ED" w:rsidRDefault="008856AB" w:rsidP="00B50E59">
            <w:pPr>
              <w:pStyle w:val="TAC"/>
              <w:keepLines w:val="0"/>
              <w:rPr>
                <w:rFonts w:eastAsia="SimSun"/>
                <w:lang w:eastAsia="zh-CN"/>
              </w:rPr>
            </w:pPr>
          </w:p>
        </w:tc>
      </w:tr>
      <w:tr w:rsidR="008856AB" w:rsidRPr="006F20ED" w14:paraId="413DC88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1F973B6" w14:textId="77777777" w:rsidR="008856AB" w:rsidRPr="006F20ED" w:rsidRDefault="008856AB" w:rsidP="00B50E59">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19D8E576"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30E79943"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3FEF7E6D"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1D1E254"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BE49C5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4E77B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952A316" w14:textId="77777777" w:rsidR="008856AB" w:rsidRPr="006F20ED" w:rsidRDefault="008856AB" w:rsidP="00B50E59">
            <w:pPr>
              <w:pStyle w:val="TAC"/>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4247380B" w14:textId="77777777" w:rsidR="008856AB" w:rsidRPr="006F20ED" w:rsidRDefault="008856AB" w:rsidP="00B50E59">
            <w:pPr>
              <w:pStyle w:val="TAC"/>
              <w:keepLines w:val="0"/>
              <w:rPr>
                <w:rFonts w:eastAsia="SimSun"/>
                <w:lang w:eastAsia="zh-CN"/>
              </w:rPr>
            </w:pPr>
          </w:p>
        </w:tc>
      </w:tr>
      <w:tr w:rsidR="008856AB" w:rsidRPr="006F20ED" w14:paraId="67AA516E"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A4398CB"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0E49A035" w14:textId="77777777" w:rsidR="008856AB" w:rsidRPr="006F20ED" w:rsidRDefault="008856AB" w:rsidP="00B50E59">
            <w:pPr>
              <w:pStyle w:val="TAC"/>
              <w:keepNext w:val="0"/>
              <w:keepLines w:val="0"/>
              <w:rPr>
                <w:rFonts w:eastAsia="SimSun"/>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3993B97E" w14:textId="686C46F5" w:rsidR="008856AB" w:rsidRPr="006F20ED" w:rsidRDefault="008856AB" w:rsidP="00B50E59">
            <w:pPr>
              <w:pStyle w:val="TAC"/>
              <w:keepNext w:val="0"/>
              <w:keepLines w:val="0"/>
              <w:rPr>
                <w:rFonts w:eastAsia="Yu Mincho"/>
                <w:lang w:eastAsia="ja-JP"/>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33FDF0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45B071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2C2CE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0C3D6F7" w14:textId="77777777" w:rsidR="008856AB" w:rsidRPr="006F20ED" w:rsidRDefault="008856AB" w:rsidP="00B50E59">
            <w:pPr>
              <w:pStyle w:val="TAC"/>
              <w:keepNext w:val="0"/>
              <w:keepLines w:val="0"/>
              <w:rPr>
                <w:rFonts w:eastAsia="SimSun"/>
                <w:lang w:eastAsia="zh-CN"/>
              </w:rPr>
            </w:pPr>
            <w:r w:rsidRPr="006F20ED">
              <w:rPr>
                <w:rFonts w:eastAsia="SimSun"/>
                <w:lang w:eastAsia="zh-CN"/>
              </w:rPr>
              <w:t>200</w:t>
            </w:r>
          </w:p>
        </w:tc>
        <w:tc>
          <w:tcPr>
            <w:tcW w:w="613" w:type="pct"/>
            <w:tcBorders>
              <w:top w:val="nil"/>
              <w:left w:val="single" w:sz="4" w:space="0" w:color="auto"/>
              <w:bottom w:val="single" w:sz="4" w:space="0" w:color="auto"/>
              <w:right w:val="single" w:sz="4" w:space="0" w:color="auto"/>
            </w:tcBorders>
            <w:shd w:val="clear" w:color="auto" w:fill="auto"/>
          </w:tcPr>
          <w:p w14:paraId="641A7FEB" w14:textId="45FCE681"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BB1D24A" w14:textId="77777777" w:rsidTr="007B256F">
        <w:trPr>
          <w:jc w:val="center"/>
        </w:trPr>
        <w:tc>
          <w:tcPr>
            <w:tcW w:w="614" w:type="pct"/>
            <w:tcBorders>
              <w:top w:val="single" w:sz="4" w:space="0" w:color="auto"/>
              <w:left w:val="single" w:sz="4" w:space="0" w:color="auto"/>
              <w:bottom w:val="nil"/>
              <w:right w:val="single" w:sz="6" w:space="0" w:color="auto"/>
            </w:tcBorders>
          </w:tcPr>
          <w:p w14:paraId="0C02DAD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CA_n79D</w:t>
            </w:r>
          </w:p>
        </w:tc>
        <w:tc>
          <w:tcPr>
            <w:tcW w:w="560" w:type="pct"/>
            <w:tcBorders>
              <w:top w:val="single" w:sz="4" w:space="0" w:color="auto"/>
              <w:left w:val="single" w:sz="6" w:space="0" w:color="auto"/>
              <w:bottom w:val="nil"/>
              <w:right w:val="single" w:sz="6" w:space="0" w:color="auto"/>
            </w:tcBorders>
          </w:tcPr>
          <w:p w14:paraId="6492BAA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w:t>
            </w:r>
          </w:p>
        </w:tc>
        <w:tc>
          <w:tcPr>
            <w:tcW w:w="533" w:type="pct"/>
            <w:tcBorders>
              <w:top w:val="single" w:sz="6" w:space="0" w:color="auto"/>
              <w:left w:val="single" w:sz="6" w:space="0" w:color="auto"/>
              <w:bottom w:val="single" w:sz="6" w:space="0" w:color="auto"/>
              <w:right w:val="single" w:sz="6" w:space="0" w:color="auto"/>
            </w:tcBorders>
          </w:tcPr>
          <w:p w14:paraId="6C0E9FBB"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812C2B2"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52C3E095"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3F8B9D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2AF9B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DBB8FBF"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13" w:type="pct"/>
            <w:tcBorders>
              <w:top w:val="single" w:sz="4" w:space="0" w:color="auto"/>
              <w:left w:val="single" w:sz="6" w:space="0" w:color="auto"/>
              <w:bottom w:val="single" w:sz="4" w:space="0" w:color="auto"/>
              <w:right w:val="single" w:sz="4" w:space="0" w:color="auto"/>
            </w:tcBorders>
          </w:tcPr>
          <w:p w14:paraId="6F863BD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20A20BEC" w14:textId="77777777" w:rsidTr="007B256F">
        <w:trPr>
          <w:jc w:val="center"/>
        </w:trPr>
        <w:tc>
          <w:tcPr>
            <w:tcW w:w="614" w:type="pct"/>
            <w:tcBorders>
              <w:top w:val="nil"/>
              <w:left w:val="single" w:sz="4" w:space="0" w:color="auto"/>
              <w:bottom w:val="single" w:sz="4" w:space="0" w:color="auto"/>
              <w:right w:val="single" w:sz="6" w:space="0" w:color="auto"/>
            </w:tcBorders>
          </w:tcPr>
          <w:p w14:paraId="3FDD230B"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219645BF"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CFE87AE" w14:textId="27A31E24"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BA7E923"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3A7D622"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8CE97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4" w:space="0" w:color="auto"/>
              <w:left w:val="single" w:sz="6" w:space="0" w:color="auto"/>
              <w:bottom w:val="single" w:sz="4" w:space="0" w:color="auto"/>
              <w:right w:val="single" w:sz="4" w:space="0" w:color="auto"/>
            </w:tcBorders>
          </w:tcPr>
          <w:p w14:paraId="28A6C360" w14:textId="0EDDD1D5"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09FED42"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3B0329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60" w:type="pct"/>
            <w:tcBorders>
              <w:top w:val="single" w:sz="4" w:space="0" w:color="auto"/>
              <w:left w:val="single" w:sz="6" w:space="0" w:color="auto"/>
              <w:bottom w:val="single" w:sz="4" w:space="0" w:color="auto"/>
              <w:right w:val="single" w:sz="6" w:space="0" w:color="auto"/>
            </w:tcBorders>
          </w:tcPr>
          <w:p w14:paraId="19921DEE"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33" w:type="pct"/>
            <w:tcBorders>
              <w:top w:val="single" w:sz="6" w:space="0" w:color="auto"/>
              <w:left w:val="single" w:sz="6" w:space="0" w:color="auto"/>
              <w:bottom w:val="single" w:sz="6" w:space="0" w:color="auto"/>
              <w:right w:val="single" w:sz="6" w:space="0" w:color="auto"/>
            </w:tcBorders>
          </w:tcPr>
          <w:p w14:paraId="15930117" w14:textId="7B8EBCB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439D89BA" w14:textId="1359F671"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DB96B28"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1D50950E"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73046A"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27D378A"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28C88B9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568B633E"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25DC8CF"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60" w:type="pct"/>
            <w:tcBorders>
              <w:top w:val="single" w:sz="4" w:space="0" w:color="auto"/>
              <w:left w:val="single" w:sz="6" w:space="0" w:color="auto"/>
              <w:bottom w:val="single" w:sz="4" w:space="0" w:color="auto"/>
              <w:right w:val="single" w:sz="6" w:space="0" w:color="auto"/>
            </w:tcBorders>
          </w:tcPr>
          <w:p w14:paraId="62ED59C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33" w:type="pct"/>
            <w:tcBorders>
              <w:top w:val="single" w:sz="6" w:space="0" w:color="auto"/>
              <w:left w:val="single" w:sz="6" w:space="0" w:color="auto"/>
              <w:bottom w:val="single" w:sz="6" w:space="0" w:color="auto"/>
              <w:right w:val="single" w:sz="6" w:space="0" w:color="auto"/>
            </w:tcBorders>
          </w:tcPr>
          <w:p w14:paraId="469A2A6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35A36C5" w14:textId="2499FEAE"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6F3EC9F"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66C96D6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877A40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0DC4137"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1CBE95F4"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0F7477" w:rsidRPr="006F20ED" w14:paraId="648C1DEC"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3C6B304E"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CA_n96D</w:t>
            </w:r>
          </w:p>
        </w:tc>
        <w:tc>
          <w:tcPr>
            <w:tcW w:w="560" w:type="pct"/>
            <w:tcBorders>
              <w:top w:val="single" w:sz="4" w:space="0" w:color="auto"/>
              <w:left w:val="single" w:sz="6" w:space="0" w:color="auto"/>
              <w:bottom w:val="single" w:sz="4" w:space="0" w:color="auto"/>
              <w:right w:val="single" w:sz="6" w:space="0" w:color="auto"/>
            </w:tcBorders>
          </w:tcPr>
          <w:p w14:paraId="7728FC58" w14:textId="68C41079"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7A65BE4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C41321D"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C2C3C4E" w14:textId="2E50DC96" w:rsidR="000F7477" w:rsidRPr="006F20ED" w:rsidRDefault="000F7477" w:rsidP="000F7477">
            <w:pPr>
              <w:pStyle w:val="TAC"/>
              <w:keepNext w:val="0"/>
              <w:keepLines w:val="0"/>
              <w:rPr>
                <w:rFonts w:eastAsia="SimSun"/>
                <w:lang w:eastAsia="zh-CN"/>
              </w:rPr>
            </w:pPr>
            <w:r w:rsidRPr="006F20ED">
              <w:rPr>
                <w:rFonts w:eastAsia="SimSun"/>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281257E6" w14:textId="77777777" w:rsidR="000F7477" w:rsidRPr="006F20ED" w:rsidRDefault="000F7477" w:rsidP="000F7477">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C2EB0B"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ABFF2B0" w14:textId="77777777" w:rsidR="000F7477" w:rsidRPr="006F20ED" w:rsidRDefault="000F7477" w:rsidP="000F7477">
            <w:pPr>
              <w:pStyle w:val="TAC"/>
              <w:keepNext w:val="0"/>
              <w:keepLines w:val="0"/>
              <w:rPr>
                <w:rFonts w:eastAsia="SimSun"/>
                <w:lang w:eastAsia="zh-CN"/>
              </w:rPr>
            </w:pPr>
            <w:r w:rsidRPr="006F20ED">
              <w:rPr>
                <w:rFonts w:eastAsia="SimSun"/>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60CE4724"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0F7477" w:rsidRPr="006F20ED" w14:paraId="4A9341DD"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6E64CB83"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CA_n96E</w:t>
            </w:r>
          </w:p>
        </w:tc>
        <w:tc>
          <w:tcPr>
            <w:tcW w:w="560" w:type="pct"/>
            <w:tcBorders>
              <w:top w:val="single" w:sz="4" w:space="0" w:color="auto"/>
              <w:left w:val="single" w:sz="6" w:space="0" w:color="auto"/>
              <w:bottom w:val="single" w:sz="4" w:space="0" w:color="auto"/>
              <w:right w:val="single" w:sz="6" w:space="0" w:color="auto"/>
            </w:tcBorders>
          </w:tcPr>
          <w:p w14:paraId="2BE04632" w14:textId="44B8D670"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5F1AB5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3346941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B7F95"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F4A5970" w14:textId="77777777" w:rsidR="000F7477" w:rsidRPr="006F20ED" w:rsidRDefault="000F7477" w:rsidP="000F7477">
            <w:pPr>
              <w:pStyle w:val="TAC"/>
              <w:keepNext w:val="0"/>
              <w:keepLines w:val="0"/>
              <w:rPr>
                <w:rFonts w:eastAsia="SimSu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3255DD27"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311F53D" w14:textId="77777777" w:rsidR="000F7477" w:rsidRPr="006F20ED" w:rsidRDefault="000F7477" w:rsidP="000F7477">
            <w:pPr>
              <w:pStyle w:val="TAC"/>
              <w:keepNext w:val="0"/>
              <w:keepLines w:val="0"/>
              <w:rPr>
                <w:rFonts w:eastAsia="SimSun"/>
                <w:lang w:eastAsia="zh-CN"/>
              </w:rPr>
            </w:pPr>
            <w:r w:rsidRPr="006F20ED">
              <w:rPr>
                <w:rFonts w:eastAsia="SimSun"/>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02F9F75C"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8856AB" w:rsidRPr="006F20ED" w14:paraId="7147667A"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E52930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60" w:type="pct"/>
            <w:tcBorders>
              <w:top w:val="single" w:sz="4" w:space="0" w:color="auto"/>
              <w:left w:val="single" w:sz="6" w:space="0" w:color="auto"/>
              <w:bottom w:val="single" w:sz="6" w:space="0" w:color="auto"/>
              <w:right w:val="single" w:sz="6" w:space="0" w:color="auto"/>
            </w:tcBorders>
          </w:tcPr>
          <w:p w14:paraId="10DF58ED" w14:textId="570F7CFB"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33" w:type="pct"/>
            <w:tcBorders>
              <w:top w:val="single" w:sz="6" w:space="0" w:color="auto"/>
              <w:left w:val="single" w:sz="6" w:space="0" w:color="auto"/>
              <w:bottom w:val="single" w:sz="6" w:space="0" w:color="auto"/>
              <w:right w:val="single" w:sz="6" w:space="0" w:color="auto"/>
            </w:tcBorders>
          </w:tcPr>
          <w:p w14:paraId="6363265B" w14:textId="69DCA836"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6DC35BFB" w14:textId="2D83756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AAC8DBD"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8C678AE"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110902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3768240"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246FD4E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0A642135"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5B3337E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60" w:type="pct"/>
            <w:tcBorders>
              <w:top w:val="single" w:sz="4" w:space="0" w:color="auto"/>
              <w:left w:val="single" w:sz="6" w:space="0" w:color="auto"/>
              <w:bottom w:val="single" w:sz="4" w:space="0" w:color="auto"/>
              <w:right w:val="single" w:sz="6" w:space="0" w:color="auto"/>
            </w:tcBorders>
          </w:tcPr>
          <w:p w14:paraId="56F37965" w14:textId="083A9F0D"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33" w:type="pct"/>
            <w:tcBorders>
              <w:top w:val="single" w:sz="6" w:space="0" w:color="auto"/>
              <w:left w:val="single" w:sz="6" w:space="0" w:color="auto"/>
              <w:bottom w:val="single" w:sz="6" w:space="0" w:color="auto"/>
              <w:right w:val="single" w:sz="6" w:space="0" w:color="auto"/>
            </w:tcBorders>
          </w:tcPr>
          <w:p w14:paraId="5584FC8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69D94D11" w14:textId="10EF7BD1"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06E6695"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36624110"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7266E1F8"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FF7DB28"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129F754F"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4584A2E1"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3E5AA90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CA_n102D</w:t>
            </w:r>
          </w:p>
        </w:tc>
        <w:tc>
          <w:tcPr>
            <w:tcW w:w="560" w:type="pct"/>
            <w:tcBorders>
              <w:top w:val="single" w:sz="4" w:space="0" w:color="auto"/>
              <w:left w:val="single" w:sz="6" w:space="0" w:color="auto"/>
              <w:bottom w:val="single" w:sz="4" w:space="0" w:color="auto"/>
              <w:right w:val="single" w:sz="6" w:space="0" w:color="auto"/>
            </w:tcBorders>
          </w:tcPr>
          <w:p w14:paraId="37122810"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4E97B7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D57DFEC"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1F363029" w14:textId="60BA5015" w:rsidR="008856AB" w:rsidRPr="006F20ED" w:rsidRDefault="008856AB" w:rsidP="00B50E59">
            <w:pPr>
              <w:pStyle w:val="TAC"/>
              <w:keepNext w:val="0"/>
              <w:keepLines w:val="0"/>
              <w:rPr>
                <w:rFonts w:eastAsia="SimSun"/>
                <w:lang w:eastAsia="zh-CN"/>
              </w:rPr>
            </w:pP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CE25D0C"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1318927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30B8AC70" w14:textId="77777777" w:rsidR="008856AB" w:rsidRPr="006F20ED" w:rsidRDefault="008856AB" w:rsidP="00B50E59">
            <w:pPr>
              <w:pStyle w:val="TAC"/>
              <w:keepNext w:val="0"/>
              <w:keepLines w:val="0"/>
              <w:rPr>
                <w:rFonts w:eastAsia="SimSun"/>
                <w:lang w:eastAsia="zh-CN"/>
              </w:rPr>
            </w:pPr>
            <w:r w:rsidRPr="006F20ED">
              <w:rPr>
                <w:rFonts w:eastAsia="SimSun"/>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37BC1529"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6DB4DD34"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C697B8A"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CA_n102E</w:t>
            </w:r>
          </w:p>
        </w:tc>
        <w:tc>
          <w:tcPr>
            <w:tcW w:w="560" w:type="pct"/>
            <w:tcBorders>
              <w:top w:val="single" w:sz="4" w:space="0" w:color="auto"/>
              <w:left w:val="single" w:sz="6" w:space="0" w:color="auto"/>
              <w:bottom w:val="single" w:sz="4" w:space="0" w:color="auto"/>
              <w:right w:val="single" w:sz="6" w:space="0" w:color="auto"/>
            </w:tcBorders>
          </w:tcPr>
          <w:p w14:paraId="45B522E4"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10862CA"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49C2B0AE"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4D00E01F"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2E8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45AEAA99"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8D38D2B" w14:textId="77777777" w:rsidR="008856AB" w:rsidRPr="006F20ED" w:rsidRDefault="008856AB" w:rsidP="00B50E59">
            <w:pPr>
              <w:pStyle w:val="TAC"/>
              <w:keepNext w:val="0"/>
              <w:keepLines w:val="0"/>
              <w:rPr>
                <w:rFonts w:eastAsia="SimSun"/>
                <w:lang w:eastAsia="zh-CN"/>
              </w:rPr>
            </w:pPr>
            <w:r w:rsidRPr="006F20ED">
              <w:rPr>
                <w:rFonts w:eastAsia="SimSun"/>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46DB7F71"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7B256F" w:rsidRPr="006F20ED" w14:paraId="3153A1EA" w14:textId="77777777" w:rsidTr="007B256F">
        <w:trPr>
          <w:jc w:val="center"/>
        </w:trPr>
        <w:tc>
          <w:tcPr>
            <w:tcW w:w="614" w:type="pct"/>
            <w:tcBorders>
              <w:top w:val="single" w:sz="4" w:space="0" w:color="auto"/>
              <w:left w:val="single" w:sz="4" w:space="0" w:color="auto"/>
              <w:bottom w:val="nil"/>
              <w:right w:val="single" w:sz="6" w:space="0" w:color="auto"/>
            </w:tcBorders>
          </w:tcPr>
          <w:p w14:paraId="14699B20" w14:textId="0F16366A"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CA_n104C</w:t>
            </w:r>
          </w:p>
        </w:tc>
        <w:tc>
          <w:tcPr>
            <w:tcW w:w="560" w:type="pct"/>
            <w:tcBorders>
              <w:top w:val="single" w:sz="4" w:space="0" w:color="auto"/>
              <w:left w:val="single" w:sz="6" w:space="0" w:color="auto"/>
              <w:bottom w:val="nil"/>
              <w:right w:val="single" w:sz="6" w:space="0" w:color="auto"/>
            </w:tcBorders>
          </w:tcPr>
          <w:p w14:paraId="3270E7BA" w14:textId="62323CE6"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CA_n104C</w:t>
            </w:r>
          </w:p>
        </w:tc>
        <w:tc>
          <w:tcPr>
            <w:tcW w:w="533" w:type="pct"/>
            <w:tcBorders>
              <w:top w:val="single" w:sz="6" w:space="0" w:color="auto"/>
              <w:left w:val="single" w:sz="6" w:space="0" w:color="auto"/>
              <w:bottom w:val="single" w:sz="6" w:space="0" w:color="auto"/>
              <w:right w:val="single" w:sz="6" w:space="0" w:color="auto"/>
            </w:tcBorders>
            <w:vAlign w:val="center"/>
          </w:tcPr>
          <w:p w14:paraId="3076A0E4" w14:textId="3C572CD4"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20, 30, 40, 50</w:t>
            </w:r>
          </w:p>
        </w:tc>
        <w:tc>
          <w:tcPr>
            <w:tcW w:w="600" w:type="pct"/>
            <w:tcBorders>
              <w:top w:val="single" w:sz="6" w:space="0" w:color="auto"/>
              <w:left w:val="single" w:sz="6" w:space="0" w:color="auto"/>
              <w:bottom w:val="single" w:sz="6" w:space="0" w:color="auto"/>
              <w:right w:val="single" w:sz="6" w:space="0" w:color="auto"/>
            </w:tcBorders>
            <w:vAlign w:val="center"/>
          </w:tcPr>
          <w:p w14:paraId="520707E5" w14:textId="775FA2B8"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72C6B774"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C78C01F"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4F6F3D27" w14:textId="77777777" w:rsidR="007B256F" w:rsidRPr="006F20ED" w:rsidRDefault="007B256F" w:rsidP="007B256F">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vAlign w:val="center"/>
          </w:tcPr>
          <w:p w14:paraId="7989DD7A" w14:textId="2AF267A7"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nil"/>
              <w:right w:val="single" w:sz="4" w:space="0" w:color="auto"/>
            </w:tcBorders>
            <w:vAlign w:val="center"/>
          </w:tcPr>
          <w:p w14:paraId="39028922" w14:textId="307F406B"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0</w:t>
            </w:r>
          </w:p>
        </w:tc>
      </w:tr>
      <w:tr w:rsidR="007B256F" w:rsidRPr="006F20ED" w14:paraId="4B7BB16A" w14:textId="77777777" w:rsidTr="007B256F">
        <w:trPr>
          <w:jc w:val="center"/>
        </w:trPr>
        <w:tc>
          <w:tcPr>
            <w:tcW w:w="614" w:type="pct"/>
            <w:tcBorders>
              <w:top w:val="nil"/>
              <w:left w:val="single" w:sz="4" w:space="0" w:color="auto"/>
              <w:bottom w:val="nil"/>
              <w:right w:val="single" w:sz="6" w:space="0" w:color="auto"/>
            </w:tcBorders>
          </w:tcPr>
          <w:p w14:paraId="290DE031" w14:textId="77777777" w:rsidR="007B256F" w:rsidRPr="006F20ED" w:rsidRDefault="007B256F" w:rsidP="007B256F">
            <w:pPr>
              <w:pStyle w:val="TAC"/>
              <w:keepNext w:val="0"/>
              <w:keepLines w:val="0"/>
              <w:rPr>
                <w:rFonts w:eastAsia="SimSun"/>
                <w:lang w:eastAsia="zh-CN"/>
              </w:rPr>
            </w:pPr>
          </w:p>
        </w:tc>
        <w:tc>
          <w:tcPr>
            <w:tcW w:w="560" w:type="pct"/>
            <w:tcBorders>
              <w:top w:val="nil"/>
              <w:left w:val="single" w:sz="6" w:space="0" w:color="auto"/>
              <w:bottom w:val="nil"/>
              <w:right w:val="single" w:sz="6" w:space="0" w:color="auto"/>
            </w:tcBorders>
          </w:tcPr>
          <w:p w14:paraId="145E7000"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05FB6C52" w14:textId="1CD71F0B"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60, 70, 80, 90</w:t>
            </w:r>
          </w:p>
        </w:tc>
        <w:tc>
          <w:tcPr>
            <w:tcW w:w="600" w:type="pct"/>
            <w:tcBorders>
              <w:top w:val="single" w:sz="6" w:space="0" w:color="auto"/>
              <w:left w:val="single" w:sz="6" w:space="0" w:color="auto"/>
              <w:bottom w:val="single" w:sz="6" w:space="0" w:color="auto"/>
              <w:right w:val="single" w:sz="6" w:space="0" w:color="auto"/>
            </w:tcBorders>
            <w:vAlign w:val="center"/>
          </w:tcPr>
          <w:p w14:paraId="197741BC" w14:textId="03CE9821"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0F2188C4"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148874EA"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51F9E0D7" w14:textId="77777777" w:rsidR="007B256F" w:rsidRPr="006F20ED" w:rsidRDefault="007B256F" w:rsidP="007B256F">
            <w:pPr>
              <w:pStyle w:val="TAC"/>
              <w:keepNext w:val="0"/>
              <w:keepLines w:val="0"/>
              <w:rPr>
                <w:rFonts w:eastAsia="SimSun"/>
              </w:rPr>
            </w:pPr>
          </w:p>
        </w:tc>
        <w:tc>
          <w:tcPr>
            <w:tcW w:w="508" w:type="pct"/>
            <w:tcBorders>
              <w:top w:val="nil"/>
              <w:left w:val="single" w:sz="6" w:space="0" w:color="auto"/>
              <w:bottom w:val="nil"/>
              <w:right w:val="single" w:sz="6" w:space="0" w:color="auto"/>
            </w:tcBorders>
            <w:vAlign w:val="center"/>
          </w:tcPr>
          <w:p w14:paraId="7A337BE8" w14:textId="77777777" w:rsidR="007B256F" w:rsidRPr="006F20ED" w:rsidRDefault="007B256F" w:rsidP="007B256F">
            <w:pPr>
              <w:pStyle w:val="TAC"/>
              <w:keepNext w:val="0"/>
              <w:keepLines w:val="0"/>
              <w:rPr>
                <w:rFonts w:eastAsia="SimSun"/>
                <w:lang w:eastAsia="zh-CN"/>
              </w:rPr>
            </w:pPr>
          </w:p>
        </w:tc>
        <w:tc>
          <w:tcPr>
            <w:tcW w:w="613" w:type="pct"/>
            <w:tcBorders>
              <w:top w:val="nil"/>
              <w:left w:val="single" w:sz="6" w:space="0" w:color="auto"/>
              <w:bottom w:val="nil"/>
              <w:right w:val="single" w:sz="4" w:space="0" w:color="auto"/>
            </w:tcBorders>
            <w:vAlign w:val="center"/>
          </w:tcPr>
          <w:p w14:paraId="24257163" w14:textId="77777777" w:rsidR="007B256F" w:rsidRPr="006F20ED" w:rsidRDefault="007B256F" w:rsidP="007B256F">
            <w:pPr>
              <w:pStyle w:val="TAC"/>
              <w:keepNext w:val="0"/>
              <w:keepLines w:val="0"/>
              <w:rPr>
                <w:rFonts w:eastAsia="SimSun"/>
                <w:lang w:eastAsia="zh-CN"/>
              </w:rPr>
            </w:pPr>
          </w:p>
        </w:tc>
      </w:tr>
      <w:tr w:rsidR="007B256F" w:rsidRPr="006F20ED" w14:paraId="7DE0619C" w14:textId="77777777" w:rsidTr="007B256F">
        <w:trPr>
          <w:jc w:val="center"/>
        </w:trPr>
        <w:tc>
          <w:tcPr>
            <w:tcW w:w="614" w:type="pct"/>
            <w:tcBorders>
              <w:top w:val="nil"/>
              <w:left w:val="single" w:sz="4" w:space="0" w:color="auto"/>
              <w:bottom w:val="nil"/>
              <w:right w:val="single" w:sz="6" w:space="0" w:color="auto"/>
            </w:tcBorders>
          </w:tcPr>
          <w:p w14:paraId="5C6E6C8B" w14:textId="77777777" w:rsidR="007B256F" w:rsidRPr="006F20ED" w:rsidRDefault="007B256F" w:rsidP="007B256F">
            <w:pPr>
              <w:pStyle w:val="TAC"/>
              <w:keepNext w:val="0"/>
              <w:keepLines w:val="0"/>
              <w:rPr>
                <w:rFonts w:eastAsia="SimSun"/>
                <w:lang w:eastAsia="zh-CN"/>
              </w:rPr>
            </w:pPr>
          </w:p>
        </w:tc>
        <w:tc>
          <w:tcPr>
            <w:tcW w:w="560" w:type="pct"/>
            <w:tcBorders>
              <w:top w:val="nil"/>
              <w:left w:val="single" w:sz="6" w:space="0" w:color="auto"/>
              <w:bottom w:val="nil"/>
              <w:right w:val="single" w:sz="6" w:space="0" w:color="auto"/>
            </w:tcBorders>
          </w:tcPr>
          <w:p w14:paraId="1346FEA5"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25A3B3DE" w14:textId="27AEE722"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100</w:t>
            </w:r>
          </w:p>
        </w:tc>
        <w:tc>
          <w:tcPr>
            <w:tcW w:w="600" w:type="pct"/>
            <w:tcBorders>
              <w:top w:val="single" w:sz="6" w:space="0" w:color="auto"/>
              <w:left w:val="single" w:sz="6" w:space="0" w:color="auto"/>
              <w:bottom w:val="single" w:sz="6" w:space="0" w:color="auto"/>
              <w:right w:val="single" w:sz="6" w:space="0" w:color="auto"/>
            </w:tcBorders>
            <w:vAlign w:val="center"/>
          </w:tcPr>
          <w:p w14:paraId="143820C5" w14:textId="7BE5BF37"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100</w:t>
            </w:r>
          </w:p>
        </w:tc>
        <w:tc>
          <w:tcPr>
            <w:tcW w:w="533" w:type="pct"/>
            <w:tcBorders>
              <w:top w:val="single" w:sz="6" w:space="0" w:color="auto"/>
              <w:left w:val="single" w:sz="6" w:space="0" w:color="auto"/>
              <w:bottom w:val="single" w:sz="6" w:space="0" w:color="auto"/>
              <w:right w:val="single" w:sz="6" w:space="0" w:color="auto"/>
            </w:tcBorders>
          </w:tcPr>
          <w:p w14:paraId="484DE63B"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6F8635E7"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ACEE245" w14:textId="77777777" w:rsidR="007B256F" w:rsidRPr="006F20ED" w:rsidRDefault="007B256F" w:rsidP="007B256F">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vAlign w:val="center"/>
          </w:tcPr>
          <w:p w14:paraId="3DCB3494" w14:textId="77777777" w:rsidR="007B256F" w:rsidRPr="006F20ED" w:rsidRDefault="007B256F" w:rsidP="007B256F">
            <w:pPr>
              <w:pStyle w:val="TAC"/>
              <w:keepNext w:val="0"/>
              <w:keepLines w:val="0"/>
              <w:rPr>
                <w:rFonts w:eastAsia="SimSun"/>
                <w:lang w:eastAsia="zh-CN"/>
              </w:rPr>
            </w:pPr>
          </w:p>
        </w:tc>
        <w:tc>
          <w:tcPr>
            <w:tcW w:w="613" w:type="pct"/>
            <w:tcBorders>
              <w:top w:val="nil"/>
              <w:left w:val="single" w:sz="6" w:space="0" w:color="auto"/>
              <w:bottom w:val="single" w:sz="4" w:space="0" w:color="auto"/>
              <w:right w:val="single" w:sz="4" w:space="0" w:color="auto"/>
            </w:tcBorders>
            <w:vAlign w:val="center"/>
          </w:tcPr>
          <w:p w14:paraId="37ACDE7E" w14:textId="77777777" w:rsidR="007B256F" w:rsidRPr="006F20ED" w:rsidRDefault="007B256F" w:rsidP="007B256F">
            <w:pPr>
              <w:pStyle w:val="TAC"/>
              <w:keepNext w:val="0"/>
              <w:keepLines w:val="0"/>
              <w:rPr>
                <w:rFonts w:eastAsia="SimSun"/>
                <w:lang w:eastAsia="zh-CN"/>
              </w:rPr>
            </w:pPr>
          </w:p>
        </w:tc>
      </w:tr>
      <w:tr w:rsidR="007B256F" w:rsidRPr="006F20ED" w14:paraId="2DD4CADF" w14:textId="77777777" w:rsidTr="007B256F">
        <w:trPr>
          <w:jc w:val="center"/>
        </w:trPr>
        <w:tc>
          <w:tcPr>
            <w:tcW w:w="614" w:type="pct"/>
            <w:tcBorders>
              <w:top w:val="nil"/>
              <w:left w:val="single" w:sz="4" w:space="0" w:color="auto"/>
              <w:bottom w:val="single" w:sz="4" w:space="0" w:color="auto"/>
              <w:right w:val="single" w:sz="6" w:space="0" w:color="auto"/>
            </w:tcBorders>
          </w:tcPr>
          <w:p w14:paraId="5B4806B2" w14:textId="77777777" w:rsidR="007B256F" w:rsidRPr="006F20ED" w:rsidRDefault="007B256F" w:rsidP="007B256F">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7535C8E1" w14:textId="77777777" w:rsidR="007B256F" w:rsidRPr="006F20ED" w:rsidRDefault="007B256F" w:rsidP="007B256F">
            <w:pPr>
              <w:pStyle w:val="TAC"/>
              <w:keepNext w:val="0"/>
              <w:keepLines w:val="0"/>
              <w:rPr>
                <w:rFonts w:eastAsia="SimSun"/>
                <w:lang w:eastAsia="zh-CN"/>
              </w:rPr>
            </w:pPr>
          </w:p>
        </w:tc>
        <w:tc>
          <w:tcPr>
            <w:tcW w:w="1133" w:type="pct"/>
            <w:gridSpan w:val="2"/>
            <w:tcBorders>
              <w:top w:val="single" w:sz="6" w:space="0" w:color="auto"/>
              <w:left w:val="single" w:sz="6" w:space="0" w:color="auto"/>
              <w:bottom w:val="single" w:sz="6" w:space="0" w:color="auto"/>
              <w:right w:val="single" w:sz="6" w:space="0" w:color="auto"/>
            </w:tcBorders>
          </w:tcPr>
          <w:p w14:paraId="5F520591" w14:textId="1F9F85B6"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68AC8103"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3CDE3B2A"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34908364" w14:textId="77777777" w:rsidR="007B256F" w:rsidRPr="006F20ED" w:rsidRDefault="007B256F" w:rsidP="007B256F">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vAlign w:val="center"/>
          </w:tcPr>
          <w:p w14:paraId="270D5198" w14:textId="45D94725"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single" w:sz="4" w:space="0" w:color="auto"/>
              <w:right w:val="single" w:sz="4" w:space="0" w:color="auto"/>
            </w:tcBorders>
            <w:vAlign w:val="center"/>
          </w:tcPr>
          <w:p w14:paraId="45000BE3" w14:textId="3B8B40D7"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4 and 5</w:t>
            </w:r>
          </w:p>
        </w:tc>
      </w:tr>
      <w:tr w:rsidR="007B256F" w:rsidRPr="006F20ED" w14:paraId="50C27C68" w14:textId="77777777" w:rsidTr="007B256F">
        <w:trPr>
          <w:jc w:val="center"/>
        </w:trPr>
        <w:tc>
          <w:tcPr>
            <w:tcW w:w="614" w:type="pct"/>
            <w:tcBorders>
              <w:top w:val="nil"/>
              <w:left w:val="single" w:sz="4" w:space="0" w:color="auto"/>
              <w:bottom w:val="single" w:sz="6" w:space="0" w:color="auto"/>
              <w:right w:val="single" w:sz="6" w:space="0" w:color="auto"/>
            </w:tcBorders>
          </w:tcPr>
          <w:p w14:paraId="0302AC99" w14:textId="4597C174" w:rsidR="007B256F" w:rsidRPr="006F20ED" w:rsidRDefault="007B256F" w:rsidP="007B256F">
            <w:pPr>
              <w:pStyle w:val="TAC"/>
              <w:keepNext w:val="0"/>
              <w:keepLines w:val="0"/>
              <w:rPr>
                <w:rFonts w:eastAsia="SimSun"/>
                <w:lang w:eastAsia="zh-CN"/>
              </w:rPr>
            </w:pPr>
            <w:r w:rsidRPr="00803A4E">
              <w:rPr>
                <w:lang w:eastAsia="zh-CN"/>
              </w:rPr>
              <w:t>CA_n10</w:t>
            </w:r>
            <w:r>
              <w:rPr>
                <w:lang w:eastAsia="zh-CN"/>
              </w:rPr>
              <w:t>4D</w:t>
            </w:r>
          </w:p>
        </w:tc>
        <w:tc>
          <w:tcPr>
            <w:tcW w:w="560" w:type="pct"/>
            <w:tcBorders>
              <w:top w:val="nil"/>
              <w:left w:val="single" w:sz="6" w:space="0" w:color="auto"/>
              <w:bottom w:val="single" w:sz="6" w:space="0" w:color="auto"/>
              <w:right w:val="single" w:sz="6" w:space="0" w:color="auto"/>
            </w:tcBorders>
          </w:tcPr>
          <w:p w14:paraId="18A418A4" w14:textId="69E5554E" w:rsidR="007B256F" w:rsidRPr="006F20ED" w:rsidRDefault="007B256F" w:rsidP="007B256F">
            <w:pPr>
              <w:pStyle w:val="TAC"/>
              <w:keepNext w:val="0"/>
              <w:keepLines w:val="0"/>
              <w:rPr>
                <w:rFonts w:eastAsia="SimSun"/>
                <w:lang w:eastAsia="zh-CN"/>
              </w:rPr>
            </w:pPr>
            <w:r>
              <w:rPr>
                <w:rFonts w:hint="eastAsia"/>
                <w:lang w:eastAsia="zh-CN"/>
              </w:rPr>
              <w:t>-</w:t>
            </w:r>
          </w:p>
        </w:tc>
        <w:tc>
          <w:tcPr>
            <w:tcW w:w="1666" w:type="pct"/>
            <w:gridSpan w:val="3"/>
            <w:tcBorders>
              <w:top w:val="single" w:sz="6" w:space="0" w:color="auto"/>
              <w:left w:val="single" w:sz="6" w:space="0" w:color="auto"/>
              <w:bottom w:val="single" w:sz="6" w:space="0" w:color="auto"/>
              <w:right w:val="single" w:sz="6" w:space="0" w:color="auto"/>
            </w:tcBorders>
          </w:tcPr>
          <w:p w14:paraId="704E8139" w14:textId="1E068D32" w:rsidR="007B256F" w:rsidRPr="006F20ED" w:rsidRDefault="007B256F" w:rsidP="007B256F">
            <w:pPr>
              <w:pStyle w:val="TAC"/>
              <w:keepNext w:val="0"/>
              <w:keepLines w:val="0"/>
              <w:rPr>
                <w:rFonts w:eastAsia="SimSun"/>
                <w:lang w:eastAsia="zh-CN"/>
              </w:rPr>
            </w:pPr>
            <w:r w:rsidRPr="00460AE7">
              <w:rPr>
                <w:lang w:eastAsia="zh-CN"/>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0EC06A9C"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6C6A2BD" w14:textId="77777777" w:rsidR="007B256F" w:rsidRPr="006F20ED" w:rsidRDefault="007B256F" w:rsidP="007B256F">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0D5DEBC1" w14:textId="7C63744D" w:rsidR="007B256F" w:rsidRPr="006F20ED" w:rsidRDefault="007B256F" w:rsidP="007B256F">
            <w:pPr>
              <w:pStyle w:val="TAC"/>
              <w:keepNext w:val="0"/>
              <w:keepLines w:val="0"/>
              <w:rPr>
                <w:rFonts w:eastAsia="SimSun"/>
                <w:lang w:eastAsia="zh-CN"/>
              </w:rPr>
            </w:pPr>
            <w:r>
              <w:rPr>
                <w:rFonts w:hint="eastAsia"/>
                <w:lang w:eastAsia="zh-CN"/>
              </w:rPr>
              <w:t>3</w:t>
            </w:r>
            <w:r>
              <w:rPr>
                <w:lang w:eastAsia="zh-CN"/>
              </w:rPr>
              <w:t>00</w:t>
            </w:r>
          </w:p>
        </w:tc>
        <w:tc>
          <w:tcPr>
            <w:tcW w:w="613" w:type="pct"/>
            <w:tcBorders>
              <w:left w:val="single" w:sz="6" w:space="0" w:color="auto"/>
              <w:right w:val="single" w:sz="4" w:space="0" w:color="auto"/>
            </w:tcBorders>
          </w:tcPr>
          <w:p w14:paraId="6729FC57" w14:textId="0E71B692" w:rsidR="007B256F" w:rsidRPr="006F20ED" w:rsidRDefault="007B256F" w:rsidP="007B256F">
            <w:pPr>
              <w:pStyle w:val="TAC"/>
              <w:keepNext w:val="0"/>
              <w:keepLines w:val="0"/>
              <w:rPr>
                <w:rFonts w:eastAsia="SimSun"/>
                <w:lang w:eastAsia="zh-CN"/>
              </w:rPr>
            </w:pPr>
            <w:r w:rsidRPr="00460AE7">
              <w:rPr>
                <w:lang w:eastAsia="zh-CN"/>
              </w:rPr>
              <w:t>4 and 5</w:t>
            </w:r>
          </w:p>
        </w:tc>
      </w:tr>
      <w:tr w:rsidR="008856AB" w:rsidRPr="006F20ED" w14:paraId="70F9E1F9" w14:textId="77777777" w:rsidTr="00526DF1">
        <w:trPr>
          <w:jc w:val="center"/>
        </w:trPr>
        <w:tc>
          <w:tcPr>
            <w:tcW w:w="5000" w:type="pct"/>
            <w:gridSpan w:val="9"/>
            <w:tcBorders>
              <w:left w:val="single" w:sz="4" w:space="0" w:color="auto"/>
              <w:bottom w:val="single" w:sz="4" w:space="0" w:color="auto"/>
              <w:right w:val="single" w:sz="4" w:space="0" w:color="auto"/>
            </w:tcBorders>
            <w:vAlign w:val="center"/>
          </w:tcPr>
          <w:p w14:paraId="5EF4F08B" w14:textId="27CED452"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p w14:paraId="75BCF88F" w14:textId="5EEDDECB"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2:</w:t>
            </w:r>
            <w:r w:rsidRPr="006F20ED">
              <w:rPr>
                <w:rFonts w:eastAsia="SimSun"/>
              </w:rPr>
              <w:tab/>
              <w:t>The</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must</w:t>
            </w:r>
            <w:r w:rsidR="00526DF1" w:rsidRPr="006F20ED">
              <w:rPr>
                <w:rFonts w:eastAsia="SimSun"/>
              </w:rPr>
              <w:t xml:space="preserve"> </w:t>
            </w:r>
            <w:r w:rsidRPr="006F20ED">
              <w:rPr>
                <w:rFonts w:eastAsia="SimSun"/>
              </w:rPr>
              <w:t>be</w:t>
            </w:r>
            <w:r w:rsidR="00526DF1" w:rsidRPr="006F20ED">
              <w:rPr>
                <w:rFonts w:eastAsia="SimSun"/>
              </w:rPr>
              <w:t xml:space="preserve"> </w:t>
            </w:r>
            <w:r w:rsidRPr="006F20ED">
              <w:rPr>
                <w:rFonts w:eastAsia="SimSun"/>
              </w:rPr>
              <w:t>greater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defined</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5.3A.5-1,</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smaller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p>
          <w:p w14:paraId="6D986DA6" w14:textId="11C836E0" w:rsidR="00FD2A8C" w:rsidRPr="006F20ED" w:rsidRDefault="00FD2A8C" w:rsidP="00B50E59">
            <w:pPr>
              <w:pStyle w:val="TAN"/>
              <w:keepNext w:val="0"/>
              <w:keepLines w:val="0"/>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0BB36222" w14:textId="41BDCCA4" w:rsidR="00FD2A8C" w:rsidRPr="006F20ED" w:rsidRDefault="00FD2A8C" w:rsidP="00B50E59">
            <w:pPr>
              <w:pStyle w:val="TAN"/>
              <w:keepNext w:val="0"/>
              <w:keepLines w:val="0"/>
              <w:rPr>
                <w:rFonts w:eastAsia="SimSun"/>
              </w:rPr>
            </w:pPr>
            <w:r w:rsidRPr="006F20ED">
              <w:t>NOTE</w:t>
            </w:r>
            <w:r w:rsidR="00526DF1" w:rsidRPr="006F20ED">
              <w:t xml:space="preserve"> </w:t>
            </w:r>
            <w:r w:rsidRPr="006F20ED">
              <w:rPr>
                <w:rFonts w:hint="eastAsia"/>
                <w:lang w:eastAsia="zh-CN"/>
              </w:rPr>
              <w:t>4</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C5B2DD4" w14:textId="503CBF34" w:rsidR="008856AB" w:rsidRPr="006F20ED" w:rsidRDefault="00FD2A8C" w:rsidP="00B50E59">
            <w:pPr>
              <w:pStyle w:val="TAN"/>
              <w:keepNext w:val="0"/>
              <w:keepLines w:val="0"/>
              <w:rPr>
                <w:rFonts w:eastAsia="SimSun"/>
              </w:rPr>
            </w:pPr>
            <w:r w:rsidRPr="006F20ED">
              <w:rPr>
                <w:rFonts w:eastAsia="SimSun"/>
              </w:rPr>
              <w:lastRenderedPageBreak/>
              <w:t>NOTE</w:t>
            </w:r>
            <w:r w:rsidR="00526DF1" w:rsidRPr="006F20ED">
              <w:rPr>
                <w:rFonts w:eastAsia="SimSun"/>
              </w:rPr>
              <w:t xml:space="preserve"> </w:t>
            </w:r>
            <w:r w:rsidRPr="006F20ED">
              <w:rPr>
                <w:rFonts w:eastAsia="SimSun" w:hint="eastAsia"/>
                <w:lang w:eastAsia="zh-CN"/>
              </w:rPr>
              <w:t>5</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tc>
      </w:tr>
    </w:tbl>
    <w:p w14:paraId="3BAA0752" w14:textId="77777777" w:rsidR="00317133" w:rsidRPr="006F20ED" w:rsidRDefault="00317133" w:rsidP="00A1115A"/>
    <w:p w14:paraId="61CAF076" w14:textId="77777777" w:rsidR="00A1115A" w:rsidRPr="006F20ED" w:rsidRDefault="00A1115A" w:rsidP="00B50E59">
      <w:pPr>
        <w:pStyle w:val="TH"/>
        <w:keepNext w:val="0"/>
      </w:pPr>
      <w:r w:rsidRPr="006F20ED">
        <w:t>Table 5.5A.1-2: Void</w:t>
      </w:r>
    </w:p>
    <w:p w14:paraId="4177C020" w14:textId="77777777" w:rsidR="00A1115A" w:rsidRPr="006F20ED" w:rsidRDefault="00A1115A" w:rsidP="00A1115A">
      <w:pPr>
        <w:pStyle w:val="Heading3"/>
      </w:pPr>
      <w:r w:rsidRPr="006F20ED">
        <w:t>5.5A.2</w:t>
      </w:r>
      <w:r w:rsidRPr="006F20ED">
        <w:tab/>
        <w:t>Configurations for intra-band non-contiguous CA</w:t>
      </w:r>
    </w:p>
    <w:p w14:paraId="2A125CA0" w14:textId="701FEB4B" w:rsidR="00A1115A" w:rsidRPr="006F20ED" w:rsidRDefault="00A1115A" w:rsidP="00A1115A">
      <w:pPr>
        <w:pStyle w:val="TH"/>
      </w:pPr>
      <w:r w:rsidRPr="006F20ED">
        <w:t>Table 5.5A.2-1: NR CA configurations and bandwidth combination sets defined for</w:t>
      </w:r>
      <w:r w:rsidR="00B50E59" w:rsidRPr="006F20ED">
        <w:br/>
      </w:r>
      <w:r w:rsidRPr="006F20ED">
        <w:t>intra-band non-contiguous CA</w:t>
      </w:r>
    </w:p>
    <w:tbl>
      <w:tblPr>
        <w:tblW w:w="5000" w:type="pct"/>
        <w:jc w:val="center"/>
        <w:tblLayout w:type="fixed"/>
        <w:tblCellMar>
          <w:left w:w="28" w:type="dxa"/>
        </w:tblCellMar>
        <w:tblLook w:val="04A0" w:firstRow="1" w:lastRow="0" w:firstColumn="1" w:lastColumn="0" w:noHBand="0" w:noVBand="1"/>
      </w:tblPr>
      <w:tblGrid>
        <w:gridCol w:w="1367"/>
        <w:gridCol w:w="1462"/>
        <w:gridCol w:w="1188"/>
        <w:gridCol w:w="1190"/>
        <w:gridCol w:w="988"/>
        <w:gridCol w:w="988"/>
        <w:gridCol w:w="1188"/>
        <w:gridCol w:w="1258"/>
      </w:tblGrid>
      <w:tr w:rsidR="00353C37" w:rsidRPr="006F20ED" w14:paraId="6BF162CE" w14:textId="77777777" w:rsidTr="00EF2574">
        <w:trPr>
          <w:tblHeade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E6515" w14:textId="4B2659CF" w:rsidR="00353C37" w:rsidRPr="006F20ED" w:rsidRDefault="00353C37" w:rsidP="00B50E59">
            <w:pPr>
              <w:pStyle w:val="TAH"/>
              <w:keepNext w:val="0"/>
              <w:rPr>
                <w:rFonts w:ascii="Yu Gothic" w:eastAsia="SimSun" w:hAnsi="Yu Gothic"/>
                <w:sz w:val="21"/>
                <w:szCs w:val="21"/>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BFE7" w14:textId="49ECDD98" w:rsidR="00353C37" w:rsidRPr="006F20ED" w:rsidRDefault="00353C37" w:rsidP="00353C37">
            <w:pPr>
              <w:pStyle w:val="TAH"/>
              <w:rPr>
                <w:rFonts w:ascii="Yu Gothic" w:eastAsia="SimSun" w:hAnsi="Yu Gothic"/>
                <w:sz w:val="21"/>
                <w:szCs w:val="21"/>
              </w:rPr>
            </w:pPr>
            <w:r w:rsidRPr="006F20ED">
              <w:rPr>
                <w:rFonts w:eastAsia="SimSun"/>
              </w:rPr>
              <w:t>Uplink</w:t>
            </w:r>
            <w:r w:rsidR="00526DF1" w:rsidRPr="006F20ED">
              <w:rPr>
                <w:rFonts w:eastAsia="SimSun"/>
              </w:rPr>
              <w:t xml:space="preserve"> </w:t>
            </w:r>
            <w:r w:rsidRPr="006F20ED">
              <w:rPr>
                <w:rFonts w:eastAsia="SimSun" w:hint="eastAsia"/>
                <w:lang w:eastAsia="zh-CN"/>
              </w:rPr>
              <w:t>CA</w:t>
            </w:r>
            <w:r w:rsidR="00526DF1" w:rsidRPr="006F20ED">
              <w:rPr>
                <w:rFonts w:eastAsia="SimSun" w:hint="eastAsia"/>
                <w:lang w:eastAsia="zh-C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E29F" w14:textId="74BAFD8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3070E892"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6F7C9" w14:textId="43BF02D4"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18ACD68E"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39AFB4DE" w14:textId="00C38F3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24BA73BB" w14:textId="77777777" w:rsidR="00353C37" w:rsidRPr="006F20ED" w:rsidRDefault="00353C37" w:rsidP="00353C37">
            <w:pPr>
              <w:pStyle w:val="TAH"/>
              <w:rPr>
                <w:rFonts w:eastAsia="SimSun"/>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1FF68090" w14:textId="35BF5786"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4EAECD8F" w14:textId="77777777" w:rsidR="00353C37" w:rsidRPr="006F20ED" w:rsidRDefault="00353C37" w:rsidP="00353C37">
            <w:pPr>
              <w:pStyle w:val="TAH"/>
              <w:rPr>
                <w:rFonts w:eastAsia="SimSun"/>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0B819" w14:textId="77777777" w:rsidR="00353C37" w:rsidRPr="006F20ED" w:rsidRDefault="00353C37" w:rsidP="00353C37">
            <w:pPr>
              <w:pStyle w:val="TAH"/>
              <w:rPr>
                <w:rFonts w:eastAsia="SimSun"/>
              </w:rPr>
            </w:pPr>
            <w:r w:rsidRPr="006F20ED">
              <w:rPr>
                <w:rFonts w:eastAsia="SimSun"/>
              </w:rPr>
              <w:t>Maximum</w:t>
            </w:r>
          </w:p>
          <w:p w14:paraId="5373660E" w14:textId="3A51746F" w:rsidR="00353C37" w:rsidRPr="006F20ED" w:rsidRDefault="00353C37" w:rsidP="00353C37">
            <w:pPr>
              <w:pStyle w:val="TAH"/>
              <w:rPr>
                <w:rFonts w:ascii="Yu Gothic" w:eastAsia="SimSun" w:hAnsi="Yu Gothic"/>
                <w:sz w:val="21"/>
                <w:szCs w:val="21"/>
              </w:rPr>
            </w:pPr>
            <w:r w:rsidRPr="006F20ED">
              <w:rPr>
                <w:rFonts w:eastAsia="SimSun"/>
              </w:rPr>
              <w:t>Aggregated</w:t>
            </w:r>
            <w:r w:rsidR="00526DF1" w:rsidRPr="006F20ED">
              <w:rPr>
                <w:rFonts w:eastAsia="SimSun"/>
              </w:rPr>
              <w:t xml:space="preserve"> </w:t>
            </w:r>
            <w:r w:rsidRPr="006F20ED">
              <w:rPr>
                <w:rFonts w:eastAsia="SimSun"/>
              </w:rPr>
              <w:t>bandwidth</w:t>
            </w:r>
          </w:p>
          <w:p w14:paraId="0D1F1229"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87805" w14:textId="29E96529" w:rsidR="00353C37" w:rsidRPr="006F20ED" w:rsidRDefault="00353C37" w:rsidP="00353C37">
            <w:pPr>
              <w:pStyle w:val="TAH"/>
              <w:rPr>
                <w:rFonts w:ascii="Yu Gothic" w:eastAsia="SimSun" w:hAnsi="Yu Gothic"/>
                <w:sz w:val="21"/>
                <w:szCs w:val="21"/>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353C37" w:rsidRPr="006F20ED" w14:paraId="65B0DABB"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66876F1" w14:textId="77777777" w:rsidR="00353C37" w:rsidRPr="006F20ED" w:rsidRDefault="00353C37" w:rsidP="00B50E59">
            <w:pPr>
              <w:pStyle w:val="TAC"/>
              <w:keepNext w:val="0"/>
              <w:rPr>
                <w:rFonts w:eastAsia="SimSun"/>
                <w:lang w:eastAsia="sv-SE"/>
              </w:rPr>
            </w:pPr>
            <w:r w:rsidRPr="006F20ED">
              <w:rPr>
                <w:rFonts w:eastAsia="SimSun"/>
              </w:rPr>
              <w:t>CA_n1</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0A7CA01" w14:textId="77777777" w:rsidR="00353C37" w:rsidRPr="006F20ED" w:rsidRDefault="00353C37" w:rsidP="00353C37">
            <w:pPr>
              <w:pStyle w:val="TAC"/>
              <w:rPr>
                <w:rFonts w:eastAsia="SimSun"/>
                <w:lang w:eastAsia="sv-SE"/>
              </w:rPr>
            </w:pPr>
            <w:r w:rsidRPr="006F20ED">
              <w:rPr>
                <w:rFonts w:eastAsia="SimSun"/>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42A9" w14:textId="6FCEEB42"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0D03" w14:textId="103FDFE0"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46E7BB"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F34E142"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4FCE" w14:textId="77777777" w:rsidR="00353C37" w:rsidRPr="006F20ED" w:rsidRDefault="00353C37" w:rsidP="00353C37">
            <w:pPr>
              <w:pStyle w:val="TAC"/>
              <w:rPr>
                <w:rFonts w:eastAsia="SimSun"/>
                <w:lang w:eastAsia="ja-JP"/>
              </w:rPr>
            </w:pPr>
            <w:r w:rsidRPr="006F20ED">
              <w:rPr>
                <w:rFonts w:eastAsia="SimSu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7FD5" w14:textId="77777777" w:rsidR="00353C37" w:rsidRPr="006F20ED" w:rsidRDefault="00353C37" w:rsidP="00353C37">
            <w:pPr>
              <w:pStyle w:val="TAC"/>
              <w:rPr>
                <w:rFonts w:eastAsia="DengXian"/>
                <w:lang w:eastAsia="zh-CN"/>
              </w:rPr>
            </w:pPr>
            <w:r w:rsidRPr="006F20ED">
              <w:rPr>
                <w:rFonts w:eastAsia="SimSun"/>
                <w:lang w:eastAsia="zh-CN"/>
              </w:rPr>
              <w:t>0</w:t>
            </w:r>
          </w:p>
        </w:tc>
      </w:tr>
      <w:tr w:rsidR="00716929" w:rsidRPr="006F20ED" w14:paraId="34AC7DF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E9E4C2C" w14:textId="77777777" w:rsidR="00716929" w:rsidRPr="006F20ED" w:rsidRDefault="00716929"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9DD08BA" w14:textId="77777777" w:rsidR="00716929" w:rsidRPr="006F20ED" w:rsidRDefault="00716929" w:rsidP="00716929">
            <w:pPr>
              <w:pStyle w:val="TAC"/>
              <w:rPr>
                <w:rFonts w:eastAsia="SimSun"/>
                <w:lang w:eastAsia="sv-SE"/>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20DFA" w14:textId="02466C66" w:rsidR="00716929" w:rsidRPr="006F20ED" w:rsidRDefault="00716929" w:rsidP="0071692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2EF0AEF"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78347DF"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EFB5" w14:textId="79D775C8" w:rsidR="00716929" w:rsidRPr="006F20ED" w:rsidRDefault="00716929" w:rsidP="00716929">
            <w:pPr>
              <w:pStyle w:val="TAC"/>
              <w:rPr>
                <w:rFonts w:eastAsia="SimSun"/>
                <w:lang w:eastAsia="ja-JP"/>
              </w:rPr>
            </w:pPr>
            <w:r w:rsidRPr="006F20ED">
              <w:rPr>
                <w:lang w:eastAsia="ja-JP"/>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C759" w14:textId="762C26FF"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453D3272"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CC4154B" w14:textId="77777777" w:rsidR="00353C37" w:rsidRPr="006F20ED" w:rsidRDefault="00353C37" w:rsidP="00B50E59">
            <w:pPr>
              <w:pStyle w:val="TAC"/>
              <w:keepNext w:val="0"/>
              <w:rPr>
                <w:rFonts w:eastAsia="SimSun"/>
              </w:rPr>
            </w:pPr>
            <w:r w:rsidRPr="006F20ED">
              <w:rPr>
                <w:rFonts w:eastAsia="SimSun"/>
                <w:lang w:eastAsia="sv-SE"/>
              </w:rPr>
              <w:t>CA_n2</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971C487" w14:textId="77777777" w:rsidR="00353C37" w:rsidRPr="006F20ED" w:rsidRDefault="00353C37" w:rsidP="00353C37">
            <w:pPr>
              <w:pStyle w:val="TAC"/>
              <w:rPr>
                <w:rFonts w:eastAsia="Yu Gothic" w:cs="Arial"/>
                <w:szCs w:val="18"/>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2032" w14:textId="2C8EE375"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FE00" w14:textId="3076AC59"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12D505B1"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14819EA"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EBD8"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7C0A"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547DCB17"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C51CB3"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FEADE56" w14:textId="59BA65CD" w:rsidR="00353C37" w:rsidRPr="006F20ED" w:rsidRDefault="00716929" w:rsidP="00353C37">
            <w:pPr>
              <w:pStyle w:val="TAC"/>
              <w:rPr>
                <w:rFonts w:eastAsia="SimSun"/>
                <w:lang w:eastAsia="sv-SE"/>
              </w:rPr>
            </w:pPr>
            <w:r w:rsidRPr="006F20ED">
              <w:rPr>
                <w:rFonts w:eastAsia="SimSun"/>
                <w:lang w:eastAsia="sv-SE"/>
              </w:rPr>
              <w:t>-</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64E1" w14:textId="1A32B8F3" w:rsidR="00353C37" w:rsidRPr="006F20ED" w:rsidRDefault="00353C37" w:rsidP="00353C37">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7D0AEB32"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26EDC6BD"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17F5"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9B691" w14:textId="16CD0F99"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EF2574" w:rsidRPr="006F20ED" w14:paraId="36079B4E" w14:textId="77777777" w:rsidTr="00063D7C">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96CF3" w14:textId="057197A0" w:rsidR="00EF2574" w:rsidRPr="006F20ED" w:rsidRDefault="00EF2574" w:rsidP="00EF2574">
            <w:pPr>
              <w:pStyle w:val="TAC"/>
              <w:rPr>
                <w:rFonts w:eastAsia="SimSun"/>
              </w:rPr>
            </w:pPr>
            <w:r w:rsidRPr="00353C37">
              <w:t>CA_n2</w:t>
            </w:r>
            <w:r w:rsidRPr="00353C37">
              <w:rPr>
                <w:lang w:eastAsia="zh-CN"/>
              </w:rPr>
              <w:t>(</w:t>
            </w:r>
            <w:r>
              <w:rPr>
                <w:lang w:eastAsia="zh-CN"/>
              </w:rPr>
              <w:t>3</w:t>
            </w:r>
            <w:r w:rsidRPr="00353C37">
              <w:rPr>
                <w:lang w:eastAsia="zh-CN"/>
              </w:rPr>
              <w:t>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58B94" w14:textId="71D29782" w:rsidR="00EF2574" w:rsidRPr="006F20ED" w:rsidRDefault="00EF2574" w:rsidP="00EF2574">
            <w:pPr>
              <w:pStyle w:val="TAC"/>
              <w:rPr>
                <w:rFonts w:eastAsia="Yu Gothic" w:cs="Arial"/>
                <w:szCs w:val="18"/>
              </w:rPr>
            </w:pPr>
            <w:r>
              <w:rPr>
                <w:lang w:eastAsia="sv-SE"/>
              </w:rPr>
              <w:t>-</w:t>
            </w: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61B35" w14:textId="370B53E2" w:rsidR="00EF2574" w:rsidRPr="006F20ED" w:rsidRDefault="00EF2574" w:rsidP="00EF2574">
            <w:pPr>
              <w:pStyle w:val="TAC"/>
              <w:rPr>
                <w:rFonts w:eastAsia="SimSun"/>
                <w:lang w:eastAsia="ja-JP"/>
              </w:rPr>
            </w:pPr>
            <w:r w:rsidRPr="00353C37">
              <w:rPr>
                <w:rFonts w:eastAsia="Calibri"/>
                <w:lang w:val="en-US" w:eastAsia="ja-JP"/>
              </w:rPr>
              <w:t>See n2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9EEB0B9" w14:textId="77777777" w:rsidR="00EF2574" w:rsidRPr="006F20ED" w:rsidRDefault="00EF2574" w:rsidP="00EF2574">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E7555" w14:textId="489DD01B" w:rsidR="00EF2574" w:rsidRPr="006F20ED" w:rsidRDefault="00EF2574" w:rsidP="00EF2574">
            <w:pPr>
              <w:pStyle w:val="TAC"/>
              <w:rPr>
                <w:rFonts w:eastAsia="SimSun"/>
                <w:lang w:eastAsia="ja-JP"/>
              </w:rPr>
            </w:pPr>
            <w:r>
              <w:rPr>
                <w:rFonts w:eastAsia="DengXian"/>
                <w:lang w:eastAsia="zh-CN"/>
              </w:rPr>
              <w:t>50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82CB3" w14:textId="69456ED4" w:rsidR="00EF2574" w:rsidRPr="006F20ED" w:rsidRDefault="00EF2574" w:rsidP="00EF2574">
            <w:pPr>
              <w:pStyle w:val="TAC"/>
              <w:rPr>
                <w:rFonts w:eastAsia="DengXian"/>
                <w:lang w:eastAsia="zh-CN"/>
              </w:rPr>
            </w:pPr>
            <w:r w:rsidRPr="00353C37">
              <w:rPr>
                <w:rFonts w:eastAsia="DengXian"/>
                <w:lang w:val="sv-SE" w:eastAsia="zh-CN"/>
              </w:rPr>
              <w:t>4 and 5</w:t>
            </w:r>
          </w:p>
        </w:tc>
      </w:tr>
      <w:tr w:rsidR="00353C37" w:rsidRPr="006F20ED" w14:paraId="0450210C"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E51947" w14:textId="77777777" w:rsidR="00353C37" w:rsidRPr="006F20ED" w:rsidRDefault="00353C37" w:rsidP="00B50E59">
            <w:pPr>
              <w:pStyle w:val="TAC"/>
              <w:rPr>
                <w:rFonts w:eastAsia="SimSun" w:cs="Arial"/>
                <w:szCs w:val="18"/>
              </w:rPr>
            </w:pPr>
            <w:r w:rsidRPr="006F20ED">
              <w:rPr>
                <w:rFonts w:eastAsia="SimSun"/>
              </w:rPr>
              <w:t>CA_n3</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807B687" w14:textId="77777777" w:rsidR="00353C37" w:rsidRPr="006F20ED" w:rsidRDefault="00353C37" w:rsidP="00B50E59">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04BA" w14:textId="657DED33"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C2971" w14:textId="1A6BA90B"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BE8DAB"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D4DCD1B"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8BE8" w14:textId="77777777" w:rsidR="00353C37" w:rsidRPr="006F20ED" w:rsidRDefault="00353C37" w:rsidP="00B50E59">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09F0" w14:textId="77777777" w:rsidR="00353C37" w:rsidRPr="006F20ED" w:rsidRDefault="00353C37" w:rsidP="00B50E59">
            <w:pPr>
              <w:pStyle w:val="TAC"/>
              <w:rPr>
                <w:rFonts w:eastAsia="Yu Gothic" w:cs="Arial"/>
                <w:szCs w:val="18"/>
              </w:rPr>
            </w:pPr>
            <w:r w:rsidRPr="006F20ED">
              <w:rPr>
                <w:rFonts w:eastAsia="DengXian" w:hint="eastAsia"/>
                <w:lang w:eastAsia="zh-CN"/>
              </w:rPr>
              <w:t>0</w:t>
            </w:r>
          </w:p>
        </w:tc>
      </w:tr>
      <w:tr w:rsidR="00353C37" w:rsidRPr="006F20ED" w14:paraId="7410A7FA"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11106935" w14:textId="77777777" w:rsidR="00353C37" w:rsidRPr="006F20ED" w:rsidRDefault="00353C37" w:rsidP="00B50E59">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3DA0D14C" w14:textId="06BBA427" w:rsidR="00353C37" w:rsidRPr="006F20ED" w:rsidRDefault="00353C37" w:rsidP="00B50E59">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A2F8B" w14:textId="667BEFAE"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4EC6A8" w14:textId="075BDA33"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513" w:type="pct"/>
            <w:tcBorders>
              <w:top w:val="single" w:sz="4" w:space="0" w:color="auto"/>
              <w:left w:val="single" w:sz="4" w:space="0" w:color="auto"/>
              <w:bottom w:val="single" w:sz="4" w:space="0" w:color="auto"/>
              <w:right w:val="single" w:sz="4" w:space="0" w:color="auto"/>
            </w:tcBorders>
            <w:vAlign w:val="center"/>
          </w:tcPr>
          <w:p w14:paraId="7E27E8BA"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5C1835A2"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E70AE" w14:textId="77777777" w:rsidR="00353C37" w:rsidRPr="006F20ED" w:rsidRDefault="00353C37" w:rsidP="00B50E59">
            <w:pPr>
              <w:pStyle w:val="TAC"/>
              <w:rPr>
                <w:rFonts w:eastAsia="SimSun"/>
                <w:lang w:eastAsia="ja-JP"/>
              </w:rPr>
            </w:pPr>
            <w:r w:rsidRPr="006F20ED">
              <w:rPr>
                <w:rFonts w:eastAsia="SimSun"/>
                <w:lang w:eastAsia="ja-JP"/>
              </w:rPr>
              <w:t>6</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57B1C" w14:textId="77777777" w:rsidR="00353C37" w:rsidRPr="006F20ED" w:rsidRDefault="00353C37" w:rsidP="00B50E59">
            <w:pPr>
              <w:pStyle w:val="TAC"/>
              <w:rPr>
                <w:rFonts w:eastAsia="DengXian"/>
                <w:lang w:eastAsia="zh-CN"/>
              </w:rPr>
            </w:pPr>
            <w:r w:rsidRPr="006F20ED">
              <w:rPr>
                <w:rFonts w:eastAsia="DengXian"/>
                <w:lang w:eastAsia="zh-CN"/>
              </w:rPr>
              <w:t>1</w:t>
            </w:r>
          </w:p>
        </w:tc>
      </w:tr>
      <w:tr w:rsidR="00716929" w:rsidRPr="006F20ED" w14:paraId="09415AC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7359868" w14:textId="77777777" w:rsidR="00716929" w:rsidRPr="006F20ED" w:rsidRDefault="00716929"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E24B8DB" w14:textId="77777777" w:rsidR="00716929" w:rsidRPr="006F20ED" w:rsidRDefault="00716929" w:rsidP="00716929">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40AE91" w14:textId="4272A740" w:rsidR="00716929" w:rsidRPr="006F20ED" w:rsidRDefault="00716929" w:rsidP="00716929">
            <w:pPr>
              <w:pStyle w:val="TAC"/>
              <w:rPr>
                <w:rFonts w:eastAsia="SimSun" w:cs="Arial"/>
                <w:szCs w:val="18"/>
              </w:rPr>
            </w:pPr>
            <w:r w:rsidRPr="006F20ED">
              <w:rPr>
                <w:lang w:eastAsia="zh-CN"/>
              </w:rPr>
              <w:t>See</w:t>
            </w:r>
            <w:r w:rsidR="00526DF1" w:rsidRPr="006F20ED">
              <w:rPr>
                <w:lang w:eastAsia="zh-CN"/>
              </w:rPr>
              <w:t xml:space="preserve"> </w:t>
            </w:r>
            <w:r w:rsidRPr="006F20ED">
              <w:rPr>
                <w:lang w:eastAsia="zh-CN"/>
              </w:rPr>
              <w:t>n3</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vAlign w:val="center"/>
          </w:tcPr>
          <w:p w14:paraId="5275C857"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0B939F61"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603B0" w14:textId="74ED5B0F" w:rsidR="00716929" w:rsidRPr="006F20ED" w:rsidRDefault="00716929" w:rsidP="00716929">
            <w:pPr>
              <w:pStyle w:val="TAC"/>
              <w:rPr>
                <w:rFonts w:eastAsia="SimSun"/>
                <w:lang w:eastAsia="ja-JP"/>
              </w:rPr>
            </w:pPr>
            <w:r w:rsidRPr="006F20ED">
              <w:rPr>
                <w:rFonts w:hint="eastAsia"/>
                <w:lang w:eastAsia="zh-CN"/>
              </w:rPr>
              <w:t>7</w:t>
            </w:r>
            <w:r w:rsidRPr="006F20ED">
              <w:rPr>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83A4D" w14:textId="38316D5C"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3C6C123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E09149C" w14:textId="77777777" w:rsidR="00353C37" w:rsidRPr="006F20ED" w:rsidRDefault="00353C37" w:rsidP="00B50E59">
            <w:pPr>
              <w:pStyle w:val="TAC"/>
              <w:keepNext w:val="0"/>
              <w:rPr>
                <w:rFonts w:eastAsia="SimSun"/>
              </w:rPr>
            </w:pPr>
            <w:r w:rsidRPr="006F20ED">
              <w:rPr>
                <w:rFonts w:eastAsia="SimSun"/>
              </w:rPr>
              <w:t>CA_n5</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D6888FF"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A728" w14:textId="405C050E"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8193" w14:textId="310CF44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23C8A84A"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63ECE816"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12907F98" w14:textId="77777777" w:rsidR="00353C37" w:rsidRPr="006F20ED" w:rsidRDefault="00353C37" w:rsidP="00353C37">
            <w:pPr>
              <w:pStyle w:val="TAC"/>
              <w:rPr>
                <w:rFonts w:eastAsia="SimSun"/>
                <w:lang w:eastAsia="ja-JP"/>
              </w:rPr>
            </w:pPr>
            <w:r w:rsidRPr="006F20ED">
              <w:rPr>
                <w:rFonts w:eastAsia="SimSun"/>
                <w:lang w:eastAsia="ja-JP"/>
              </w:rPr>
              <w:t>25</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4C7B9766"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4E09A34"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90308D2" w14:textId="77777777" w:rsidR="00353C37" w:rsidRPr="006F20ED" w:rsidRDefault="00353C37" w:rsidP="00B50E59">
            <w:pPr>
              <w:pStyle w:val="TAC"/>
              <w:keepNext w:val="0"/>
              <w:rPr>
                <w:rFonts w:eastAsia="SimSun" w:cs="Arial"/>
                <w:szCs w:val="18"/>
              </w:rPr>
            </w:pPr>
            <w:r w:rsidRPr="006F20ED">
              <w:rPr>
                <w:rFonts w:eastAsia="SimSun"/>
              </w:rPr>
              <w:t>CA_n7</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4760F0C" w14:textId="77777777" w:rsidR="00353C37" w:rsidRPr="006F20ED" w:rsidRDefault="00353C37" w:rsidP="00353C37">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0005" w14:textId="0D1EA9C9"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B6A8" w14:textId="69A83A37"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76B101A7"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F994D77"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DBA5A" w14:textId="77777777" w:rsidR="00353C37" w:rsidRPr="006F20ED" w:rsidRDefault="00353C37" w:rsidP="00353C37">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2ECBB"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716929" w:rsidRPr="006F20ED" w14:paraId="31FEFD4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365B9FC" w14:textId="77777777" w:rsidR="00716929" w:rsidRPr="006F20ED" w:rsidRDefault="00716929" w:rsidP="00B50E59">
            <w:pPr>
              <w:pStyle w:val="TAC"/>
              <w:keepNext w:val="0"/>
              <w:rPr>
                <w:rFonts w:eastAsia="SimSun"/>
                <w:lang w:eastAsia="en-GB"/>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09CDC95" w14:textId="77777777" w:rsidR="00716929" w:rsidRPr="006F20ED" w:rsidRDefault="00716929" w:rsidP="00716929">
            <w:pPr>
              <w:pStyle w:val="TAC"/>
              <w:rPr>
                <w:rFonts w:eastAsia="SimSun"/>
                <w:lang w:eastAsia="en-GB"/>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14BD" w14:textId="7C4C1D39" w:rsidR="00716929" w:rsidRPr="006F20ED" w:rsidRDefault="00716929" w:rsidP="00716929">
            <w:pPr>
              <w:pStyle w:val="TAC"/>
              <w:rPr>
                <w:rFonts w:eastAsia="DengXian"/>
                <w:lang w:eastAsia="zh-CN"/>
              </w:rPr>
            </w:pPr>
            <w:r w:rsidRPr="006F20ED">
              <w:rPr>
                <w:lang w:eastAsia="zh-CN"/>
              </w:rPr>
              <w:t>See</w:t>
            </w:r>
            <w:r w:rsidR="00526DF1" w:rsidRPr="006F20ED">
              <w:rPr>
                <w:lang w:eastAsia="zh-CN"/>
              </w:rPr>
              <w:t xml:space="preserve"> </w:t>
            </w:r>
            <w:r w:rsidRPr="006F20ED">
              <w:rPr>
                <w:lang w:eastAsia="zh-CN"/>
              </w:rPr>
              <w:t>n7</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tcPr>
          <w:p w14:paraId="29BE569D" w14:textId="77777777" w:rsidR="00716929" w:rsidRPr="006F20ED" w:rsidRDefault="00716929" w:rsidP="0071692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60D8CDC" w14:textId="77777777" w:rsidR="00716929" w:rsidRPr="006F20ED" w:rsidRDefault="00716929" w:rsidP="0071692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7826" w14:textId="7811A436" w:rsidR="00716929" w:rsidRPr="006F20ED" w:rsidRDefault="00716929" w:rsidP="00716929">
            <w:pPr>
              <w:pStyle w:val="TAC"/>
              <w:rPr>
                <w:rFonts w:eastAsia="SimSun"/>
                <w:lang w:eastAsia="ja-JP"/>
              </w:rPr>
            </w:pPr>
            <w:r w:rsidRPr="006F20ED">
              <w:rPr>
                <w:rFonts w:hint="eastAsia"/>
                <w:lang w:eastAsia="zh-CN"/>
              </w:rPr>
              <w:t>6</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B300B" w14:textId="6FBF5B95"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6A8E7E93"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86F52" w14:textId="77777777" w:rsidR="00353C37" w:rsidRPr="006F20ED" w:rsidRDefault="00353C37" w:rsidP="00B50E59">
            <w:pPr>
              <w:pStyle w:val="TAC"/>
              <w:keepNext w:val="0"/>
              <w:rPr>
                <w:rFonts w:eastAsia="SimSun" w:cs="Arial"/>
                <w:szCs w:val="18"/>
              </w:rPr>
            </w:pPr>
            <w:r w:rsidRPr="006F20ED">
              <w:rPr>
                <w:rFonts w:eastAsia="SimSun"/>
                <w:lang w:eastAsia="en-GB"/>
              </w:rPr>
              <w:t>CA_n12(2A)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59A2" w14:textId="77777777" w:rsidR="00353C37" w:rsidRPr="006F20ED" w:rsidRDefault="00353C37" w:rsidP="00353C37">
            <w:pPr>
              <w:pStyle w:val="TAC"/>
              <w:rPr>
                <w:rFonts w:eastAsia="SimSun" w:cs="Arial"/>
                <w:szCs w:val="18"/>
              </w:rPr>
            </w:pPr>
            <w:r w:rsidRPr="006F20ED">
              <w:rPr>
                <w:rFonts w:eastAsia="SimSun"/>
                <w:lang w:eastAsia="en-GB"/>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6236"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E7A98"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513" w:type="pct"/>
            <w:tcBorders>
              <w:top w:val="single" w:sz="4" w:space="0" w:color="auto"/>
              <w:left w:val="single" w:sz="4" w:space="0" w:color="auto"/>
              <w:bottom w:val="single" w:sz="4" w:space="0" w:color="auto"/>
              <w:right w:val="single" w:sz="4" w:space="0" w:color="auto"/>
            </w:tcBorders>
          </w:tcPr>
          <w:p w14:paraId="59E2164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17D5B69"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8BF22" w14:textId="77777777" w:rsidR="00353C37" w:rsidRPr="006F20ED" w:rsidRDefault="00353C37" w:rsidP="00353C37">
            <w:pPr>
              <w:pStyle w:val="TAC"/>
              <w:rPr>
                <w:rFonts w:eastAsia="DengXian"/>
                <w:lang w:eastAsia="zh-CN"/>
              </w:rPr>
            </w:pPr>
            <w:r w:rsidRPr="006F20ED">
              <w:rPr>
                <w:rFonts w:eastAsia="SimSun"/>
                <w:lang w:eastAsia="ja-JP"/>
              </w:rPr>
              <w:t>1</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5C16"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353C37" w:rsidRPr="006F20ED" w14:paraId="70DD0BB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79AAB49" w14:textId="77777777" w:rsidR="00353C37" w:rsidRPr="006F20ED" w:rsidRDefault="00353C37" w:rsidP="00B50E59">
            <w:pPr>
              <w:pStyle w:val="TAC"/>
              <w:keepNext w:val="0"/>
              <w:rPr>
                <w:rFonts w:eastAsia="Yu Gothic"/>
              </w:rPr>
            </w:pPr>
            <w:r w:rsidRPr="006F20ED">
              <w:rPr>
                <w:rFonts w:eastAsia="SimSun" w:cs="Arial"/>
                <w:szCs w:val="18"/>
              </w:rPr>
              <w:t>CA_n25</w:t>
            </w:r>
            <w:r w:rsidRPr="006F20ED">
              <w:rPr>
                <w:rFonts w:eastAsia="SimSun" w:cs="Arial"/>
                <w:szCs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3AA0037" w14:textId="68F658D7" w:rsidR="00353C37" w:rsidRPr="006F20ED" w:rsidRDefault="00E52BFA" w:rsidP="00353C37">
            <w:pPr>
              <w:pStyle w:val="TAC"/>
              <w:rPr>
                <w:rFonts w:eastAsia="Yu Gothic"/>
              </w:rPr>
            </w:pPr>
            <w:r w:rsidRPr="006F20ED">
              <w:rPr>
                <w:rFonts w:eastAsia="SimSun" w:cs="Arial"/>
                <w:szCs w:val="18"/>
              </w:rPr>
              <w:t>n25</w:t>
            </w:r>
            <w:r w:rsidRPr="006F20ED">
              <w:rPr>
                <w:rFonts w:eastAsia="SimSun"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F8A7" w14:textId="0DA1D3F8"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DAC2" w14:textId="09BD2562"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513" w:type="pct"/>
            <w:tcBorders>
              <w:top w:val="single" w:sz="4" w:space="0" w:color="auto"/>
              <w:left w:val="single" w:sz="4" w:space="0" w:color="auto"/>
              <w:bottom w:val="single" w:sz="4" w:space="0" w:color="auto"/>
              <w:right w:val="single" w:sz="4" w:space="0" w:color="auto"/>
            </w:tcBorders>
          </w:tcPr>
          <w:p w14:paraId="3B8E383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A106E6D"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2583" w14:textId="77777777" w:rsidR="00353C37" w:rsidRPr="006F20ED" w:rsidRDefault="00353C37" w:rsidP="00353C37">
            <w:pPr>
              <w:pStyle w:val="TAC"/>
              <w:rPr>
                <w:rFonts w:eastAsia="Yu Gothic"/>
              </w:rPr>
            </w:pPr>
            <w:r w:rsidRPr="006F20ED">
              <w:rPr>
                <w:rFonts w:eastAsia="DengXia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EB3B" w14:textId="77777777" w:rsidR="00353C37" w:rsidRPr="006F20ED" w:rsidRDefault="00353C37" w:rsidP="00353C37">
            <w:pPr>
              <w:pStyle w:val="TAC"/>
              <w:rPr>
                <w:rFonts w:eastAsia="Yu Gothic"/>
              </w:rPr>
            </w:pPr>
            <w:r w:rsidRPr="006F20ED">
              <w:rPr>
                <w:rFonts w:eastAsia="Yu Gothic" w:cs="Arial"/>
                <w:szCs w:val="18"/>
              </w:rPr>
              <w:t>0</w:t>
            </w:r>
          </w:p>
        </w:tc>
      </w:tr>
      <w:tr w:rsidR="00353C37" w:rsidRPr="006F20ED" w14:paraId="43FF8AEF"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6B16C6FD"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63DCC694"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B008C" w14:textId="3EBFFFED"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BA19" w14:textId="6D75832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38C0369C"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0FBDD3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3031E"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B51D8" w14:textId="77777777" w:rsidR="00353C37" w:rsidRPr="006F20ED" w:rsidRDefault="00353C37" w:rsidP="00353C37">
            <w:pPr>
              <w:pStyle w:val="TAC"/>
              <w:rPr>
                <w:rFonts w:eastAsia="Yu Gothic" w:cs="Arial"/>
                <w:szCs w:val="18"/>
              </w:rPr>
            </w:pPr>
            <w:r w:rsidRPr="006F20ED">
              <w:rPr>
                <w:rFonts w:eastAsia="SimSun"/>
              </w:rPr>
              <w:t>1</w:t>
            </w:r>
          </w:p>
        </w:tc>
      </w:tr>
      <w:tr w:rsidR="00353C37" w:rsidRPr="006F20ED" w14:paraId="6F0A4A2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D81C6E5"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6B81163"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E6C5" w14:textId="2629A238" w:rsidR="00353C37" w:rsidRPr="006F20ED" w:rsidRDefault="00353C37"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1BC4EB4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C84041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2698"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5907" w14:textId="5214D1B2" w:rsidR="00353C37" w:rsidRPr="006F20ED" w:rsidRDefault="00353C37"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405E4A4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CB36CB" w14:textId="77777777" w:rsidR="00353C37" w:rsidRPr="006F20ED" w:rsidRDefault="00353C37" w:rsidP="00B50E59">
            <w:pPr>
              <w:pStyle w:val="TAC"/>
              <w:keepNext w:val="0"/>
              <w:rPr>
                <w:rFonts w:eastAsia="SimSun"/>
              </w:rPr>
            </w:pPr>
            <w:r w:rsidRPr="006F20ED">
              <w:rPr>
                <w:rFonts w:eastAsia="SimSun"/>
              </w:rPr>
              <w:t>CA_n25</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702035B" w14:textId="6C138411" w:rsidR="00353C37" w:rsidRPr="006F20ED" w:rsidRDefault="00364616" w:rsidP="00353C37">
            <w:pPr>
              <w:pStyle w:val="TAC"/>
              <w:rPr>
                <w:rFonts w:eastAsia="SimSun"/>
              </w:rPr>
            </w:pPr>
            <w:r w:rsidRPr="00DD4870">
              <w:rPr>
                <w:rFonts w:cs="Arial"/>
                <w:szCs w:val="18"/>
              </w:rPr>
              <w:t>n25</w:t>
            </w:r>
            <w:r w:rsidRPr="00DD4870">
              <w:rPr>
                <w:rFonts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8C68" w14:textId="59BD244C"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3D29" w14:textId="48A55F8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14511D65" w14:textId="2F08B4DE"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6E17AD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7693" w14:textId="77777777" w:rsidR="00353C37" w:rsidRPr="006F20ED" w:rsidRDefault="00353C37"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EA64A" w14:textId="77777777" w:rsidR="00353C37" w:rsidRPr="006F20ED" w:rsidRDefault="00353C37" w:rsidP="00353C37">
            <w:pPr>
              <w:pStyle w:val="TAC"/>
              <w:rPr>
                <w:rFonts w:eastAsia="Yu Gothic" w:cs="Arial"/>
                <w:szCs w:val="18"/>
              </w:rPr>
            </w:pPr>
            <w:r w:rsidRPr="006F20ED">
              <w:rPr>
                <w:rFonts w:eastAsia="SimSun"/>
              </w:rPr>
              <w:t>0</w:t>
            </w:r>
          </w:p>
        </w:tc>
      </w:tr>
      <w:tr w:rsidR="00CB46D3" w:rsidRPr="006F20ED" w14:paraId="54F034FE"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C53BD09" w14:textId="77777777" w:rsidR="00CB46D3" w:rsidRPr="006F20ED" w:rsidRDefault="00CB46D3"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387F429" w14:textId="77777777" w:rsidR="00CB46D3" w:rsidRPr="006F20ED" w:rsidRDefault="00CB46D3"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FD1C3" w14:textId="13C5EFCB" w:rsidR="00CB46D3" w:rsidRPr="006F20ED" w:rsidRDefault="00CB46D3"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598EF93C" w14:textId="77777777" w:rsidR="00CB46D3" w:rsidRPr="006F20ED" w:rsidRDefault="00CB46D3"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6A02" w14:textId="77777777" w:rsidR="00CB46D3" w:rsidRPr="006F20ED" w:rsidRDefault="00CB46D3"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A831" w14:textId="35B0AF61" w:rsidR="00CB46D3" w:rsidRPr="006F20ED" w:rsidRDefault="00CB46D3"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537A1405"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E245" w14:textId="77777777" w:rsidR="00353C37" w:rsidRPr="006F20ED" w:rsidRDefault="00353C37" w:rsidP="00B50E59">
            <w:pPr>
              <w:pStyle w:val="TAC"/>
              <w:keepNext w:val="0"/>
              <w:rPr>
                <w:rFonts w:eastAsia="SimSun"/>
              </w:rPr>
            </w:pPr>
            <w:r w:rsidRPr="006F20ED">
              <w:rPr>
                <w:rFonts w:eastAsia="SimSun"/>
              </w:rPr>
              <w:t>CA_n26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E3D6B" w14:textId="4BF45E7C" w:rsidR="00353C37" w:rsidRPr="006F20ED" w:rsidRDefault="00FE29F4" w:rsidP="00353C37">
            <w:pPr>
              <w:pStyle w:val="TAC"/>
              <w:rPr>
                <w:rFonts w:eastAsia="SimSun"/>
              </w:rPr>
            </w:pPr>
            <w:r w:rsidRPr="006F20ED">
              <w:rPr>
                <w:rFonts w:eastAsia="SimSun"/>
              </w:rPr>
              <w:t>CA_n26</w:t>
            </w:r>
            <w:r w:rsidRPr="006F20ED">
              <w:rPr>
                <w:rFonts w:eastAsia="SimSun"/>
                <w:lang w:eastAsia="zh-CN"/>
              </w:rPr>
              <w:t>(2A)</w:t>
            </w:r>
            <w:r w:rsidRPr="006F20ED">
              <w:rPr>
                <w:rFonts w:eastAsia="SimSun"/>
                <w:vertAlign w:val="superscript"/>
                <w:lang w:eastAsia="zh-CN"/>
              </w:rPr>
              <w:t>7</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0F3C" w14:textId="0771C0A1"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030B5" w14:textId="230ABCBC"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513" w:type="pct"/>
            <w:tcBorders>
              <w:top w:val="single" w:sz="4" w:space="0" w:color="auto"/>
              <w:left w:val="single" w:sz="4" w:space="0" w:color="auto"/>
              <w:bottom w:val="single" w:sz="4" w:space="0" w:color="auto"/>
              <w:right w:val="single" w:sz="4" w:space="0" w:color="auto"/>
            </w:tcBorders>
          </w:tcPr>
          <w:p w14:paraId="32C98DA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94B5FAF"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2A2A0" w14:textId="77777777" w:rsidR="00353C37" w:rsidRPr="006F20ED" w:rsidRDefault="00353C37" w:rsidP="00353C37">
            <w:pPr>
              <w:pStyle w:val="TAC"/>
              <w:rPr>
                <w:rFonts w:eastAsia="DengXian"/>
                <w:lang w:eastAsia="zh-CN"/>
              </w:rPr>
            </w:pPr>
            <w:r w:rsidRPr="006F20ED">
              <w:rPr>
                <w:rFonts w:eastAsia="SimSun"/>
                <w:lang w:eastAsia="ja-JP"/>
              </w:rPr>
              <w:t>3</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BD41"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064959" w:rsidRPr="006F20ED" w14:paraId="52A507F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E3A3" w14:textId="38F6181A" w:rsidR="00064959" w:rsidRPr="006F20ED" w:rsidRDefault="00064959" w:rsidP="00B50E59">
            <w:pPr>
              <w:pStyle w:val="TAC"/>
              <w:keepNext w:val="0"/>
              <w:rPr>
                <w:rFonts w:eastAsia="SimSun"/>
              </w:rPr>
            </w:pPr>
            <w:r w:rsidRPr="006F20ED">
              <w:rPr>
                <w:lang w:eastAsia="zh-CN"/>
              </w:rPr>
              <w:t>CA_n40(2A)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8C6F" w14:textId="77777777" w:rsidR="004B4F88" w:rsidRPr="006F20ED" w:rsidRDefault="004B4F88" w:rsidP="004B4F88">
            <w:pPr>
              <w:pStyle w:val="TAC"/>
              <w:rPr>
                <w:vertAlign w:val="superscript"/>
                <w:lang w:eastAsia="zh-CN"/>
              </w:rPr>
            </w:pPr>
            <w:r w:rsidRPr="006F20ED">
              <w:rPr>
                <w:lang w:eastAsia="zh-CN"/>
              </w:rPr>
              <w:t>n40</w:t>
            </w:r>
            <w:r w:rsidRPr="006F20ED">
              <w:rPr>
                <w:vertAlign w:val="superscript"/>
                <w:lang w:eastAsia="zh-CN"/>
              </w:rPr>
              <w:t>3,4</w:t>
            </w:r>
          </w:p>
          <w:p w14:paraId="1ABCDC07" w14:textId="4F5310FD" w:rsidR="00064959" w:rsidRPr="006F20ED" w:rsidRDefault="004B4F88" w:rsidP="004B4F88">
            <w:pPr>
              <w:pStyle w:val="TAC"/>
              <w:rPr>
                <w:rFonts w:eastAsia="SimSun"/>
              </w:rPr>
            </w:pPr>
            <w:r w:rsidRPr="006F20ED">
              <w:rPr>
                <w:lang w:eastAsia="zh-CN"/>
              </w:rPr>
              <w:t>CA_n40(2A)</w:t>
            </w:r>
            <w:r w:rsidRPr="006F20ED">
              <w:rPr>
                <w:vertAlign w:val="superscript"/>
                <w:lang w:eastAsia="zh-CN"/>
              </w:rPr>
              <w:t>3</w:t>
            </w:r>
            <w:r w:rsidR="00CA213B">
              <w:rPr>
                <w:vertAlign w:val="superscript"/>
                <w:lang w:eastAsia="zh-CN"/>
              </w:rPr>
              <w:t>,4</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7001" w14:textId="10A9298D" w:rsidR="00064959" w:rsidRPr="006F20ED" w:rsidRDefault="00064959" w:rsidP="0006495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n40</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3659CDF"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C3FEDE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91EA" w14:textId="23AD80B6" w:rsidR="00064959" w:rsidRPr="006F20ED" w:rsidRDefault="00064959" w:rsidP="00064959">
            <w:pPr>
              <w:pStyle w:val="TAC"/>
              <w:rPr>
                <w:rFonts w:eastAsia="SimSun"/>
                <w:lang w:eastAsia="ja-JP"/>
              </w:rPr>
            </w:pPr>
            <w:r w:rsidRPr="006F20ED">
              <w:rPr>
                <w:rFonts w:hint="eastAsia"/>
                <w:lang w:eastAsia="zh-CN"/>
              </w:rPr>
              <w:t>9</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784E" w14:textId="27FE5968" w:rsidR="00064959" w:rsidRPr="006F20ED" w:rsidRDefault="00064959" w:rsidP="00064959">
            <w:pPr>
              <w:pStyle w:val="TAC"/>
              <w:rPr>
                <w:rFonts w:eastAsia="DengXian"/>
                <w:lang w:eastAsia="zh-CN"/>
              </w:rPr>
            </w:pPr>
            <w:r w:rsidRPr="006F20ED">
              <w:t>4</w:t>
            </w:r>
            <w:r w:rsidR="00526DF1" w:rsidRPr="006F20ED">
              <w:t xml:space="preserve"> </w:t>
            </w:r>
            <w:r w:rsidRPr="006F20ED">
              <w:t>and</w:t>
            </w:r>
            <w:r w:rsidR="00526DF1" w:rsidRPr="006F20ED">
              <w:t xml:space="preserve"> </w:t>
            </w:r>
            <w:r w:rsidRPr="006F20ED">
              <w:t>5</w:t>
            </w:r>
          </w:p>
        </w:tc>
      </w:tr>
      <w:tr w:rsidR="00353C37" w:rsidRPr="006F20ED" w14:paraId="66EEE744"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5EE082" w14:textId="77777777" w:rsidR="00353C37" w:rsidRPr="006F20ED" w:rsidRDefault="00353C37" w:rsidP="00B50E59">
            <w:pPr>
              <w:pStyle w:val="TAC"/>
              <w:keepNext w:val="0"/>
              <w:rPr>
                <w:rFonts w:eastAsia="SimSun" w:cs="Arial"/>
                <w:szCs w:val="18"/>
              </w:rPr>
            </w:pPr>
            <w:r w:rsidRPr="006F20ED">
              <w:rPr>
                <w:rFonts w:eastAsia="SimSun"/>
              </w:rPr>
              <w:lastRenderedPageBreak/>
              <w:t>CA_n41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EB611F" w14:textId="3BF9907E" w:rsidR="00556402" w:rsidRDefault="00353C37" w:rsidP="00353C37">
            <w:pPr>
              <w:pStyle w:val="TAC"/>
              <w:rPr>
                <w:rFonts w:eastAsia="SimSun"/>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p w14:paraId="0BD782CB" w14:textId="618A765B" w:rsidR="00353C37" w:rsidRPr="006F20ED" w:rsidRDefault="008E72EE" w:rsidP="00353C37">
            <w:pPr>
              <w:pStyle w:val="TAC"/>
              <w:rPr>
                <w:rFonts w:eastAsia="SimSun" w:cs="Arial"/>
                <w:szCs w:val="18"/>
              </w:rPr>
            </w:pPr>
            <w:r w:rsidRPr="003C52DC">
              <w:t>CA_n41</w:t>
            </w:r>
            <w:r w:rsidRPr="003C52DC">
              <w:rPr>
                <w:lang w:eastAsia="zh-CN"/>
              </w:rPr>
              <w:t>(2A)</w:t>
            </w:r>
            <w:r w:rsidRPr="003C52DC">
              <w:rPr>
                <w:vertAlign w:val="superscript"/>
                <w:lang w:eastAsia="zh-CN"/>
              </w:rPr>
              <w:t>3,4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55A0" w14:textId="6E7806CC"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EB796" w14:textId="1400841E"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D5D4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85477F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B385" w14:textId="77777777" w:rsidR="00353C37" w:rsidRPr="006F20ED" w:rsidRDefault="00353C37" w:rsidP="00353C37">
            <w:pPr>
              <w:pStyle w:val="TAC"/>
              <w:rPr>
                <w:rFonts w:eastAsia="DengXian"/>
                <w:lang w:eastAsia="zh-CN"/>
              </w:rPr>
            </w:pPr>
            <w:r w:rsidRPr="006F20ED">
              <w:rPr>
                <w:rFonts w:eastAsia="DengXian"/>
                <w:lang w:eastAsia="zh-CN"/>
              </w:rPr>
              <w:t>180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DF58"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3AD6967A"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62B13A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D9E332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3E0E" w14:textId="2C1A98FE"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90E7" w14:textId="5A612134"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49A6C463"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1DC8D4F8"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011D" w14:textId="77777777" w:rsidR="00353C37" w:rsidRPr="006F20ED" w:rsidRDefault="00353C37" w:rsidP="00353C37">
            <w:pPr>
              <w:pStyle w:val="TAC"/>
              <w:rPr>
                <w:rFonts w:eastAsia="DengXian"/>
                <w:lang w:eastAsia="zh-CN"/>
              </w:rPr>
            </w:pPr>
            <w:r w:rsidRPr="006F20ED">
              <w:rPr>
                <w:rFonts w:eastAsia="Yu Gothic"/>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9944" w14:textId="77777777" w:rsidR="00353C37" w:rsidRPr="006F20ED" w:rsidRDefault="00353C37" w:rsidP="00353C37">
            <w:pPr>
              <w:pStyle w:val="TAC"/>
              <w:rPr>
                <w:rFonts w:eastAsia="Yu Gothic" w:cs="Arial"/>
                <w:szCs w:val="18"/>
              </w:rPr>
            </w:pPr>
            <w:r w:rsidRPr="006F20ED">
              <w:rPr>
                <w:rFonts w:eastAsia="Yu Gothic"/>
              </w:rPr>
              <w:t>1</w:t>
            </w:r>
          </w:p>
        </w:tc>
      </w:tr>
      <w:tr w:rsidR="00353C37" w:rsidRPr="006F20ED" w14:paraId="5AFA1E2C"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555798D1"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1C8E633E"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08C8" w14:textId="602A83DB" w:rsidR="00353C37" w:rsidRPr="006F20ED" w:rsidRDefault="00353C37" w:rsidP="00353C37">
            <w:pPr>
              <w:pStyle w:val="TAC"/>
              <w:rPr>
                <w:rFonts w:eastAsia="Calibri"/>
                <w:lang w:eastAsia="ja-JP"/>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7B088" w14:textId="23ACF0E3" w:rsidR="00353C37" w:rsidRPr="006F20ED" w:rsidRDefault="00353C37" w:rsidP="00353C37">
            <w:pPr>
              <w:pStyle w:val="TAC"/>
              <w:rPr>
                <w:rFonts w:eastAsia="Calibri"/>
                <w:lang w:eastAsia="ja-JP"/>
              </w:rPr>
            </w:pP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765C1D02"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6D1BA2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6D1C" w14:textId="77777777" w:rsidR="00353C37" w:rsidRPr="006F20ED" w:rsidRDefault="00353C37" w:rsidP="00353C37">
            <w:pPr>
              <w:pStyle w:val="TAC"/>
              <w:rPr>
                <w:rFonts w:eastAsia="Yu Gothic"/>
              </w:rPr>
            </w:pPr>
            <w:r w:rsidRPr="006F20ED">
              <w:rPr>
                <w:rFonts w:eastAsia="SimSun" w:hint="eastAsia"/>
                <w:lang w:eastAsia="zh-CN"/>
              </w:rPr>
              <w:t>1</w:t>
            </w:r>
            <w:r w:rsidRPr="006F20ED">
              <w:rPr>
                <w:rFonts w:eastAsia="SimSun"/>
                <w:lang w:eastAsia="zh-CN"/>
              </w:rPr>
              <w:t>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C54E" w14:textId="77777777" w:rsidR="00353C37" w:rsidRPr="006F20ED" w:rsidRDefault="00353C37" w:rsidP="00353C37">
            <w:pPr>
              <w:pStyle w:val="TAC"/>
              <w:rPr>
                <w:rFonts w:eastAsia="Yu Gothic"/>
              </w:rPr>
            </w:pPr>
            <w:r w:rsidRPr="006F20ED">
              <w:rPr>
                <w:rFonts w:eastAsia="SimSun" w:hint="eastAsia"/>
                <w:lang w:eastAsia="zh-CN"/>
              </w:rPr>
              <w:t>2</w:t>
            </w:r>
          </w:p>
        </w:tc>
      </w:tr>
      <w:tr w:rsidR="00353C37" w:rsidRPr="006F20ED" w14:paraId="34B08E6D"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486459D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CD7A7D5" w14:textId="77777777" w:rsidR="00353C37" w:rsidRPr="006F20ED" w:rsidRDefault="00353C37" w:rsidP="00353C37">
            <w:pPr>
              <w:pStyle w:val="TAC"/>
              <w:rPr>
                <w:rFonts w:eastAsia="SimSun" w:cs="Arial"/>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7398" w14:textId="35D25974"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4032" w14:textId="526C3B00"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86C9DE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79F345D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A501A" w14:textId="77777777" w:rsidR="00353C37" w:rsidRPr="006F20ED" w:rsidRDefault="00353C37" w:rsidP="00353C37">
            <w:pPr>
              <w:pStyle w:val="TAC"/>
              <w:rPr>
                <w:rFonts w:eastAsia="SimSun"/>
                <w:lang w:eastAsia="zh-CN"/>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9B95" w14:textId="77777777" w:rsidR="00353C37" w:rsidRPr="006F20ED" w:rsidRDefault="00353C37" w:rsidP="00353C37">
            <w:pPr>
              <w:pStyle w:val="TAC"/>
              <w:rPr>
                <w:rFonts w:eastAsia="SimSun"/>
                <w:lang w:eastAsia="zh-CN"/>
              </w:rPr>
            </w:pPr>
            <w:r w:rsidRPr="006F20ED">
              <w:rPr>
                <w:rFonts w:eastAsia="SimSun" w:cs="Arial"/>
                <w:szCs w:val="18"/>
                <w:lang w:eastAsia="sv-SE"/>
              </w:rPr>
              <w:t>3</w:t>
            </w:r>
          </w:p>
        </w:tc>
      </w:tr>
      <w:tr w:rsidR="00353C37" w:rsidRPr="006F20ED" w14:paraId="38AD2078"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54C9A1"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C8241D" w14:textId="77777777" w:rsidR="00353C37" w:rsidRPr="006F20ED" w:rsidRDefault="00353C37" w:rsidP="00353C37">
            <w:pPr>
              <w:pStyle w:val="TAC"/>
              <w:rPr>
                <w:rFonts w:eastAsia="SimSun" w:cs="Arial"/>
                <w:szCs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6BD6" w14:textId="7A2F3A26" w:rsidR="00353C37" w:rsidRPr="006F20ED" w:rsidRDefault="00353C37" w:rsidP="00353C37">
            <w:pPr>
              <w:pStyle w:val="TAC"/>
              <w:rPr>
                <w:rFonts w:eastAsia="Calibri"/>
                <w:lang w:eastAsia="ja-JP"/>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0A1BE1F6"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6AB85F73"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AAC0" w14:textId="77777777" w:rsidR="00353C37" w:rsidRPr="006F20ED" w:rsidRDefault="00353C37" w:rsidP="00353C37">
            <w:pPr>
              <w:pStyle w:val="TAC"/>
              <w:rPr>
                <w:rFonts w:eastAsia="SimSun"/>
                <w:lang w:eastAsia="zh-CN"/>
              </w:rPr>
            </w:pPr>
            <w:r w:rsidRPr="006F20ED">
              <w:rPr>
                <w:rFonts w:eastAsia="SimSun"/>
                <w:lang w:eastAsia="zh-CN"/>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57C6" w14:textId="228DFCA0"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6FE41AF7"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4C377C1" w14:textId="77777777" w:rsidR="00353C37" w:rsidRPr="006F20ED" w:rsidRDefault="00353C37" w:rsidP="00B50E59">
            <w:pPr>
              <w:pStyle w:val="TAC"/>
              <w:keepNext w:val="0"/>
              <w:rPr>
                <w:rFonts w:eastAsia="Yu Gothic"/>
              </w:rPr>
            </w:pPr>
            <w:r w:rsidRPr="006F20ED">
              <w:rPr>
                <w:rFonts w:eastAsia="SimSun"/>
                <w:lang w:eastAsia="sv-SE"/>
              </w:rPr>
              <w:t>CA_n41</w:t>
            </w:r>
            <w:r w:rsidRPr="006F20ED">
              <w:rPr>
                <w:rFonts w:eastAsia="SimSun"/>
                <w:lang w:eastAsia="zh-CN"/>
              </w:rPr>
              <w:t>(3A)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9D610FD" w14:textId="77777777" w:rsidR="00353C37" w:rsidRPr="006F20ED" w:rsidRDefault="00353C37" w:rsidP="00353C37">
            <w:pPr>
              <w:pStyle w:val="TAC"/>
              <w:rPr>
                <w:rFonts w:eastAsia="Yu Gothic"/>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86A3" w14:textId="39D85751"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F50D" w14:textId="35FBA318"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2300EBC3" w14:textId="66629F22" w:rsidR="00353C37" w:rsidRPr="006F20ED" w:rsidRDefault="00353C37" w:rsidP="00353C37">
            <w:pPr>
              <w:pStyle w:val="TAC"/>
              <w:rPr>
                <w:rFonts w:eastAsia="Yu Gothic"/>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5614ADD"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F4E0"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C0122" w14:textId="77777777" w:rsidR="00353C37" w:rsidRPr="006F20ED" w:rsidRDefault="00353C37" w:rsidP="00353C37">
            <w:pPr>
              <w:pStyle w:val="TAC"/>
              <w:rPr>
                <w:rFonts w:eastAsia="Yu Gothic"/>
              </w:rPr>
            </w:pPr>
            <w:r w:rsidRPr="006F20ED">
              <w:rPr>
                <w:rFonts w:eastAsia="SimSun" w:cs="Arial"/>
                <w:szCs w:val="18"/>
                <w:lang w:eastAsia="sv-SE"/>
              </w:rPr>
              <w:t>0</w:t>
            </w:r>
          </w:p>
        </w:tc>
      </w:tr>
      <w:tr w:rsidR="00353C37" w:rsidRPr="006F20ED" w14:paraId="4699A8D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1CEB569D"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B6699A2" w14:textId="77777777" w:rsidR="00353C37" w:rsidRPr="006F20ED" w:rsidRDefault="00353C37" w:rsidP="00353C37">
            <w:pPr>
              <w:pStyle w:val="TAC"/>
              <w:rPr>
                <w:rFonts w:eastAsia="SimSun"/>
                <w:lang w:eastAsia="sv-SE"/>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9219" w14:textId="0BFA3037" w:rsidR="00353C37" w:rsidRPr="006F20ED" w:rsidRDefault="00353C37" w:rsidP="00353C37">
            <w:pPr>
              <w:pStyle w:val="TAC"/>
              <w:rPr>
                <w:rFonts w:eastAsia="SimSun" w:cs="Arial"/>
                <w:szCs w:val="18"/>
                <w:lang w:eastAsia="sv-SE"/>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E91B667"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67DB" w14:textId="77777777" w:rsidR="00353C37" w:rsidRPr="006F20ED" w:rsidRDefault="00353C37" w:rsidP="00353C37">
            <w:pPr>
              <w:pStyle w:val="TAC"/>
              <w:rPr>
                <w:rFonts w:eastAsia="SimSun" w:cs="Arial"/>
                <w:szCs w:val="18"/>
                <w:lang w:eastAsia="sv-SE"/>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1F9D" w14:textId="42902C45" w:rsidR="00353C37" w:rsidRPr="006F20ED" w:rsidRDefault="00353C37" w:rsidP="00353C37">
            <w:pPr>
              <w:pStyle w:val="TAC"/>
              <w:rPr>
                <w:rFonts w:eastAsia="SimSun" w:cs="Arial"/>
                <w:szCs w:val="18"/>
                <w:lang w:eastAsia="sv-SE"/>
              </w:rPr>
            </w:pPr>
            <w:r w:rsidRPr="006F20ED">
              <w:rPr>
                <w:rFonts w:eastAsia="SimSun" w:cs="Arial"/>
                <w:szCs w:val="18"/>
                <w:lang w:eastAsia="sv-SE"/>
              </w:rPr>
              <w:t>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r>
      <w:tr w:rsidR="00353C37" w:rsidRPr="006F20ED" w14:paraId="60017A51"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EE5184" w14:textId="77777777" w:rsidR="00353C37" w:rsidRPr="006F20ED" w:rsidRDefault="00353C37" w:rsidP="00B50E59">
            <w:pPr>
              <w:pStyle w:val="TAC"/>
              <w:keepNext w:val="0"/>
              <w:rPr>
                <w:rFonts w:eastAsia="SimSun"/>
              </w:rPr>
            </w:pPr>
            <w:r w:rsidRPr="006F20ED">
              <w:rPr>
                <w:rFonts w:eastAsia="SimSun"/>
                <w:lang w:eastAsia="sv-SE"/>
              </w:rPr>
              <w:t>CA_n41</w:t>
            </w:r>
            <w:r w:rsidRPr="006F20ED">
              <w:rPr>
                <w:rFonts w:eastAsia="SimSun"/>
                <w:lang w:eastAsia="zh-CN"/>
              </w:rPr>
              <w:t>(4A)</w:t>
            </w: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4B9E488" w14:textId="35AE047D" w:rsidR="00353C37" w:rsidRPr="006F20ED" w:rsidRDefault="005757BD" w:rsidP="00353C37">
            <w:pPr>
              <w:pStyle w:val="TAC"/>
              <w:rPr>
                <w:rFonts w:eastAsia="Yu Gothic"/>
              </w:rPr>
            </w:pPr>
            <w:r w:rsidRPr="006F20ED">
              <w:t>n41</w:t>
            </w:r>
            <w:r w:rsidRPr="006F20ED">
              <w:rPr>
                <w:rFonts w:hint="eastAsia"/>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1C5C" w14:textId="7DC766A5"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BEED" w14:textId="08B24DBB"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8E6B34" w14:textId="55233A4D"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44B39351" w14:textId="4B0EB642"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53C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C5F2D3" w14:textId="77777777" w:rsidR="00353C37" w:rsidRPr="006F20ED" w:rsidRDefault="00353C37" w:rsidP="00353C37">
            <w:pPr>
              <w:pStyle w:val="TAC"/>
              <w:rPr>
                <w:rFonts w:eastAsia="Yu Gothic"/>
              </w:rPr>
            </w:pPr>
            <w:r w:rsidRPr="006F20ED">
              <w:rPr>
                <w:rFonts w:eastAsia="Yu Gothic"/>
              </w:rPr>
              <w:t>0</w:t>
            </w:r>
          </w:p>
        </w:tc>
      </w:tr>
      <w:tr w:rsidR="00353C37" w:rsidRPr="006F20ED" w14:paraId="233B978A"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BE6452"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1B7109" w14:textId="77777777" w:rsidR="00353C37" w:rsidRPr="006F20ED" w:rsidRDefault="00353C37" w:rsidP="00353C37">
            <w:pPr>
              <w:pStyle w:val="TAC"/>
              <w:rPr>
                <w:rFonts w:eastAsia="Yu Gothic"/>
              </w:rPr>
            </w:pPr>
          </w:p>
        </w:tc>
        <w:tc>
          <w:tcPr>
            <w:tcW w:w="226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388A" w14:textId="5CDE183D" w:rsidR="00353C37" w:rsidRPr="006F20ED" w:rsidRDefault="00353C37" w:rsidP="00353C37">
            <w:pPr>
              <w:pStyle w:val="TAC"/>
              <w:rPr>
                <w:rFonts w:eastAsia="Yu Gothic"/>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1F0E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A3C7FA" w14:textId="59FCCCEB"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226FC00D"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315B2E" w14:textId="77777777" w:rsidR="00353C37" w:rsidRPr="006F20ED" w:rsidRDefault="00353C37" w:rsidP="00B50E59">
            <w:pPr>
              <w:pStyle w:val="TAC"/>
              <w:keepNext w:val="0"/>
              <w:rPr>
                <w:rFonts w:eastAsia="Yu Gothic"/>
              </w:rPr>
            </w:pPr>
            <w:r w:rsidRPr="006F20ED">
              <w:rPr>
                <w:rFonts w:eastAsia="SimSun"/>
                <w:lang w:eastAsia="sv-SE"/>
              </w:rPr>
              <w:t>CA_n46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83C994" w14:textId="77777777" w:rsidR="00353C37" w:rsidRPr="006F20ED" w:rsidRDefault="00353C37" w:rsidP="00353C37">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12C0" w14:textId="703396AE"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1D61" w14:textId="13B3A75C"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513" w:type="pct"/>
            <w:tcBorders>
              <w:top w:val="single" w:sz="4" w:space="0" w:color="auto"/>
              <w:left w:val="single" w:sz="4" w:space="0" w:color="auto"/>
              <w:bottom w:val="single" w:sz="4" w:space="0" w:color="auto"/>
              <w:right w:val="single" w:sz="4" w:space="0" w:color="auto"/>
            </w:tcBorders>
          </w:tcPr>
          <w:p w14:paraId="69C0CC9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24764342"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EF27F" w14:textId="77777777" w:rsidR="00353C37" w:rsidRPr="006F20ED" w:rsidRDefault="00353C37" w:rsidP="00353C37">
            <w:pPr>
              <w:pStyle w:val="TAC"/>
              <w:rPr>
                <w:rFonts w:eastAsia="Yu Gothic"/>
              </w:rPr>
            </w:pPr>
            <w:r w:rsidRPr="006F20ED">
              <w:rPr>
                <w:rFonts w:eastAsia="SimSun" w:cs="Arial"/>
                <w:szCs w:val="18"/>
                <w:lang w:eastAsia="sv-SE"/>
              </w:rPr>
              <w:t>160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A9E2D4" w14:textId="77777777" w:rsidR="00353C37" w:rsidRPr="006F20ED" w:rsidRDefault="00353C37" w:rsidP="00353C37">
            <w:pPr>
              <w:pStyle w:val="TAC"/>
              <w:rPr>
                <w:rFonts w:eastAsia="Yu Gothic"/>
              </w:rPr>
            </w:pPr>
            <w:r w:rsidRPr="006F20ED">
              <w:rPr>
                <w:rFonts w:eastAsia="Yu Gothic"/>
              </w:rPr>
              <w:t>0</w:t>
            </w:r>
          </w:p>
        </w:tc>
      </w:tr>
      <w:tr w:rsidR="00353C37" w:rsidRPr="006F20ED" w14:paraId="1F834D40"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276ED1" w14:textId="77777777" w:rsidR="00353C37" w:rsidRPr="006F20ED" w:rsidRDefault="00353C37" w:rsidP="00B50E59">
            <w:pPr>
              <w:pStyle w:val="TAC"/>
              <w:rPr>
                <w:rFonts w:eastAsia="SimSun"/>
              </w:rPr>
            </w:pPr>
            <w:r w:rsidRPr="006F20ED">
              <w:rPr>
                <w:rFonts w:eastAsia="Yu Gothic"/>
              </w:rPr>
              <w:t>CA_n48(2A)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D31553" w14:textId="77777777" w:rsidR="00353C37" w:rsidRPr="006F20ED" w:rsidRDefault="00353C37" w:rsidP="00B50E59">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0358" w14:textId="7C380384"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19EA" w14:textId="3ED9D6A9"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0BE02C5" w14:textId="77777777" w:rsidR="00353C37" w:rsidRPr="006F20ED" w:rsidRDefault="00353C37" w:rsidP="00B50E59">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047D1477" w14:textId="77777777" w:rsidR="00353C37" w:rsidRPr="006F20ED" w:rsidRDefault="00353C37" w:rsidP="00B50E59">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4FD" w14:textId="77777777" w:rsidR="00353C37" w:rsidRPr="006F20ED" w:rsidRDefault="00353C37" w:rsidP="00B50E59">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3FFABF" w14:textId="77777777" w:rsidR="00353C37" w:rsidRPr="006F20ED" w:rsidRDefault="00353C37" w:rsidP="00B50E59">
            <w:pPr>
              <w:pStyle w:val="TAC"/>
              <w:rPr>
                <w:rFonts w:eastAsia="Yu Gothic"/>
              </w:rPr>
            </w:pPr>
            <w:r w:rsidRPr="006F20ED">
              <w:rPr>
                <w:rFonts w:eastAsia="Yu Gothic"/>
              </w:rPr>
              <w:t>0</w:t>
            </w:r>
          </w:p>
        </w:tc>
      </w:tr>
      <w:tr w:rsidR="00353C37" w:rsidRPr="006F20ED" w14:paraId="5F1110D5"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B375E41" w14:textId="77777777" w:rsidR="00353C37" w:rsidRPr="006F20ED" w:rsidRDefault="00353C37" w:rsidP="00B50E59">
            <w:pPr>
              <w:pStyle w:val="TAC"/>
              <w:keepNext w:val="0"/>
              <w:rPr>
                <w:rFonts w:eastAsia="Yu Gothic"/>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6279A7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7936" w14:textId="00F3714E"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FC603" w14:textId="77B4F44F"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735C402C"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516C51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37C16"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0C4071" w14:textId="77777777" w:rsidR="00353C37" w:rsidRPr="006F20ED" w:rsidRDefault="00353C37" w:rsidP="00353C37">
            <w:pPr>
              <w:pStyle w:val="TAC"/>
              <w:rPr>
                <w:rFonts w:eastAsia="Yu Gothic"/>
              </w:rPr>
            </w:pPr>
            <w:r w:rsidRPr="006F20ED">
              <w:rPr>
                <w:rFonts w:eastAsia="Yu Gothic"/>
              </w:rPr>
              <w:t>1</w:t>
            </w:r>
          </w:p>
        </w:tc>
      </w:tr>
      <w:tr w:rsidR="00353C37" w:rsidRPr="006F20ED" w14:paraId="60FCE262"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BF96CB" w14:textId="77777777" w:rsidR="00353C37" w:rsidRPr="006F20ED" w:rsidRDefault="00353C37" w:rsidP="00B50E59">
            <w:pPr>
              <w:pStyle w:val="TAC"/>
              <w:keepNext w:val="0"/>
              <w:rPr>
                <w:rFonts w:eastAsia="Yu Gothic"/>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08B44D" w14:textId="77777777" w:rsidR="00353C37" w:rsidRPr="006F20ED" w:rsidRDefault="00353C37" w:rsidP="00353C37">
            <w:pPr>
              <w:pStyle w:val="TAC"/>
              <w:rPr>
                <w:rFonts w:eastAsia="Yu Gothic"/>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9BD8B" w14:textId="25AFD155"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n48</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4E979F4"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BF8542A"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B6E3"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91DDF5" w14:textId="7D08E0CF"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1175C70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085B679" w14:textId="77777777" w:rsidR="00353C37" w:rsidRPr="006F20ED" w:rsidRDefault="00353C37" w:rsidP="00B50E59">
            <w:pPr>
              <w:pStyle w:val="TAC"/>
              <w:keepNext w:val="0"/>
              <w:rPr>
                <w:rFonts w:eastAsia="Yu Gothic" w:cs="Arial"/>
                <w:szCs w:val="18"/>
              </w:rPr>
            </w:pPr>
            <w:r w:rsidRPr="006F20ED">
              <w:rPr>
                <w:rFonts w:eastAsia="Yu Gothic" w:cs="Arial"/>
                <w:szCs w:val="18"/>
              </w:rPr>
              <w:t>CA_n48(3A)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4B616E1"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5DD3" w14:textId="27272E17"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484F" w14:textId="2DE43B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466E4AE" w14:textId="5CB67C54"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5FA2DA"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7583" w14:textId="77777777" w:rsidR="00353C37" w:rsidRPr="006F20ED" w:rsidRDefault="00353C37" w:rsidP="00353C37">
            <w:pPr>
              <w:pStyle w:val="TAC"/>
              <w:rPr>
                <w:rFonts w:eastAsia="DengXia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40738"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152D8AF4" w14:textId="77777777" w:rsidTr="00EF257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E60857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EE36F3"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CBA3" w14:textId="34E939B1"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115F" w14:textId="2E2F8357"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082253C" w14:textId="5790B764"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BDB195C"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987E" w14:textId="77777777" w:rsidR="00353C37" w:rsidRPr="006F20ED" w:rsidRDefault="00353C37" w:rsidP="00353C37">
            <w:pPr>
              <w:pStyle w:val="TAC"/>
              <w:rPr>
                <w:rFonts w:eastAsia="SimSu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F659"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0E30C1D4"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F386538" w14:textId="77777777" w:rsidR="00353C37" w:rsidRPr="006F20ED" w:rsidRDefault="00353C37" w:rsidP="00B50E59">
            <w:pPr>
              <w:pStyle w:val="TAC"/>
              <w:keepNext w:val="0"/>
              <w:rPr>
                <w:rFonts w:eastAsia="Yu Gothic" w:cs="Arial"/>
                <w:szCs w:val="18"/>
              </w:rPr>
            </w:pPr>
            <w:r w:rsidRPr="006F20ED">
              <w:rPr>
                <w:rFonts w:eastAsia="Yu Gothic" w:cs="Arial"/>
                <w:szCs w:val="18"/>
              </w:rPr>
              <w:t>CA_n48(4A)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18FE020"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5E9BF" w14:textId="62FFB9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E7C2" w14:textId="2C7D2B62"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11ABB244" w14:textId="3F4B978C"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2E2A00E" w14:textId="3A1274FB"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2DD8A" w14:textId="77777777" w:rsidR="00353C37" w:rsidRPr="006F20ED" w:rsidRDefault="00353C37" w:rsidP="00353C37">
            <w:pPr>
              <w:pStyle w:val="TAC"/>
              <w:rPr>
                <w:rFonts w:eastAsia="DengXia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CBEB"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4EA173EB" w14:textId="77777777" w:rsidTr="00EF257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F88921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55A7A44"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55CC" w14:textId="41B944D9"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5DCF" w14:textId="7D1680CD"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35BC9ADA" w14:textId="4FAC0C6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F8D7011" w14:textId="461F13F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111F9" w14:textId="77777777" w:rsidR="00353C37" w:rsidRPr="006F20ED" w:rsidRDefault="00353C37" w:rsidP="00353C37">
            <w:pPr>
              <w:pStyle w:val="TAC"/>
              <w:rPr>
                <w:rFonts w:eastAsia="SimSu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301B"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6D9D4C97"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2E8DECE" w14:textId="77777777" w:rsidR="00353C37" w:rsidRPr="006F20ED" w:rsidRDefault="00353C37" w:rsidP="00B50E59">
            <w:pPr>
              <w:pStyle w:val="TAC"/>
              <w:keepNext w:val="0"/>
              <w:rPr>
                <w:rFonts w:eastAsia="SimSun"/>
              </w:rPr>
            </w:pPr>
            <w:r w:rsidRPr="006F20ED">
              <w:rPr>
                <w:rFonts w:eastAsia="Yu Gothic" w:cs="Arial"/>
                <w:szCs w:val="18"/>
              </w:rPr>
              <w:t>CA_n66(2A)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AB855E8" w14:textId="4DBB1509" w:rsidR="00353C37" w:rsidRPr="006F20ED" w:rsidRDefault="00E52BFA" w:rsidP="00353C37">
            <w:pPr>
              <w:pStyle w:val="TAC"/>
              <w:rPr>
                <w:rFonts w:eastAsia="Yu Gothic" w:cs="Arial"/>
                <w:szCs w:val="18"/>
              </w:rPr>
            </w:pPr>
            <w:r w:rsidRPr="006F20ED">
              <w:rPr>
                <w:rFonts w:eastAsia="Yu Gothic" w:cs="Arial"/>
                <w:szCs w:val="18"/>
              </w:rPr>
              <w:t>n66</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93A6" w14:textId="01D5CC5E"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367F" w14:textId="484B482A"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4874954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B8EC6C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C131C"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0512"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7E1DF464"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469040E1"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2715D3A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68D2" w14:textId="1F1AAC34"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F303" w14:textId="6DCE41F6"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EAAB92B"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68E82D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EFC68"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C405" w14:textId="77777777" w:rsidR="00353C37" w:rsidRPr="006F20ED" w:rsidRDefault="00353C37" w:rsidP="00353C37">
            <w:pPr>
              <w:pStyle w:val="TAC"/>
              <w:rPr>
                <w:rFonts w:eastAsia="SimSun"/>
              </w:rPr>
            </w:pPr>
            <w:r w:rsidRPr="006F20ED">
              <w:rPr>
                <w:rFonts w:eastAsia="SimSun" w:hint="eastAsia"/>
                <w:lang w:eastAsia="zh-CN"/>
              </w:rPr>
              <w:t>1</w:t>
            </w:r>
          </w:p>
        </w:tc>
      </w:tr>
      <w:tr w:rsidR="00353C37" w:rsidRPr="006F20ED" w14:paraId="26F31E7F"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5E3594D7"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489BE754"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5896" w14:textId="78C6DDAF"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2884" w14:textId="1428BF92"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BFC285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3A584E1"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76056"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B0B6" w14:textId="77777777" w:rsidR="00353C37" w:rsidRPr="006F20ED" w:rsidRDefault="00353C37" w:rsidP="00353C37">
            <w:pPr>
              <w:pStyle w:val="TAC"/>
              <w:rPr>
                <w:rFonts w:eastAsia="SimSun"/>
                <w:lang w:eastAsia="zh-CN"/>
              </w:rPr>
            </w:pPr>
            <w:r w:rsidRPr="006F20ED">
              <w:rPr>
                <w:rFonts w:eastAsia="SimSun"/>
                <w:lang w:eastAsia="zh-CN"/>
              </w:rPr>
              <w:t>2</w:t>
            </w:r>
          </w:p>
        </w:tc>
      </w:tr>
      <w:tr w:rsidR="00353C37" w:rsidRPr="006F20ED" w14:paraId="2FF1AA49"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E5A296"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F9B3407"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BAB9" w14:textId="48A0DF83"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n66</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2F331E4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71E5AA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4523" w14:textId="77777777" w:rsidR="00353C37" w:rsidRPr="006F20ED" w:rsidRDefault="00353C37" w:rsidP="00353C37">
            <w:pPr>
              <w:pStyle w:val="TAC"/>
              <w:rPr>
                <w:rFonts w:eastAsia="DengXian"/>
                <w:lang w:eastAsia="zh-CN"/>
              </w:rPr>
            </w:pPr>
            <w:r w:rsidRPr="006F20ED">
              <w:rPr>
                <w:rFonts w:eastAsia="DengXian"/>
                <w:lang w:eastAsia="zh-CN"/>
              </w:rPr>
              <w:t>85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2296" w14:textId="17E93416"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30ACCA82"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651E8B88" w14:textId="77777777" w:rsidR="00353C37" w:rsidRPr="006F20ED" w:rsidRDefault="00353C37" w:rsidP="00B50E59">
            <w:pPr>
              <w:pStyle w:val="TAC"/>
              <w:keepNext w:val="0"/>
              <w:rPr>
                <w:rFonts w:eastAsia="Yu Gothic" w:cs="Arial"/>
                <w:szCs w:val="18"/>
              </w:rPr>
            </w:pPr>
            <w:r w:rsidRPr="006F20ED">
              <w:rPr>
                <w:rFonts w:eastAsia="Yu Gothic" w:cs="Arial"/>
                <w:szCs w:val="18"/>
              </w:rPr>
              <w:t>CA_n66(3A)</w:t>
            </w:r>
          </w:p>
        </w:tc>
        <w:tc>
          <w:tcPr>
            <w:tcW w:w="759" w:type="pct"/>
            <w:tcBorders>
              <w:left w:val="single" w:sz="4" w:space="0" w:color="auto"/>
              <w:right w:val="single" w:sz="4" w:space="0" w:color="auto"/>
            </w:tcBorders>
            <w:tcMar>
              <w:top w:w="0" w:type="dxa"/>
              <w:left w:w="108" w:type="dxa"/>
              <w:bottom w:w="0" w:type="dxa"/>
              <w:right w:w="108" w:type="dxa"/>
            </w:tcMar>
          </w:tcPr>
          <w:p w14:paraId="5FDBD884"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2050" w14:textId="5B95628E"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A672C" w14:textId="4B4885C3"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954A8C0" w14:textId="616BCA44"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FDA9635"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3B88" w14:textId="77777777" w:rsidR="00353C37" w:rsidRPr="006F20ED" w:rsidRDefault="00353C37" w:rsidP="00353C37">
            <w:pPr>
              <w:pStyle w:val="TAC"/>
              <w:rPr>
                <w:rFonts w:eastAsia="DengXian"/>
                <w:lang w:eastAsia="zh-CN"/>
              </w:rPr>
            </w:pPr>
            <w:r w:rsidRPr="006F20ED">
              <w:rPr>
                <w:rFonts w:eastAsia="SimSun"/>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A6CC" w14:textId="77777777" w:rsidR="00353C37" w:rsidRPr="006F20ED" w:rsidRDefault="00353C37" w:rsidP="00353C37">
            <w:pPr>
              <w:pStyle w:val="TAC"/>
              <w:rPr>
                <w:rFonts w:eastAsia="SimSun"/>
                <w:lang w:eastAsia="zh-CN"/>
              </w:rPr>
            </w:pPr>
            <w:r w:rsidRPr="006F20ED">
              <w:rPr>
                <w:rFonts w:eastAsia="DengXian"/>
                <w:lang w:eastAsia="zh-CN"/>
              </w:rPr>
              <w:t>0</w:t>
            </w:r>
          </w:p>
        </w:tc>
      </w:tr>
      <w:tr w:rsidR="00EF2574" w:rsidRPr="006F20ED" w14:paraId="0C7340BE" w14:textId="77777777" w:rsidTr="00EF257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463A778" w14:textId="77777777" w:rsidR="00EF2574" w:rsidRPr="006F20ED" w:rsidRDefault="00EF2574" w:rsidP="00EF2574">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E1C7A5E" w14:textId="77777777" w:rsidR="00EF2574" w:rsidRPr="006F20ED" w:rsidRDefault="00EF2574" w:rsidP="00EF2574">
            <w:pPr>
              <w:pStyle w:val="TAC"/>
              <w:rPr>
                <w:rFonts w:eastAsia="Yu Gothic" w:cs="Arial"/>
                <w:szCs w:val="18"/>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A1558" w14:textId="50DE92D6" w:rsidR="00EF2574" w:rsidRPr="006F20ED" w:rsidRDefault="00EF2574" w:rsidP="00EF2574">
            <w:pPr>
              <w:pStyle w:val="TAC"/>
              <w:rPr>
                <w:rFonts w:eastAsia="SimSun" w:cs="Arial"/>
                <w:szCs w:val="18"/>
              </w:rPr>
            </w:pPr>
            <w:r w:rsidRPr="00353C37">
              <w:rPr>
                <w:rFonts w:eastAsia="Calibri"/>
                <w:lang w:val="en-US"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31C1AD6E" w14:textId="77777777" w:rsidR="00EF2574" w:rsidRPr="006F20ED" w:rsidRDefault="00EF2574" w:rsidP="00EF2574">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73458" w14:textId="05B40013" w:rsidR="00EF2574" w:rsidRPr="006F20ED" w:rsidRDefault="00EF2574" w:rsidP="00EF2574">
            <w:pPr>
              <w:pStyle w:val="TAC"/>
              <w:rPr>
                <w:rFonts w:eastAsia="SimSun"/>
                <w:lang w:eastAsia="ja-JP"/>
              </w:rPr>
            </w:pPr>
            <w:r w:rsidRPr="00353C37">
              <w:rPr>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FF692" w14:textId="657394B1" w:rsidR="00EF2574" w:rsidRPr="006F20ED" w:rsidRDefault="00EF2574" w:rsidP="00EF2574">
            <w:pPr>
              <w:pStyle w:val="TAC"/>
              <w:rPr>
                <w:rFonts w:eastAsia="DengXian"/>
                <w:lang w:eastAsia="zh-CN"/>
              </w:rPr>
            </w:pPr>
            <w:r>
              <w:rPr>
                <w:rFonts w:eastAsia="DengXian"/>
                <w:lang w:val="fi-FI" w:eastAsia="zh-CN"/>
              </w:rPr>
              <w:t>4 and 5</w:t>
            </w:r>
          </w:p>
        </w:tc>
      </w:tr>
      <w:tr w:rsidR="00353C37" w:rsidRPr="006F20ED" w14:paraId="7A776DB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FE1B45E" w14:textId="77777777" w:rsidR="00353C37" w:rsidRPr="006F20ED" w:rsidRDefault="00353C37" w:rsidP="00B50E59">
            <w:pPr>
              <w:pStyle w:val="TAC"/>
              <w:keepNext w:val="0"/>
              <w:rPr>
                <w:rFonts w:eastAsia="Yu Gothic"/>
              </w:rPr>
            </w:pPr>
            <w:r w:rsidRPr="006F20ED">
              <w:rPr>
                <w:rFonts w:eastAsia="SimSun"/>
              </w:rPr>
              <w:t>CA_n71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0D15D81" w14:textId="2DB797F8" w:rsidR="00353C37" w:rsidRPr="006F20ED" w:rsidRDefault="00E52BFA" w:rsidP="00353C37">
            <w:pPr>
              <w:pStyle w:val="TAC"/>
              <w:rPr>
                <w:rFonts w:eastAsia="Yu Gothic"/>
              </w:rPr>
            </w:pPr>
            <w:r w:rsidRPr="006F20ED">
              <w:rPr>
                <w:rFonts w:eastAsia="Yu Gothic" w:cs="Arial"/>
                <w:szCs w:val="18"/>
              </w:rPr>
              <w:t>n71</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CF24F" w14:textId="0334690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8F60" w14:textId="74ED09A6" w:rsidR="00353C37" w:rsidRPr="006F20ED" w:rsidRDefault="00353C37" w:rsidP="00353C37">
            <w:pPr>
              <w:pStyle w:val="TAC"/>
              <w:rPr>
                <w:rFonts w:eastAsia="SimSun"/>
                <w:lang w:eastAsia="zh-CN"/>
              </w:rPr>
            </w:pPr>
            <w:r w:rsidRPr="006F20ED">
              <w:rPr>
                <w:rFonts w:eastAsia="SimSun" w:cs="Arial"/>
                <w:szCs w:val="18"/>
              </w:rPr>
              <w:t>5,10,15,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38D12513"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A88238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3C76215" w14:textId="77777777" w:rsidR="00353C37" w:rsidRPr="006F20ED" w:rsidRDefault="00353C37" w:rsidP="00353C37">
            <w:pPr>
              <w:pStyle w:val="TAC"/>
              <w:rPr>
                <w:rFonts w:eastAsia="DengXian"/>
                <w:lang w:eastAsia="zh-CN"/>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30AA561"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B3AF0F1"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2B868C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98AB22"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9EF1A" w14:textId="25385201" w:rsidR="00353C37" w:rsidRPr="006F20ED" w:rsidRDefault="00353C37" w:rsidP="00353C37">
            <w:pPr>
              <w:pStyle w:val="TAC"/>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00526DF1" w:rsidRPr="006F20ED">
              <w:rPr>
                <w:rFonts w:eastAsia="SimSun" w:cs="Arial"/>
                <w:szCs w:val="18"/>
              </w:rPr>
              <w:t xml:space="preserve"> </w:t>
            </w:r>
            <w:r w:rsidRPr="006F20ED">
              <w:rPr>
                <w:rFonts w:eastAsia="SimSun" w:cs="Arial"/>
                <w:szCs w:val="18"/>
              </w:rPr>
              <w:t>up</w:t>
            </w:r>
            <w:r w:rsidR="00526DF1" w:rsidRPr="006F20ED">
              <w:rPr>
                <w:rFonts w:eastAsia="SimSun" w:cs="Arial"/>
                <w:szCs w:val="18"/>
              </w:rPr>
              <w:t xml:space="preserve"> </w:t>
            </w:r>
            <w:r w:rsidRPr="006F20ED">
              <w:rPr>
                <w:rFonts w:eastAsia="SimSun" w:cs="Arial"/>
                <w:szCs w:val="18"/>
              </w:rPr>
              <w:t>to</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MHz</w:t>
            </w:r>
            <w:r w:rsidR="00526DF1" w:rsidRPr="006F20ED">
              <w:rPr>
                <w:rFonts w:eastAsia="SimSun" w:cs="Arial"/>
                <w:szCs w:val="18"/>
              </w:rPr>
              <w:t xml:space="preserve"> </w:t>
            </w:r>
            <w:r w:rsidRPr="006F20ED">
              <w:rPr>
                <w:rFonts w:eastAsia="SimSun" w:cs="Arial"/>
                <w:szCs w:val="18"/>
              </w:rPr>
              <w:t>per</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786715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BB6051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70EE4D4C" w14:textId="77777777" w:rsidR="00353C37" w:rsidRPr="006F20ED" w:rsidRDefault="00353C37" w:rsidP="00353C37">
            <w:pPr>
              <w:pStyle w:val="TAC"/>
              <w:rPr>
                <w:rFonts w:eastAsia="SimSun"/>
                <w:lang w:eastAsia="ja-JP"/>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011845D0" w14:textId="06876988"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0A7EB82E"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F39FFC1" w14:textId="3683A70A" w:rsidR="00353C37" w:rsidRPr="006F20ED" w:rsidRDefault="009B3FBD" w:rsidP="00487BFD">
            <w:pPr>
              <w:pStyle w:val="TAC"/>
              <w:rPr>
                <w:rFonts w:eastAsia="SimSun"/>
              </w:rPr>
            </w:pPr>
            <w:r w:rsidRPr="006F20ED">
              <w:rPr>
                <w:rFonts w:eastAsia="DengXian"/>
              </w:rPr>
              <w:t>CA_n77(2A)</w:t>
            </w:r>
            <w:r w:rsidRPr="006F20ED">
              <w:rPr>
                <w:rFonts w:eastAsia="DengXian"/>
                <w:vertAlign w:val="superscript"/>
              </w:rPr>
              <w:t>6</w:t>
            </w:r>
            <w:r>
              <w:rPr>
                <w:rFonts w:eastAsia="DengXian"/>
                <w:vertAlign w:val="superscript"/>
              </w:rPr>
              <w:t>,9</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46017F1" w14:textId="77777777" w:rsidR="00853437" w:rsidRPr="006F20ED" w:rsidRDefault="00853437" w:rsidP="00487BFD">
            <w:pPr>
              <w:pStyle w:val="TAC"/>
              <w:rPr>
                <w:rFonts w:eastAsia="DengXian"/>
              </w:rPr>
            </w:pPr>
            <w:r w:rsidRPr="006F20ED">
              <w:rPr>
                <w:rFonts w:eastAsia="DengXian"/>
              </w:rPr>
              <w:t>n77</w:t>
            </w:r>
            <w:r w:rsidRPr="006F20ED">
              <w:rPr>
                <w:rFonts w:eastAsia="DengXian"/>
                <w:vertAlign w:val="superscript"/>
                <w:lang w:eastAsia="zh-CN"/>
              </w:rPr>
              <w:t>3</w:t>
            </w:r>
            <w:r w:rsidRPr="006F20ED">
              <w:rPr>
                <w:rFonts w:eastAsia="DengXian"/>
                <w:vertAlign w:val="superscript"/>
              </w:rPr>
              <w:t>,</w:t>
            </w:r>
            <w:r w:rsidRPr="006F20ED">
              <w:rPr>
                <w:rFonts w:eastAsia="DengXian"/>
                <w:vertAlign w:val="superscript"/>
                <w:lang w:eastAsia="zh-CN"/>
              </w:rPr>
              <w:t>4</w:t>
            </w:r>
          </w:p>
          <w:p w14:paraId="6366BA6A" w14:textId="1542F938" w:rsidR="00353C37" w:rsidRPr="006F20ED" w:rsidRDefault="00853437" w:rsidP="00487BFD">
            <w:pPr>
              <w:pStyle w:val="TAC"/>
              <w:rPr>
                <w:rFonts w:eastAsia="SimSun"/>
              </w:rPr>
            </w:pPr>
            <w:r w:rsidRPr="006F20ED">
              <w:rPr>
                <w:rFonts w:eastAsia="DengXian"/>
              </w:rPr>
              <w:t>CA_n77(2A)</w:t>
            </w:r>
            <w:r w:rsidRPr="006F20ED">
              <w:rPr>
                <w:vertAlign w:val="superscript"/>
                <w:lang w:eastAsia="zh-CN"/>
              </w:rPr>
              <w:t>3</w:t>
            </w:r>
            <w:r w:rsidR="004A5A35" w:rsidRPr="00A81A87">
              <w:rPr>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5370" w14:textId="5D17B188"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F535" w14:textId="4CCAC8F5"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4DEE677" w14:textId="77777777" w:rsidR="00353C37" w:rsidRPr="006F20ED" w:rsidRDefault="00353C37" w:rsidP="00487BFD">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63C58DE" w14:textId="77777777" w:rsidR="00353C37" w:rsidRPr="006F20ED" w:rsidRDefault="00353C37" w:rsidP="00487BFD">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A1D3B" w14:textId="77777777" w:rsidR="00353C37" w:rsidRPr="006F20ED" w:rsidRDefault="00353C37" w:rsidP="00487BFD">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03F71" w14:textId="77777777" w:rsidR="00353C37" w:rsidRPr="006F20ED" w:rsidRDefault="00353C37" w:rsidP="00487BFD">
            <w:pPr>
              <w:pStyle w:val="TAC"/>
              <w:rPr>
                <w:rFonts w:eastAsia="SimSun"/>
              </w:rPr>
            </w:pPr>
            <w:r w:rsidRPr="006F20ED">
              <w:rPr>
                <w:rFonts w:eastAsia="DengXian" w:hint="eastAsia"/>
                <w:lang w:eastAsia="zh-CN"/>
              </w:rPr>
              <w:t>0</w:t>
            </w:r>
          </w:p>
        </w:tc>
      </w:tr>
      <w:tr w:rsidR="00353C37" w:rsidRPr="006F20ED" w14:paraId="15465837"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3A6C864B" w14:textId="77777777" w:rsidR="00353C37" w:rsidRPr="006F20ED" w:rsidRDefault="00353C37" w:rsidP="00487BFD">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068ACF5" w14:textId="77777777" w:rsidR="00353C37" w:rsidRPr="006F20ED" w:rsidRDefault="00353C37" w:rsidP="00487BFD">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184E" w14:textId="21C85728"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585B" w14:textId="486D65AC"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55763D1" w14:textId="77777777" w:rsidR="00353C37" w:rsidRPr="006F20ED" w:rsidRDefault="00353C37" w:rsidP="00487BFD">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749D0AB6" w14:textId="77777777" w:rsidR="00353C37" w:rsidRPr="006F20ED" w:rsidRDefault="00353C37" w:rsidP="00487BFD">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D463" w14:textId="77777777" w:rsidR="00353C37" w:rsidRPr="006F20ED" w:rsidRDefault="00353C37" w:rsidP="00487BFD">
            <w:pPr>
              <w:pStyle w:val="TAC"/>
              <w:rPr>
                <w:rFonts w:eastAsia="SimSun"/>
                <w:lang w:eastAsia="zh-CN"/>
              </w:rPr>
            </w:pPr>
            <w:r w:rsidRPr="006F20ED">
              <w:rPr>
                <w:rFonts w:eastAsia="SimSun" w:hint="eastAsia"/>
                <w:lang w:eastAsia="zh-CN"/>
              </w:rPr>
              <w:t>2</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C5EF" w14:textId="77777777" w:rsidR="00353C37" w:rsidRPr="006F20ED" w:rsidRDefault="00353C37" w:rsidP="00487BFD">
            <w:pPr>
              <w:pStyle w:val="TAC"/>
              <w:rPr>
                <w:rFonts w:eastAsia="SimSun"/>
                <w:lang w:eastAsia="zh-CN"/>
              </w:rPr>
            </w:pPr>
            <w:r w:rsidRPr="006F20ED">
              <w:rPr>
                <w:rFonts w:eastAsia="SimSun" w:hint="eastAsia"/>
                <w:lang w:eastAsia="zh-CN"/>
              </w:rPr>
              <w:t>1</w:t>
            </w:r>
          </w:p>
        </w:tc>
      </w:tr>
      <w:tr w:rsidR="00353C37" w:rsidRPr="006F20ED" w14:paraId="27E9BB63"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6B2E92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8A77FB1"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932D" w14:textId="545F4240"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84CF213" w14:textId="77777777" w:rsidR="00353C37" w:rsidRPr="006F20ED" w:rsidRDefault="00353C37" w:rsidP="00353C37">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1AEF9CB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F6B1" w14:textId="77777777" w:rsidR="00353C37" w:rsidRPr="006F20ED" w:rsidRDefault="00353C37" w:rsidP="00353C37">
            <w:pPr>
              <w:pStyle w:val="TAC"/>
              <w:rPr>
                <w:rFonts w:eastAsia="SimSun"/>
                <w:lang w:eastAsia="zh-CN"/>
              </w:rPr>
            </w:pPr>
            <w:r w:rsidRPr="006F20ED">
              <w:rPr>
                <w:rFonts w:eastAsia="SimSun"/>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E40F" w14:textId="6B221737"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7AE3B2FF"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4CC697AF" w14:textId="77777777" w:rsidR="00353C37" w:rsidRPr="006F20ED" w:rsidRDefault="00353C37" w:rsidP="00B50E59">
            <w:pPr>
              <w:pStyle w:val="TAC"/>
              <w:keepNext w:val="0"/>
              <w:rPr>
                <w:rFonts w:eastAsia="SimSun"/>
              </w:rPr>
            </w:pPr>
            <w:r w:rsidRPr="006F20ED">
              <w:rPr>
                <w:rFonts w:eastAsia="SimSun"/>
              </w:rPr>
              <w:t>CA_n77(3A)</w:t>
            </w:r>
          </w:p>
        </w:tc>
        <w:tc>
          <w:tcPr>
            <w:tcW w:w="759" w:type="pct"/>
            <w:tcBorders>
              <w:left w:val="single" w:sz="4" w:space="0" w:color="auto"/>
              <w:right w:val="single" w:sz="4" w:space="0" w:color="auto"/>
            </w:tcBorders>
            <w:tcMar>
              <w:top w:w="0" w:type="dxa"/>
              <w:left w:w="108" w:type="dxa"/>
              <w:bottom w:w="0" w:type="dxa"/>
              <w:right w:w="108" w:type="dxa"/>
            </w:tcMar>
          </w:tcPr>
          <w:p w14:paraId="511F1F22" w14:textId="77777777" w:rsidR="00853437" w:rsidRPr="006F20ED" w:rsidRDefault="00853437" w:rsidP="00853437">
            <w:pPr>
              <w:pStyle w:val="TAC"/>
              <w:rPr>
                <w:rFonts w:eastAsia="DengXian"/>
              </w:rPr>
            </w:pPr>
            <w:r w:rsidRPr="006F20ED">
              <w:rPr>
                <w:lang w:eastAsia="zh-CN"/>
              </w:rPr>
              <w:t>n77</w:t>
            </w:r>
            <w:r w:rsidRPr="006F20ED">
              <w:rPr>
                <w:vertAlign w:val="superscript"/>
                <w:lang w:eastAsia="zh-CN"/>
              </w:rPr>
              <w:t>3,4</w:t>
            </w:r>
          </w:p>
          <w:p w14:paraId="79B602CA" w14:textId="39A8F6B5" w:rsidR="00353C37" w:rsidRPr="006F20ED" w:rsidRDefault="008E72EE" w:rsidP="00853437">
            <w:pPr>
              <w:pStyle w:val="TAC"/>
              <w:rPr>
                <w:rFonts w:eastAsia="SimSun"/>
              </w:rPr>
            </w:pPr>
            <w:r w:rsidRPr="003C52DC">
              <w:rPr>
                <w:rFonts w:eastAsia="DengXian"/>
              </w:rPr>
              <w:t>CA_n77(2A)</w:t>
            </w:r>
            <w:r w:rsidRPr="003C52DC">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0701" w14:textId="2C530ACD"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78282" w14:textId="3177075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5376AA90" w14:textId="0EA2483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A7A4163"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B3C19" w14:textId="77777777" w:rsidR="00353C37" w:rsidRPr="006F20ED" w:rsidRDefault="00353C37" w:rsidP="00353C37">
            <w:pPr>
              <w:pStyle w:val="TAC"/>
              <w:rPr>
                <w:rFonts w:eastAsia="SimSun"/>
                <w:lang w:eastAsia="zh-C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495A" w14:textId="77777777" w:rsidR="00353C37" w:rsidRPr="006F20ED" w:rsidRDefault="00353C37" w:rsidP="00353C37">
            <w:pPr>
              <w:pStyle w:val="TAC"/>
              <w:rPr>
                <w:rFonts w:eastAsia="SimSun"/>
                <w:lang w:eastAsia="zh-CN"/>
              </w:rPr>
            </w:pPr>
            <w:r w:rsidRPr="006F20ED">
              <w:rPr>
                <w:rFonts w:eastAsia="SimSun"/>
              </w:rPr>
              <w:t>0</w:t>
            </w:r>
          </w:p>
        </w:tc>
      </w:tr>
      <w:tr w:rsidR="00353C37" w:rsidRPr="006F20ED" w14:paraId="0236B810"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0C56CE6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93949AA"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BEF74" w14:textId="2E0EE216"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ADEFD0" w14:textId="1837716D"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D5BAA7" w14:textId="09F84503"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4668C6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4A3B" w14:textId="77777777" w:rsidR="00353C37" w:rsidRPr="006F20ED" w:rsidRDefault="00353C37" w:rsidP="00353C37">
            <w:pPr>
              <w:pStyle w:val="TAC"/>
              <w:rPr>
                <w:rFonts w:eastAsia="SimSu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6D0F" w14:textId="77777777" w:rsidR="00353C37" w:rsidRPr="006F20ED" w:rsidRDefault="00353C37" w:rsidP="00353C37">
            <w:pPr>
              <w:pStyle w:val="TAC"/>
              <w:rPr>
                <w:rFonts w:eastAsia="SimSun"/>
              </w:rPr>
            </w:pPr>
            <w:r w:rsidRPr="006F20ED">
              <w:rPr>
                <w:rFonts w:eastAsia="SimSun"/>
              </w:rPr>
              <w:t>1</w:t>
            </w:r>
          </w:p>
        </w:tc>
      </w:tr>
      <w:tr w:rsidR="00353C37" w:rsidRPr="006F20ED" w14:paraId="5EA1CBE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83FE89A"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6CB0490" w14:textId="77777777" w:rsidR="00353C37" w:rsidRPr="006F20ED" w:rsidRDefault="00353C37"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ABDA8" w14:textId="39FBE3D3" w:rsidR="00353C37" w:rsidRPr="006F20ED" w:rsidRDefault="00353C37" w:rsidP="00353C37">
            <w:pPr>
              <w:pStyle w:val="TAC"/>
              <w:rPr>
                <w:rFonts w:eastAsia="Yu Mincho"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0CA86D9"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067E" w14:textId="77777777" w:rsidR="00353C37" w:rsidRPr="006F20ED" w:rsidRDefault="00353C37" w:rsidP="00353C37">
            <w:pPr>
              <w:pStyle w:val="TAC"/>
              <w:rPr>
                <w:rFonts w:eastAsia="SimSun"/>
              </w:rPr>
            </w:pPr>
            <w:r w:rsidRPr="006F20ED">
              <w:rPr>
                <w:rFonts w:eastAsia="SimSun" w:hint="eastAsia"/>
                <w:lang w:eastAsia="zh-CN"/>
              </w:rPr>
              <w:t>3</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CEDD" w14:textId="4E973FF0" w:rsidR="00353C37" w:rsidRPr="006F20ED" w:rsidRDefault="00353C37" w:rsidP="00353C37">
            <w:pPr>
              <w:pStyle w:val="TAC"/>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1FEE25B9"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17372E" w14:textId="5CA56AC5" w:rsidR="00353C37" w:rsidRPr="006F20ED" w:rsidRDefault="009B3FBD" w:rsidP="004A5A35">
            <w:pPr>
              <w:pStyle w:val="TAL"/>
              <w:rPr>
                <w:rFonts w:eastAsia="SimSun"/>
              </w:rPr>
            </w:pPr>
            <w:r w:rsidRPr="006F20ED">
              <w:t>CA_n78(2A)</w:t>
            </w:r>
            <w:r w:rsidRPr="006F20ED">
              <w:rPr>
                <w:vertAlign w:val="superscript"/>
              </w:rPr>
              <w:t>6</w:t>
            </w:r>
            <w:r>
              <w:rPr>
                <w:vertAlign w:val="superscript"/>
              </w:rPr>
              <w:t>, 9</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DB6DDD" w14:textId="77777777" w:rsidR="00853437" w:rsidRPr="006F20ED" w:rsidRDefault="00853437" w:rsidP="00853437">
            <w:pPr>
              <w:pStyle w:val="TAC"/>
              <w:rPr>
                <w:rFonts w:eastAsia="DengXian"/>
              </w:rPr>
            </w:pPr>
            <w:r w:rsidRPr="006F20ED">
              <w:rPr>
                <w:lang w:eastAsia="zh-CN"/>
              </w:rPr>
              <w:t>n78</w:t>
            </w:r>
            <w:r w:rsidRPr="006F20ED">
              <w:rPr>
                <w:vertAlign w:val="superscript"/>
                <w:lang w:eastAsia="zh-CN"/>
              </w:rPr>
              <w:t>3,4</w:t>
            </w:r>
          </w:p>
          <w:p w14:paraId="15AC9B48" w14:textId="4B9D0ED4" w:rsidR="00353C37" w:rsidRPr="006F20ED" w:rsidRDefault="008E72EE" w:rsidP="00853437">
            <w:pPr>
              <w:pStyle w:val="TAC"/>
              <w:rPr>
                <w:rFonts w:eastAsia="SimSun"/>
              </w:rPr>
            </w:pPr>
            <w:r w:rsidRPr="003C52DC">
              <w:rPr>
                <w:rFonts w:eastAsia="DengXian"/>
              </w:rPr>
              <w:t>CA_n78(2A)</w:t>
            </w:r>
            <w:r w:rsidRPr="003C52DC">
              <w:rPr>
                <w:vertAlign w:val="superscript"/>
                <w:lang w:eastAsia="zh-CN"/>
              </w:rPr>
              <w:t>3,4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DDC25" w14:textId="4F50E4BD"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476A" w14:textId="33393FBA"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C5751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CEC8750"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CB4A"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CB9E" w14:textId="77777777" w:rsidR="00353C37" w:rsidRPr="006F20ED" w:rsidRDefault="00353C37" w:rsidP="00353C37">
            <w:pPr>
              <w:pStyle w:val="TAC"/>
              <w:rPr>
                <w:rFonts w:eastAsia="SimSun"/>
              </w:rPr>
            </w:pPr>
            <w:r w:rsidRPr="006F20ED">
              <w:rPr>
                <w:rFonts w:eastAsia="DengXian" w:hint="eastAsia"/>
                <w:lang w:eastAsia="zh-CN"/>
              </w:rPr>
              <w:t>0</w:t>
            </w:r>
          </w:p>
        </w:tc>
      </w:tr>
      <w:tr w:rsidR="00353C37" w:rsidRPr="006F20ED" w14:paraId="534E585A"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E29DBF6"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76E8373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4ACA" w14:textId="19710C53"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1380" w14:textId="59F8E03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5A619D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039851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FAEE"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570C" w14:textId="77777777" w:rsidR="00353C37" w:rsidRPr="006F20ED" w:rsidRDefault="00353C37" w:rsidP="00353C37">
            <w:pPr>
              <w:pStyle w:val="TAC"/>
              <w:rPr>
                <w:rFonts w:eastAsia="DengXian"/>
                <w:lang w:eastAsia="zh-CN"/>
              </w:rPr>
            </w:pPr>
            <w:r w:rsidRPr="006F20ED">
              <w:rPr>
                <w:rFonts w:eastAsia="DengXian" w:hint="eastAsia"/>
                <w:lang w:eastAsia="zh-CN"/>
              </w:rPr>
              <w:t>1</w:t>
            </w:r>
          </w:p>
        </w:tc>
      </w:tr>
      <w:tr w:rsidR="00353C37" w:rsidRPr="006F20ED" w14:paraId="1EF5A1A9"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FA04B3C"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373352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2867" w14:textId="0281876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C319" w14:textId="6AB4CADD"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8555B1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D94665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AB91"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B2EB" w14:textId="77777777" w:rsidR="00353C37" w:rsidRPr="006F20ED" w:rsidRDefault="00353C37" w:rsidP="00353C37">
            <w:pPr>
              <w:pStyle w:val="TAC"/>
              <w:rPr>
                <w:rFonts w:eastAsia="DengXian"/>
                <w:lang w:eastAsia="zh-CN"/>
              </w:rPr>
            </w:pPr>
            <w:r w:rsidRPr="006F20ED">
              <w:rPr>
                <w:rFonts w:eastAsia="DengXian"/>
                <w:lang w:eastAsia="zh-CN"/>
              </w:rPr>
              <w:t>2</w:t>
            </w:r>
          </w:p>
        </w:tc>
      </w:tr>
      <w:tr w:rsidR="00353C37" w:rsidRPr="006F20ED" w14:paraId="6C05371D"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47A463"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7A5B8E" w14:textId="77777777" w:rsidR="00353C37" w:rsidRPr="006F20ED" w:rsidRDefault="00353C37" w:rsidP="00353C37">
            <w:pPr>
              <w:pStyle w:val="TAC"/>
              <w:rPr>
                <w:rFonts w:eastAsia="DengXian"/>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73E83" w14:textId="6DFCB843"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02C5FEF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0D2CEE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83BDA" w14:textId="77777777" w:rsidR="00353C37" w:rsidRPr="006F20ED" w:rsidRDefault="00353C37" w:rsidP="00353C37">
            <w:pPr>
              <w:pStyle w:val="TAC"/>
              <w:rPr>
                <w:rFonts w:eastAsia="DengXian"/>
                <w:lang w:eastAsia="zh-CN"/>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F30D" w14:textId="4E8E5FA9" w:rsidR="00353C37" w:rsidRPr="006F20ED" w:rsidRDefault="00353C37" w:rsidP="00353C37">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064959" w:rsidRPr="006F20ED" w14:paraId="17CA9E4C"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D67CFC8" w14:textId="29CE705F" w:rsidR="00064959" w:rsidRPr="006F20ED" w:rsidRDefault="00064959" w:rsidP="00B50E59">
            <w:pPr>
              <w:pStyle w:val="TAC"/>
              <w:keepNext w:val="0"/>
              <w:rPr>
                <w:rFonts w:eastAsia="SimSun"/>
                <w:lang w:eastAsia="zh-CN"/>
              </w:rPr>
            </w:pPr>
            <w:r w:rsidRPr="006F20ED">
              <w:rPr>
                <w:rFonts w:eastAsia="DengXian"/>
              </w:rPr>
              <w:t>CA_n79(2A)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29B1C94" w14:textId="4FF203EC" w:rsidR="00064959" w:rsidRPr="006F20ED" w:rsidRDefault="00064959" w:rsidP="00064959">
            <w:pPr>
              <w:pStyle w:val="TAC"/>
              <w:rPr>
                <w:rFonts w:eastAsia="Yu Gothic" w:cs="Arial"/>
                <w:szCs w:val="18"/>
                <w:lang w:eastAsia="zh-CN"/>
              </w:rPr>
            </w:pPr>
            <w:r w:rsidRPr="006F20ED">
              <w:rPr>
                <w:rFonts w:eastAsia="DengXian"/>
              </w:rPr>
              <w:t>CA_n79(2A)</w:t>
            </w:r>
            <w:r w:rsidR="00526DF1" w:rsidRPr="006F20ED">
              <w:rPr>
                <w:rFonts w:hint="eastAsia"/>
                <w:vertAlign w:val="superscript"/>
                <w:lang w:eastAsia="zh-CN"/>
              </w:rPr>
              <w:t xml:space="preserve"> </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5E6C9" w14:textId="62A9A6AF" w:rsidR="00064959" w:rsidRPr="006F20ED" w:rsidRDefault="00064959" w:rsidP="00064959">
            <w:pPr>
              <w:pStyle w:val="TAC"/>
              <w:rPr>
                <w:rFonts w:eastAsia="SimSun" w:cs="Arial"/>
                <w:szCs w:val="18"/>
              </w:rPr>
            </w:pPr>
            <w:r w:rsidRPr="006F20ED">
              <w:rPr>
                <w:rFonts w:cs="Arial"/>
                <w:szCs w:val="18"/>
              </w:rPr>
              <w:t>See</w:t>
            </w:r>
            <w:r w:rsidR="00526DF1" w:rsidRPr="006F20ED">
              <w:rPr>
                <w:rFonts w:cs="Arial"/>
                <w:szCs w:val="18"/>
              </w:rPr>
              <w:t xml:space="preserve"> </w:t>
            </w:r>
            <w:r w:rsidRPr="006F20ED">
              <w:rPr>
                <w:rFonts w:cs="Arial"/>
                <w:szCs w:val="18"/>
              </w:rPr>
              <w:t>n79</w:t>
            </w:r>
            <w:r w:rsidR="00526DF1" w:rsidRPr="006F20ED">
              <w:rPr>
                <w:rFonts w:cs="Arial"/>
                <w:szCs w:val="18"/>
              </w:rPr>
              <w:t xml:space="preserve"> </w:t>
            </w:r>
            <w:r w:rsidRPr="006F20ED">
              <w:rPr>
                <w:rFonts w:cs="Arial"/>
                <w:szCs w:val="18"/>
              </w:rPr>
              <w:t>channel</w:t>
            </w:r>
            <w:r w:rsidR="00526DF1" w:rsidRPr="006F20ED">
              <w:rPr>
                <w:rFonts w:cs="Arial"/>
                <w:szCs w:val="18"/>
              </w:rPr>
              <w:t xml:space="preserve"> </w:t>
            </w:r>
            <w:r w:rsidRPr="006F20ED">
              <w:rPr>
                <w:rFonts w:cs="Arial"/>
                <w:szCs w:val="18"/>
              </w:rPr>
              <w:t>bandwidths</w:t>
            </w:r>
            <w:r w:rsidR="00526DF1" w:rsidRPr="006F20ED">
              <w:rPr>
                <w:rFonts w:cs="Arial"/>
                <w:szCs w:val="18"/>
              </w:rPr>
              <w:t xml:space="preserve"> </w:t>
            </w:r>
            <w:r w:rsidRPr="006F20ED">
              <w:rPr>
                <w:rFonts w:cs="Arial"/>
                <w:szCs w:val="18"/>
              </w:rPr>
              <w:t>in</w:t>
            </w:r>
            <w:r w:rsidR="00526DF1" w:rsidRPr="006F20ED">
              <w:rPr>
                <w:rFonts w:cs="Arial"/>
                <w:szCs w:val="18"/>
              </w:rPr>
              <w:t xml:space="preserve"> </w:t>
            </w:r>
            <w:r w:rsidRPr="006F20ED">
              <w:rPr>
                <w:rFonts w:cs="Arial"/>
                <w:szCs w:val="18"/>
              </w:rPr>
              <w:t>Table</w:t>
            </w:r>
            <w:r w:rsidR="00526DF1" w:rsidRPr="006F20ED">
              <w:rPr>
                <w:rFonts w:cs="Arial"/>
                <w:szCs w:val="18"/>
              </w:rPr>
              <w:t xml:space="preserve"> </w:t>
            </w:r>
            <w:r w:rsidRPr="006F20ED">
              <w:rPr>
                <w:rFonts w:cs="Arial"/>
                <w:szCs w:val="18"/>
              </w:rPr>
              <w:t>5.3.5-1</w:t>
            </w:r>
            <w:r w:rsidR="00526DF1" w:rsidRPr="006F20ED">
              <w:rPr>
                <w:rFonts w:cs="Arial"/>
                <w:szCs w:val="18"/>
              </w:rPr>
              <w:t xml:space="preserve"> </w:t>
            </w:r>
            <w:r w:rsidRPr="006F20ED">
              <w:rPr>
                <w:rFonts w:cs="Arial"/>
                <w:szCs w:val="18"/>
              </w:rPr>
              <w:t>for</w:t>
            </w:r>
            <w:r w:rsidR="00526DF1" w:rsidRPr="006F20ED">
              <w:rPr>
                <w:rFonts w:cs="Arial"/>
                <w:szCs w:val="18"/>
              </w:rPr>
              <w:t xml:space="preserve"> </w:t>
            </w:r>
            <w:r w:rsidRPr="006F20ED">
              <w:rPr>
                <w:rFonts w:cs="Arial"/>
                <w:szCs w:val="18"/>
              </w:rPr>
              <w:t>each</w:t>
            </w:r>
            <w:r w:rsidR="00526DF1" w:rsidRPr="006F20ED">
              <w:rPr>
                <w:rFonts w:cs="Arial"/>
                <w:szCs w:val="18"/>
              </w:rPr>
              <w:t xml:space="preserve"> </w:t>
            </w:r>
            <w:r w:rsidRPr="006F20ED">
              <w:rPr>
                <w:rFonts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3143776D"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449523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BE4A623" w14:textId="0E7FCC70" w:rsidR="00064959" w:rsidRPr="006F20ED" w:rsidRDefault="00064959" w:rsidP="00064959">
            <w:pPr>
              <w:pStyle w:val="TAC"/>
              <w:rPr>
                <w:rFonts w:eastAsia="SimSun"/>
                <w:lang w:eastAsia="ja-JP"/>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DC63420" w14:textId="30B0159A" w:rsidR="00064959" w:rsidRPr="006F20ED" w:rsidRDefault="00064959" w:rsidP="00064959">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118B0165"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F203FA9"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2</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336EE11"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DA71" w14:textId="0064D4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F9D8" w14:textId="684550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2C749050"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ED1136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5E2DF38" w14:textId="77777777" w:rsidR="00353C37" w:rsidRPr="006F20ED" w:rsidRDefault="00353C37" w:rsidP="00353C37">
            <w:pPr>
              <w:pStyle w:val="TAC"/>
              <w:rPr>
                <w:rFonts w:eastAsia="DengXian"/>
                <w:lang w:eastAsia="zh-CN"/>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B9A17A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3F20BA5D"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CC1465A"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DB4A930"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5CA5" w14:textId="06B1777E"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0759" w14:textId="615FA93C"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95CC043" w14:textId="4CD82E2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648CFD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25B1F22" w14:textId="77777777" w:rsidR="00353C37" w:rsidRPr="006F20ED" w:rsidRDefault="00353C37" w:rsidP="00353C37">
            <w:pPr>
              <w:pStyle w:val="TAC"/>
              <w:rPr>
                <w:rFonts w:eastAsia="DengXian"/>
                <w:lang w:eastAsia="zh-CN"/>
              </w:rPr>
            </w:pPr>
            <w:r w:rsidRPr="006F20ED">
              <w:rPr>
                <w:rFonts w:eastAsia="SimSun"/>
                <w:lang w:eastAsia="ja-JP"/>
              </w:rPr>
              <w:t>240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CC6511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69883820"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59A5CAC"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4</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DE218FC"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67F9" w14:textId="14C81864"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268A4" w14:textId="453EA3AA"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F05235C" w14:textId="6F75A5E0"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32A5AB7" w14:textId="5DF2824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AE6CD3C" w14:textId="77777777" w:rsidR="00353C37" w:rsidRPr="006F20ED" w:rsidRDefault="00353C37" w:rsidP="00353C37">
            <w:pPr>
              <w:pStyle w:val="TAC"/>
              <w:rPr>
                <w:rFonts w:eastAsia="DengXian"/>
                <w:lang w:eastAsia="zh-CN"/>
              </w:rPr>
            </w:pPr>
            <w:r w:rsidRPr="006F20ED">
              <w:rPr>
                <w:rFonts w:eastAsia="SimSun"/>
                <w:lang w:eastAsia="ja-JP"/>
              </w:rPr>
              <w:t>320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35C5DD2"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172047C7"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9DE009D" w14:textId="77777777" w:rsidR="00353C37" w:rsidRPr="006F20ED" w:rsidRDefault="00353C37" w:rsidP="00B50E59">
            <w:pPr>
              <w:pStyle w:val="TAC"/>
              <w:keepNext w:val="0"/>
              <w:rPr>
                <w:rFonts w:eastAsia="SimSun"/>
                <w:lang w:eastAsia="zh-CN"/>
              </w:rPr>
            </w:pPr>
            <w:r w:rsidRPr="006F20ED">
              <w:rPr>
                <w:rFonts w:eastAsia="SimSun"/>
                <w:lang w:eastAsia="zh-CN"/>
              </w:rPr>
              <w:t>CA_n102(2A)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4CA4A78"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C9B8" w14:textId="0326DA77"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4F71" w14:textId="1A80B708"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84E7359" w14:textId="77777777" w:rsidR="00353C37" w:rsidRPr="006F20ED" w:rsidRDefault="00353C37" w:rsidP="00353C37">
            <w:pPr>
              <w:pStyle w:val="TAC"/>
              <w:rPr>
                <w:rFonts w:eastAsia="SimSun" w:cs="Arial"/>
                <w:szCs w:val="18"/>
              </w:rPr>
            </w:pPr>
          </w:p>
        </w:tc>
        <w:tc>
          <w:tcPr>
            <w:tcW w:w="513" w:type="pct"/>
            <w:tcBorders>
              <w:top w:val="single" w:sz="4" w:space="0" w:color="auto"/>
              <w:left w:val="single" w:sz="4" w:space="0" w:color="auto"/>
              <w:bottom w:val="single" w:sz="4" w:space="0" w:color="auto"/>
              <w:right w:val="single" w:sz="4" w:space="0" w:color="auto"/>
            </w:tcBorders>
          </w:tcPr>
          <w:p w14:paraId="04ABFA3F"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4ABFF5A" w14:textId="77777777" w:rsidR="00353C37" w:rsidRPr="006F20ED" w:rsidRDefault="00353C37" w:rsidP="00353C37">
            <w:pPr>
              <w:pStyle w:val="TAC"/>
              <w:rPr>
                <w:rFonts w:eastAsia="SimSun"/>
                <w:lang w:eastAsia="ja-JP"/>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5700FF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2BEA3DE"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E4BC0" w14:textId="77777777" w:rsidR="00353C37" w:rsidRPr="006F20ED" w:rsidRDefault="00353C37" w:rsidP="00B50E59">
            <w:pPr>
              <w:pStyle w:val="TAC"/>
              <w:keepNext w:val="0"/>
              <w:rPr>
                <w:rFonts w:eastAsia="SimSun"/>
                <w:lang w:eastAsia="zh-CN"/>
              </w:rPr>
            </w:pPr>
            <w:r w:rsidRPr="006F20ED">
              <w:rPr>
                <w:rFonts w:eastAsia="SimSun"/>
                <w:lang w:eastAsia="zh-CN"/>
              </w:rPr>
              <w:t>CA_n102(3A)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CFE7"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B1E1" w14:textId="7E7551B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B9DC" w14:textId="5F76C55C"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FEB24CF" w14:textId="0E448A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AEFE4A8"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B124" w14:textId="77777777" w:rsidR="00353C37" w:rsidRPr="006F20ED" w:rsidRDefault="00353C37" w:rsidP="00353C37">
            <w:pPr>
              <w:pStyle w:val="TAC"/>
              <w:rPr>
                <w:rFonts w:eastAsia="SimSun"/>
                <w:lang w:eastAsia="ja-JP"/>
              </w:rPr>
            </w:pPr>
            <w:r w:rsidRPr="006F20ED">
              <w:rPr>
                <w:rFonts w:eastAsia="SimSun"/>
                <w:lang w:eastAsia="ja-JP"/>
              </w:rPr>
              <w:t>240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56B7"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794580F3"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4768" w14:textId="77777777" w:rsidR="00353C37" w:rsidRPr="006F20ED" w:rsidRDefault="00353C37" w:rsidP="00B50E59">
            <w:pPr>
              <w:pStyle w:val="TAC"/>
              <w:keepNext w:val="0"/>
              <w:rPr>
                <w:rFonts w:eastAsia="SimSun"/>
                <w:lang w:eastAsia="zh-CN"/>
              </w:rPr>
            </w:pPr>
            <w:r w:rsidRPr="006F20ED">
              <w:rPr>
                <w:rFonts w:eastAsia="SimSun"/>
                <w:lang w:eastAsia="zh-CN"/>
              </w:rPr>
              <w:t>CA_n102(4A)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D0664"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3192" w14:textId="53151DF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A8FF" w14:textId="131274E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3B751B40" w14:textId="7E54D1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6A32D36" w14:textId="4381990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A249F" w14:textId="77777777" w:rsidR="00353C37" w:rsidRPr="006F20ED" w:rsidRDefault="00353C37" w:rsidP="00353C37">
            <w:pPr>
              <w:pStyle w:val="TAC"/>
              <w:rPr>
                <w:rFonts w:eastAsia="SimSun"/>
                <w:lang w:eastAsia="ja-JP"/>
              </w:rPr>
            </w:pPr>
            <w:r w:rsidRPr="006F20ED">
              <w:rPr>
                <w:rFonts w:eastAsia="SimSun"/>
                <w:lang w:eastAsia="ja-JP"/>
              </w:rPr>
              <w:t>320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B9D7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F1EB9EE" w14:textId="77777777" w:rsidTr="00526DF1">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79B5DBC5" w14:textId="7D2961CD"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Void.</w:t>
            </w:r>
          </w:p>
          <w:p w14:paraId="50BD01D0" w14:textId="5BA58020" w:rsidR="00FD2A8C" w:rsidRPr="006F20ED" w:rsidRDefault="00FD2A8C" w:rsidP="00B50E59">
            <w:pPr>
              <w:pStyle w:val="TAN"/>
              <w:keepNext w:val="0"/>
              <w:rPr>
                <w:rFonts w:eastAsia="SimSun"/>
              </w:rPr>
            </w:pPr>
            <w:r w:rsidRPr="006F20ED">
              <w:rPr>
                <w:rFonts w:eastAsia="SimSun"/>
              </w:rPr>
              <w:lastRenderedPageBreak/>
              <w:t>NOTE</w:t>
            </w:r>
            <w:r w:rsidR="00526DF1" w:rsidRPr="006F20ED">
              <w:rPr>
                <w:rFonts w:eastAsia="SimSun"/>
              </w:rPr>
              <w:t xml:space="preserve"> </w:t>
            </w:r>
            <w:r w:rsidRPr="006F20ED">
              <w:rPr>
                <w:rFonts w:eastAsia="SimSun"/>
              </w:rPr>
              <w:t>2:</w:t>
            </w:r>
            <w:r w:rsidRPr="006F20ED">
              <w:rPr>
                <w:rFonts w:eastAsia="SimSun"/>
              </w:rPr>
              <w:tab/>
              <w:t>Parameter</w:t>
            </w:r>
            <w:r w:rsidR="00526DF1" w:rsidRPr="006F20ED">
              <w:rPr>
                <w:rFonts w:eastAsia="SimSun"/>
              </w:rPr>
              <w:t xml:space="preserve"> </w:t>
            </w:r>
            <w:r w:rsidRPr="006F20ED">
              <w:rPr>
                <w:rFonts w:eastAsia="SimSun"/>
              </w:rPr>
              <w:t>value</w:t>
            </w:r>
            <w:r w:rsidR="00526DF1" w:rsidRPr="006F20ED">
              <w:rPr>
                <w:rFonts w:eastAsia="SimSun"/>
              </w:rPr>
              <w:t xml:space="preserve"> </w:t>
            </w:r>
            <w:r w:rsidRPr="006F20ED">
              <w:rPr>
                <w:rFonts w:eastAsia="SimSun"/>
              </w:rPr>
              <w:t>accounts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both,</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range</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(150</w:t>
            </w:r>
            <w:r w:rsidR="00526DF1" w:rsidRPr="006F20ED">
              <w:rPr>
                <w:rFonts w:eastAsia="SimSun"/>
              </w:rPr>
              <w:t xml:space="preserve"> </w:t>
            </w:r>
            <w:r w:rsidRPr="006F20ED">
              <w:rPr>
                <w:rFonts w:eastAsia="SimSun"/>
              </w:rPr>
              <w:t>MHz),</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gaps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between</w:t>
            </w:r>
            <w:r w:rsidR="00526DF1" w:rsidRPr="006F20ED">
              <w:rPr>
                <w:rFonts w:eastAsia="SimSun"/>
              </w:rPr>
              <w:t xml:space="preserve"> </w:t>
            </w:r>
            <w:r w:rsidRPr="006F20ED">
              <w:rPr>
                <w:rFonts w:eastAsia="SimSun"/>
              </w:rPr>
              <w:t>NR</w:t>
            </w:r>
            <w:r w:rsidR="00526DF1" w:rsidRPr="006F20ED">
              <w:rPr>
                <w:rFonts w:eastAsia="SimSun"/>
              </w:rPr>
              <w:t xml:space="preserve"> </w:t>
            </w:r>
            <w:r w:rsidRPr="006F20ED">
              <w:rPr>
                <w:rFonts w:eastAsia="SimSun"/>
              </w:rPr>
              <w:t>non-contiguous</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carriers.</w:t>
            </w:r>
          </w:p>
          <w:p w14:paraId="7DFB5C1B" w14:textId="01F366FD" w:rsidR="00FD2A8C" w:rsidRPr="006F20ED" w:rsidRDefault="00FD2A8C" w:rsidP="00B50E59">
            <w:pPr>
              <w:pStyle w:val="TAN"/>
              <w:keepNext w:val="0"/>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F0965F4" w14:textId="71C2B35D" w:rsidR="00FD2A8C" w:rsidRPr="006F20ED" w:rsidRDefault="00FD2A8C" w:rsidP="00B50E59">
            <w:pPr>
              <w:pStyle w:val="TAN"/>
              <w:keepNext w:val="0"/>
              <w:rPr>
                <w:rFonts w:eastAsia="SimSun"/>
              </w:rPr>
            </w:pPr>
            <w:r w:rsidRPr="006F20ED">
              <w:t>NOTE</w:t>
            </w:r>
            <w:r w:rsidR="00526DF1" w:rsidRPr="006F20ED">
              <w:t xml:space="preserve"> </w:t>
            </w:r>
            <w:r w:rsidRPr="006F20ED">
              <w:rPr>
                <w:rFonts w:hint="eastAsia"/>
                <w:lang w:eastAsia="zh-CN"/>
              </w:rPr>
              <w:t>4</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6991C15" w14:textId="5567E8DD"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5</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0AD70E53" w14:textId="18DDD143" w:rsidR="00FD2A8C" w:rsidRPr="006F20ED" w:rsidRDefault="009F7E04" w:rsidP="00B50E59">
            <w:pPr>
              <w:pStyle w:val="TAN"/>
              <w:keepNext w:val="0"/>
              <w:rPr>
                <w:rFonts w:eastAsia="SimSun"/>
              </w:rPr>
            </w:pPr>
            <w:r w:rsidRPr="000D2BC3">
              <w:rPr>
                <w:rFonts w:eastAsia="DengXian"/>
              </w:rPr>
              <w:t>NOTE 6:</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UE </w:t>
            </w:r>
            <w:r>
              <w:t xml:space="preserve">does </w:t>
            </w:r>
            <w:r w:rsidRPr="00F70CBF">
              <w:t>not indicat</w:t>
            </w:r>
            <w:r>
              <w:t xml:space="preserve">e </w:t>
            </w:r>
            <w:r w:rsidRPr="005E47BC">
              <w:rPr>
                <w:rFonts w:eastAsia="DengXian"/>
                <w:i/>
                <w:lang w:val="en-US" w:eastAsia="zh-CN"/>
              </w:rPr>
              <w:t>intraBandNR-CA-non-collocated-r18</w:t>
            </w:r>
            <w:r>
              <w:rPr>
                <w:rFonts w:eastAsia="DengXian"/>
                <w:i/>
                <w:lang w:val="en-US" w:eastAsia="zh-CN"/>
              </w:rPr>
              <w:t xml:space="preserve"> </w:t>
            </w:r>
            <w:r>
              <w:rPr>
                <w:rFonts w:eastAsia="DengXian"/>
                <w:iCs/>
                <w:lang w:val="en-US" w:eastAsia="zh-CN"/>
              </w:rPr>
              <w:t>or</w:t>
            </w:r>
            <w:r>
              <w:t xml:space="preserve"> UE indicates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 xml:space="preserve">and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Pr>
                <w:rFonts w:eastAsia="DengXian"/>
                <w:i/>
                <w:lang w:val="en-US" w:eastAsia="zh-CN"/>
              </w:rPr>
              <w:t xml:space="preserve"> </w:t>
            </w:r>
            <w:r>
              <w:t>C</w:t>
            </w:r>
            <w:r w:rsidRPr="00F70CBF">
              <w:t>lause 7.</w:t>
            </w:r>
            <w:r>
              <w:t xml:space="preserve">10A.2 </w:t>
            </w:r>
            <w:r w:rsidRPr="00F70CBF">
              <w:t xml:space="preserve">power imbalance requirement </w:t>
            </w:r>
            <w:r>
              <w:t>apply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r w:rsidRPr="00BA2EA5">
              <w:rPr>
                <w:rFonts w:cs="Arial"/>
                <w:i/>
                <w:iCs/>
                <w:color w:val="000000"/>
                <w:szCs w:val="18"/>
                <w:bdr w:val="none" w:sz="0" w:space="0" w:color="auto" w:frame="1"/>
              </w:rPr>
              <w:t>maxMIMO-Lay</w:t>
            </w:r>
            <w:r w:rsidRPr="00BA2EA5">
              <w:rPr>
                <w:rFonts w:eastAsia="DengXian" w:cs="Arial"/>
                <w:i/>
                <w:szCs w:val="18"/>
                <w:lang w:eastAsia="zh-CN"/>
              </w:rPr>
              <w:t>ers</w:t>
            </w:r>
            <w:r w:rsidRPr="00BA2EA5">
              <w:rPr>
                <w:rFonts w:eastAsia="DengXian" w:cs="Arial"/>
                <w:szCs w:val="18"/>
                <w:lang w:eastAsia="zh-CN"/>
              </w:rPr>
              <w:t> with value less than or equal to 2</w:t>
            </w:r>
            <w:r>
              <w:rPr>
                <w:rFonts w:eastAsia="DengXian" w:cs="Arial"/>
                <w:szCs w:val="18"/>
                <w:lang w:eastAsia="zh-CN"/>
              </w:rPr>
              <w:t xml:space="preserve">. </w:t>
            </w:r>
            <w:r w:rsidRPr="000D2BC3">
              <w:t>For these UEs, the power spectral density imbalance condition also applies for these carriers when applicable intra-band non-contiguous NR CA configuration is a subset of a higher order NR CA configuration.</w:t>
            </w:r>
          </w:p>
          <w:p w14:paraId="774D3E92" w14:textId="6659AD58" w:rsidR="00FD2A8C" w:rsidRPr="006F20ED" w:rsidRDefault="00FD2A8C" w:rsidP="00B50E59">
            <w:pPr>
              <w:pStyle w:val="TAN"/>
              <w:keepNext w:val="0"/>
              <w:rPr>
                <w:rFonts w:eastAsia="SimSun"/>
              </w:rPr>
            </w:pPr>
            <w:r w:rsidRPr="006F20ED">
              <w:rPr>
                <w:rFonts w:eastAsia="DengXian"/>
              </w:rPr>
              <w:t>NOTE</w:t>
            </w:r>
            <w:r w:rsidR="00526DF1" w:rsidRPr="006F20ED">
              <w:rPr>
                <w:rFonts w:eastAsia="DengXian"/>
              </w:rPr>
              <w:t xml:space="preserve"> </w:t>
            </w:r>
            <w:r w:rsidRPr="006F20ED">
              <w:rPr>
                <w:rFonts w:eastAsia="DengXian"/>
              </w:rPr>
              <w:t>7:</w:t>
            </w:r>
            <w:r w:rsidRPr="006F20ED">
              <w:rPr>
                <w:rFonts w:eastAsia="SimSun"/>
              </w:rPr>
              <w:tab/>
              <w:t>Unless</w:t>
            </w:r>
            <w:r w:rsidR="00526DF1" w:rsidRPr="006F20ED">
              <w:rPr>
                <w:rFonts w:eastAsia="SimSun"/>
              </w:rPr>
              <w:t xml:space="preserve"> </w:t>
            </w:r>
            <w:r w:rsidRPr="006F20ED">
              <w:rPr>
                <w:rFonts w:eastAsia="SimSun"/>
              </w:rPr>
              <w:t>otherwise</w:t>
            </w:r>
            <w:r w:rsidR="00526DF1" w:rsidRPr="006F20ED">
              <w:rPr>
                <w:rFonts w:eastAsia="SimSun"/>
              </w:rPr>
              <w:t xml:space="preserve"> </w:t>
            </w:r>
            <w:r w:rsidRPr="006F20ED">
              <w:rPr>
                <w:rFonts w:eastAsia="SimSun"/>
              </w:rPr>
              <w:t>stated,</w:t>
            </w:r>
            <w:r w:rsidR="00526DF1" w:rsidRPr="006F20ED">
              <w:rPr>
                <w:rFonts w:eastAsia="SimSun"/>
              </w:rPr>
              <w:t xml:space="preserve"> </w:t>
            </w:r>
            <w:r w:rsidRPr="006F20ED">
              <w:rPr>
                <w:rFonts w:eastAsia="SimSun"/>
              </w:rPr>
              <w:t>only</w:t>
            </w:r>
            <w:r w:rsidR="00526DF1" w:rsidRPr="006F20ED">
              <w:rPr>
                <w:rFonts w:eastAsia="SimSun"/>
              </w:rPr>
              <w:t xml:space="preserve"> </w:t>
            </w:r>
            <w:r w:rsidRPr="006F20ED">
              <w:rPr>
                <w:rFonts w:eastAsia="SimSun"/>
              </w:rPr>
              <w:t>RF</w:t>
            </w:r>
            <w:r w:rsidR="00526DF1" w:rsidRPr="006F20ED">
              <w:rPr>
                <w:rFonts w:eastAsia="SimSun"/>
              </w:rPr>
              <w:t xml:space="preserve"> </w:t>
            </w:r>
            <w:r w:rsidRPr="006F20ED">
              <w:rPr>
                <w:rFonts w:eastAsia="SimSun"/>
              </w:rPr>
              <w:t>requirements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dual</w:t>
            </w:r>
            <w:r w:rsidR="00526DF1" w:rsidRPr="006F20ED">
              <w:rPr>
                <w:rFonts w:eastAsia="SimSun"/>
              </w:rPr>
              <w:t xml:space="preserve"> </w:t>
            </w:r>
            <w:r w:rsidRPr="006F20ED">
              <w:rPr>
                <w:rFonts w:eastAsia="SimSun"/>
              </w:rPr>
              <w:t>PA</w:t>
            </w:r>
            <w:r w:rsidR="00526DF1" w:rsidRPr="006F20ED">
              <w:rPr>
                <w:rFonts w:eastAsia="SimSun"/>
              </w:rPr>
              <w:t xml:space="preserve"> </w:t>
            </w:r>
            <w:r w:rsidRPr="006F20ED">
              <w:rPr>
                <w:rFonts w:eastAsia="SimSun"/>
              </w:rPr>
              <w:t>architecture</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UL</w:t>
            </w:r>
            <w:r w:rsidR="00526DF1" w:rsidRPr="006F20ED">
              <w:rPr>
                <w:rFonts w:eastAsia="SimSun"/>
              </w:rPr>
              <w:t xml:space="preserve"> </w:t>
            </w:r>
            <w:r w:rsidRPr="006F20ED">
              <w:rPr>
                <w:rFonts w:eastAsia="SimSun"/>
              </w:rPr>
              <w:t>CA_n26(2A)</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shall</w:t>
            </w:r>
            <w:r w:rsidR="00526DF1" w:rsidRPr="006F20ED">
              <w:rPr>
                <w:rFonts w:eastAsia="SimSun"/>
              </w:rPr>
              <w:t xml:space="preserve"> </w:t>
            </w:r>
            <w:r w:rsidRPr="006F20ED">
              <w:rPr>
                <w:rFonts w:eastAsia="SimSun"/>
              </w:rPr>
              <w:t>indicate</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i/>
              </w:rPr>
              <w:t>dualPA-Architecture</w:t>
            </w:r>
            <w:r w:rsidR="00526DF1" w:rsidRPr="006F20ED">
              <w:rPr>
                <w:i/>
              </w:rPr>
              <w:t xml:space="preserve"> </w:t>
            </w:r>
            <w:r w:rsidRPr="006F20ED">
              <w:t>for</w:t>
            </w:r>
            <w:r w:rsidR="00526DF1" w:rsidRPr="006F20ED">
              <w:t xml:space="preserve"> </w:t>
            </w:r>
            <w:r w:rsidRPr="006F20ED">
              <w:rPr>
                <w:rFonts w:eastAsia="SimSun"/>
              </w:rPr>
              <w:t>UL</w:t>
            </w:r>
            <w:r w:rsidR="00526DF1" w:rsidRPr="006F20ED">
              <w:rPr>
                <w:rFonts w:eastAsia="SimSun"/>
              </w:rPr>
              <w:t xml:space="preserve"> </w:t>
            </w:r>
            <w:r w:rsidRPr="006F20ED">
              <w:rPr>
                <w:rFonts w:eastAsia="SimSun"/>
              </w:rPr>
              <w:t>CA_n26(2A).</w:t>
            </w:r>
          </w:p>
          <w:p w14:paraId="0EF3968B" w14:textId="77777777" w:rsidR="00FE29F4"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8:</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p w14:paraId="58B4E76A" w14:textId="0045EF2F" w:rsidR="009B3FBD" w:rsidRPr="006F20ED" w:rsidRDefault="009B3FBD" w:rsidP="00B50E59">
            <w:pPr>
              <w:pStyle w:val="TAN"/>
              <w:keepNext w:val="0"/>
              <w:rPr>
                <w:rFonts w:eastAsia="SimSun"/>
              </w:rPr>
            </w:pPr>
            <w:r w:rsidRPr="000D2BC3">
              <w:rPr>
                <w:rFonts w:eastAsia="DengXian"/>
              </w:rPr>
              <w:t xml:space="preserve">NOTE </w:t>
            </w:r>
            <w:r>
              <w:rPr>
                <w:rFonts w:eastAsia="DengXian"/>
              </w:rPr>
              <w:t>9</w:t>
            </w:r>
            <w:r w:rsidRPr="000D2BC3">
              <w:rPr>
                <w:rFonts w:eastAsia="DengXian"/>
              </w:rPr>
              <w:t>:</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w:t>
            </w:r>
            <w:r>
              <w:t xml:space="preserve">the UE indicates </w:t>
            </w:r>
            <w:r w:rsidRPr="005E47BC">
              <w:rPr>
                <w:rFonts w:eastAsia="DengXian"/>
                <w:i/>
                <w:lang w:val="en-US" w:eastAsia="zh-CN"/>
              </w:rPr>
              <w:t>intraBandNR-CA-non-collocated-r</w:t>
            </w:r>
            <w:r>
              <w:rPr>
                <w:rFonts w:eastAsia="DengXian"/>
                <w:i/>
                <w:lang w:val="en-US" w:eastAsia="zh-CN"/>
              </w:rPr>
              <w:t>19</w:t>
            </w:r>
            <w:r w:rsidRPr="00505438">
              <w:t xml:space="preserve"> </w:t>
            </w:r>
            <w:r w:rsidRPr="000D2BC3">
              <w:rPr>
                <w:rFonts w:eastAsia="DengXian"/>
                <w:lang w:val="en-US" w:eastAsia="zh-CN"/>
              </w:rPr>
              <w:t xml:space="preserve">and </w:t>
            </w:r>
            <w:r w:rsidRPr="00F77AC1">
              <w:rPr>
                <w:rFonts w:eastAsia="DengXian"/>
                <w:i/>
                <w:lang w:val="en-US" w:eastAsia="zh-CN"/>
              </w:rPr>
              <w:t>nonCollocatedTypeNR-CA-</w:t>
            </w:r>
            <w:r w:rsidR="00262AC1">
              <w:rPr>
                <w:rFonts w:eastAsia="DengXian"/>
                <w:i/>
                <w:lang w:val="en-US" w:eastAsia="zh-CN"/>
              </w:rPr>
              <w:t>r19</w:t>
            </w:r>
            <w:r w:rsidR="00A0424E">
              <w:rPr>
                <w:rFonts w:eastAsia="DengXian"/>
                <w:i/>
                <w:lang w:val="en-US" w:eastAsia="zh-CN"/>
              </w:rPr>
              <w:t>00</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 with value type1</w:t>
            </w:r>
            <w:r w:rsidR="00A0424E">
              <w:rPr>
                <w:rFonts w:eastAsia="DengXian"/>
                <w:lang w:val="en-US" w:eastAsia="zh-CN"/>
              </w:rPr>
              <w:t xml:space="preserve"> or is absent</w:t>
            </w:r>
            <w:r>
              <w:rPr>
                <w:rFonts w:eastAsia="DengXian"/>
                <w:lang w:val="en-US" w:eastAsia="zh-CN"/>
              </w:rPr>
              <w:t>.</w:t>
            </w:r>
            <w:r>
              <w:rPr>
                <w:rFonts w:eastAsia="DengXian"/>
                <w:i/>
                <w:lang w:val="en-US" w:eastAsia="zh-CN"/>
              </w:rPr>
              <w:t xml:space="preserve"> </w:t>
            </w:r>
            <w:r>
              <w:t>C</w:t>
            </w:r>
            <w:r w:rsidRPr="00F70CBF">
              <w:t>lause 7.</w:t>
            </w:r>
            <w:r>
              <w:t xml:space="preserve">10A.2 </w:t>
            </w:r>
            <w:r w:rsidRPr="00F70CBF">
              <w:t xml:space="preserve">power imbalance requirement </w:t>
            </w:r>
            <w:r>
              <w:t>is applied,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w:t>
            </w:r>
            <w:r>
              <w:rPr>
                <w:rFonts w:eastAsia="DengXian"/>
                <w:i/>
                <w:lang w:val="en-US" w:eastAsia="zh-CN"/>
              </w:rPr>
              <w:t xml:space="preserve">9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w:t>
            </w:r>
            <w:r w:rsidR="00262AC1">
              <w:rPr>
                <w:rFonts w:eastAsia="DengXian"/>
                <w:i/>
                <w:lang w:val="en-US" w:eastAsia="zh-CN"/>
              </w:rPr>
              <w:t>r19</w:t>
            </w:r>
            <w:r w:rsidR="00A0424E">
              <w:rPr>
                <w:rFonts w:eastAsia="DengXian"/>
                <w:i/>
                <w:lang w:val="en-US" w:eastAsia="zh-CN"/>
              </w:rPr>
              <w:t>00</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 with value type4</w:t>
            </w:r>
            <w:r>
              <w:rPr>
                <w:rFonts w:eastAsia="DengXian"/>
                <w:i/>
                <w:lang w:val="en-US" w:eastAsia="zh-CN"/>
              </w:rPr>
              <w:t xml:space="preserve"> </w:t>
            </w:r>
            <w:r>
              <w:rPr>
                <w:rFonts w:eastAsia="DengXian"/>
                <w:lang w:val="en-US" w:eastAsia="zh-CN"/>
              </w:rPr>
              <w:t>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r w:rsidRPr="00BA2EA5">
              <w:rPr>
                <w:rFonts w:cs="Arial"/>
                <w:i/>
                <w:iCs/>
                <w:color w:val="000000"/>
                <w:szCs w:val="18"/>
                <w:bdr w:val="none" w:sz="0" w:space="0" w:color="auto" w:frame="1"/>
              </w:rPr>
              <w:t>maxMIMO-Lay</w:t>
            </w:r>
            <w:r w:rsidRPr="00BA2EA5">
              <w:rPr>
                <w:rFonts w:eastAsia="DengXian" w:cs="Arial"/>
                <w:i/>
                <w:szCs w:val="18"/>
                <w:lang w:eastAsia="zh-CN"/>
              </w:rPr>
              <w:t>ers</w:t>
            </w:r>
            <w:r w:rsidRPr="00BA2EA5">
              <w:rPr>
                <w:rFonts w:eastAsia="DengXian" w:cs="Arial"/>
                <w:szCs w:val="18"/>
                <w:lang w:eastAsia="zh-CN"/>
              </w:rPr>
              <w:t xml:space="preserve"> equal to </w:t>
            </w:r>
            <w:r>
              <w:rPr>
                <w:rFonts w:eastAsia="DengXian" w:cs="Arial"/>
                <w:szCs w:val="18"/>
                <w:lang w:eastAsia="zh-CN"/>
              </w:rPr>
              <w:t xml:space="preserve">4. </w:t>
            </w:r>
            <w:r w:rsidRPr="000D2BC3">
              <w:t xml:space="preserve">For these UEs, the power spectral density imbalance condition </w:t>
            </w:r>
            <w:r>
              <w:t xml:space="preserve">is </w:t>
            </w:r>
            <w:r w:rsidRPr="000D2BC3">
              <w:t xml:space="preserve">also </w:t>
            </w:r>
            <w:r>
              <w:t>applied</w:t>
            </w:r>
            <w:r w:rsidRPr="000D2BC3">
              <w:t xml:space="preserve"> for </w:t>
            </w:r>
            <w:r>
              <w:t>their</w:t>
            </w:r>
            <w:r w:rsidRPr="000D2BC3">
              <w:t xml:space="preserve"> carriers when applicable intra-band non-contiguous NR CA configuration is a subset of a higher order NR CA configuration.</w:t>
            </w:r>
          </w:p>
        </w:tc>
      </w:tr>
    </w:tbl>
    <w:p w14:paraId="72334C2F" w14:textId="77777777" w:rsidR="00353C37" w:rsidRPr="006F20ED" w:rsidRDefault="00353C37" w:rsidP="00A1115A"/>
    <w:p w14:paraId="4F2DDC8B" w14:textId="5CD639EF" w:rsidR="00A1115A" w:rsidRPr="006F20ED" w:rsidRDefault="00A1115A" w:rsidP="00A1115A">
      <w:pPr>
        <w:pStyle w:val="TH"/>
      </w:pPr>
      <w:r w:rsidRPr="006F20ED">
        <w:lastRenderedPageBreak/>
        <w:t>Table 5.5A.2-2: NR CA configurations and bandwidth combination sets defined for</w:t>
      </w:r>
      <w:r w:rsidR="00B50E59" w:rsidRPr="006F20ED">
        <w:br/>
      </w:r>
      <w:r w:rsidRPr="006F20ED">
        <w:t>mixed intra-band contiguous and non-contiguous CA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1559"/>
        <w:gridCol w:w="709"/>
        <w:gridCol w:w="4536"/>
        <w:gridCol w:w="1417"/>
      </w:tblGrid>
      <w:tr w:rsidR="0003242B" w:rsidRPr="006F20ED" w14:paraId="312DA08A" w14:textId="77777777" w:rsidTr="00455C98">
        <w:trPr>
          <w:tblHeader/>
          <w:jc w:val="center"/>
        </w:trPr>
        <w:tc>
          <w:tcPr>
            <w:tcW w:w="1555" w:type="dxa"/>
            <w:tcBorders>
              <w:top w:val="single" w:sz="4" w:space="0" w:color="auto"/>
              <w:left w:val="single" w:sz="4" w:space="0" w:color="auto"/>
              <w:bottom w:val="nil"/>
              <w:right w:val="single" w:sz="4" w:space="0" w:color="auto"/>
            </w:tcBorders>
            <w:shd w:val="clear" w:color="auto" w:fill="auto"/>
          </w:tcPr>
          <w:p w14:paraId="699A4037" w14:textId="3CA19107"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1559" w:type="dxa"/>
            <w:tcBorders>
              <w:top w:val="single" w:sz="4" w:space="0" w:color="auto"/>
              <w:left w:val="single" w:sz="4" w:space="0" w:color="auto"/>
              <w:bottom w:val="nil"/>
              <w:right w:val="single" w:sz="4" w:space="0" w:color="auto"/>
            </w:tcBorders>
            <w:shd w:val="clear" w:color="auto" w:fill="auto"/>
          </w:tcPr>
          <w:p w14:paraId="5D9E68C0" w14:textId="495CACC3" w:rsidR="0003242B" w:rsidRPr="006F20ED" w:rsidRDefault="0003242B" w:rsidP="00C92850">
            <w:pPr>
              <w:pStyle w:val="TAH"/>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212587BC" w14:textId="129DC695"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Band</w:t>
            </w:r>
          </w:p>
        </w:tc>
        <w:tc>
          <w:tcPr>
            <w:tcW w:w="4536" w:type="dxa"/>
            <w:tcBorders>
              <w:top w:val="single" w:sz="4" w:space="0" w:color="auto"/>
              <w:left w:val="single" w:sz="4" w:space="0" w:color="auto"/>
              <w:bottom w:val="single" w:sz="4" w:space="0" w:color="auto"/>
              <w:right w:val="single" w:sz="4" w:space="0" w:color="auto"/>
            </w:tcBorders>
          </w:tcPr>
          <w:p w14:paraId="37D5060C" w14:textId="01CEDC68" w:rsidR="0003242B" w:rsidRPr="006F20ED" w:rsidRDefault="0003242B" w:rsidP="00C92850">
            <w:pPr>
              <w:pStyle w:val="TAH"/>
              <w:rPr>
                <w:rFonts w:eastAsia="SimSun"/>
              </w:rPr>
            </w:pPr>
            <w:r w:rsidRPr="006F20ED">
              <w:rPr>
                <w:rFonts w:eastAsia="SimSun" w:hint="eastAsia"/>
                <w:lang w:eastAsia="zh-CN"/>
              </w:rPr>
              <w:t>C</w:t>
            </w:r>
            <w:r w:rsidRPr="006F20ED">
              <w:rPr>
                <w:rFonts w:eastAsia="SimSun"/>
                <w:lang w:eastAsia="zh-CN"/>
              </w:rPr>
              <w:t>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hint="eastAsia"/>
                <w:lang w:eastAsia="zh-CN"/>
              </w:rPr>
              <w:t>(</w:t>
            </w:r>
            <w:r w:rsidRPr="006F20ED">
              <w:rPr>
                <w:rFonts w:eastAsia="SimSun"/>
                <w:lang w:eastAsia="zh-CN"/>
              </w:rPr>
              <w:t>MHz)</w:t>
            </w:r>
          </w:p>
        </w:tc>
        <w:tc>
          <w:tcPr>
            <w:tcW w:w="1417" w:type="dxa"/>
            <w:tcBorders>
              <w:top w:val="single" w:sz="4" w:space="0" w:color="auto"/>
              <w:left w:val="single" w:sz="4" w:space="0" w:color="auto"/>
              <w:bottom w:val="nil"/>
              <w:right w:val="single" w:sz="4" w:space="0" w:color="auto"/>
            </w:tcBorders>
            <w:shd w:val="clear" w:color="auto" w:fill="auto"/>
          </w:tcPr>
          <w:p w14:paraId="0255D088" w14:textId="2A402EA6" w:rsidR="0003242B" w:rsidRPr="006F20ED" w:rsidRDefault="0003242B" w:rsidP="00C92850">
            <w:pPr>
              <w:pStyle w:val="TAH"/>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03242B" w:rsidRPr="006F20ED" w14:paraId="6CA580AE"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3E748B47" w14:textId="77777777" w:rsidR="0003242B" w:rsidRPr="006F20ED" w:rsidRDefault="0003242B" w:rsidP="00C92850">
            <w:pPr>
              <w:pStyle w:val="TAC"/>
              <w:rPr>
                <w:rFonts w:eastAsia="SimSun"/>
                <w:lang w:eastAsia="sv-SE"/>
              </w:rPr>
            </w:pPr>
            <w:r w:rsidRPr="006F20ED">
              <w:rPr>
                <w:rFonts w:eastAsia="SimSun"/>
                <w:lang w:eastAsia="sv-SE"/>
              </w:rPr>
              <w:t>CA_n41</w:t>
            </w:r>
            <w:r w:rsidRPr="006F20ED">
              <w:rPr>
                <w:rFonts w:eastAsia="SimSun"/>
                <w:lang w:eastAsia="zh-CN"/>
              </w:rPr>
              <w:t>(A-C)</w:t>
            </w:r>
          </w:p>
        </w:tc>
        <w:tc>
          <w:tcPr>
            <w:tcW w:w="1559" w:type="dxa"/>
            <w:tcBorders>
              <w:top w:val="single" w:sz="4" w:space="0" w:color="auto"/>
              <w:left w:val="single" w:sz="4" w:space="0" w:color="auto"/>
              <w:bottom w:val="nil"/>
              <w:right w:val="single" w:sz="4" w:space="0" w:color="auto"/>
            </w:tcBorders>
            <w:shd w:val="clear" w:color="auto" w:fill="auto"/>
          </w:tcPr>
          <w:p w14:paraId="180FF5AB"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3750508D" w14:textId="525F733D" w:rsidR="0003242B" w:rsidRPr="006F20ED" w:rsidRDefault="00E7700A" w:rsidP="00C92850">
            <w:pPr>
              <w:pStyle w:val="TAC"/>
              <w:rPr>
                <w:rFonts w:eastAsia="SimSun"/>
              </w:rPr>
            </w:pPr>
            <w:r w:rsidRPr="001C4B2D">
              <w:rPr>
                <w:lang w:eastAsia="zh-CN"/>
              </w:rPr>
              <w:t>CA_n41C</w:t>
            </w:r>
            <w:r w:rsidRPr="001C4B2D">
              <w:rPr>
                <w:vertAlign w:val="superscript"/>
                <w:lang w:eastAsia="zh-CN"/>
              </w:rPr>
              <w:t>2,3</w:t>
            </w:r>
          </w:p>
        </w:tc>
        <w:tc>
          <w:tcPr>
            <w:tcW w:w="709" w:type="dxa"/>
            <w:tcBorders>
              <w:left w:val="single" w:sz="4" w:space="0" w:color="auto"/>
              <w:right w:val="single" w:sz="4" w:space="0" w:color="auto"/>
            </w:tcBorders>
          </w:tcPr>
          <w:p w14:paraId="1F2F0A3D"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6AA897E8" w14:textId="6DD41EB7" w:rsidR="0003242B" w:rsidRPr="006F20ED" w:rsidRDefault="0003242B" w:rsidP="00C92850">
            <w:pPr>
              <w:pStyle w:val="TAC"/>
              <w:rPr>
                <w:rFonts w:eastAsia="SimSun"/>
                <w:szCs w:val="18"/>
                <w:lang w:eastAsia="zh-CN"/>
              </w:rPr>
            </w:pPr>
            <w:r w:rsidRPr="006F20ED">
              <w:rPr>
                <w:rFonts w:eastAsia="SimSun" w:hint="eastAsia"/>
                <w:lang w:eastAsia="zh-CN"/>
              </w:rPr>
              <w:t>1</w:t>
            </w:r>
            <w:r w:rsidRPr="006F20ED">
              <w:rPr>
                <w:rFonts w:eastAsia="SimSun"/>
                <w:lang w:eastAsia="zh-CN"/>
              </w:rPr>
              <w:t>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60D87FA3"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21E67243"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44685B4"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08412D9"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25D3DB1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4B899790" w14:textId="77777777" w:rsidR="0003242B" w:rsidRPr="006F20ED" w:rsidRDefault="0003242B" w:rsidP="00C92850">
            <w:pPr>
              <w:pStyle w:val="TAC"/>
              <w:rPr>
                <w:rFonts w:eastAsia="SimSun"/>
                <w:szCs w:val="18"/>
                <w:lang w:eastAsia="zh-CN"/>
              </w:rPr>
            </w:pPr>
            <w:r w:rsidRPr="006F20ED">
              <w:rPr>
                <w:rFonts w:eastAsia="SimSun" w:cs="Arial"/>
                <w:szCs w:val="18"/>
                <w:lang w:eastAsia="sv-SE"/>
              </w:rPr>
              <w:t>CA_n41C_BCS2</w:t>
            </w:r>
          </w:p>
        </w:tc>
        <w:tc>
          <w:tcPr>
            <w:tcW w:w="1417" w:type="dxa"/>
            <w:tcBorders>
              <w:top w:val="nil"/>
              <w:left w:val="single" w:sz="4" w:space="0" w:color="auto"/>
              <w:bottom w:val="single" w:sz="4" w:space="0" w:color="auto"/>
              <w:right w:val="single" w:sz="4" w:space="0" w:color="auto"/>
            </w:tcBorders>
            <w:shd w:val="clear" w:color="auto" w:fill="auto"/>
          </w:tcPr>
          <w:p w14:paraId="788859B5" w14:textId="77777777" w:rsidR="0003242B" w:rsidRPr="006F20ED" w:rsidRDefault="0003242B" w:rsidP="00C92850">
            <w:pPr>
              <w:pStyle w:val="TAC"/>
              <w:rPr>
                <w:rFonts w:eastAsia="SimSun"/>
                <w:szCs w:val="18"/>
                <w:lang w:eastAsia="zh-CN"/>
              </w:rPr>
            </w:pPr>
          </w:p>
        </w:tc>
      </w:tr>
      <w:tr w:rsidR="0003242B" w:rsidRPr="006F20ED" w14:paraId="331FC185"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0BA3169"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22063E0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4870EF9"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2C5664A3" w14:textId="036D2B87" w:rsidR="0003242B" w:rsidRPr="006F20ED" w:rsidRDefault="0003242B" w:rsidP="00C92850">
            <w:pPr>
              <w:pStyle w:val="TAC"/>
              <w:rPr>
                <w:rFonts w:eastAsia="SimSun" w:cs="Arial"/>
                <w:szCs w:val="18"/>
                <w:lang w:eastAsia="sv-SE"/>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n41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p>
        </w:tc>
        <w:tc>
          <w:tcPr>
            <w:tcW w:w="1417" w:type="dxa"/>
            <w:tcBorders>
              <w:top w:val="single" w:sz="4" w:space="0" w:color="auto"/>
              <w:left w:val="single" w:sz="4" w:space="0" w:color="auto"/>
              <w:bottom w:val="nil"/>
              <w:right w:val="single" w:sz="4" w:space="0" w:color="auto"/>
            </w:tcBorders>
            <w:shd w:val="clear" w:color="auto" w:fill="auto"/>
          </w:tcPr>
          <w:p w14:paraId="095F9690" w14:textId="76D96DB8"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4CF4B02B"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644FCF6D"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64D566B5"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9D20CF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3A491A94" w14:textId="27979599" w:rsidR="0003242B" w:rsidRPr="006F20ED" w:rsidRDefault="0003242B" w:rsidP="00C92850">
            <w:pPr>
              <w:pStyle w:val="TAC"/>
              <w:rPr>
                <w:rFonts w:eastAsia="SimSun" w:cs="Arial"/>
                <w:szCs w:val="18"/>
                <w:lang w:eastAsia="sv-SE"/>
              </w:rPr>
            </w:pPr>
            <w:r w:rsidRPr="006F20ED">
              <w:rPr>
                <w:rFonts w:eastAsia="SimSun" w:cs="Arial"/>
                <w:szCs w:val="18"/>
                <w:lang w:eastAsia="sv-SE"/>
              </w:rPr>
              <w:t>CA_n41C_BCS4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c>
          <w:tcPr>
            <w:tcW w:w="1417" w:type="dxa"/>
            <w:tcBorders>
              <w:top w:val="nil"/>
              <w:left w:val="single" w:sz="4" w:space="0" w:color="auto"/>
              <w:bottom w:val="single" w:sz="4" w:space="0" w:color="auto"/>
              <w:right w:val="single" w:sz="4" w:space="0" w:color="auto"/>
            </w:tcBorders>
            <w:shd w:val="clear" w:color="auto" w:fill="auto"/>
          </w:tcPr>
          <w:p w14:paraId="218D8359" w14:textId="77777777" w:rsidR="0003242B" w:rsidRPr="006F20ED" w:rsidRDefault="0003242B" w:rsidP="00C92850">
            <w:pPr>
              <w:pStyle w:val="TAC"/>
              <w:rPr>
                <w:rFonts w:eastAsia="SimSun"/>
                <w:szCs w:val="18"/>
                <w:lang w:eastAsia="zh-CN"/>
              </w:rPr>
            </w:pPr>
          </w:p>
        </w:tc>
      </w:tr>
      <w:tr w:rsidR="0003242B" w:rsidRPr="006F20ED" w14:paraId="51AEB89F"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2173C5C" w14:textId="77777777" w:rsidR="0003242B" w:rsidRPr="006F20ED" w:rsidRDefault="0003242B" w:rsidP="00C92850">
            <w:pPr>
              <w:pStyle w:val="TAC"/>
              <w:rPr>
                <w:rFonts w:eastAsia="SimSun"/>
              </w:rPr>
            </w:pPr>
            <w:r w:rsidRPr="006F20ED">
              <w:rPr>
                <w:rFonts w:eastAsia="SimSun"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30736DFD"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574F5136" w14:textId="77777777" w:rsidR="0003242B" w:rsidRPr="006F20ED" w:rsidRDefault="0003242B" w:rsidP="00C92850">
            <w:pPr>
              <w:pStyle w:val="TAC"/>
              <w:rPr>
                <w:rFonts w:eastAsia="SimSun"/>
                <w:lang w:eastAsia="zh-CN"/>
              </w:rPr>
            </w:pPr>
            <w:r w:rsidRPr="006F20ED">
              <w:rPr>
                <w:rFonts w:eastAsia="SimSun"/>
                <w:lang w:eastAsia="zh-CN"/>
              </w:rPr>
              <w:t>CA_n41C</w:t>
            </w:r>
          </w:p>
        </w:tc>
        <w:tc>
          <w:tcPr>
            <w:tcW w:w="709" w:type="dxa"/>
            <w:tcBorders>
              <w:left w:val="single" w:sz="4" w:space="0" w:color="auto"/>
              <w:right w:val="single" w:sz="4" w:space="0" w:color="auto"/>
            </w:tcBorders>
          </w:tcPr>
          <w:p w14:paraId="18EB5757"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17826C77" w14:textId="77777777" w:rsidR="0003242B" w:rsidRPr="006F20ED" w:rsidRDefault="0003242B" w:rsidP="00C92850">
            <w:pPr>
              <w:pStyle w:val="TAC"/>
              <w:rPr>
                <w:rFonts w:eastAsia="SimSun" w:cs="Arial"/>
                <w:szCs w:val="18"/>
                <w:lang w:eastAsia="sv-SE"/>
              </w:rPr>
            </w:pPr>
            <w:r w:rsidRPr="006F20ED">
              <w:rPr>
                <w:rFonts w:eastAsia="SimSun" w:cs="Arial"/>
                <w:szCs w:val="18"/>
              </w:rPr>
              <w:t>CA_n41(2A)_BCS3</w:t>
            </w:r>
          </w:p>
        </w:tc>
        <w:tc>
          <w:tcPr>
            <w:tcW w:w="1417" w:type="dxa"/>
            <w:tcBorders>
              <w:top w:val="single" w:sz="4" w:space="0" w:color="auto"/>
              <w:left w:val="single" w:sz="4" w:space="0" w:color="auto"/>
              <w:bottom w:val="nil"/>
              <w:right w:val="single" w:sz="4" w:space="0" w:color="auto"/>
            </w:tcBorders>
            <w:shd w:val="clear" w:color="auto" w:fill="auto"/>
          </w:tcPr>
          <w:p w14:paraId="0187CC21" w14:textId="77777777" w:rsidR="0003242B" w:rsidRPr="006F20ED" w:rsidRDefault="0003242B" w:rsidP="00C92850">
            <w:pPr>
              <w:pStyle w:val="TAC"/>
              <w:rPr>
                <w:rFonts w:eastAsia="SimSun"/>
                <w:szCs w:val="18"/>
                <w:lang w:eastAsia="zh-CN"/>
              </w:rPr>
            </w:pPr>
            <w:r w:rsidRPr="006F20ED">
              <w:rPr>
                <w:rFonts w:eastAsia="SimSun"/>
                <w:szCs w:val="18"/>
                <w:lang w:eastAsia="zh-CN"/>
              </w:rPr>
              <w:t>0</w:t>
            </w:r>
          </w:p>
        </w:tc>
      </w:tr>
      <w:tr w:rsidR="0003242B" w:rsidRPr="006F20ED" w14:paraId="347D81D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6ED932A"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53338A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B5BCF35"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0C292595" w14:textId="77777777" w:rsidR="0003242B" w:rsidRPr="006F20ED" w:rsidRDefault="0003242B" w:rsidP="00C92850">
            <w:pPr>
              <w:pStyle w:val="TAC"/>
              <w:rPr>
                <w:rFonts w:eastAsia="SimSun" w:cs="Arial"/>
                <w:szCs w:val="18"/>
                <w:lang w:eastAsia="sv-SE"/>
              </w:rPr>
            </w:pPr>
            <w:r w:rsidRPr="006F20ED">
              <w:rPr>
                <w:rFonts w:eastAsia="SimSun" w:cs="Arial"/>
                <w:szCs w:val="18"/>
              </w:rPr>
              <w:t>CA_n41C_BCS1</w:t>
            </w:r>
          </w:p>
        </w:tc>
        <w:tc>
          <w:tcPr>
            <w:tcW w:w="1417" w:type="dxa"/>
            <w:tcBorders>
              <w:top w:val="nil"/>
              <w:left w:val="single" w:sz="4" w:space="0" w:color="auto"/>
              <w:bottom w:val="single" w:sz="4" w:space="0" w:color="auto"/>
              <w:right w:val="single" w:sz="4" w:space="0" w:color="auto"/>
            </w:tcBorders>
            <w:shd w:val="clear" w:color="auto" w:fill="auto"/>
          </w:tcPr>
          <w:p w14:paraId="21938C63" w14:textId="77777777" w:rsidR="0003242B" w:rsidRPr="006F20ED" w:rsidRDefault="0003242B" w:rsidP="00C92850">
            <w:pPr>
              <w:pStyle w:val="TAC"/>
              <w:rPr>
                <w:rFonts w:eastAsia="SimSun"/>
                <w:szCs w:val="18"/>
                <w:lang w:eastAsia="zh-CN"/>
              </w:rPr>
            </w:pPr>
          </w:p>
        </w:tc>
      </w:tr>
      <w:tr w:rsidR="0003242B" w:rsidRPr="006F20ED" w14:paraId="25EB3AD2"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DEAE0B5"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6BB6428"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1DFE3BA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3D436FCD" w14:textId="5A7250F4" w:rsidR="0003242B" w:rsidRPr="006F20ED" w:rsidRDefault="0003242B" w:rsidP="00C92850">
            <w:pPr>
              <w:pStyle w:val="TAC"/>
              <w:rPr>
                <w:rFonts w:eastAsia="SimSun" w:cs="Arial"/>
                <w:szCs w:val="18"/>
                <w:lang w:eastAsia="sv-SE"/>
              </w:rPr>
            </w:pPr>
            <w:r w:rsidRPr="006F20ED">
              <w:rPr>
                <w:rFonts w:eastAsia="SimSun" w:cs="Arial"/>
                <w:szCs w:val="18"/>
              </w:rPr>
              <w:t>CA_n41(2A)_BCS4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single" w:sz="4" w:space="0" w:color="auto"/>
              <w:left w:val="single" w:sz="4" w:space="0" w:color="auto"/>
              <w:bottom w:val="nil"/>
              <w:right w:val="single" w:sz="4" w:space="0" w:color="auto"/>
            </w:tcBorders>
            <w:shd w:val="clear" w:color="auto" w:fill="auto"/>
          </w:tcPr>
          <w:p w14:paraId="5F24E828" w14:textId="79B4B9BC"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270E581F"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4C3C6088"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43501DDE"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396AD0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7678EE82" w14:textId="7A15FAE1" w:rsidR="0003242B" w:rsidRPr="006F20ED" w:rsidRDefault="0003242B" w:rsidP="00C92850">
            <w:pPr>
              <w:pStyle w:val="TAC"/>
              <w:rPr>
                <w:rFonts w:eastAsia="SimSun" w:cs="Arial"/>
                <w:szCs w:val="18"/>
                <w:lang w:eastAsia="sv-SE"/>
              </w:rPr>
            </w:pPr>
            <w:r w:rsidRPr="006F20ED">
              <w:rPr>
                <w:rFonts w:eastAsia="SimSun" w:cs="Arial"/>
                <w:szCs w:val="18"/>
              </w:rPr>
              <w:t>CA_n41C_BCS4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nil"/>
              <w:left w:val="single" w:sz="4" w:space="0" w:color="auto"/>
              <w:bottom w:val="single" w:sz="4" w:space="0" w:color="auto"/>
              <w:right w:val="single" w:sz="4" w:space="0" w:color="auto"/>
            </w:tcBorders>
            <w:shd w:val="clear" w:color="auto" w:fill="auto"/>
          </w:tcPr>
          <w:p w14:paraId="1862F2EE" w14:textId="77777777" w:rsidR="0003242B" w:rsidRPr="006F20ED" w:rsidRDefault="0003242B" w:rsidP="00C92850">
            <w:pPr>
              <w:pStyle w:val="TAC"/>
              <w:rPr>
                <w:rFonts w:eastAsia="SimSun"/>
                <w:szCs w:val="18"/>
                <w:lang w:eastAsia="zh-CN"/>
              </w:rPr>
            </w:pPr>
          </w:p>
        </w:tc>
      </w:tr>
      <w:tr w:rsidR="0003242B" w:rsidRPr="006F20ED" w14:paraId="016FEA25"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C5777EC" w14:textId="77777777" w:rsidR="0003242B" w:rsidRPr="006F20ED" w:rsidRDefault="0003242B" w:rsidP="00C92850">
            <w:pPr>
              <w:pStyle w:val="TAC"/>
              <w:rPr>
                <w:rFonts w:eastAsia="SimSun"/>
              </w:rPr>
            </w:pPr>
            <w:r w:rsidRPr="006F20ED">
              <w:rPr>
                <w:rFonts w:eastAsia="SimSun"/>
              </w:rPr>
              <w:t>CA_n48(A-B)</w:t>
            </w:r>
          </w:p>
        </w:tc>
        <w:tc>
          <w:tcPr>
            <w:tcW w:w="1559" w:type="dxa"/>
            <w:tcBorders>
              <w:top w:val="single" w:sz="4" w:space="0" w:color="auto"/>
              <w:left w:val="single" w:sz="4" w:space="0" w:color="auto"/>
              <w:bottom w:val="nil"/>
              <w:right w:val="single" w:sz="4" w:space="0" w:color="auto"/>
            </w:tcBorders>
            <w:shd w:val="clear" w:color="auto" w:fill="auto"/>
          </w:tcPr>
          <w:p w14:paraId="72A090B1" w14:textId="77777777" w:rsidR="0003242B" w:rsidRPr="006F20ED" w:rsidRDefault="0003242B" w:rsidP="00C92850">
            <w:pPr>
              <w:pStyle w:val="TAC"/>
              <w:rPr>
                <w:rFonts w:eastAsia="SimSun"/>
                <w:lang w:eastAsia="zh-CN"/>
              </w:rPr>
            </w:pPr>
            <w:r w:rsidRPr="006F20ED">
              <w:rPr>
                <w:rFonts w:eastAsia="SimSun"/>
                <w:lang w:eastAsia="zh-CN"/>
              </w:rPr>
              <w:t>CA_n48B</w:t>
            </w:r>
          </w:p>
        </w:tc>
        <w:tc>
          <w:tcPr>
            <w:tcW w:w="709" w:type="dxa"/>
            <w:tcBorders>
              <w:left w:val="single" w:sz="4" w:space="0" w:color="auto"/>
              <w:right w:val="single" w:sz="4" w:space="0" w:color="auto"/>
            </w:tcBorders>
          </w:tcPr>
          <w:p w14:paraId="14DBCF2A"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4FA73149" w14:textId="3EB3D8E2" w:rsidR="0003242B" w:rsidRPr="006F20ED" w:rsidRDefault="0003242B" w:rsidP="00C92850">
            <w:pPr>
              <w:pStyle w:val="TAC"/>
              <w:rPr>
                <w:rFonts w:eastAsia="SimSun"/>
                <w:szCs w:val="18"/>
                <w:lang w:eastAsia="zh-C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single" w:sz="4" w:space="0" w:color="auto"/>
              <w:left w:val="single" w:sz="4" w:space="0" w:color="auto"/>
              <w:bottom w:val="nil"/>
              <w:right w:val="single" w:sz="4" w:space="0" w:color="auto"/>
            </w:tcBorders>
            <w:shd w:val="clear" w:color="auto" w:fill="auto"/>
          </w:tcPr>
          <w:p w14:paraId="5C1A8BBE"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7B38A1C8"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D76330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7A9180F7"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3B0D8A14"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1176EEF8" w14:textId="77777777" w:rsidR="0003242B" w:rsidRPr="006F20ED" w:rsidRDefault="0003242B" w:rsidP="00C92850">
            <w:pPr>
              <w:pStyle w:val="TAC"/>
              <w:rPr>
                <w:rFonts w:eastAsia="SimSun"/>
                <w:szCs w:val="18"/>
                <w:lang w:eastAsia="zh-CN"/>
              </w:rPr>
            </w:pPr>
            <w:r w:rsidRPr="006F20ED">
              <w:rPr>
                <w:rFonts w:eastAsia="SimSun"/>
              </w:rPr>
              <w:t>CA_n48B_BCS0</w:t>
            </w:r>
          </w:p>
        </w:tc>
        <w:tc>
          <w:tcPr>
            <w:tcW w:w="1417" w:type="dxa"/>
            <w:tcBorders>
              <w:top w:val="nil"/>
              <w:left w:val="single" w:sz="4" w:space="0" w:color="auto"/>
              <w:bottom w:val="single" w:sz="4" w:space="0" w:color="auto"/>
              <w:right w:val="single" w:sz="4" w:space="0" w:color="auto"/>
            </w:tcBorders>
            <w:shd w:val="clear" w:color="auto" w:fill="auto"/>
          </w:tcPr>
          <w:p w14:paraId="1ABA616F" w14:textId="77777777" w:rsidR="0003242B" w:rsidRPr="006F20ED" w:rsidRDefault="0003242B" w:rsidP="00C92850">
            <w:pPr>
              <w:pStyle w:val="TAC"/>
              <w:rPr>
                <w:rFonts w:eastAsia="SimSun"/>
                <w:szCs w:val="18"/>
                <w:lang w:eastAsia="zh-CN"/>
              </w:rPr>
            </w:pPr>
          </w:p>
        </w:tc>
      </w:tr>
      <w:tr w:rsidR="0003242B" w:rsidRPr="006F20ED" w14:paraId="0198BBE6"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6A37A47"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0896E31E"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F93A9E7"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7EE9B8A3" w14:textId="3A671722" w:rsidR="0003242B" w:rsidRPr="006F20ED" w:rsidRDefault="0003242B" w:rsidP="00C92850">
            <w:pPr>
              <w:pStyle w:val="TAC"/>
              <w:rPr>
                <w:rFonts w:eastAsia="SimSu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70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nil"/>
              <w:left w:val="single" w:sz="4" w:space="0" w:color="auto"/>
              <w:bottom w:val="nil"/>
              <w:right w:val="single" w:sz="4" w:space="0" w:color="auto"/>
            </w:tcBorders>
            <w:shd w:val="clear" w:color="auto" w:fill="auto"/>
          </w:tcPr>
          <w:p w14:paraId="675D4E7B"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68878EE6" w14:textId="77777777" w:rsidTr="00EF2574">
        <w:trPr>
          <w:jc w:val="center"/>
        </w:trPr>
        <w:tc>
          <w:tcPr>
            <w:tcW w:w="1555" w:type="dxa"/>
            <w:tcBorders>
              <w:top w:val="nil"/>
              <w:left w:val="single" w:sz="4" w:space="0" w:color="auto"/>
              <w:bottom w:val="nil"/>
              <w:right w:val="single" w:sz="4" w:space="0" w:color="auto"/>
            </w:tcBorders>
            <w:shd w:val="clear" w:color="auto" w:fill="auto"/>
          </w:tcPr>
          <w:p w14:paraId="5B6D19A8"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037E173B"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74DDF2B"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217738F5" w14:textId="77777777" w:rsidR="0003242B" w:rsidRPr="006F20ED" w:rsidRDefault="0003242B" w:rsidP="00C92850">
            <w:pPr>
              <w:pStyle w:val="TAC"/>
              <w:rPr>
                <w:rFonts w:eastAsia="SimSun"/>
                <w:szCs w:val="18"/>
                <w:lang w:eastAsia="zh-CN"/>
              </w:rPr>
            </w:pPr>
            <w:r w:rsidRPr="006F20ED">
              <w:rPr>
                <w:rFonts w:eastAsia="SimSun"/>
              </w:rPr>
              <w:t>CA_n48B_BCS2</w:t>
            </w:r>
          </w:p>
        </w:tc>
        <w:tc>
          <w:tcPr>
            <w:tcW w:w="1417" w:type="dxa"/>
            <w:tcBorders>
              <w:top w:val="nil"/>
              <w:left w:val="single" w:sz="4" w:space="0" w:color="auto"/>
              <w:bottom w:val="single" w:sz="4" w:space="0" w:color="auto"/>
              <w:right w:val="single" w:sz="4" w:space="0" w:color="auto"/>
            </w:tcBorders>
            <w:shd w:val="clear" w:color="auto" w:fill="auto"/>
          </w:tcPr>
          <w:p w14:paraId="75D0DBA7" w14:textId="77777777" w:rsidR="0003242B" w:rsidRPr="006F20ED" w:rsidRDefault="0003242B" w:rsidP="00C92850">
            <w:pPr>
              <w:pStyle w:val="TAC"/>
              <w:rPr>
                <w:rFonts w:eastAsia="SimSun"/>
                <w:szCs w:val="18"/>
                <w:lang w:eastAsia="zh-CN"/>
              </w:rPr>
            </w:pPr>
          </w:p>
        </w:tc>
      </w:tr>
      <w:tr w:rsidR="00EF2574" w:rsidRPr="006F20ED" w14:paraId="73A258BE" w14:textId="77777777" w:rsidTr="00D51E26">
        <w:trPr>
          <w:jc w:val="center"/>
        </w:trPr>
        <w:tc>
          <w:tcPr>
            <w:tcW w:w="1555" w:type="dxa"/>
            <w:tcBorders>
              <w:top w:val="nil"/>
              <w:left w:val="single" w:sz="4" w:space="0" w:color="auto"/>
              <w:bottom w:val="nil"/>
              <w:right w:val="single" w:sz="4" w:space="0" w:color="auto"/>
            </w:tcBorders>
            <w:shd w:val="clear" w:color="auto" w:fill="auto"/>
          </w:tcPr>
          <w:p w14:paraId="1A089AD4"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572888FC"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491C20CF" w14:textId="56A835FD" w:rsidR="00EF2574" w:rsidRPr="006F20ED" w:rsidRDefault="00EF2574" w:rsidP="00EF2574">
            <w:pPr>
              <w:pStyle w:val="TAC"/>
              <w:rPr>
                <w:rFonts w:eastAsia="SimSun"/>
                <w:szCs w:val="18"/>
                <w:lang w:eastAsia="zh-CN"/>
              </w:rPr>
            </w:pPr>
            <w:r w:rsidRPr="0003242B">
              <w:rPr>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5723894D" w14:textId="0E2C007B" w:rsidR="00EF2574" w:rsidRPr="006F20ED" w:rsidRDefault="00EF2574" w:rsidP="00EF2574">
            <w:pPr>
              <w:pStyle w:val="TAC"/>
              <w:rPr>
                <w:rFonts w:eastAsia="SimSun"/>
              </w:rPr>
            </w:pPr>
            <w:r w:rsidRPr="0003242B">
              <w:rPr>
                <w:rFonts w:cs="Arial"/>
                <w:szCs w:val="18"/>
              </w:rPr>
              <w:t>See n4</w:t>
            </w:r>
            <w:r>
              <w:rPr>
                <w:rFonts w:cs="Arial"/>
                <w:szCs w:val="18"/>
              </w:rPr>
              <w:t>8</w:t>
            </w:r>
            <w:r w:rsidRPr="0003242B">
              <w:rPr>
                <w:rFonts w:cs="Arial"/>
                <w:szCs w:val="18"/>
              </w:rPr>
              <w:t xml:space="preserve"> channel bandwidths in Table 5.3.5-1</w:t>
            </w:r>
          </w:p>
        </w:tc>
        <w:tc>
          <w:tcPr>
            <w:tcW w:w="1417" w:type="dxa"/>
            <w:tcBorders>
              <w:top w:val="single" w:sz="4" w:space="0" w:color="auto"/>
              <w:left w:val="single" w:sz="4" w:space="0" w:color="auto"/>
              <w:bottom w:val="nil"/>
              <w:right w:val="single" w:sz="4" w:space="0" w:color="auto"/>
            </w:tcBorders>
            <w:shd w:val="clear" w:color="auto" w:fill="auto"/>
          </w:tcPr>
          <w:p w14:paraId="09574297" w14:textId="491B32CB" w:rsidR="00EF2574" w:rsidRPr="006F20ED" w:rsidRDefault="00EF2574" w:rsidP="00EF2574">
            <w:pPr>
              <w:pStyle w:val="TAC"/>
              <w:rPr>
                <w:rFonts w:eastAsia="SimSun"/>
                <w:szCs w:val="18"/>
                <w:lang w:eastAsia="zh-CN"/>
              </w:rPr>
            </w:pPr>
            <w:r w:rsidRPr="0003242B">
              <w:rPr>
                <w:szCs w:val="18"/>
                <w:lang w:val="en-US" w:eastAsia="zh-CN"/>
              </w:rPr>
              <w:t>4 and 5</w:t>
            </w:r>
          </w:p>
        </w:tc>
      </w:tr>
      <w:tr w:rsidR="00EF2574" w:rsidRPr="006F20ED" w14:paraId="021ED837" w14:textId="77777777" w:rsidTr="00D51E26">
        <w:trPr>
          <w:jc w:val="center"/>
        </w:trPr>
        <w:tc>
          <w:tcPr>
            <w:tcW w:w="1555" w:type="dxa"/>
            <w:tcBorders>
              <w:top w:val="nil"/>
              <w:left w:val="single" w:sz="4" w:space="0" w:color="auto"/>
              <w:bottom w:val="nil"/>
              <w:right w:val="single" w:sz="4" w:space="0" w:color="auto"/>
            </w:tcBorders>
            <w:shd w:val="clear" w:color="auto" w:fill="auto"/>
          </w:tcPr>
          <w:p w14:paraId="1F5FEB63"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3DD5FC99"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554845EF" w14:textId="337873DB" w:rsidR="00EF2574" w:rsidRPr="006F20ED" w:rsidRDefault="00EF2574" w:rsidP="00EF2574">
            <w:pPr>
              <w:pStyle w:val="TAC"/>
              <w:rPr>
                <w:rFonts w:eastAsia="SimSun"/>
                <w:szCs w:val="18"/>
                <w:lang w:eastAsia="zh-CN"/>
              </w:rPr>
            </w:pPr>
            <w:r w:rsidRPr="0003242B">
              <w:rPr>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50AFBF2F" w14:textId="2F0177CB" w:rsidR="00EF2574" w:rsidRPr="006F20ED" w:rsidRDefault="00EF2574" w:rsidP="00EF2574">
            <w:pPr>
              <w:pStyle w:val="TAC"/>
              <w:rPr>
                <w:rFonts w:eastAsia="SimSun"/>
              </w:rPr>
            </w:pPr>
            <w:r w:rsidRPr="0003242B">
              <w:rPr>
                <w:rFonts w:cs="Arial"/>
                <w:szCs w:val="18"/>
              </w:rPr>
              <w:t>CA_n4</w:t>
            </w:r>
            <w:r>
              <w:rPr>
                <w:rFonts w:cs="Arial"/>
                <w:szCs w:val="18"/>
              </w:rPr>
              <w:t>8B</w:t>
            </w:r>
            <w:r w:rsidRPr="0003242B">
              <w:rPr>
                <w:rFonts w:cs="Arial"/>
                <w:szCs w:val="18"/>
              </w:rPr>
              <w:t>_BCS4 and 5</w:t>
            </w:r>
          </w:p>
        </w:tc>
        <w:tc>
          <w:tcPr>
            <w:tcW w:w="1417" w:type="dxa"/>
            <w:tcBorders>
              <w:top w:val="nil"/>
              <w:left w:val="single" w:sz="4" w:space="0" w:color="auto"/>
              <w:bottom w:val="single" w:sz="4" w:space="0" w:color="auto"/>
              <w:right w:val="single" w:sz="4" w:space="0" w:color="auto"/>
            </w:tcBorders>
            <w:shd w:val="clear" w:color="auto" w:fill="auto"/>
          </w:tcPr>
          <w:p w14:paraId="0146545B" w14:textId="77777777" w:rsidR="00EF2574" w:rsidRPr="006F20ED" w:rsidRDefault="00EF2574" w:rsidP="00EF2574">
            <w:pPr>
              <w:pStyle w:val="TAC"/>
              <w:rPr>
                <w:rFonts w:eastAsia="SimSun"/>
                <w:szCs w:val="18"/>
                <w:lang w:eastAsia="zh-CN"/>
              </w:rPr>
            </w:pPr>
          </w:p>
        </w:tc>
      </w:tr>
      <w:tr w:rsidR="0003242B" w:rsidRPr="006F20ED" w14:paraId="6776F8BC"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4268996C" w14:textId="77777777" w:rsidR="0003242B" w:rsidRPr="006F20ED" w:rsidRDefault="0003242B" w:rsidP="00C92850">
            <w:pPr>
              <w:pStyle w:val="TAC"/>
              <w:rPr>
                <w:rFonts w:eastAsia="SimSun"/>
              </w:rPr>
            </w:pPr>
            <w:r w:rsidRPr="006F20ED">
              <w:rPr>
                <w:rFonts w:eastAsia="SimSun"/>
              </w:rPr>
              <w:t>CA_n78(A-C)</w:t>
            </w:r>
          </w:p>
        </w:tc>
        <w:tc>
          <w:tcPr>
            <w:tcW w:w="1559" w:type="dxa"/>
            <w:tcBorders>
              <w:top w:val="single" w:sz="4" w:space="0" w:color="auto"/>
              <w:left w:val="single" w:sz="4" w:space="0" w:color="auto"/>
              <w:bottom w:val="nil"/>
              <w:right w:val="single" w:sz="4" w:space="0" w:color="auto"/>
            </w:tcBorders>
            <w:shd w:val="clear" w:color="auto" w:fill="auto"/>
          </w:tcPr>
          <w:p w14:paraId="41D2977B" w14:textId="43BE7CB5" w:rsidR="0003242B" w:rsidRPr="006F20ED" w:rsidRDefault="00EF2574" w:rsidP="00C92850">
            <w:pPr>
              <w:pStyle w:val="TAC"/>
              <w:rPr>
                <w:rFonts w:eastAsia="SimSun"/>
                <w:lang w:eastAsia="zh-CN"/>
              </w:rPr>
            </w:pPr>
            <w:r>
              <w:rPr>
                <w:lang w:val="en-US" w:eastAsia="zh-CN"/>
              </w:rPr>
              <w:t>CA_n78C</w:t>
            </w:r>
          </w:p>
        </w:tc>
        <w:tc>
          <w:tcPr>
            <w:tcW w:w="709" w:type="dxa"/>
            <w:tcBorders>
              <w:left w:val="single" w:sz="4" w:space="0" w:color="auto"/>
              <w:right w:val="single" w:sz="4" w:space="0" w:color="auto"/>
            </w:tcBorders>
          </w:tcPr>
          <w:p w14:paraId="470A1BF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9DF4A69" w14:textId="0F6A21CB"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36369821"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3EB3911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5A3140D4"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2E90DA8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061B90BC"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A8C382A" w14:textId="77777777" w:rsidR="0003242B" w:rsidRPr="006F20ED" w:rsidRDefault="0003242B" w:rsidP="00C92850">
            <w:pPr>
              <w:pStyle w:val="TAC"/>
              <w:rPr>
                <w:rFonts w:eastAsia="SimSun"/>
              </w:rPr>
            </w:pPr>
            <w:r w:rsidRPr="006F20ED">
              <w:rPr>
                <w:rFonts w:eastAsia="SimSun" w:cs="Arial"/>
              </w:rPr>
              <w:t>CA_n78C_BCS0</w:t>
            </w:r>
          </w:p>
        </w:tc>
        <w:tc>
          <w:tcPr>
            <w:tcW w:w="1417" w:type="dxa"/>
            <w:tcBorders>
              <w:top w:val="nil"/>
              <w:left w:val="single" w:sz="4" w:space="0" w:color="auto"/>
              <w:bottom w:val="single" w:sz="4" w:space="0" w:color="auto"/>
              <w:right w:val="single" w:sz="4" w:space="0" w:color="auto"/>
            </w:tcBorders>
            <w:shd w:val="clear" w:color="auto" w:fill="auto"/>
          </w:tcPr>
          <w:p w14:paraId="2053821F" w14:textId="77777777" w:rsidR="0003242B" w:rsidRPr="006F20ED" w:rsidRDefault="0003242B" w:rsidP="00C92850">
            <w:pPr>
              <w:pStyle w:val="TAC"/>
              <w:rPr>
                <w:rFonts w:eastAsia="SimSun"/>
                <w:szCs w:val="18"/>
                <w:lang w:eastAsia="zh-CN"/>
              </w:rPr>
            </w:pPr>
          </w:p>
        </w:tc>
      </w:tr>
      <w:tr w:rsidR="0003242B" w:rsidRPr="006F20ED" w14:paraId="76FE694D"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09D1F12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561E32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5F8ADCD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D46A3E1" w14:textId="124A0042"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4A09DA09"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4E295F5E" w14:textId="77777777" w:rsidTr="00EF2574">
        <w:trPr>
          <w:jc w:val="center"/>
        </w:trPr>
        <w:tc>
          <w:tcPr>
            <w:tcW w:w="1555" w:type="dxa"/>
            <w:tcBorders>
              <w:top w:val="nil"/>
              <w:left w:val="single" w:sz="4" w:space="0" w:color="auto"/>
              <w:bottom w:val="nil"/>
              <w:right w:val="single" w:sz="4" w:space="0" w:color="auto"/>
            </w:tcBorders>
            <w:shd w:val="clear" w:color="auto" w:fill="auto"/>
          </w:tcPr>
          <w:p w14:paraId="191AAD9B"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2F82C5E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46EE603E"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41EF0F01" w14:textId="77777777" w:rsidR="0003242B" w:rsidRPr="006F20ED" w:rsidRDefault="0003242B" w:rsidP="00C92850">
            <w:pPr>
              <w:pStyle w:val="TAC"/>
              <w:rPr>
                <w:rFonts w:eastAsia="SimSun"/>
                <w:szCs w:val="18"/>
                <w:lang w:eastAsia="zh-CN"/>
              </w:rPr>
            </w:pPr>
            <w:r w:rsidRPr="006F20ED">
              <w:rPr>
                <w:rFonts w:eastAsia="SimSun" w:cs="Arial"/>
              </w:rPr>
              <w:t>CA_n78C_BCS1</w:t>
            </w:r>
          </w:p>
        </w:tc>
        <w:tc>
          <w:tcPr>
            <w:tcW w:w="1417" w:type="dxa"/>
            <w:tcBorders>
              <w:top w:val="nil"/>
              <w:left w:val="single" w:sz="4" w:space="0" w:color="auto"/>
              <w:bottom w:val="single" w:sz="4" w:space="0" w:color="auto"/>
              <w:right w:val="single" w:sz="4" w:space="0" w:color="auto"/>
            </w:tcBorders>
            <w:shd w:val="clear" w:color="auto" w:fill="auto"/>
          </w:tcPr>
          <w:p w14:paraId="0B1F6319" w14:textId="77777777" w:rsidR="0003242B" w:rsidRPr="006F20ED" w:rsidRDefault="0003242B" w:rsidP="00C92850">
            <w:pPr>
              <w:pStyle w:val="TAC"/>
              <w:rPr>
                <w:rFonts w:eastAsia="SimSun"/>
                <w:szCs w:val="18"/>
                <w:lang w:eastAsia="zh-CN"/>
              </w:rPr>
            </w:pPr>
          </w:p>
        </w:tc>
      </w:tr>
      <w:tr w:rsidR="00EF2574" w:rsidRPr="006F20ED" w14:paraId="538B6238" w14:textId="77777777" w:rsidTr="003C55E4">
        <w:trPr>
          <w:jc w:val="center"/>
        </w:trPr>
        <w:tc>
          <w:tcPr>
            <w:tcW w:w="1555" w:type="dxa"/>
            <w:tcBorders>
              <w:top w:val="nil"/>
              <w:left w:val="single" w:sz="4" w:space="0" w:color="auto"/>
              <w:bottom w:val="nil"/>
              <w:right w:val="single" w:sz="4" w:space="0" w:color="auto"/>
            </w:tcBorders>
            <w:shd w:val="clear" w:color="auto" w:fill="auto"/>
          </w:tcPr>
          <w:p w14:paraId="1671525C"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14715CC8"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5C011176" w14:textId="5CD156C6" w:rsidR="00EF2574" w:rsidRPr="006F20ED" w:rsidRDefault="00EF2574" w:rsidP="00EF2574">
            <w:pPr>
              <w:pStyle w:val="TAC"/>
              <w:rPr>
                <w:rFonts w:eastAsia="SimSun"/>
                <w:szCs w:val="18"/>
                <w:lang w:eastAsia="zh-CN"/>
              </w:rPr>
            </w:pPr>
            <w:r w:rsidRPr="0003242B">
              <w:rPr>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3007CD89" w14:textId="65FADC0B" w:rsidR="00EF2574" w:rsidRPr="006F20ED" w:rsidRDefault="00EF2574" w:rsidP="00EF2574">
            <w:pPr>
              <w:pStyle w:val="TAC"/>
              <w:rPr>
                <w:rFonts w:eastAsia="SimSun" w:cs="Arial"/>
              </w:rPr>
            </w:pPr>
            <w:r w:rsidRPr="0003242B">
              <w:rPr>
                <w:rFonts w:cs="Arial"/>
                <w:szCs w:val="18"/>
              </w:rPr>
              <w:t>See n</w:t>
            </w:r>
            <w:r>
              <w:rPr>
                <w:rFonts w:cs="Arial"/>
                <w:szCs w:val="18"/>
              </w:rPr>
              <w:t>78</w:t>
            </w:r>
            <w:r w:rsidRPr="0003242B">
              <w:rPr>
                <w:rFonts w:cs="Arial"/>
                <w:szCs w:val="18"/>
              </w:rPr>
              <w:t xml:space="preserve"> channel bandwidths in Table 5.3.5-1</w:t>
            </w:r>
          </w:p>
        </w:tc>
        <w:tc>
          <w:tcPr>
            <w:tcW w:w="1417" w:type="dxa"/>
            <w:tcBorders>
              <w:top w:val="nil"/>
              <w:left w:val="single" w:sz="4" w:space="0" w:color="auto"/>
              <w:bottom w:val="nil"/>
              <w:right w:val="single" w:sz="4" w:space="0" w:color="auto"/>
            </w:tcBorders>
            <w:shd w:val="clear" w:color="auto" w:fill="auto"/>
          </w:tcPr>
          <w:p w14:paraId="3664C94D" w14:textId="63D88456" w:rsidR="00EF2574" w:rsidRPr="006F20ED" w:rsidRDefault="00EF2574" w:rsidP="00EF2574">
            <w:pPr>
              <w:pStyle w:val="TAC"/>
              <w:rPr>
                <w:rFonts w:eastAsia="SimSun"/>
                <w:szCs w:val="18"/>
                <w:lang w:eastAsia="zh-CN"/>
              </w:rPr>
            </w:pPr>
            <w:r>
              <w:rPr>
                <w:szCs w:val="18"/>
                <w:lang w:val="en-US" w:eastAsia="zh-CN"/>
              </w:rPr>
              <w:t>4 and 5</w:t>
            </w:r>
          </w:p>
        </w:tc>
      </w:tr>
      <w:tr w:rsidR="00EF2574" w:rsidRPr="006F20ED" w14:paraId="0951757F" w14:textId="77777777" w:rsidTr="00526DF1">
        <w:trPr>
          <w:jc w:val="center"/>
        </w:trPr>
        <w:tc>
          <w:tcPr>
            <w:tcW w:w="1555" w:type="dxa"/>
            <w:tcBorders>
              <w:top w:val="nil"/>
              <w:left w:val="single" w:sz="4" w:space="0" w:color="auto"/>
              <w:right w:val="single" w:sz="4" w:space="0" w:color="auto"/>
            </w:tcBorders>
            <w:shd w:val="clear" w:color="auto" w:fill="auto"/>
          </w:tcPr>
          <w:p w14:paraId="7E8736F6"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454853D"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59883107" w14:textId="0459B821" w:rsidR="00EF2574" w:rsidRPr="006F20ED" w:rsidRDefault="00EF2574" w:rsidP="00EF2574">
            <w:pPr>
              <w:pStyle w:val="TAC"/>
              <w:rPr>
                <w:rFonts w:eastAsia="SimSun"/>
                <w:szCs w:val="18"/>
                <w:lang w:eastAsia="zh-CN"/>
              </w:rPr>
            </w:pPr>
            <w:r w:rsidRPr="0003242B">
              <w:rPr>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58CDB867" w14:textId="00F97826" w:rsidR="00EF2574" w:rsidRPr="006F20ED" w:rsidRDefault="00EF2574" w:rsidP="00EF2574">
            <w:pPr>
              <w:pStyle w:val="TAC"/>
              <w:rPr>
                <w:rFonts w:eastAsia="SimSun" w:cs="Arial"/>
              </w:rPr>
            </w:pPr>
            <w:r w:rsidRPr="0003242B">
              <w:rPr>
                <w:rFonts w:cs="Arial"/>
              </w:rPr>
              <w:t>CA_n78C_BCS</w:t>
            </w:r>
            <w:r>
              <w:rPr>
                <w:rFonts w:cs="Arial"/>
              </w:rPr>
              <w:t>4 and 5</w:t>
            </w:r>
          </w:p>
        </w:tc>
        <w:tc>
          <w:tcPr>
            <w:tcW w:w="1417" w:type="dxa"/>
            <w:tcBorders>
              <w:top w:val="nil"/>
              <w:left w:val="single" w:sz="4" w:space="0" w:color="auto"/>
              <w:bottom w:val="single" w:sz="4" w:space="0" w:color="auto"/>
              <w:right w:val="single" w:sz="4" w:space="0" w:color="auto"/>
            </w:tcBorders>
            <w:shd w:val="clear" w:color="auto" w:fill="auto"/>
          </w:tcPr>
          <w:p w14:paraId="67281F9B" w14:textId="77777777" w:rsidR="00EF2574" w:rsidRPr="006F20ED" w:rsidRDefault="00EF2574" w:rsidP="00EF2574">
            <w:pPr>
              <w:pStyle w:val="TAC"/>
              <w:rPr>
                <w:rFonts w:eastAsia="SimSun"/>
                <w:szCs w:val="18"/>
                <w:lang w:eastAsia="zh-CN"/>
              </w:rPr>
            </w:pPr>
          </w:p>
        </w:tc>
      </w:tr>
      <w:tr w:rsidR="0003242B" w:rsidRPr="006F20ED" w14:paraId="3B16271E" w14:textId="77777777" w:rsidTr="00526DF1">
        <w:trPr>
          <w:jc w:val="center"/>
        </w:trPr>
        <w:tc>
          <w:tcPr>
            <w:tcW w:w="9776" w:type="dxa"/>
            <w:gridSpan w:val="5"/>
            <w:tcBorders>
              <w:top w:val="single" w:sz="4" w:space="0" w:color="auto"/>
              <w:left w:val="single" w:sz="4" w:space="0" w:color="auto"/>
              <w:bottom w:val="single" w:sz="4" w:space="0" w:color="auto"/>
              <w:right w:val="single" w:sz="4" w:space="0" w:color="auto"/>
            </w:tcBorders>
            <w:shd w:val="clear" w:color="auto" w:fill="auto"/>
          </w:tcPr>
          <w:p w14:paraId="1EEEAF92" w14:textId="1A16EAF0" w:rsidR="00FD2A8C" w:rsidRPr="006F20ED" w:rsidRDefault="00FD2A8C" w:rsidP="00FD2A8C">
            <w:pPr>
              <w:pStyle w:val="TAN"/>
              <w:rPr>
                <w:rFonts w:eastAsia="SimSun"/>
                <w:lang w:eastAsia="zh-CN"/>
              </w:rPr>
            </w:pPr>
            <w:r w:rsidRPr="006F20ED">
              <w:rPr>
                <w:rFonts w:eastAsia="SimSun"/>
                <w:lang w:eastAsia="zh-CN"/>
              </w:rPr>
              <w:t>NOTE</w:t>
            </w:r>
            <w:r w:rsidR="00526DF1" w:rsidRPr="006F20ED">
              <w:rPr>
                <w:rFonts w:eastAsia="SimSun"/>
                <w:lang w:eastAsia="zh-CN"/>
              </w:rPr>
              <w:t xml:space="preserve"> </w:t>
            </w:r>
            <w:r w:rsidRPr="006F20ED">
              <w:rPr>
                <w:rFonts w:eastAsia="SimSun"/>
                <w:lang w:eastAsia="zh-CN"/>
              </w:rPr>
              <w:t>1:</w:t>
            </w:r>
            <w:r w:rsidRPr="006F20ED">
              <w:rPr>
                <w:rFonts w:eastAsia="SimSun"/>
                <w:lang w:eastAsia="zh-CN"/>
              </w:rPr>
              <w:tab/>
              <w:t>This</w:t>
            </w:r>
            <w:r w:rsidR="00526DF1" w:rsidRPr="006F20ED">
              <w:rPr>
                <w:rFonts w:eastAsia="SimSun"/>
                <w:lang w:eastAsia="zh-CN"/>
              </w:rPr>
              <w:t xml:space="preserve"> </w:t>
            </w:r>
            <w:r w:rsidRPr="006F20ED">
              <w:rPr>
                <w:rFonts w:eastAsia="SimSun"/>
                <w:lang w:eastAsia="zh-CN"/>
              </w:rPr>
              <w:t>UE</w:t>
            </w:r>
            <w:r w:rsidR="00526DF1" w:rsidRPr="006F20ED">
              <w:rPr>
                <w:rFonts w:eastAsia="SimSun"/>
                <w:lang w:eastAsia="zh-CN"/>
              </w:rPr>
              <w:t xml:space="preserve"> </w:t>
            </w:r>
            <w:r w:rsidRPr="006F20ED">
              <w:rPr>
                <w:rFonts w:eastAsia="SimSun"/>
                <w:lang w:eastAsia="zh-CN"/>
              </w:rPr>
              <w:t>channel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lang w:eastAsia="zh-CN"/>
              </w:rPr>
              <w:t>is</w:t>
            </w:r>
            <w:r w:rsidR="00526DF1" w:rsidRPr="006F20ED">
              <w:rPr>
                <w:rFonts w:eastAsia="SimSun"/>
                <w:lang w:eastAsia="zh-CN"/>
              </w:rPr>
              <w:t xml:space="preserve"> </w:t>
            </w:r>
            <w:r w:rsidRPr="006F20ED">
              <w:rPr>
                <w:rFonts w:eastAsia="SimSun"/>
                <w:lang w:eastAsia="zh-CN"/>
              </w:rPr>
              <w:t>applicable</w:t>
            </w:r>
            <w:r w:rsidR="00526DF1" w:rsidRPr="006F20ED">
              <w:rPr>
                <w:rFonts w:eastAsia="SimSun"/>
                <w:lang w:eastAsia="zh-CN"/>
              </w:rPr>
              <w:t xml:space="preserve"> </w:t>
            </w:r>
            <w:r w:rsidRPr="006F20ED">
              <w:rPr>
                <w:rFonts w:eastAsia="SimSun"/>
                <w:lang w:eastAsia="zh-CN"/>
              </w:rPr>
              <w:t>only</w:t>
            </w:r>
            <w:r w:rsidR="00526DF1" w:rsidRPr="006F20ED">
              <w:rPr>
                <w:rFonts w:eastAsia="SimSun"/>
                <w:lang w:eastAsia="zh-CN"/>
              </w:rPr>
              <w:t xml:space="preserve"> </w:t>
            </w:r>
            <w:r w:rsidRPr="006F20ED">
              <w:rPr>
                <w:rFonts w:eastAsia="SimSun"/>
                <w:lang w:eastAsia="zh-CN"/>
              </w:rPr>
              <w:t>to</w:t>
            </w:r>
            <w:r w:rsidR="00526DF1" w:rsidRPr="006F20ED">
              <w:rPr>
                <w:rFonts w:eastAsia="SimSun"/>
                <w:lang w:eastAsia="zh-CN"/>
              </w:rPr>
              <w:t xml:space="preserve"> </w:t>
            </w:r>
            <w:r w:rsidRPr="006F20ED">
              <w:rPr>
                <w:rFonts w:eastAsia="SimSun"/>
                <w:lang w:eastAsia="zh-CN"/>
              </w:rPr>
              <w:t>downlink</w:t>
            </w:r>
          </w:p>
          <w:p w14:paraId="45D24197" w14:textId="0B69CCE7" w:rsidR="00FD2A8C" w:rsidRPr="006F20ED" w:rsidRDefault="00FD2A8C" w:rsidP="00FD2A8C">
            <w:pPr>
              <w:pStyle w:val="TAN"/>
            </w:pPr>
            <w:r w:rsidRPr="006F20ED">
              <w:t>NOTE</w:t>
            </w:r>
            <w:r w:rsidR="00526DF1" w:rsidRPr="006F20ED">
              <w:t xml:space="preserve"> </w:t>
            </w:r>
            <w:r w:rsidRPr="006F20ED">
              <w:rPr>
                <w:rFonts w:hint="eastAsia"/>
                <w:lang w:eastAsia="zh-CN"/>
              </w:rPr>
              <w:t>2</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E2B179F" w14:textId="2C986940" w:rsidR="00FD2A8C" w:rsidRPr="006F20ED" w:rsidRDefault="00FD2A8C" w:rsidP="00FD2A8C">
            <w:pPr>
              <w:pStyle w:val="TAN"/>
              <w:rPr>
                <w:rFonts w:eastAsia="SimSun"/>
              </w:rPr>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4635F977" w14:textId="2297BA23" w:rsidR="00FD2A8C" w:rsidRPr="006F20ED" w:rsidRDefault="00FD2A8C" w:rsidP="00FD2A8C">
            <w:pPr>
              <w:pStyle w:val="TAN"/>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4</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75899B42" w14:textId="7E923F1F" w:rsidR="0003242B" w:rsidRPr="006F20ED" w:rsidRDefault="00FD2A8C" w:rsidP="00FD2A8C">
            <w:pPr>
              <w:pStyle w:val="TAN"/>
              <w:rPr>
                <w:rFonts w:eastAsia="SimSun"/>
                <w:lang w:eastAsia="zh-CN"/>
              </w:rPr>
            </w:pPr>
            <w:r w:rsidRPr="006F20ED">
              <w:rPr>
                <w:rFonts w:eastAsia="SimSun"/>
              </w:rPr>
              <w:t>NOTE</w:t>
            </w:r>
            <w:r w:rsidR="00526DF1" w:rsidRPr="006F20ED">
              <w:rPr>
                <w:rFonts w:eastAsia="SimSun"/>
              </w:rPr>
              <w:t xml:space="preserve"> </w:t>
            </w:r>
            <w:r w:rsidRPr="006F20ED">
              <w:rPr>
                <w:rFonts w:eastAsia="SimSun"/>
              </w:rPr>
              <w:t>5:</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tc>
      </w:tr>
    </w:tbl>
    <w:p w14:paraId="38E60CC2" w14:textId="77777777" w:rsidR="00C84DD2" w:rsidRDefault="00C84DD2" w:rsidP="00CD78B3">
      <w:pPr>
        <w:rPr>
          <w:lang w:eastAsia="zh-CN"/>
        </w:rPr>
      </w:pPr>
    </w:p>
    <w:sectPr w:rsidR="00C84DD2" w:rsidSect="00E54AEF">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9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BD8DC" w14:textId="77777777" w:rsidR="00791B3F" w:rsidRDefault="00791B3F">
      <w:r>
        <w:separator/>
      </w:r>
    </w:p>
  </w:endnote>
  <w:endnote w:type="continuationSeparator" w:id="0">
    <w:p w14:paraId="1C5824EE" w14:textId="77777777" w:rsidR="00791B3F" w:rsidRDefault="00791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D3D18" w14:textId="77777777" w:rsidR="00E54AEF" w:rsidRDefault="00E54A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Default="00B0397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DD912" w14:textId="77777777" w:rsidR="00E54AEF" w:rsidRDefault="00E54A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978FF" w14:textId="77777777" w:rsidR="00791B3F" w:rsidRDefault="00791B3F">
      <w:r>
        <w:separator/>
      </w:r>
    </w:p>
  </w:footnote>
  <w:footnote w:type="continuationSeparator" w:id="0">
    <w:p w14:paraId="7DFACD18" w14:textId="77777777" w:rsidR="00791B3F" w:rsidRDefault="00791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DB687" w14:textId="77777777" w:rsidR="00E54AEF" w:rsidRDefault="00E54A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515953236"/>
      <w:docPartObj>
        <w:docPartGallery w:val="Page Numbers (Top of Page)"/>
        <w:docPartUnique/>
      </w:docPartObj>
    </w:sdtPr>
    <w:sdtEndPr>
      <w:rPr>
        <w:noProof/>
      </w:rPr>
    </w:sdtEndPr>
    <w:sdtContent>
      <w:p w14:paraId="6C9BBBEE" w14:textId="3307A9F6" w:rsidR="00C74986" w:rsidRDefault="00C74986" w:rsidP="00C74986">
        <w:pPr>
          <w:pStyle w:val="Header"/>
          <w:tabs>
            <w:tab w:val="center" w:pos="4820"/>
            <w:tab w:val="right" w:pos="9639"/>
          </w:tabs>
        </w:pPr>
        <w:r>
          <w:rPr>
            <w:noProof w:val="0"/>
          </w:rPr>
          <w:t>Release 1</w:t>
        </w:r>
        <w:r w:rsidR="00AF4BDF">
          <w:rPr>
            <w:noProof w:val="0"/>
          </w:rPr>
          <w:t>9</w:t>
        </w:r>
        <w:r>
          <w:rPr>
            <w:noProof w:val="0"/>
          </w:rPr>
          <w:tab/>
        </w:r>
        <w:r>
          <w:rPr>
            <w:noProof w:val="0"/>
          </w:rPr>
          <w:fldChar w:fldCharType="begin"/>
        </w:r>
        <w:r>
          <w:instrText xml:space="preserve"> PAGE   \* MERGEFORMAT </w:instrText>
        </w:r>
        <w:r>
          <w:rPr>
            <w:noProof w:val="0"/>
          </w:rPr>
          <w:fldChar w:fldCharType="separate"/>
        </w:r>
        <w:r>
          <w:t>2</w:t>
        </w:r>
        <w:r>
          <w:fldChar w:fldCharType="end"/>
        </w:r>
        <w:r>
          <w:tab/>
        </w:r>
        <w:r w:rsidR="00EC2759" w:rsidRPr="00FF4809">
          <w:rPr>
            <w:lang w:eastAsia="en-GB"/>
          </w:rPr>
          <w:t>3GPP TS 3</w:t>
        </w:r>
        <w:r w:rsidR="00EC2759">
          <w:rPr>
            <w:lang w:eastAsia="en-GB"/>
          </w:rPr>
          <w:t>8</w:t>
        </w:r>
        <w:r w:rsidR="00EC2759" w:rsidRPr="00FF4809">
          <w:rPr>
            <w:lang w:eastAsia="en-GB"/>
          </w:rPr>
          <w:t>.101</w:t>
        </w:r>
        <w:r w:rsidR="00EC2759">
          <w:rPr>
            <w:lang w:eastAsia="en-GB"/>
          </w:rPr>
          <w:t>-1</w:t>
        </w:r>
        <w:r w:rsidR="00EC2759" w:rsidRPr="00FF4809">
          <w:rPr>
            <w:lang w:eastAsia="en-GB"/>
          </w:rPr>
          <w:t xml:space="preserve"> V1</w:t>
        </w:r>
        <w:r w:rsidR="00AF4BDF">
          <w:rPr>
            <w:lang w:eastAsia="en-GB"/>
          </w:rPr>
          <w:t>9</w:t>
        </w:r>
        <w:r w:rsidR="00EC2759" w:rsidRPr="00FF4809">
          <w:rPr>
            <w:lang w:eastAsia="en-GB"/>
          </w:rPr>
          <w:t>.</w:t>
        </w:r>
        <w:r w:rsidR="00637BE9">
          <w:rPr>
            <w:rFonts w:hint="eastAsia"/>
            <w:lang w:eastAsia="ko-KR"/>
          </w:rPr>
          <w:t>4</w:t>
        </w:r>
        <w:r w:rsidR="00EC2759" w:rsidRPr="00FF4809">
          <w:rPr>
            <w:lang w:eastAsia="en-GB"/>
          </w:rPr>
          <w:t>.0 (202</w:t>
        </w:r>
        <w:r w:rsidR="006B781A">
          <w:rPr>
            <w:lang w:eastAsia="en-GB"/>
          </w:rPr>
          <w:t>5</w:t>
        </w:r>
        <w:r w:rsidR="00EC2759" w:rsidRPr="00FF4809">
          <w:rPr>
            <w:lang w:eastAsia="en-GB"/>
          </w:rPr>
          <w:t>-</w:t>
        </w:r>
        <w:r w:rsidR="00637BE9">
          <w:rPr>
            <w:rFonts w:hint="eastAsia"/>
            <w:lang w:eastAsia="ko-KR"/>
          </w:rPr>
          <w:t>12</w:t>
        </w:r>
        <w:r w:rsidR="00EC2759">
          <w:rPr>
            <w:lang w:eastAsia="en-GB"/>
          </w:rPr>
          <w:t>)</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EDA73" w14:textId="77777777" w:rsidR="00E54AEF" w:rsidRDefault="00E54A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1"/>
  </w:num>
  <w:num w:numId="2" w16cid:durableId="344786605">
    <w:abstractNumId w:val="43"/>
  </w:num>
  <w:num w:numId="3" w16cid:durableId="1695497348">
    <w:abstractNumId w:val="14"/>
  </w:num>
  <w:num w:numId="4" w16cid:durableId="1753113754">
    <w:abstractNumId w:val="33"/>
  </w:num>
  <w:num w:numId="5" w16cid:durableId="2075277130">
    <w:abstractNumId w:val="26"/>
  </w:num>
  <w:num w:numId="6" w16cid:durableId="1844390084">
    <w:abstractNumId w:val="41"/>
  </w:num>
  <w:num w:numId="7" w16cid:durableId="1599604351">
    <w:abstractNumId w:val="44"/>
  </w:num>
  <w:num w:numId="8" w16cid:durableId="407263401">
    <w:abstractNumId w:val="27"/>
  </w:num>
  <w:num w:numId="9" w16cid:durableId="753278610">
    <w:abstractNumId w:val="45"/>
  </w:num>
  <w:num w:numId="10" w16cid:durableId="2090301837">
    <w:abstractNumId w:val="22"/>
  </w:num>
  <w:num w:numId="11" w16cid:durableId="1841699886">
    <w:abstractNumId w:val="15"/>
  </w:num>
  <w:num w:numId="12" w16cid:durableId="1946375585">
    <w:abstractNumId w:val="12"/>
  </w:num>
  <w:num w:numId="13" w16cid:durableId="658582360">
    <w:abstractNumId w:val="28"/>
  </w:num>
  <w:num w:numId="14" w16cid:durableId="1149833307">
    <w:abstractNumId w:val="24"/>
  </w:num>
  <w:num w:numId="15" w16cid:durableId="448403725">
    <w:abstractNumId w:val="4"/>
  </w:num>
  <w:num w:numId="16" w16cid:durableId="1364285263">
    <w:abstractNumId w:val="38"/>
  </w:num>
  <w:num w:numId="17" w16cid:durableId="1540437619">
    <w:abstractNumId w:val="19"/>
  </w:num>
  <w:num w:numId="18"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9"/>
  </w:num>
  <w:num w:numId="22" w16cid:durableId="672728656">
    <w:abstractNumId w:val="35"/>
  </w:num>
  <w:num w:numId="23" w16cid:durableId="836383129">
    <w:abstractNumId w:val="23"/>
  </w:num>
  <w:num w:numId="24" w16cid:durableId="69624784">
    <w:abstractNumId w:val="30"/>
  </w:num>
  <w:num w:numId="25" w16cid:durableId="1926764963">
    <w:abstractNumId w:val="17"/>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3"/>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20"/>
  </w:num>
  <w:num w:numId="37" w16cid:durableId="719475935">
    <w:abstractNumId w:val="36"/>
  </w:num>
  <w:num w:numId="38" w16cid:durableId="1404453935">
    <w:abstractNumId w:val="18"/>
  </w:num>
  <w:num w:numId="39" w16cid:durableId="553665145">
    <w:abstractNumId w:val="42"/>
  </w:num>
  <w:num w:numId="40" w16cid:durableId="994531615">
    <w:abstractNumId w:val="37"/>
  </w:num>
  <w:num w:numId="41" w16cid:durableId="1489206967">
    <w:abstractNumId w:val="25"/>
  </w:num>
  <w:num w:numId="42" w16cid:durableId="242759900">
    <w:abstractNumId w:val="16"/>
  </w:num>
  <w:num w:numId="43" w16cid:durableId="1505709483">
    <w:abstractNumId w:val="11"/>
  </w:num>
  <w:num w:numId="44" w16cid:durableId="1717776336">
    <w:abstractNumId w:val="9"/>
  </w:num>
  <w:num w:numId="45" w16cid:durableId="78478721">
    <w:abstractNumId w:val="8"/>
  </w:num>
  <w:num w:numId="46" w16cid:durableId="176501975">
    <w:abstractNumId w:val="7"/>
  </w:num>
  <w:num w:numId="47" w16cid:durableId="1341811096">
    <w:abstractNumId w:val="6"/>
  </w:num>
  <w:num w:numId="48" w16cid:durableId="1158889087">
    <w:abstractNumId w:val="10"/>
  </w:num>
  <w:num w:numId="49" w16cid:durableId="1142118532">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81"/>
    <w:rsid w:val="00020BFE"/>
    <w:rsid w:val="00020E86"/>
    <w:rsid w:val="00021843"/>
    <w:rsid w:val="00023DA8"/>
    <w:rsid w:val="00025642"/>
    <w:rsid w:val="0002596E"/>
    <w:rsid w:val="00025C3C"/>
    <w:rsid w:val="000267DD"/>
    <w:rsid w:val="00027378"/>
    <w:rsid w:val="000273E2"/>
    <w:rsid w:val="00027685"/>
    <w:rsid w:val="000276B7"/>
    <w:rsid w:val="00027AC3"/>
    <w:rsid w:val="00031ACE"/>
    <w:rsid w:val="00032268"/>
    <w:rsid w:val="0003242B"/>
    <w:rsid w:val="00033397"/>
    <w:rsid w:val="000333EE"/>
    <w:rsid w:val="000334B2"/>
    <w:rsid w:val="00033BB2"/>
    <w:rsid w:val="0003563D"/>
    <w:rsid w:val="00035A7C"/>
    <w:rsid w:val="00035AF2"/>
    <w:rsid w:val="00035DFF"/>
    <w:rsid w:val="00036C43"/>
    <w:rsid w:val="00037561"/>
    <w:rsid w:val="00040095"/>
    <w:rsid w:val="00040BAD"/>
    <w:rsid w:val="00040F0A"/>
    <w:rsid w:val="00041A47"/>
    <w:rsid w:val="00041A90"/>
    <w:rsid w:val="000420B5"/>
    <w:rsid w:val="00042CB4"/>
    <w:rsid w:val="00042F7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3CD2"/>
    <w:rsid w:val="000D4403"/>
    <w:rsid w:val="000D4514"/>
    <w:rsid w:val="000D47BF"/>
    <w:rsid w:val="000D4C90"/>
    <w:rsid w:val="000D5551"/>
    <w:rsid w:val="000D58AB"/>
    <w:rsid w:val="000E03DC"/>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6ECD"/>
    <w:rsid w:val="000F71AE"/>
    <w:rsid w:val="000F728D"/>
    <w:rsid w:val="000F7477"/>
    <w:rsid w:val="000F75C2"/>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2438"/>
    <w:rsid w:val="00133343"/>
    <w:rsid w:val="001334B4"/>
    <w:rsid w:val="00133525"/>
    <w:rsid w:val="00133A74"/>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684"/>
    <w:rsid w:val="00167D5F"/>
    <w:rsid w:val="00170B96"/>
    <w:rsid w:val="001716A1"/>
    <w:rsid w:val="00171A82"/>
    <w:rsid w:val="00173496"/>
    <w:rsid w:val="001739B3"/>
    <w:rsid w:val="00174554"/>
    <w:rsid w:val="00174BE7"/>
    <w:rsid w:val="001758D4"/>
    <w:rsid w:val="00177984"/>
    <w:rsid w:val="00177B72"/>
    <w:rsid w:val="00177B96"/>
    <w:rsid w:val="001802D0"/>
    <w:rsid w:val="0018041D"/>
    <w:rsid w:val="0018078F"/>
    <w:rsid w:val="00180AF9"/>
    <w:rsid w:val="00180E73"/>
    <w:rsid w:val="00181D49"/>
    <w:rsid w:val="00183F32"/>
    <w:rsid w:val="00184807"/>
    <w:rsid w:val="00184C74"/>
    <w:rsid w:val="001852AD"/>
    <w:rsid w:val="001855C5"/>
    <w:rsid w:val="0018577D"/>
    <w:rsid w:val="00185B58"/>
    <w:rsid w:val="00185F90"/>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423A"/>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E0B32"/>
    <w:rsid w:val="001E0E4C"/>
    <w:rsid w:val="001E0F90"/>
    <w:rsid w:val="001E197B"/>
    <w:rsid w:val="001E4FB3"/>
    <w:rsid w:val="001E5F9F"/>
    <w:rsid w:val="001E6806"/>
    <w:rsid w:val="001F0C1D"/>
    <w:rsid w:val="001F1132"/>
    <w:rsid w:val="001F168B"/>
    <w:rsid w:val="001F3595"/>
    <w:rsid w:val="001F3D61"/>
    <w:rsid w:val="001F41B1"/>
    <w:rsid w:val="001F5022"/>
    <w:rsid w:val="001F5081"/>
    <w:rsid w:val="001F576E"/>
    <w:rsid w:val="001F58B0"/>
    <w:rsid w:val="001F591D"/>
    <w:rsid w:val="001F66B8"/>
    <w:rsid w:val="001F68D4"/>
    <w:rsid w:val="0020037C"/>
    <w:rsid w:val="0020093B"/>
    <w:rsid w:val="0020104C"/>
    <w:rsid w:val="00201883"/>
    <w:rsid w:val="00202299"/>
    <w:rsid w:val="0020485D"/>
    <w:rsid w:val="002058E3"/>
    <w:rsid w:val="00206CD3"/>
    <w:rsid w:val="00207CC4"/>
    <w:rsid w:val="00207CED"/>
    <w:rsid w:val="00207DFB"/>
    <w:rsid w:val="00210D3D"/>
    <w:rsid w:val="002114AF"/>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5134"/>
    <w:rsid w:val="002363B6"/>
    <w:rsid w:val="002363C4"/>
    <w:rsid w:val="002378B1"/>
    <w:rsid w:val="00237FAD"/>
    <w:rsid w:val="00240259"/>
    <w:rsid w:val="002424DB"/>
    <w:rsid w:val="0024282A"/>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2AC1"/>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53D"/>
    <w:rsid w:val="002F68B5"/>
    <w:rsid w:val="00301238"/>
    <w:rsid w:val="003013BB"/>
    <w:rsid w:val="00301664"/>
    <w:rsid w:val="00301F3F"/>
    <w:rsid w:val="00302918"/>
    <w:rsid w:val="00303B20"/>
    <w:rsid w:val="00305F64"/>
    <w:rsid w:val="003065DF"/>
    <w:rsid w:val="00306F69"/>
    <w:rsid w:val="00307D83"/>
    <w:rsid w:val="00307E33"/>
    <w:rsid w:val="00310808"/>
    <w:rsid w:val="003111CC"/>
    <w:rsid w:val="00311F41"/>
    <w:rsid w:val="00312074"/>
    <w:rsid w:val="00313CF7"/>
    <w:rsid w:val="0031423D"/>
    <w:rsid w:val="00315D15"/>
    <w:rsid w:val="0031614E"/>
    <w:rsid w:val="003165CB"/>
    <w:rsid w:val="00316740"/>
    <w:rsid w:val="00317133"/>
    <w:rsid w:val="003172DC"/>
    <w:rsid w:val="003175E4"/>
    <w:rsid w:val="00321C83"/>
    <w:rsid w:val="003225F3"/>
    <w:rsid w:val="00322EB7"/>
    <w:rsid w:val="00323C64"/>
    <w:rsid w:val="003253CB"/>
    <w:rsid w:val="0032546D"/>
    <w:rsid w:val="00325816"/>
    <w:rsid w:val="00327F2A"/>
    <w:rsid w:val="003312AF"/>
    <w:rsid w:val="003314A7"/>
    <w:rsid w:val="00333B77"/>
    <w:rsid w:val="00334A02"/>
    <w:rsid w:val="00335606"/>
    <w:rsid w:val="00335998"/>
    <w:rsid w:val="00336EC1"/>
    <w:rsid w:val="00337EAC"/>
    <w:rsid w:val="0034083F"/>
    <w:rsid w:val="00341F0E"/>
    <w:rsid w:val="00341F60"/>
    <w:rsid w:val="00342BD4"/>
    <w:rsid w:val="00344562"/>
    <w:rsid w:val="00344A2B"/>
    <w:rsid w:val="00344BF7"/>
    <w:rsid w:val="00345668"/>
    <w:rsid w:val="00346BF3"/>
    <w:rsid w:val="003476D7"/>
    <w:rsid w:val="003505C9"/>
    <w:rsid w:val="00350C61"/>
    <w:rsid w:val="003512CD"/>
    <w:rsid w:val="00352864"/>
    <w:rsid w:val="00352889"/>
    <w:rsid w:val="00353936"/>
    <w:rsid w:val="00353C37"/>
    <w:rsid w:val="0035462D"/>
    <w:rsid w:val="00355195"/>
    <w:rsid w:val="00355775"/>
    <w:rsid w:val="003567DE"/>
    <w:rsid w:val="003569C9"/>
    <w:rsid w:val="00357265"/>
    <w:rsid w:val="003627DD"/>
    <w:rsid w:val="00363941"/>
    <w:rsid w:val="00364616"/>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2FD2"/>
    <w:rsid w:val="00403031"/>
    <w:rsid w:val="0040324F"/>
    <w:rsid w:val="004036CA"/>
    <w:rsid w:val="0040444E"/>
    <w:rsid w:val="00407B4C"/>
    <w:rsid w:val="0041072B"/>
    <w:rsid w:val="004112B8"/>
    <w:rsid w:val="004116AC"/>
    <w:rsid w:val="00416635"/>
    <w:rsid w:val="00416F94"/>
    <w:rsid w:val="00416F9C"/>
    <w:rsid w:val="00417A72"/>
    <w:rsid w:val="004210D1"/>
    <w:rsid w:val="004223DF"/>
    <w:rsid w:val="004225CD"/>
    <w:rsid w:val="004227F1"/>
    <w:rsid w:val="00423334"/>
    <w:rsid w:val="004247F1"/>
    <w:rsid w:val="00424C52"/>
    <w:rsid w:val="00424ED2"/>
    <w:rsid w:val="00427EA0"/>
    <w:rsid w:val="00430CE0"/>
    <w:rsid w:val="00430E34"/>
    <w:rsid w:val="00431380"/>
    <w:rsid w:val="00431A0E"/>
    <w:rsid w:val="00431BB9"/>
    <w:rsid w:val="00431C92"/>
    <w:rsid w:val="00431FF3"/>
    <w:rsid w:val="004329D0"/>
    <w:rsid w:val="00432D3A"/>
    <w:rsid w:val="00433A33"/>
    <w:rsid w:val="004345EC"/>
    <w:rsid w:val="00434B62"/>
    <w:rsid w:val="004350CC"/>
    <w:rsid w:val="00435EBD"/>
    <w:rsid w:val="00435F02"/>
    <w:rsid w:val="00437C2E"/>
    <w:rsid w:val="004400E5"/>
    <w:rsid w:val="00440A80"/>
    <w:rsid w:val="00441B5E"/>
    <w:rsid w:val="00441DF5"/>
    <w:rsid w:val="00442006"/>
    <w:rsid w:val="00442147"/>
    <w:rsid w:val="0044347C"/>
    <w:rsid w:val="00445343"/>
    <w:rsid w:val="0044727D"/>
    <w:rsid w:val="0044798D"/>
    <w:rsid w:val="00450256"/>
    <w:rsid w:val="0045219C"/>
    <w:rsid w:val="0045234C"/>
    <w:rsid w:val="004541C0"/>
    <w:rsid w:val="00455C98"/>
    <w:rsid w:val="004565A0"/>
    <w:rsid w:val="0045732B"/>
    <w:rsid w:val="00457436"/>
    <w:rsid w:val="00457C6B"/>
    <w:rsid w:val="00457E04"/>
    <w:rsid w:val="00460A38"/>
    <w:rsid w:val="00460C12"/>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87BFD"/>
    <w:rsid w:val="00490073"/>
    <w:rsid w:val="00490655"/>
    <w:rsid w:val="0049067A"/>
    <w:rsid w:val="00490AC7"/>
    <w:rsid w:val="004910A9"/>
    <w:rsid w:val="00491CDC"/>
    <w:rsid w:val="00492D15"/>
    <w:rsid w:val="00494EEA"/>
    <w:rsid w:val="00495D2E"/>
    <w:rsid w:val="004A1865"/>
    <w:rsid w:val="004A2FFF"/>
    <w:rsid w:val="004A4936"/>
    <w:rsid w:val="004A5A35"/>
    <w:rsid w:val="004A5DA3"/>
    <w:rsid w:val="004A5EE9"/>
    <w:rsid w:val="004A6F44"/>
    <w:rsid w:val="004A7ED2"/>
    <w:rsid w:val="004B0829"/>
    <w:rsid w:val="004B0868"/>
    <w:rsid w:val="004B2D04"/>
    <w:rsid w:val="004B3653"/>
    <w:rsid w:val="004B443C"/>
    <w:rsid w:val="004B4F88"/>
    <w:rsid w:val="004B5CAA"/>
    <w:rsid w:val="004B6DC3"/>
    <w:rsid w:val="004B77BA"/>
    <w:rsid w:val="004B7CDB"/>
    <w:rsid w:val="004C0249"/>
    <w:rsid w:val="004C12D0"/>
    <w:rsid w:val="004C1C33"/>
    <w:rsid w:val="004C1C3B"/>
    <w:rsid w:val="004C2574"/>
    <w:rsid w:val="004C3054"/>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42B"/>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6DF1"/>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56402"/>
    <w:rsid w:val="005601BE"/>
    <w:rsid w:val="00560C49"/>
    <w:rsid w:val="00561026"/>
    <w:rsid w:val="00561049"/>
    <w:rsid w:val="0056205E"/>
    <w:rsid w:val="00563205"/>
    <w:rsid w:val="005641E3"/>
    <w:rsid w:val="005649DC"/>
    <w:rsid w:val="00565087"/>
    <w:rsid w:val="005658DD"/>
    <w:rsid w:val="005663BB"/>
    <w:rsid w:val="005673EF"/>
    <w:rsid w:val="00567A21"/>
    <w:rsid w:val="00567AFF"/>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5FE1"/>
    <w:rsid w:val="00586576"/>
    <w:rsid w:val="00590B9E"/>
    <w:rsid w:val="00592085"/>
    <w:rsid w:val="00592FFE"/>
    <w:rsid w:val="005942A1"/>
    <w:rsid w:val="00594474"/>
    <w:rsid w:val="00594D33"/>
    <w:rsid w:val="00595739"/>
    <w:rsid w:val="0059641D"/>
    <w:rsid w:val="00596E8C"/>
    <w:rsid w:val="00597346"/>
    <w:rsid w:val="00597B11"/>
    <w:rsid w:val="005A0E33"/>
    <w:rsid w:val="005A0EDA"/>
    <w:rsid w:val="005A556E"/>
    <w:rsid w:val="005A66D1"/>
    <w:rsid w:val="005A7C8C"/>
    <w:rsid w:val="005B0FDD"/>
    <w:rsid w:val="005B1C6B"/>
    <w:rsid w:val="005B243E"/>
    <w:rsid w:val="005B2844"/>
    <w:rsid w:val="005B3923"/>
    <w:rsid w:val="005B545B"/>
    <w:rsid w:val="005B6FE1"/>
    <w:rsid w:val="005B7245"/>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1FC2"/>
    <w:rsid w:val="006025F9"/>
    <w:rsid w:val="00602AEA"/>
    <w:rsid w:val="00602C4F"/>
    <w:rsid w:val="00602F10"/>
    <w:rsid w:val="006034FE"/>
    <w:rsid w:val="006045E3"/>
    <w:rsid w:val="006056B6"/>
    <w:rsid w:val="00605BE3"/>
    <w:rsid w:val="00605CB5"/>
    <w:rsid w:val="00607912"/>
    <w:rsid w:val="00607CC5"/>
    <w:rsid w:val="00607E46"/>
    <w:rsid w:val="00610BAA"/>
    <w:rsid w:val="00611AD0"/>
    <w:rsid w:val="00613596"/>
    <w:rsid w:val="0061395C"/>
    <w:rsid w:val="006141A4"/>
    <w:rsid w:val="00614E13"/>
    <w:rsid w:val="00614FDF"/>
    <w:rsid w:val="006154F3"/>
    <w:rsid w:val="00615865"/>
    <w:rsid w:val="00617F6D"/>
    <w:rsid w:val="00620F3F"/>
    <w:rsid w:val="006219A2"/>
    <w:rsid w:val="006226B8"/>
    <w:rsid w:val="00623E14"/>
    <w:rsid w:val="00624BF0"/>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37BE9"/>
    <w:rsid w:val="006404E0"/>
    <w:rsid w:val="00640DF6"/>
    <w:rsid w:val="006425C8"/>
    <w:rsid w:val="00643124"/>
    <w:rsid w:val="00645C31"/>
    <w:rsid w:val="00646024"/>
    <w:rsid w:val="00647114"/>
    <w:rsid w:val="00647C0D"/>
    <w:rsid w:val="00650A83"/>
    <w:rsid w:val="00651F63"/>
    <w:rsid w:val="006523C5"/>
    <w:rsid w:val="006524B6"/>
    <w:rsid w:val="00653864"/>
    <w:rsid w:val="00653B6F"/>
    <w:rsid w:val="00654171"/>
    <w:rsid w:val="00654C0E"/>
    <w:rsid w:val="0065555E"/>
    <w:rsid w:val="00656802"/>
    <w:rsid w:val="00656F66"/>
    <w:rsid w:val="00656FFC"/>
    <w:rsid w:val="0065723D"/>
    <w:rsid w:val="00660A68"/>
    <w:rsid w:val="00661253"/>
    <w:rsid w:val="00661C5C"/>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426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8D6"/>
    <w:rsid w:val="006B4A75"/>
    <w:rsid w:val="006B56AC"/>
    <w:rsid w:val="006B5714"/>
    <w:rsid w:val="006B5F25"/>
    <w:rsid w:val="006B6274"/>
    <w:rsid w:val="006B6423"/>
    <w:rsid w:val="006B6767"/>
    <w:rsid w:val="006B682E"/>
    <w:rsid w:val="006B781A"/>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3430"/>
    <w:rsid w:val="006E5C86"/>
    <w:rsid w:val="006E7CA8"/>
    <w:rsid w:val="006F0C68"/>
    <w:rsid w:val="006F109B"/>
    <w:rsid w:val="006F20ED"/>
    <w:rsid w:val="006F38C4"/>
    <w:rsid w:val="006F4C08"/>
    <w:rsid w:val="006F4CF5"/>
    <w:rsid w:val="006F4F11"/>
    <w:rsid w:val="006F7ECC"/>
    <w:rsid w:val="007001F7"/>
    <w:rsid w:val="00700B3D"/>
    <w:rsid w:val="00701116"/>
    <w:rsid w:val="007037FF"/>
    <w:rsid w:val="007052C8"/>
    <w:rsid w:val="00705C95"/>
    <w:rsid w:val="00705C9B"/>
    <w:rsid w:val="00706EF9"/>
    <w:rsid w:val="00707B84"/>
    <w:rsid w:val="007105C4"/>
    <w:rsid w:val="00711253"/>
    <w:rsid w:val="00712297"/>
    <w:rsid w:val="00713C44"/>
    <w:rsid w:val="007141D8"/>
    <w:rsid w:val="00714862"/>
    <w:rsid w:val="00714C03"/>
    <w:rsid w:val="00716929"/>
    <w:rsid w:val="00717F5C"/>
    <w:rsid w:val="007207AB"/>
    <w:rsid w:val="00720E11"/>
    <w:rsid w:val="00720FD0"/>
    <w:rsid w:val="00721182"/>
    <w:rsid w:val="0072127A"/>
    <w:rsid w:val="0072245C"/>
    <w:rsid w:val="007230CD"/>
    <w:rsid w:val="007239F6"/>
    <w:rsid w:val="00724833"/>
    <w:rsid w:val="007252D8"/>
    <w:rsid w:val="007272CD"/>
    <w:rsid w:val="00727C2B"/>
    <w:rsid w:val="00727D07"/>
    <w:rsid w:val="00730DFA"/>
    <w:rsid w:val="007312F4"/>
    <w:rsid w:val="0073229A"/>
    <w:rsid w:val="0073316B"/>
    <w:rsid w:val="00734A5B"/>
    <w:rsid w:val="007351C5"/>
    <w:rsid w:val="00736979"/>
    <w:rsid w:val="00740081"/>
    <w:rsid w:val="0074026F"/>
    <w:rsid w:val="00740DAB"/>
    <w:rsid w:val="0074178E"/>
    <w:rsid w:val="007429F6"/>
    <w:rsid w:val="00742FB7"/>
    <w:rsid w:val="00743879"/>
    <w:rsid w:val="00744E76"/>
    <w:rsid w:val="0074559A"/>
    <w:rsid w:val="0075129E"/>
    <w:rsid w:val="00751454"/>
    <w:rsid w:val="007528CC"/>
    <w:rsid w:val="0075326A"/>
    <w:rsid w:val="0075443C"/>
    <w:rsid w:val="007560BF"/>
    <w:rsid w:val="00757176"/>
    <w:rsid w:val="00761EE2"/>
    <w:rsid w:val="007656DB"/>
    <w:rsid w:val="00767A50"/>
    <w:rsid w:val="00770A4B"/>
    <w:rsid w:val="00771BB3"/>
    <w:rsid w:val="00771F82"/>
    <w:rsid w:val="00773F04"/>
    <w:rsid w:val="0077467A"/>
    <w:rsid w:val="00774DA4"/>
    <w:rsid w:val="00774F74"/>
    <w:rsid w:val="00776709"/>
    <w:rsid w:val="0078111A"/>
    <w:rsid w:val="00781F0F"/>
    <w:rsid w:val="0078215A"/>
    <w:rsid w:val="00782CD8"/>
    <w:rsid w:val="00783144"/>
    <w:rsid w:val="007877FD"/>
    <w:rsid w:val="00791B3F"/>
    <w:rsid w:val="00792BAF"/>
    <w:rsid w:val="007930B8"/>
    <w:rsid w:val="00794957"/>
    <w:rsid w:val="007964E8"/>
    <w:rsid w:val="00796827"/>
    <w:rsid w:val="007A063D"/>
    <w:rsid w:val="007A0BFC"/>
    <w:rsid w:val="007A13ED"/>
    <w:rsid w:val="007A1601"/>
    <w:rsid w:val="007A256E"/>
    <w:rsid w:val="007A2B5C"/>
    <w:rsid w:val="007A35EE"/>
    <w:rsid w:val="007A5082"/>
    <w:rsid w:val="007A5A7B"/>
    <w:rsid w:val="007A7A58"/>
    <w:rsid w:val="007B0250"/>
    <w:rsid w:val="007B256F"/>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32B"/>
    <w:rsid w:val="007E1EF4"/>
    <w:rsid w:val="007E2138"/>
    <w:rsid w:val="007E218D"/>
    <w:rsid w:val="007E310D"/>
    <w:rsid w:val="007E3C35"/>
    <w:rsid w:val="007E3DC5"/>
    <w:rsid w:val="007E44A2"/>
    <w:rsid w:val="007E6486"/>
    <w:rsid w:val="007E66F2"/>
    <w:rsid w:val="007E6A6B"/>
    <w:rsid w:val="007E72FE"/>
    <w:rsid w:val="007E75F4"/>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5BC8"/>
    <w:rsid w:val="00866D3D"/>
    <w:rsid w:val="00870374"/>
    <w:rsid w:val="00871283"/>
    <w:rsid w:val="00871453"/>
    <w:rsid w:val="00871C63"/>
    <w:rsid w:val="0087253D"/>
    <w:rsid w:val="00873698"/>
    <w:rsid w:val="008768CA"/>
    <w:rsid w:val="00877DF1"/>
    <w:rsid w:val="00877E39"/>
    <w:rsid w:val="00880D8E"/>
    <w:rsid w:val="008835DA"/>
    <w:rsid w:val="00884283"/>
    <w:rsid w:val="008856AB"/>
    <w:rsid w:val="00886290"/>
    <w:rsid w:val="00890C2A"/>
    <w:rsid w:val="00891E68"/>
    <w:rsid w:val="0089262F"/>
    <w:rsid w:val="00892AF6"/>
    <w:rsid w:val="00893342"/>
    <w:rsid w:val="008938AB"/>
    <w:rsid w:val="0089478D"/>
    <w:rsid w:val="00896937"/>
    <w:rsid w:val="00897105"/>
    <w:rsid w:val="00897B72"/>
    <w:rsid w:val="00897C26"/>
    <w:rsid w:val="00897D14"/>
    <w:rsid w:val="008A0CEF"/>
    <w:rsid w:val="008A0EA9"/>
    <w:rsid w:val="008A1012"/>
    <w:rsid w:val="008A1292"/>
    <w:rsid w:val="008A2A1F"/>
    <w:rsid w:val="008A3C1B"/>
    <w:rsid w:val="008A41C7"/>
    <w:rsid w:val="008A5520"/>
    <w:rsid w:val="008A5818"/>
    <w:rsid w:val="008A592B"/>
    <w:rsid w:val="008A5DB5"/>
    <w:rsid w:val="008A6E15"/>
    <w:rsid w:val="008A729F"/>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53D9"/>
    <w:rsid w:val="008C61DE"/>
    <w:rsid w:val="008C69A7"/>
    <w:rsid w:val="008D12BD"/>
    <w:rsid w:val="008D1E3C"/>
    <w:rsid w:val="008D2726"/>
    <w:rsid w:val="008D3611"/>
    <w:rsid w:val="008D4497"/>
    <w:rsid w:val="008D4912"/>
    <w:rsid w:val="008D4FC6"/>
    <w:rsid w:val="008D5119"/>
    <w:rsid w:val="008D6326"/>
    <w:rsid w:val="008E0745"/>
    <w:rsid w:val="008E0889"/>
    <w:rsid w:val="008E0E2A"/>
    <w:rsid w:val="008E1C03"/>
    <w:rsid w:val="008E21AE"/>
    <w:rsid w:val="008E245E"/>
    <w:rsid w:val="008E2707"/>
    <w:rsid w:val="008E54ED"/>
    <w:rsid w:val="008E6453"/>
    <w:rsid w:val="008E72EE"/>
    <w:rsid w:val="008E7AD5"/>
    <w:rsid w:val="008F053A"/>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0F6"/>
    <w:rsid w:val="0091348E"/>
    <w:rsid w:val="009147D9"/>
    <w:rsid w:val="00914DB2"/>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6FCA"/>
    <w:rsid w:val="009470C4"/>
    <w:rsid w:val="0095143A"/>
    <w:rsid w:val="009514B7"/>
    <w:rsid w:val="00951BC7"/>
    <w:rsid w:val="00953566"/>
    <w:rsid w:val="0095472D"/>
    <w:rsid w:val="0095558D"/>
    <w:rsid w:val="009618A3"/>
    <w:rsid w:val="009626A9"/>
    <w:rsid w:val="0096432D"/>
    <w:rsid w:val="00964603"/>
    <w:rsid w:val="00966D13"/>
    <w:rsid w:val="00967630"/>
    <w:rsid w:val="00967C4C"/>
    <w:rsid w:val="009715B4"/>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2690"/>
    <w:rsid w:val="00994459"/>
    <w:rsid w:val="0099483D"/>
    <w:rsid w:val="00995763"/>
    <w:rsid w:val="00996ADF"/>
    <w:rsid w:val="00996D60"/>
    <w:rsid w:val="009974A0"/>
    <w:rsid w:val="00997908"/>
    <w:rsid w:val="00997B6E"/>
    <w:rsid w:val="009A14A9"/>
    <w:rsid w:val="009A2D85"/>
    <w:rsid w:val="009A3ED4"/>
    <w:rsid w:val="009A5873"/>
    <w:rsid w:val="009A7736"/>
    <w:rsid w:val="009B04FC"/>
    <w:rsid w:val="009B2AC3"/>
    <w:rsid w:val="009B36E9"/>
    <w:rsid w:val="009B3847"/>
    <w:rsid w:val="009B3FBD"/>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73DD"/>
    <w:rsid w:val="009E0116"/>
    <w:rsid w:val="009E1B15"/>
    <w:rsid w:val="009E2A72"/>
    <w:rsid w:val="009E321F"/>
    <w:rsid w:val="009E3411"/>
    <w:rsid w:val="009E4817"/>
    <w:rsid w:val="009E4D7C"/>
    <w:rsid w:val="009E6320"/>
    <w:rsid w:val="009E6CB8"/>
    <w:rsid w:val="009E700A"/>
    <w:rsid w:val="009E751B"/>
    <w:rsid w:val="009F0FC0"/>
    <w:rsid w:val="009F37B7"/>
    <w:rsid w:val="009F3E25"/>
    <w:rsid w:val="009F4076"/>
    <w:rsid w:val="009F475E"/>
    <w:rsid w:val="009F562B"/>
    <w:rsid w:val="009F581A"/>
    <w:rsid w:val="009F6C28"/>
    <w:rsid w:val="009F7DA7"/>
    <w:rsid w:val="009F7E04"/>
    <w:rsid w:val="00A0424E"/>
    <w:rsid w:val="00A042BD"/>
    <w:rsid w:val="00A049E7"/>
    <w:rsid w:val="00A05C40"/>
    <w:rsid w:val="00A10B1B"/>
    <w:rsid w:val="00A10F02"/>
    <w:rsid w:val="00A1115A"/>
    <w:rsid w:val="00A119CF"/>
    <w:rsid w:val="00A11A7F"/>
    <w:rsid w:val="00A11DAC"/>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4688"/>
    <w:rsid w:val="00A44B04"/>
    <w:rsid w:val="00A45094"/>
    <w:rsid w:val="00A454AD"/>
    <w:rsid w:val="00A46D54"/>
    <w:rsid w:val="00A46FF9"/>
    <w:rsid w:val="00A51E5E"/>
    <w:rsid w:val="00A526B2"/>
    <w:rsid w:val="00A5369E"/>
    <w:rsid w:val="00A53724"/>
    <w:rsid w:val="00A537E3"/>
    <w:rsid w:val="00A539E6"/>
    <w:rsid w:val="00A5420F"/>
    <w:rsid w:val="00A54694"/>
    <w:rsid w:val="00A56066"/>
    <w:rsid w:val="00A566BC"/>
    <w:rsid w:val="00A56F8F"/>
    <w:rsid w:val="00A57917"/>
    <w:rsid w:val="00A6484E"/>
    <w:rsid w:val="00A64A1C"/>
    <w:rsid w:val="00A66C33"/>
    <w:rsid w:val="00A67365"/>
    <w:rsid w:val="00A67E50"/>
    <w:rsid w:val="00A70DA1"/>
    <w:rsid w:val="00A7164E"/>
    <w:rsid w:val="00A71FA1"/>
    <w:rsid w:val="00A73129"/>
    <w:rsid w:val="00A74C68"/>
    <w:rsid w:val="00A75280"/>
    <w:rsid w:val="00A75606"/>
    <w:rsid w:val="00A75B0F"/>
    <w:rsid w:val="00A76BD4"/>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0E96"/>
    <w:rsid w:val="00AC2DBA"/>
    <w:rsid w:val="00AC339D"/>
    <w:rsid w:val="00AC37C9"/>
    <w:rsid w:val="00AC49EF"/>
    <w:rsid w:val="00AC4BE8"/>
    <w:rsid w:val="00AC5847"/>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4BDF"/>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A09"/>
    <w:rsid w:val="00B47CB5"/>
    <w:rsid w:val="00B50E59"/>
    <w:rsid w:val="00B51F53"/>
    <w:rsid w:val="00B53439"/>
    <w:rsid w:val="00B551B2"/>
    <w:rsid w:val="00B55573"/>
    <w:rsid w:val="00B55653"/>
    <w:rsid w:val="00B57160"/>
    <w:rsid w:val="00B576A0"/>
    <w:rsid w:val="00B57737"/>
    <w:rsid w:val="00B615B7"/>
    <w:rsid w:val="00B625CD"/>
    <w:rsid w:val="00B64FE7"/>
    <w:rsid w:val="00B65061"/>
    <w:rsid w:val="00B6514F"/>
    <w:rsid w:val="00B659A4"/>
    <w:rsid w:val="00B65A28"/>
    <w:rsid w:val="00B66F11"/>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4217"/>
    <w:rsid w:val="00B97612"/>
    <w:rsid w:val="00BA156A"/>
    <w:rsid w:val="00BA1804"/>
    <w:rsid w:val="00BA19ED"/>
    <w:rsid w:val="00BA1BC7"/>
    <w:rsid w:val="00BA1C65"/>
    <w:rsid w:val="00BA1EDA"/>
    <w:rsid w:val="00BA272A"/>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B47"/>
    <w:rsid w:val="00BC0F7D"/>
    <w:rsid w:val="00BC1771"/>
    <w:rsid w:val="00BC1A93"/>
    <w:rsid w:val="00BC1DE4"/>
    <w:rsid w:val="00BC2886"/>
    <w:rsid w:val="00BC447D"/>
    <w:rsid w:val="00BC4785"/>
    <w:rsid w:val="00BC50D3"/>
    <w:rsid w:val="00BC5508"/>
    <w:rsid w:val="00BC725D"/>
    <w:rsid w:val="00BC7D77"/>
    <w:rsid w:val="00BD0561"/>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F128E"/>
    <w:rsid w:val="00BF2C74"/>
    <w:rsid w:val="00BF2D9C"/>
    <w:rsid w:val="00BF3C24"/>
    <w:rsid w:val="00BF3FD9"/>
    <w:rsid w:val="00BF4257"/>
    <w:rsid w:val="00BF443E"/>
    <w:rsid w:val="00BF49E7"/>
    <w:rsid w:val="00BF6095"/>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021C"/>
    <w:rsid w:val="00C40965"/>
    <w:rsid w:val="00C41897"/>
    <w:rsid w:val="00C43D5B"/>
    <w:rsid w:val="00C43DC9"/>
    <w:rsid w:val="00C43FBA"/>
    <w:rsid w:val="00C44B83"/>
    <w:rsid w:val="00C44BC6"/>
    <w:rsid w:val="00C45231"/>
    <w:rsid w:val="00C477C6"/>
    <w:rsid w:val="00C478A2"/>
    <w:rsid w:val="00C47A87"/>
    <w:rsid w:val="00C51310"/>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986"/>
    <w:rsid w:val="00C74C80"/>
    <w:rsid w:val="00C75176"/>
    <w:rsid w:val="00C75F4A"/>
    <w:rsid w:val="00C77F35"/>
    <w:rsid w:val="00C77FF4"/>
    <w:rsid w:val="00C80736"/>
    <w:rsid w:val="00C80F1D"/>
    <w:rsid w:val="00C81403"/>
    <w:rsid w:val="00C81D5D"/>
    <w:rsid w:val="00C81F91"/>
    <w:rsid w:val="00C84DD2"/>
    <w:rsid w:val="00C84E61"/>
    <w:rsid w:val="00C8500A"/>
    <w:rsid w:val="00C87118"/>
    <w:rsid w:val="00C87C00"/>
    <w:rsid w:val="00C87E3A"/>
    <w:rsid w:val="00C90B02"/>
    <w:rsid w:val="00C91BB2"/>
    <w:rsid w:val="00C92850"/>
    <w:rsid w:val="00C929A4"/>
    <w:rsid w:val="00C93C97"/>
    <w:rsid w:val="00C93F40"/>
    <w:rsid w:val="00C946ED"/>
    <w:rsid w:val="00C94ACF"/>
    <w:rsid w:val="00C97D6F"/>
    <w:rsid w:val="00CA011D"/>
    <w:rsid w:val="00CA0D69"/>
    <w:rsid w:val="00CA1E13"/>
    <w:rsid w:val="00CA213B"/>
    <w:rsid w:val="00CA3D0C"/>
    <w:rsid w:val="00CA4ECD"/>
    <w:rsid w:val="00CA575B"/>
    <w:rsid w:val="00CA5CB2"/>
    <w:rsid w:val="00CA6D4E"/>
    <w:rsid w:val="00CA7C34"/>
    <w:rsid w:val="00CB116D"/>
    <w:rsid w:val="00CB17F5"/>
    <w:rsid w:val="00CB2BC8"/>
    <w:rsid w:val="00CB4401"/>
    <w:rsid w:val="00CB46D3"/>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431F"/>
    <w:rsid w:val="00CD5884"/>
    <w:rsid w:val="00CD595B"/>
    <w:rsid w:val="00CD707D"/>
    <w:rsid w:val="00CD7663"/>
    <w:rsid w:val="00CD78B3"/>
    <w:rsid w:val="00CD7B30"/>
    <w:rsid w:val="00CE123A"/>
    <w:rsid w:val="00CE167D"/>
    <w:rsid w:val="00CE17D2"/>
    <w:rsid w:val="00CE195E"/>
    <w:rsid w:val="00CE293E"/>
    <w:rsid w:val="00CE463B"/>
    <w:rsid w:val="00CE65FB"/>
    <w:rsid w:val="00CE660B"/>
    <w:rsid w:val="00CE69B0"/>
    <w:rsid w:val="00CF0C5B"/>
    <w:rsid w:val="00CF0C86"/>
    <w:rsid w:val="00CF0D65"/>
    <w:rsid w:val="00CF0F04"/>
    <w:rsid w:val="00CF2583"/>
    <w:rsid w:val="00CF34D0"/>
    <w:rsid w:val="00CF387E"/>
    <w:rsid w:val="00CF6029"/>
    <w:rsid w:val="00D000D4"/>
    <w:rsid w:val="00D037A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0636"/>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60078"/>
    <w:rsid w:val="00D60C0E"/>
    <w:rsid w:val="00D61243"/>
    <w:rsid w:val="00D62640"/>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4F98"/>
    <w:rsid w:val="00DF62CD"/>
    <w:rsid w:val="00DF72F7"/>
    <w:rsid w:val="00DF776E"/>
    <w:rsid w:val="00E00EA2"/>
    <w:rsid w:val="00E01766"/>
    <w:rsid w:val="00E024BB"/>
    <w:rsid w:val="00E029BD"/>
    <w:rsid w:val="00E0316C"/>
    <w:rsid w:val="00E03E22"/>
    <w:rsid w:val="00E04F76"/>
    <w:rsid w:val="00E05BFA"/>
    <w:rsid w:val="00E064D3"/>
    <w:rsid w:val="00E06F9B"/>
    <w:rsid w:val="00E07D22"/>
    <w:rsid w:val="00E10152"/>
    <w:rsid w:val="00E10824"/>
    <w:rsid w:val="00E1133A"/>
    <w:rsid w:val="00E11715"/>
    <w:rsid w:val="00E12DDB"/>
    <w:rsid w:val="00E1353B"/>
    <w:rsid w:val="00E14533"/>
    <w:rsid w:val="00E16509"/>
    <w:rsid w:val="00E16983"/>
    <w:rsid w:val="00E178CE"/>
    <w:rsid w:val="00E2007C"/>
    <w:rsid w:val="00E20760"/>
    <w:rsid w:val="00E219F3"/>
    <w:rsid w:val="00E22583"/>
    <w:rsid w:val="00E22AE6"/>
    <w:rsid w:val="00E22C9C"/>
    <w:rsid w:val="00E22DD3"/>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2BFA"/>
    <w:rsid w:val="00E54110"/>
    <w:rsid w:val="00E547DD"/>
    <w:rsid w:val="00E54AEF"/>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4016"/>
    <w:rsid w:val="00E74242"/>
    <w:rsid w:val="00E76EB6"/>
    <w:rsid w:val="00E7700A"/>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C29"/>
    <w:rsid w:val="00E95D8E"/>
    <w:rsid w:val="00E963EA"/>
    <w:rsid w:val="00E97380"/>
    <w:rsid w:val="00E97B19"/>
    <w:rsid w:val="00E97E95"/>
    <w:rsid w:val="00E97EF0"/>
    <w:rsid w:val="00EA0468"/>
    <w:rsid w:val="00EA15B0"/>
    <w:rsid w:val="00EA172F"/>
    <w:rsid w:val="00EA1C2B"/>
    <w:rsid w:val="00EA25FD"/>
    <w:rsid w:val="00EA3119"/>
    <w:rsid w:val="00EA4BC9"/>
    <w:rsid w:val="00EA5581"/>
    <w:rsid w:val="00EA5E0E"/>
    <w:rsid w:val="00EA5EA7"/>
    <w:rsid w:val="00EA696B"/>
    <w:rsid w:val="00EA7DA0"/>
    <w:rsid w:val="00EA7F02"/>
    <w:rsid w:val="00EB14B6"/>
    <w:rsid w:val="00EB1E2F"/>
    <w:rsid w:val="00EB2041"/>
    <w:rsid w:val="00EC12BF"/>
    <w:rsid w:val="00EC2089"/>
    <w:rsid w:val="00EC2759"/>
    <w:rsid w:val="00EC2ADB"/>
    <w:rsid w:val="00EC4A25"/>
    <w:rsid w:val="00ED1244"/>
    <w:rsid w:val="00ED1A73"/>
    <w:rsid w:val="00ED219B"/>
    <w:rsid w:val="00ED3EF9"/>
    <w:rsid w:val="00ED4E54"/>
    <w:rsid w:val="00ED553D"/>
    <w:rsid w:val="00ED6982"/>
    <w:rsid w:val="00EE0572"/>
    <w:rsid w:val="00EE0990"/>
    <w:rsid w:val="00EE1774"/>
    <w:rsid w:val="00EE1AB0"/>
    <w:rsid w:val="00EE26D6"/>
    <w:rsid w:val="00EE2F20"/>
    <w:rsid w:val="00EE44F0"/>
    <w:rsid w:val="00EE4774"/>
    <w:rsid w:val="00EE5031"/>
    <w:rsid w:val="00EE50C1"/>
    <w:rsid w:val="00EE55CF"/>
    <w:rsid w:val="00EE57A2"/>
    <w:rsid w:val="00EE6544"/>
    <w:rsid w:val="00EF072A"/>
    <w:rsid w:val="00EF2574"/>
    <w:rsid w:val="00EF26B6"/>
    <w:rsid w:val="00EF3107"/>
    <w:rsid w:val="00EF3C9B"/>
    <w:rsid w:val="00EF46CF"/>
    <w:rsid w:val="00EF4ACD"/>
    <w:rsid w:val="00EF4CBB"/>
    <w:rsid w:val="00EF58A5"/>
    <w:rsid w:val="00EF6571"/>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4904"/>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43D4"/>
    <w:rsid w:val="00F36264"/>
    <w:rsid w:val="00F37575"/>
    <w:rsid w:val="00F37EA4"/>
    <w:rsid w:val="00F40DF7"/>
    <w:rsid w:val="00F41E2C"/>
    <w:rsid w:val="00F420E6"/>
    <w:rsid w:val="00F42515"/>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5217"/>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1F50"/>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545C"/>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1DEE"/>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2A8C"/>
    <w:rsid w:val="00FD3237"/>
    <w:rsid w:val="00FD3A8E"/>
    <w:rsid w:val="00FD3F6C"/>
    <w:rsid w:val="00FD5492"/>
    <w:rsid w:val="00FD5F0A"/>
    <w:rsid w:val="00FD69C0"/>
    <w:rsid w:val="00FD7D3B"/>
    <w:rsid w:val="00FE00D3"/>
    <w:rsid w:val="00FE1EEE"/>
    <w:rsid w:val="00FE29F4"/>
    <w:rsid w:val="00FE437E"/>
    <w:rsid w:val="00FE4706"/>
    <w:rsid w:val="00FE4791"/>
    <w:rsid w:val="00FE5A95"/>
    <w:rsid w:val="00FE5EED"/>
    <w:rsid w:val="00FF0033"/>
    <w:rsid w:val="00FF01C8"/>
    <w:rsid w:val="00FF0AC0"/>
    <w:rsid w:val="00FF1069"/>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0E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F20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F20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F20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F20ED"/>
    <w:pPr>
      <w:ind w:left="1418" w:hanging="1418"/>
      <w:outlineLvl w:val="3"/>
    </w:pPr>
    <w:rPr>
      <w:sz w:val="24"/>
    </w:rPr>
  </w:style>
  <w:style w:type="paragraph" w:styleId="Heading5">
    <w:name w:val="heading 5"/>
    <w:basedOn w:val="Heading4"/>
    <w:next w:val="Normal"/>
    <w:link w:val="Heading5Char"/>
    <w:qFormat/>
    <w:rsid w:val="006F20ED"/>
    <w:pPr>
      <w:ind w:left="1701" w:hanging="1701"/>
      <w:outlineLvl w:val="4"/>
    </w:pPr>
    <w:rPr>
      <w:sz w:val="22"/>
    </w:rPr>
  </w:style>
  <w:style w:type="paragraph" w:styleId="Heading6">
    <w:name w:val="heading 6"/>
    <w:basedOn w:val="H6"/>
    <w:next w:val="Normal"/>
    <w:link w:val="Heading6Char"/>
    <w:qFormat/>
    <w:rsid w:val="006F20ED"/>
    <w:pPr>
      <w:outlineLvl w:val="5"/>
    </w:pPr>
  </w:style>
  <w:style w:type="paragraph" w:styleId="Heading7">
    <w:name w:val="heading 7"/>
    <w:basedOn w:val="H6"/>
    <w:next w:val="Normal"/>
    <w:link w:val="Heading7Char"/>
    <w:qFormat/>
    <w:rsid w:val="006F20ED"/>
    <w:pPr>
      <w:outlineLvl w:val="6"/>
    </w:pPr>
  </w:style>
  <w:style w:type="paragraph" w:styleId="Heading8">
    <w:name w:val="heading 8"/>
    <w:basedOn w:val="Heading1"/>
    <w:next w:val="Normal"/>
    <w:link w:val="Heading8Char"/>
    <w:qFormat/>
    <w:rsid w:val="006F20ED"/>
    <w:pPr>
      <w:ind w:left="0" w:firstLine="0"/>
      <w:outlineLvl w:val="7"/>
    </w:pPr>
  </w:style>
  <w:style w:type="paragraph" w:styleId="Heading9">
    <w:name w:val="heading 9"/>
    <w:basedOn w:val="Heading8"/>
    <w:next w:val="Normal"/>
    <w:link w:val="Heading9Char"/>
    <w:qFormat/>
    <w:rsid w:val="006F20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20ED"/>
    <w:pPr>
      <w:ind w:left="1985" w:hanging="1985"/>
      <w:outlineLvl w:val="9"/>
    </w:pPr>
    <w:rPr>
      <w:sz w:val="20"/>
    </w:rPr>
  </w:style>
  <w:style w:type="paragraph" w:styleId="TOC9">
    <w:name w:val="toc 9"/>
    <w:basedOn w:val="TOC8"/>
    <w:rsid w:val="006F20ED"/>
    <w:pPr>
      <w:ind w:left="1418" w:hanging="1418"/>
    </w:pPr>
  </w:style>
  <w:style w:type="paragraph" w:styleId="TOC8">
    <w:name w:val="toc 8"/>
    <w:basedOn w:val="TOC1"/>
    <w:rsid w:val="006F20ED"/>
    <w:pPr>
      <w:spacing w:before="180"/>
      <w:ind w:left="2693" w:hanging="2693"/>
    </w:pPr>
    <w:rPr>
      <w:b/>
    </w:rPr>
  </w:style>
  <w:style w:type="paragraph" w:styleId="TOC1">
    <w:name w:val="toc 1"/>
    <w:rsid w:val="006F20E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6F20ED"/>
    <w:pPr>
      <w:keepLines/>
      <w:tabs>
        <w:tab w:val="center" w:pos="4536"/>
        <w:tab w:val="right" w:pos="9072"/>
      </w:tabs>
    </w:pPr>
    <w:rPr>
      <w:noProof/>
    </w:rPr>
  </w:style>
  <w:style w:type="character" w:customStyle="1" w:styleId="ZGSM">
    <w:name w:val="ZGSM"/>
    <w:rsid w:val="006F20ED"/>
  </w:style>
  <w:style w:type="paragraph" w:styleId="Header">
    <w:name w:val="header"/>
    <w:link w:val="HeaderChar"/>
    <w:rsid w:val="006F20E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F20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F20ED"/>
    <w:pPr>
      <w:ind w:left="1701" w:hanging="1701"/>
    </w:pPr>
  </w:style>
  <w:style w:type="paragraph" w:styleId="TOC4">
    <w:name w:val="toc 4"/>
    <w:basedOn w:val="TOC3"/>
    <w:rsid w:val="006F20ED"/>
    <w:pPr>
      <w:ind w:left="1418" w:hanging="1418"/>
    </w:pPr>
  </w:style>
  <w:style w:type="paragraph" w:styleId="TOC3">
    <w:name w:val="toc 3"/>
    <w:basedOn w:val="TOC2"/>
    <w:rsid w:val="006F20ED"/>
    <w:pPr>
      <w:ind w:left="1134" w:hanging="1134"/>
    </w:pPr>
  </w:style>
  <w:style w:type="paragraph" w:styleId="TOC2">
    <w:name w:val="toc 2"/>
    <w:basedOn w:val="TOC1"/>
    <w:rsid w:val="006F20ED"/>
    <w:pPr>
      <w:spacing w:before="0"/>
      <w:ind w:left="851" w:hanging="851"/>
    </w:pPr>
    <w:rPr>
      <w:sz w:val="20"/>
    </w:rPr>
  </w:style>
  <w:style w:type="paragraph" w:styleId="Footer">
    <w:name w:val="footer"/>
    <w:basedOn w:val="Header"/>
    <w:link w:val="FooterChar"/>
    <w:rsid w:val="006F20ED"/>
    <w:pPr>
      <w:jc w:val="center"/>
    </w:pPr>
    <w:rPr>
      <w:i/>
    </w:rPr>
  </w:style>
  <w:style w:type="paragraph" w:customStyle="1" w:styleId="TT">
    <w:name w:val="TT"/>
    <w:basedOn w:val="Heading1"/>
    <w:next w:val="Normal"/>
    <w:rsid w:val="006F20ED"/>
    <w:pPr>
      <w:outlineLvl w:val="9"/>
    </w:pPr>
  </w:style>
  <w:style w:type="paragraph" w:customStyle="1" w:styleId="NF">
    <w:name w:val="NF"/>
    <w:basedOn w:val="NO"/>
    <w:rsid w:val="006F20ED"/>
    <w:pPr>
      <w:keepNext/>
      <w:spacing w:after="0"/>
    </w:pPr>
    <w:rPr>
      <w:rFonts w:ascii="Arial" w:hAnsi="Arial"/>
      <w:sz w:val="18"/>
    </w:rPr>
  </w:style>
  <w:style w:type="paragraph" w:customStyle="1" w:styleId="NO">
    <w:name w:val="NO"/>
    <w:basedOn w:val="Normal"/>
    <w:link w:val="NOChar"/>
    <w:rsid w:val="006F20ED"/>
    <w:pPr>
      <w:keepLines/>
      <w:ind w:left="1135" w:hanging="851"/>
    </w:pPr>
  </w:style>
  <w:style w:type="paragraph" w:customStyle="1" w:styleId="PL">
    <w:name w:val="PL"/>
    <w:link w:val="PLChar"/>
    <w:rsid w:val="006F20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F20ED"/>
    <w:pPr>
      <w:jc w:val="right"/>
    </w:pPr>
  </w:style>
  <w:style w:type="paragraph" w:customStyle="1" w:styleId="TAL">
    <w:name w:val="TAL"/>
    <w:basedOn w:val="Normal"/>
    <w:link w:val="TALCar"/>
    <w:rsid w:val="006F20ED"/>
    <w:pPr>
      <w:keepNext/>
      <w:keepLines/>
      <w:spacing w:after="0"/>
    </w:pPr>
    <w:rPr>
      <w:rFonts w:ascii="Arial" w:hAnsi="Arial"/>
      <w:sz w:val="18"/>
    </w:rPr>
  </w:style>
  <w:style w:type="paragraph" w:customStyle="1" w:styleId="TAH">
    <w:name w:val="TAH"/>
    <w:basedOn w:val="TAC"/>
    <w:link w:val="TAHCar"/>
    <w:qFormat/>
    <w:rsid w:val="006F20ED"/>
    <w:rPr>
      <w:b/>
    </w:rPr>
  </w:style>
  <w:style w:type="paragraph" w:customStyle="1" w:styleId="TAC">
    <w:name w:val="TAC"/>
    <w:basedOn w:val="TAL"/>
    <w:link w:val="TACChar"/>
    <w:qFormat/>
    <w:rsid w:val="006F20ED"/>
    <w:pPr>
      <w:jc w:val="center"/>
    </w:pPr>
  </w:style>
  <w:style w:type="paragraph" w:customStyle="1" w:styleId="LD">
    <w:name w:val="LD"/>
    <w:rsid w:val="006F20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6F20ED"/>
    <w:pPr>
      <w:keepLines/>
      <w:ind w:left="1702" w:hanging="1418"/>
    </w:pPr>
  </w:style>
  <w:style w:type="paragraph" w:customStyle="1" w:styleId="FP">
    <w:name w:val="FP"/>
    <w:basedOn w:val="Normal"/>
    <w:rsid w:val="006F20ED"/>
    <w:pPr>
      <w:spacing w:after="0"/>
    </w:pPr>
  </w:style>
  <w:style w:type="paragraph" w:customStyle="1" w:styleId="NW">
    <w:name w:val="NW"/>
    <w:basedOn w:val="NO"/>
    <w:rsid w:val="006F20ED"/>
    <w:pPr>
      <w:spacing w:after="0"/>
    </w:pPr>
  </w:style>
  <w:style w:type="paragraph" w:customStyle="1" w:styleId="EW">
    <w:name w:val="EW"/>
    <w:basedOn w:val="EX"/>
    <w:rsid w:val="006F20ED"/>
    <w:pPr>
      <w:spacing w:after="0"/>
    </w:pPr>
  </w:style>
  <w:style w:type="paragraph" w:customStyle="1" w:styleId="B1">
    <w:name w:val="B1"/>
    <w:basedOn w:val="List"/>
    <w:link w:val="B1Char"/>
    <w:rsid w:val="006F20ED"/>
  </w:style>
  <w:style w:type="paragraph" w:styleId="TOC6">
    <w:name w:val="toc 6"/>
    <w:basedOn w:val="TOC5"/>
    <w:next w:val="Normal"/>
    <w:rsid w:val="006F20ED"/>
    <w:pPr>
      <w:ind w:left="1985" w:hanging="1985"/>
    </w:pPr>
  </w:style>
  <w:style w:type="paragraph" w:styleId="TOC7">
    <w:name w:val="toc 7"/>
    <w:basedOn w:val="TOC6"/>
    <w:next w:val="Normal"/>
    <w:rsid w:val="006F20ED"/>
    <w:pPr>
      <w:ind w:left="2268" w:hanging="2268"/>
    </w:pPr>
  </w:style>
  <w:style w:type="paragraph" w:customStyle="1" w:styleId="EditorsNote">
    <w:name w:val="Editor's Note"/>
    <w:basedOn w:val="NO"/>
    <w:link w:val="EditorsNoteChar2"/>
    <w:rsid w:val="006F20ED"/>
    <w:rPr>
      <w:color w:val="FF0000"/>
    </w:rPr>
  </w:style>
  <w:style w:type="paragraph" w:customStyle="1" w:styleId="TH">
    <w:name w:val="TH"/>
    <w:basedOn w:val="Normal"/>
    <w:link w:val="THChar"/>
    <w:qFormat/>
    <w:rsid w:val="006F20ED"/>
    <w:pPr>
      <w:keepNext/>
      <w:keepLines/>
      <w:spacing w:before="60"/>
      <w:jc w:val="center"/>
    </w:pPr>
    <w:rPr>
      <w:rFonts w:ascii="Arial" w:hAnsi="Arial"/>
      <w:b/>
    </w:rPr>
  </w:style>
  <w:style w:type="paragraph" w:customStyle="1" w:styleId="ZA">
    <w:name w:val="ZA"/>
    <w:rsid w:val="006F20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F20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F20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F20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6F20ED"/>
    <w:pPr>
      <w:ind w:left="851" w:hanging="851"/>
    </w:pPr>
  </w:style>
  <w:style w:type="paragraph" w:customStyle="1" w:styleId="ZH">
    <w:name w:val="ZH"/>
    <w:rsid w:val="006F20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6F20ED"/>
    <w:pPr>
      <w:keepNext w:val="0"/>
      <w:spacing w:before="0" w:after="240"/>
    </w:pPr>
  </w:style>
  <w:style w:type="paragraph" w:customStyle="1" w:styleId="ZG">
    <w:name w:val="ZG"/>
    <w:rsid w:val="006F20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6F20ED"/>
  </w:style>
  <w:style w:type="paragraph" w:customStyle="1" w:styleId="B3">
    <w:name w:val="B3"/>
    <w:basedOn w:val="List3"/>
    <w:link w:val="B3Char"/>
    <w:rsid w:val="006F20ED"/>
  </w:style>
  <w:style w:type="paragraph" w:customStyle="1" w:styleId="B4">
    <w:name w:val="B4"/>
    <w:basedOn w:val="List4"/>
    <w:link w:val="B4Char"/>
    <w:rsid w:val="006F20ED"/>
  </w:style>
  <w:style w:type="paragraph" w:customStyle="1" w:styleId="B5">
    <w:name w:val="B5"/>
    <w:basedOn w:val="List5"/>
    <w:link w:val="B5Char"/>
    <w:rsid w:val="006F20ED"/>
  </w:style>
  <w:style w:type="paragraph" w:customStyle="1" w:styleId="ZTD">
    <w:name w:val="ZTD"/>
    <w:basedOn w:val="ZB"/>
    <w:rsid w:val="006F20ED"/>
    <w:pPr>
      <w:framePr w:hRule="auto" w:wrap="notBeside" w:y="852"/>
    </w:pPr>
    <w:rPr>
      <w:i w:val="0"/>
      <w:sz w:val="40"/>
    </w:rPr>
  </w:style>
  <w:style w:type="paragraph" w:customStyle="1" w:styleId="ZV">
    <w:name w:val="ZV"/>
    <w:basedOn w:val="ZU"/>
    <w:rsid w:val="006F20ED"/>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6F20ED"/>
    <w:pPr>
      <w:ind w:left="284"/>
    </w:pPr>
  </w:style>
  <w:style w:type="paragraph" w:styleId="Index1">
    <w:name w:val="index 1"/>
    <w:basedOn w:val="Normal"/>
    <w:rsid w:val="006F20ED"/>
    <w:pPr>
      <w:keepLines/>
    </w:pPr>
  </w:style>
  <w:style w:type="paragraph" w:styleId="ListNumber2">
    <w:name w:val="List Number 2"/>
    <w:basedOn w:val="ListNumber"/>
    <w:rsid w:val="006F20ED"/>
    <w:pPr>
      <w:ind w:left="851"/>
    </w:pPr>
  </w:style>
  <w:style w:type="character" w:styleId="FootnoteReference">
    <w:name w:val="footnote reference"/>
    <w:basedOn w:val="DefaultParagraphFont"/>
    <w:rsid w:val="006F20ED"/>
    <w:rPr>
      <w:b/>
      <w:position w:val="6"/>
      <w:sz w:val="16"/>
    </w:rPr>
  </w:style>
  <w:style w:type="paragraph" w:styleId="FootnoteText">
    <w:name w:val="footnote text"/>
    <w:basedOn w:val="Normal"/>
    <w:link w:val="FootnoteTextChar"/>
    <w:rsid w:val="006F20ED"/>
    <w:pPr>
      <w:keepLines/>
      <w:ind w:left="454" w:hanging="454"/>
    </w:pPr>
    <w:rPr>
      <w:sz w:val="16"/>
    </w:rPr>
  </w:style>
  <w:style w:type="character" w:customStyle="1" w:styleId="FootnoteTextChar">
    <w:name w:val="Footnote Text Char"/>
    <w:basedOn w:val="DefaultParagraphFont"/>
    <w:link w:val="FootnoteText"/>
    <w:qFormat/>
    <w:rsid w:val="00A1115A"/>
    <w:rPr>
      <w:sz w:val="16"/>
      <w:lang w:eastAsia="en-US"/>
    </w:rPr>
  </w:style>
  <w:style w:type="paragraph" w:styleId="ListBullet2">
    <w:name w:val="List Bullet 2"/>
    <w:basedOn w:val="ListBullet"/>
    <w:link w:val="ListBullet2Char"/>
    <w:rsid w:val="006F20ED"/>
    <w:pPr>
      <w:ind w:left="851"/>
    </w:pPr>
  </w:style>
  <w:style w:type="paragraph" w:styleId="ListBullet3">
    <w:name w:val="List Bullet 3"/>
    <w:basedOn w:val="ListBullet2"/>
    <w:link w:val="ListBullet3Char"/>
    <w:rsid w:val="006F20ED"/>
    <w:pPr>
      <w:ind w:left="1135"/>
    </w:pPr>
  </w:style>
  <w:style w:type="paragraph" w:styleId="ListNumber">
    <w:name w:val="List Number"/>
    <w:basedOn w:val="List"/>
    <w:rsid w:val="006F20ED"/>
  </w:style>
  <w:style w:type="paragraph" w:styleId="List2">
    <w:name w:val="List 2"/>
    <w:basedOn w:val="List"/>
    <w:link w:val="List2Char"/>
    <w:rsid w:val="006F20ED"/>
    <w:pPr>
      <w:ind w:left="851"/>
    </w:pPr>
  </w:style>
  <w:style w:type="paragraph" w:styleId="List3">
    <w:name w:val="List 3"/>
    <w:basedOn w:val="List2"/>
    <w:rsid w:val="006F20ED"/>
    <w:pPr>
      <w:ind w:left="1135"/>
    </w:pPr>
  </w:style>
  <w:style w:type="paragraph" w:styleId="List4">
    <w:name w:val="List 4"/>
    <w:basedOn w:val="List3"/>
    <w:rsid w:val="006F20ED"/>
    <w:pPr>
      <w:ind w:left="1418"/>
    </w:pPr>
  </w:style>
  <w:style w:type="paragraph" w:styleId="List5">
    <w:name w:val="List 5"/>
    <w:basedOn w:val="List4"/>
    <w:rsid w:val="006F20ED"/>
    <w:pPr>
      <w:ind w:left="1702"/>
    </w:pPr>
  </w:style>
  <w:style w:type="paragraph" w:styleId="List">
    <w:name w:val="List"/>
    <w:basedOn w:val="Normal"/>
    <w:link w:val="ListChar"/>
    <w:rsid w:val="006F20ED"/>
    <w:pPr>
      <w:ind w:left="568" w:hanging="284"/>
    </w:pPr>
  </w:style>
  <w:style w:type="paragraph" w:styleId="ListBullet">
    <w:name w:val="List Bullet"/>
    <w:basedOn w:val="List"/>
    <w:link w:val="ListBulletChar"/>
    <w:rsid w:val="006F20ED"/>
  </w:style>
  <w:style w:type="paragraph" w:styleId="ListBullet4">
    <w:name w:val="List Bullet 4"/>
    <w:basedOn w:val="ListBullet3"/>
    <w:rsid w:val="006F20ED"/>
    <w:pPr>
      <w:ind w:left="1418"/>
    </w:pPr>
  </w:style>
  <w:style w:type="paragraph" w:styleId="ListBullet5">
    <w:name w:val="List Bullet 5"/>
    <w:basedOn w:val="ListBullet4"/>
    <w:rsid w:val="006F20ED"/>
    <w:pPr>
      <w:ind w:left="1702"/>
    </w:p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6F20ED"/>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eaderChar">
    <w:name w:val="Header Char"/>
    <w:link w:val="Header"/>
    <w:qFormat/>
    <w:rsid w:val="00A1115A"/>
    <w:rPr>
      <w:rFonts w:ascii="Arial" w:hAnsi="Arial"/>
      <w:b/>
      <w:noProof/>
      <w:sz w:val="18"/>
      <w:lang w:eastAsia="en-US"/>
    </w:rPr>
  </w:style>
  <w:style w:type="paragraph" w:styleId="Caption">
    <w:name w:val="caption"/>
    <w:basedOn w:val="Normal"/>
    <w:next w:val="Normal"/>
    <w:link w:val="CaptionChar"/>
    <w:qFormat/>
    <w:rsid w:val="00A1115A"/>
    <w:pPr>
      <w:keepNext/>
      <w:spacing w:before="60" w:after="60"/>
    </w:pPr>
    <w:rPr>
      <w:rFonts w:eastAsia="Symbol"/>
      <w:b/>
      <w:bCs/>
      <w:sz w:val="16"/>
      <w:lang w:eastAsia="en-GB"/>
    </w:rPr>
  </w:style>
  <w:style w:type="character" w:customStyle="1" w:styleId="CaptionChar">
    <w:name w:val="Caption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hAnsi="Arial"/>
      <w:b/>
      <w:i/>
      <w:noProof/>
      <w:sz w:val="18"/>
      <w:lang w:eastAsia="en-US"/>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paragraph" w:styleId="BodyText">
    <w:name w:val="Body Text"/>
    <w:basedOn w:val="Normal"/>
    <w:link w:val="BodyTextChar"/>
    <w:qFormat/>
    <w:rsid w:val="00A1115A"/>
    <w:rPr>
      <w:rFonts w:ascii="CG Times (WN)" w:eastAsia="MS Mincho" w:hAnsi="CG Times (WN)"/>
    </w:rPr>
  </w:style>
  <w:style w:type="character" w:customStyle="1" w:styleId="BodyTextChar">
    <w:name w:val="Body Text Char"/>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btChar">
    <w:name w:val="bt Char"/>
    <w:qFormat/>
    <w:rsid w:val="00A1115A"/>
    <w:rPr>
      <w:rFonts w:eastAsia="MS Mincho"/>
      <w:lang w:val="en-GB" w:eastAsia="en-US" w:bidi="ar-SA"/>
    </w:rPr>
  </w:style>
  <w:style w:type="character" w:customStyle="1" w:styleId="btChar1">
    <w:name w:val="bt Char1"/>
    <w:qFormat/>
    <w:rsid w:val="00A1115A"/>
    <w:rPr>
      <w:lang w:val="en-GB" w:eastAsia="ja-JP" w:bidi="ar-SA"/>
    </w:rPr>
  </w:style>
  <w:style w:type="character" w:customStyle="1" w:styleId="capCharChar2">
    <w:name w:val="cap Char Char2"/>
    <w:qFormat/>
    <w:rsid w:val="00A1115A"/>
    <w:rPr>
      <w:b/>
      <w:lang w:val="en-GB" w:eastAsia="en-GB" w:bidi="ar-SA"/>
    </w:rPr>
  </w:style>
  <w:style w:type="character" w:customStyle="1" w:styleId="btChar2">
    <w:name w:val="bt Char2"/>
    <w:qFormat/>
    <w:rsid w:val="00A1115A"/>
    <w:rPr>
      <w:lang w:val="en-GB"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FootnoteTextChar1">
    <w:name w:val="Footnote Text Char1"/>
    <w:semiHidden/>
    <w:qFormat/>
    <w:rsid w:val="00A1115A"/>
    <w:rPr>
      <w:rFonts w:ascii="Times New Roman" w:hAnsi="Times New Roman"/>
      <w:lang w:val="en-GB" w:eastAsia="ko-KR"/>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qFormat/>
    <w:rsid w:val="00475FC1"/>
    <w:rPr>
      <w:b/>
      <w:lang w:val="en-GB" w:eastAsia="en-US" w:bidi="ar-SA"/>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BodyTextChar2">
    <w:name w:val="Body Text Char2"/>
    <w:qFormat/>
    <w:locked/>
    <w:rsid w:val="00967630"/>
    <w:rPr>
      <w:sz w:val="24"/>
      <w:lang w:val="en-US" w:eastAsia="en-US"/>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paragraph" w:customStyle="1" w:styleId="10">
    <w:name w:val="수정1"/>
    <w:hidden/>
    <w:semiHidden/>
    <w:qFormat/>
    <w:rsid w:val="009E700A"/>
    <w:rPr>
      <w:rFonts w:eastAsia="Batang"/>
      <w:lang w:eastAsia="en-US"/>
    </w:rPr>
  </w:style>
  <w:style w:type="table" w:styleId="ListTable3-Accent2">
    <w:name w:val="List Table 3 Accent 2"/>
    <w:basedOn w:val="TableNormal"/>
    <w:uiPriority w:val="48"/>
    <w:rsid w:val="00AC37C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 w:type="character" w:customStyle="1" w:styleId="Heading2Char1">
    <w:name w:val="Heading 2 Char1"/>
    <w:aliases w:val="Head2A Char5,2 Char5,H2 Char5,h2 Char5,DO NOT USE_h2 Char5,h21 Char5,UNDERRUBRIK 1-2 Char5,Head 2 Char5,l2 Char5,TitreProp Char5,Header 2 Char5,ITT t2 Char5,PA Major Section Char5,Livello 2 Char5,R2 Char5,H21 Char5,Heading 2 Hidden Char5"/>
    <w:qFormat/>
    <w:rsid w:val="00C84DD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91121081">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4974</TotalTime>
  <Pages>10</Pages>
  <Words>3017</Words>
  <Characters>17197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20174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1674</cp:revision>
  <cp:lastPrinted>2019-02-25T14:05:00Z</cp:lastPrinted>
  <dcterms:created xsi:type="dcterms:W3CDTF">2021-12-22T15:46:00Z</dcterms:created>
  <dcterms:modified xsi:type="dcterms:W3CDTF">2026-01-17T13:48:00Z</dcterms:modified>
</cp:coreProperties>
</file>