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ED2707" w:rsidRPr="00ED2707" w14:paraId="5307E348" w14:textId="77777777" w:rsidTr="00957C90">
        <w:tc>
          <w:tcPr>
            <w:tcW w:w="10423" w:type="dxa"/>
            <w:gridSpan w:val="2"/>
            <w:shd w:val="clear" w:color="auto" w:fill="auto"/>
          </w:tcPr>
          <w:p w14:paraId="6D6B9389" w14:textId="77777777" w:rsidR="00ED2707" w:rsidRPr="00ED2707" w:rsidRDefault="00ED2707" w:rsidP="00957C90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bookmarkStart w:id="1" w:name="_Hlk219633260"/>
            <w:r w:rsidRPr="00ED2707">
              <w:rPr>
                <w:sz w:val="64"/>
              </w:rPr>
              <w:t xml:space="preserve">3GPP TS 38.101-1 </w:t>
            </w:r>
            <w:r w:rsidRPr="00ED2707">
              <w:t>V</w:t>
            </w:r>
            <w:bookmarkStart w:id="2" w:name="specVersion"/>
            <w:r w:rsidRPr="00ED2707">
              <w:t>19.4.</w:t>
            </w:r>
            <w:bookmarkEnd w:id="2"/>
            <w:r w:rsidRPr="00ED2707">
              <w:t xml:space="preserve">0 </w:t>
            </w:r>
            <w:r w:rsidRPr="00ED2707">
              <w:rPr>
                <w:sz w:val="32"/>
              </w:rPr>
              <w:t>(</w:t>
            </w:r>
            <w:bookmarkStart w:id="3" w:name="issueDate"/>
            <w:r w:rsidRPr="00ED2707">
              <w:rPr>
                <w:sz w:val="32"/>
              </w:rPr>
              <w:t>2025-</w:t>
            </w:r>
            <w:bookmarkEnd w:id="3"/>
            <w:r w:rsidRPr="00ED2707">
              <w:rPr>
                <w:rFonts w:hint="eastAsia"/>
                <w:sz w:val="32"/>
                <w:lang w:eastAsia="ko-KR"/>
              </w:rPr>
              <w:t>12</w:t>
            </w:r>
            <w:r w:rsidRPr="00ED2707">
              <w:rPr>
                <w:sz w:val="32"/>
              </w:rPr>
              <w:t>)</w:t>
            </w:r>
          </w:p>
        </w:tc>
      </w:tr>
      <w:tr w:rsidR="00ED2707" w:rsidRPr="00ED2707" w14:paraId="3707F8E0" w14:textId="77777777" w:rsidTr="00957C90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0A72C60" w14:textId="77777777" w:rsidR="00ED2707" w:rsidRPr="00ED2707" w:rsidRDefault="00ED2707" w:rsidP="00957C90">
            <w:pPr>
              <w:pStyle w:val="ZB"/>
              <w:framePr w:w="0" w:hRule="auto" w:wrap="auto" w:vAnchor="margin" w:hAnchor="text" w:yAlign="inline"/>
            </w:pPr>
            <w:r w:rsidRPr="00ED2707">
              <w:t xml:space="preserve">Technical </w:t>
            </w:r>
            <w:bookmarkStart w:id="4" w:name="spectype2"/>
            <w:r w:rsidRPr="00ED2707">
              <w:t>Specification</w:t>
            </w:r>
            <w:bookmarkEnd w:id="4"/>
          </w:p>
          <w:p w14:paraId="585E5C4E" w14:textId="77777777" w:rsidR="00ED2707" w:rsidRPr="00ED2707" w:rsidRDefault="00ED2707" w:rsidP="00957C90">
            <w:pPr>
              <w:pStyle w:val="Guidance"/>
            </w:pPr>
            <w:r w:rsidRPr="00ED2707">
              <w:br/>
            </w:r>
          </w:p>
        </w:tc>
      </w:tr>
      <w:tr w:rsidR="00ED2707" w:rsidRPr="00ED2707" w14:paraId="2C439355" w14:textId="77777777" w:rsidTr="00957C90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47E3695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3rd Generation Partnership Project;</w:t>
            </w:r>
          </w:p>
          <w:p w14:paraId="7A4DF344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Technical Specification Group Radio Access Network</w:t>
            </w:r>
            <w:bookmarkStart w:id="5" w:name="specTitle"/>
            <w:r w:rsidRPr="00ED2707">
              <w:t>;</w:t>
            </w:r>
          </w:p>
          <w:p w14:paraId="1B7A79C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NR;</w:t>
            </w:r>
          </w:p>
          <w:p w14:paraId="449EADB8" w14:textId="77777777" w:rsidR="00ED2707" w:rsidRPr="00ED2707" w:rsidRDefault="00ED2707" w:rsidP="00957C90">
            <w:pPr>
              <w:pStyle w:val="ZT"/>
              <w:keepNext/>
              <w:framePr w:wrap="notBeside"/>
            </w:pPr>
            <w:r w:rsidRPr="00ED2707">
              <w:t>User Equipment (UE) radio transmission and reception;</w:t>
            </w:r>
          </w:p>
          <w:p w14:paraId="167B514D" w14:textId="77777777" w:rsidR="00ED2707" w:rsidRPr="00ED2707" w:rsidRDefault="00ED2707" w:rsidP="00957C90">
            <w:pPr>
              <w:pStyle w:val="ZT"/>
              <w:framePr w:wrap="auto" w:hAnchor="text" w:yAlign="inline"/>
            </w:pPr>
            <w:r w:rsidRPr="00ED2707">
              <w:t>Part 1: Range 1 Standalone</w:t>
            </w:r>
            <w:bookmarkEnd w:id="5"/>
          </w:p>
          <w:p w14:paraId="13EAA834" w14:textId="77777777" w:rsidR="00ED2707" w:rsidRPr="00ED2707" w:rsidRDefault="00ED2707" w:rsidP="00957C90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ED2707">
              <w:t>(</w:t>
            </w:r>
            <w:r w:rsidRPr="00ED2707">
              <w:rPr>
                <w:rStyle w:val="ZGSM"/>
              </w:rPr>
              <w:t>Release 19</w:t>
            </w:r>
            <w:r w:rsidRPr="00ED2707">
              <w:t>)</w:t>
            </w:r>
          </w:p>
        </w:tc>
      </w:tr>
      <w:tr w:rsidR="00ED2707" w:rsidRPr="00ED2707" w14:paraId="0CC401C4" w14:textId="77777777" w:rsidTr="00957C90">
        <w:tc>
          <w:tcPr>
            <w:tcW w:w="10423" w:type="dxa"/>
            <w:gridSpan w:val="2"/>
            <w:shd w:val="clear" w:color="auto" w:fill="auto"/>
          </w:tcPr>
          <w:p w14:paraId="3777DF73" w14:textId="77777777" w:rsidR="00ED2707" w:rsidRPr="00ED2707" w:rsidRDefault="00ED2707" w:rsidP="00957C90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ED2707">
              <w:rPr>
                <w:noProof w:val="0"/>
                <w:color w:val="0000FF"/>
              </w:rPr>
              <w:tab/>
            </w:r>
          </w:p>
        </w:tc>
      </w:tr>
      <w:bookmarkStart w:id="6" w:name="_MON_1710316271"/>
      <w:bookmarkEnd w:id="6"/>
      <w:tr w:rsidR="00ED2707" w:rsidRPr="00ED2707" w14:paraId="0D8B98D9" w14:textId="77777777" w:rsidTr="00957C90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847E83" w14:textId="77777777" w:rsidR="00ED2707" w:rsidRPr="00ED2707" w:rsidRDefault="00ED2707" w:rsidP="00957C90">
            <w:pPr>
              <w:pStyle w:val="TAL"/>
            </w:pPr>
            <w:r w:rsidRPr="00ED2707">
              <w:object w:dxaOrig="1836" w:dyaOrig="1272" w14:anchorId="1B675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3" type="#_x0000_t75" style="width:96.5pt;height:66.5pt" o:ole="">
                  <v:imagedata r:id="rId9" o:title=""/>
                </v:shape>
                <o:OLEObject Type="Embed" ProgID="Word.Picture.8" ShapeID="_x0000_i1073" DrawAspect="Content" ObjectID="_1830255376" r:id="rId10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3F65E47" w14:textId="77777777" w:rsidR="00ED2707" w:rsidRPr="00ED2707" w:rsidRDefault="00ED2707" w:rsidP="00957C90">
            <w:pPr>
              <w:pStyle w:val="TAR"/>
            </w:pPr>
            <w:r w:rsidRPr="00ED2707">
              <w:object w:dxaOrig="2126" w:dyaOrig="1243" w14:anchorId="6597036F">
                <v:shape id="_x0000_i1074" type="#_x0000_t75" style="width:126.5pt;height:1in" o:ole="">
                  <v:imagedata r:id="rId11" o:title=""/>
                </v:shape>
                <o:OLEObject Type="Embed" ProgID="Word.Picture.8" ShapeID="_x0000_i1074" DrawAspect="Content" ObjectID="_1830255377" r:id="rId12"/>
              </w:object>
            </w:r>
          </w:p>
        </w:tc>
      </w:tr>
      <w:tr w:rsidR="00ED2707" w:rsidRPr="00ED2707" w14:paraId="488910D0" w14:textId="77777777" w:rsidTr="00957C90">
        <w:trPr>
          <w:cantSplit/>
          <w:trHeight w:hRule="exact" w:val="646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F736226" w14:textId="77777777" w:rsidR="00ED2707" w:rsidRPr="00ED2707" w:rsidRDefault="00ED2707" w:rsidP="00957C90">
            <w:pPr>
              <w:pStyle w:val="TAL"/>
            </w:pPr>
            <w:bookmarkStart w:id="7" w:name="_Hlk99699974"/>
            <w:bookmarkEnd w:id="7"/>
          </w:p>
        </w:tc>
      </w:tr>
      <w:tr w:rsidR="00ED2707" w:rsidRPr="00ED2707" w14:paraId="18F1EED3" w14:textId="77777777" w:rsidTr="00957C90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4D56E091" w14:textId="77777777" w:rsidR="00ED2707" w:rsidRPr="00ED2707" w:rsidRDefault="00ED2707" w:rsidP="00957C90">
            <w:pPr>
              <w:rPr>
                <w:sz w:val="16"/>
                <w:szCs w:val="16"/>
              </w:rPr>
            </w:pPr>
            <w:r w:rsidRPr="00ED2707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>) and may be further elaborated for the purposes of 3GPP.</w:t>
            </w:r>
            <w:r w:rsidRPr="00ED2707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Organizational Partners and shall not be implemented.</w:t>
            </w:r>
            <w:r w:rsidRPr="00ED2707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ED2707">
              <w:rPr>
                <w:sz w:val="16"/>
                <w:szCs w:val="16"/>
                <w:vertAlign w:val="superscript"/>
              </w:rPr>
              <w:t xml:space="preserve"> </w:t>
            </w:r>
            <w:r w:rsidRPr="00ED2707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ED2707">
              <w:rPr>
                <w:sz w:val="16"/>
                <w:szCs w:val="16"/>
              </w:rPr>
              <w:br/>
              <w:t>Specifications and Reports for implementation of the 3GPP</w:t>
            </w:r>
            <w:r w:rsidRPr="00ED2707">
              <w:rPr>
                <w:sz w:val="16"/>
                <w:szCs w:val="16"/>
                <w:vertAlign w:val="superscript"/>
              </w:rPr>
              <w:t xml:space="preserve"> TM</w:t>
            </w:r>
            <w:r w:rsidRPr="00ED2707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1463C775" w14:textId="77777777" w:rsidR="00ED2707" w:rsidRPr="00ED2707" w:rsidRDefault="00ED2707" w:rsidP="00ED2707">
      <w:pPr>
        <w:sectPr w:rsidR="00ED2707" w:rsidRPr="00ED2707" w:rsidSect="00ED270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D2707" w:rsidRPr="00ED2707" w14:paraId="181252C5" w14:textId="77777777" w:rsidTr="00957C90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E78CD3" w14:textId="77777777" w:rsidR="00ED2707" w:rsidRPr="00ED2707" w:rsidRDefault="00ED2707" w:rsidP="00957C90">
            <w:pPr>
              <w:pStyle w:val="Guidance"/>
            </w:pPr>
            <w:bookmarkStart w:id="9" w:name="page2"/>
          </w:p>
        </w:tc>
      </w:tr>
      <w:tr w:rsidR="00ED2707" w:rsidRPr="00ED2707" w14:paraId="4CD55522" w14:textId="77777777" w:rsidTr="00957C90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11FE1A6C" w14:textId="77777777" w:rsidR="00ED2707" w:rsidRPr="00ED2707" w:rsidRDefault="00ED2707" w:rsidP="00957C9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ED2707">
              <w:rPr>
                <w:rFonts w:ascii="Arial" w:hAnsi="Arial"/>
                <w:b/>
                <w:i/>
              </w:rPr>
              <w:t>3GPP</w:t>
            </w:r>
          </w:p>
          <w:p w14:paraId="5C486651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ED2707">
              <w:t>Postal address</w:t>
            </w:r>
          </w:p>
          <w:p w14:paraId="608A1D65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D96A214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3GPP support office address</w:t>
            </w:r>
          </w:p>
          <w:p w14:paraId="06D4B2CF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28DC6500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ED270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2A1B7483" w14:textId="77777777" w:rsidR="00ED2707" w:rsidRPr="00ED2707" w:rsidRDefault="00ED2707" w:rsidP="00957C9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Tel.: +33 4 92 94 42 00 Fax: +33 4 93 65 47 16</w:t>
            </w:r>
          </w:p>
          <w:p w14:paraId="7A519250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ED2707">
              <w:t>Internet</w:t>
            </w:r>
          </w:p>
          <w:p w14:paraId="26670744" w14:textId="77777777" w:rsidR="00ED2707" w:rsidRPr="00ED2707" w:rsidRDefault="00ED2707" w:rsidP="00957C9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ED2707">
              <w:rPr>
                <w:rFonts w:ascii="Arial" w:hAnsi="Arial"/>
                <w:sz w:val="18"/>
              </w:rPr>
              <w:t>https://www.3gpp.org</w:t>
            </w:r>
            <w:bookmarkEnd w:id="10"/>
          </w:p>
          <w:p w14:paraId="598E8D73" w14:textId="77777777" w:rsidR="00ED2707" w:rsidRPr="00ED2707" w:rsidRDefault="00ED2707" w:rsidP="00957C90"/>
        </w:tc>
      </w:tr>
      <w:tr w:rsidR="00ED2707" w14:paraId="47664CA9" w14:textId="77777777" w:rsidTr="00957C90">
        <w:tc>
          <w:tcPr>
            <w:tcW w:w="10423" w:type="dxa"/>
            <w:shd w:val="clear" w:color="auto" w:fill="auto"/>
            <w:vAlign w:val="bottom"/>
          </w:tcPr>
          <w:p w14:paraId="2F2FE9D2" w14:textId="77777777" w:rsidR="00ED2707" w:rsidRPr="00ED2707" w:rsidRDefault="00ED2707" w:rsidP="00957C9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ED2707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C29E96A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  <w:r w:rsidRPr="00ED2707">
              <w:rPr>
                <w:noProof/>
              </w:rPr>
              <w:t>No part may be reproduced except as authorized by written permission.</w:t>
            </w:r>
            <w:r w:rsidRPr="00ED2707">
              <w:rPr>
                <w:noProof/>
              </w:rPr>
              <w:br/>
              <w:t>The copyright and the foregoing restriction extend to reproduction in all media.</w:t>
            </w:r>
          </w:p>
          <w:p w14:paraId="4EEC7653" w14:textId="77777777" w:rsidR="00ED2707" w:rsidRPr="00ED2707" w:rsidRDefault="00ED2707" w:rsidP="00957C90">
            <w:pPr>
              <w:pStyle w:val="FP"/>
              <w:jc w:val="center"/>
              <w:rPr>
                <w:noProof/>
              </w:rPr>
            </w:pPr>
          </w:p>
          <w:p w14:paraId="608440CA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 xml:space="preserve">© </w:t>
            </w:r>
            <w:bookmarkStart w:id="12" w:name="copyrightDate"/>
            <w:r w:rsidRPr="00ED2707">
              <w:rPr>
                <w:noProof/>
                <w:sz w:val="18"/>
              </w:rPr>
              <w:t>2025</w:t>
            </w:r>
            <w:bookmarkEnd w:id="12"/>
            <w:r w:rsidRPr="00ED2707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4CB68223" w14:textId="77777777" w:rsidR="00ED2707" w:rsidRPr="00ED2707" w:rsidRDefault="00ED2707" w:rsidP="00957C90">
            <w:pPr>
              <w:pStyle w:val="FP"/>
              <w:jc w:val="center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All rights reserved.</w:t>
            </w:r>
          </w:p>
          <w:p w14:paraId="10AB631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</w:p>
          <w:p w14:paraId="1A0626AE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UMTS™ is a Trade Mark of ETSI registered for the benefit of its members</w:t>
            </w:r>
          </w:p>
          <w:p w14:paraId="79069E33" w14:textId="77777777" w:rsidR="00ED2707" w:rsidRPr="00ED2707" w:rsidRDefault="00ED2707" w:rsidP="00957C90">
            <w:pPr>
              <w:pStyle w:val="FP"/>
              <w:rPr>
                <w:noProof/>
                <w:sz w:val="18"/>
              </w:rPr>
            </w:pPr>
            <w:r w:rsidRPr="00ED2707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D2707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C03C340" w14:textId="6BD181C0" w:rsidR="00ED2707" w:rsidRDefault="00ED2707" w:rsidP="00ED2707">
            <w:pPr>
              <w:pStyle w:val="FP"/>
            </w:pPr>
            <w:r w:rsidRPr="00ED2707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</w:tc>
      </w:tr>
      <w:bookmarkEnd w:id="1"/>
      <w:bookmarkEnd w:id="9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14" w:name="tableOfContents"/>
      <w:bookmarkEnd w:id="14"/>
      <w:r w:rsidRPr="006F085F">
        <w:lastRenderedPageBreak/>
        <w:t>Contents</w:t>
      </w:r>
    </w:p>
    <w:p w14:paraId="58FF259D" w14:textId="77777777" w:rsidR="00491EB5" w:rsidRDefault="00C06B9A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91EB5">
        <w:t>Foreword</w:t>
      </w:r>
      <w:r w:rsidR="00491EB5">
        <w:tab/>
        <w:t>26</w:t>
      </w:r>
    </w:p>
    <w:p w14:paraId="4F52E6EE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28</w:t>
      </w:r>
    </w:p>
    <w:p w14:paraId="3A720BB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28</w:t>
      </w:r>
    </w:p>
    <w:p w14:paraId="4437F106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29</w:t>
      </w:r>
    </w:p>
    <w:p w14:paraId="31265D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29</w:t>
      </w:r>
    </w:p>
    <w:p w14:paraId="27EF2D4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30</w:t>
      </w:r>
    </w:p>
    <w:p w14:paraId="1DA8321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33</w:t>
      </w:r>
    </w:p>
    <w:p w14:paraId="58967286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35</w:t>
      </w:r>
    </w:p>
    <w:p w14:paraId="1EB4542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35</w:t>
      </w:r>
    </w:p>
    <w:p w14:paraId="070DFF7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35</w:t>
      </w:r>
    </w:p>
    <w:p w14:paraId="3F0F40A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35</w:t>
      </w:r>
    </w:p>
    <w:p w14:paraId="472FB27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37</w:t>
      </w:r>
    </w:p>
    <w:p w14:paraId="0BDD4AE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37</w:t>
      </w:r>
    </w:p>
    <w:p w14:paraId="438E6B8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37</w:t>
      </w:r>
    </w:p>
    <w:p w14:paraId="49C134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39</w:t>
      </w:r>
    </w:p>
    <w:p w14:paraId="13FF4D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39</w:t>
      </w:r>
    </w:p>
    <w:p w14:paraId="445797C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39</w:t>
      </w:r>
    </w:p>
    <w:p w14:paraId="6F67320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40</w:t>
      </w:r>
    </w:p>
    <w:p w14:paraId="64F7AE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two bands)</w:t>
      </w:r>
      <w:r>
        <w:tab/>
        <w:t>41</w:t>
      </w:r>
    </w:p>
    <w:p w14:paraId="0CDC414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three bands)</w:t>
      </w:r>
      <w:r>
        <w:tab/>
        <w:t>45</w:t>
      </w:r>
    </w:p>
    <w:p w14:paraId="78BFED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four bands)</w:t>
      </w:r>
      <w:r>
        <w:tab/>
        <w:t>52</w:t>
      </w:r>
    </w:p>
    <w:p w14:paraId="760CB2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five bands)</w:t>
      </w:r>
      <w:r>
        <w:tab/>
        <w:t>55</w:t>
      </w:r>
    </w:p>
    <w:p w14:paraId="60167D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7C2999">
        <w:rPr>
          <w:bCs/>
        </w:rPr>
        <w:t>six bands)</w:t>
      </w:r>
      <w:r>
        <w:tab/>
        <w:t>56</w:t>
      </w:r>
    </w:p>
    <w:p w14:paraId="59D3B23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56</w:t>
      </w:r>
    </w:p>
    <w:p w14:paraId="296813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56</w:t>
      </w:r>
    </w:p>
    <w:p w14:paraId="18BF73E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59</w:t>
      </w:r>
    </w:p>
    <w:p w14:paraId="03CE3D3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60</w:t>
      </w:r>
    </w:p>
    <w:p w14:paraId="1A0E0CD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60</w:t>
      </w:r>
    </w:p>
    <w:p w14:paraId="28105D7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60</w:t>
      </w:r>
    </w:p>
    <w:p w14:paraId="16DF712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61</w:t>
      </w:r>
    </w:p>
    <w:p w14:paraId="1503EE5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61</w:t>
      </w:r>
    </w:p>
    <w:p w14:paraId="52DB099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62</w:t>
      </w:r>
    </w:p>
    <w:p w14:paraId="380B05F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62</w:t>
      </w:r>
    </w:p>
    <w:p w14:paraId="19F001F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62</w:t>
      </w:r>
    </w:p>
    <w:p w14:paraId="278712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CA</w:t>
      </w:r>
      <w:r>
        <w:tab/>
        <w:t>62</w:t>
      </w:r>
    </w:p>
    <w:p w14:paraId="03E463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intra-band</w:t>
      </w:r>
      <w:r>
        <w:t xml:space="preserve"> CA</w:t>
      </w:r>
      <w:r>
        <w:tab/>
        <w:t>62</w:t>
      </w:r>
    </w:p>
    <w:p w14:paraId="6BC6E1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5.2J.1A</w:t>
      </w:r>
      <w:r>
        <w:rPr>
          <w:lang w:eastAsia="zh-CN"/>
        </w:rP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rPr>
          <w:lang w:eastAsia="zh-CN"/>
        </w:rPr>
        <w:t xml:space="preserve"> inter-band</w:t>
      </w:r>
      <w:r>
        <w:t xml:space="preserve"> CA</w:t>
      </w:r>
      <w:r>
        <w:tab/>
        <w:t>62</w:t>
      </w:r>
    </w:p>
    <w:p w14:paraId="47BD3F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5.2J.1D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Operating band for ATG UL MIMO</w:t>
      </w:r>
      <w:r>
        <w:tab/>
        <w:t>62</w:t>
      </w:r>
    </w:p>
    <w:p w14:paraId="4242A1C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63</w:t>
      </w:r>
    </w:p>
    <w:p w14:paraId="1146308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Operating bands for </w:t>
      </w:r>
      <w:r w:rsidRPr="007C2999">
        <w:rPr>
          <w:rFonts w:eastAsia="SimSun"/>
          <w:lang w:eastAsia="zh-CN"/>
        </w:rPr>
        <w:t>LP-WUS/WUR</w:t>
      </w:r>
      <w:r>
        <w:tab/>
        <w:t>63</w:t>
      </w:r>
    </w:p>
    <w:p w14:paraId="4CBFA87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63</w:t>
      </w:r>
    </w:p>
    <w:p w14:paraId="6FADE03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</w:t>
      </w:r>
    </w:p>
    <w:p w14:paraId="7C80D1F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65</w:t>
      </w:r>
    </w:p>
    <w:p w14:paraId="7504AF8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65</w:t>
      </w:r>
    </w:p>
    <w:p w14:paraId="4FCF899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67</w:t>
      </w:r>
    </w:p>
    <w:p w14:paraId="67DD55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67</w:t>
      </w:r>
    </w:p>
    <w:p w14:paraId="311EF5D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74</w:t>
      </w:r>
    </w:p>
    <w:p w14:paraId="0BCB1FA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75</w:t>
      </w:r>
    </w:p>
    <w:p w14:paraId="0A898FD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</w:t>
      </w:r>
    </w:p>
    <w:p w14:paraId="5A5F62C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75</w:t>
      </w:r>
    </w:p>
    <w:p w14:paraId="185E217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75</w:t>
      </w:r>
    </w:p>
    <w:p w14:paraId="6E35FD7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77</w:t>
      </w:r>
    </w:p>
    <w:p w14:paraId="284A6D8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77</w:t>
      </w:r>
    </w:p>
    <w:p w14:paraId="4A592BC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78</w:t>
      </w:r>
    </w:p>
    <w:p w14:paraId="59F0AF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</w:t>
      </w:r>
    </w:p>
    <w:p w14:paraId="0189D5A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79</w:t>
      </w:r>
    </w:p>
    <w:p w14:paraId="1FD585A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79</w:t>
      </w:r>
    </w:p>
    <w:p w14:paraId="5D758E1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80</w:t>
      </w:r>
    </w:p>
    <w:p w14:paraId="01DA058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81</w:t>
      </w:r>
    </w:p>
    <w:p w14:paraId="2413E2E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82</w:t>
      </w:r>
    </w:p>
    <w:p w14:paraId="29F50C0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channel bandwidth for </w:t>
      </w:r>
      <w:r w:rsidRPr="007C2999">
        <w:rPr>
          <w:rFonts w:eastAsia="SimSun"/>
          <w:lang w:eastAsia="zh-CN"/>
        </w:rPr>
        <w:t>LP-WUS/WUR</w:t>
      </w:r>
      <w:r>
        <w:tab/>
        <w:t>82</w:t>
      </w:r>
    </w:p>
    <w:p w14:paraId="38DBD51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</w:t>
      </w:r>
    </w:p>
    <w:p w14:paraId="648ABE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</w:t>
      </w:r>
      <w:r w:rsidRPr="007C2999">
        <w:rPr>
          <w:lang w:val="en-US" w:eastAsia="zh-CN"/>
        </w:rPr>
        <w:t xml:space="preserve"> configuration</w:t>
      </w:r>
      <w:r>
        <w:tab/>
        <w:t>82</w:t>
      </w:r>
    </w:p>
    <w:p w14:paraId="39A9EBB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82</w:t>
      </w:r>
    </w:p>
    <w:p w14:paraId="46C5848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82</w:t>
      </w:r>
    </w:p>
    <w:p w14:paraId="227A2B3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82</w:t>
      </w:r>
    </w:p>
    <w:p w14:paraId="43D81C8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83</w:t>
      </w:r>
    </w:p>
    <w:p w14:paraId="54CBD23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83</w:t>
      </w:r>
    </w:p>
    <w:p w14:paraId="2A4D74E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83</w:t>
      </w:r>
    </w:p>
    <w:p w14:paraId="7889CC3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84</w:t>
      </w:r>
    </w:p>
    <w:p w14:paraId="596BD96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88</w:t>
      </w:r>
    </w:p>
    <w:p w14:paraId="197F4D0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88</w:t>
      </w:r>
    </w:p>
    <w:p w14:paraId="43BC04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89</w:t>
      </w:r>
    </w:p>
    <w:p w14:paraId="1F0E29F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91</w:t>
      </w:r>
    </w:p>
    <w:p w14:paraId="7D6CACC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92</w:t>
      </w:r>
    </w:p>
    <w:p w14:paraId="4D2CB25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92</w:t>
      </w:r>
    </w:p>
    <w:p w14:paraId="46C2BD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92</w:t>
      </w:r>
    </w:p>
    <w:p w14:paraId="37E8CD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93</w:t>
      </w:r>
    </w:p>
    <w:p w14:paraId="79197F6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93</w:t>
      </w:r>
    </w:p>
    <w:p w14:paraId="6239909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556D12E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547BE3A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93</w:t>
      </w:r>
    </w:p>
    <w:p w14:paraId="2FD9DB3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93</w:t>
      </w:r>
    </w:p>
    <w:p w14:paraId="53BC448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93</w:t>
      </w:r>
    </w:p>
    <w:p w14:paraId="789E67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93</w:t>
      </w:r>
    </w:p>
    <w:p w14:paraId="6FFE459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93</w:t>
      </w:r>
    </w:p>
    <w:p w14:paraId="08C108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93</w:t>
      </w:r>
    </w:p>
    <w:p w14:paraId="7076A5B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93</w:t>
      </w:r>
    </w:p>
    <w:p w14:paraId="12BF77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</w:t>
      </w:r>
    </w:p>
    <w:p w14:paraId="564A025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</w:t>
      </w:r>
    </w:p>
    <w:p w14:paraId="70484C7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94</w:t>
      </w:r>
    </w:p>
    <w:p w14:paraId="20A99BE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25CE31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725393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94</w:t>
      </w:r>
    </w:p>
    <w:p w14:paraId="0B4EB2C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652D39F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</w:t>
      </w:r>
    </w:p>
    <w:p w14:paraId="131558A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95</w:t>
      </w:r>
    </w:p>
    <w:p w14:paraId="34F6C0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95</w:t>
      </w:r>
    </w:p>
    <w:p w14:paraId="794AAE0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95</w:t>
      </w:r>
    </w:p>
    <w:p w14:paraId="4102FBB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2A7F65B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95</w:t>
      </w:r>
    </w:p>
    <w:p w14:paraId="746EB7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567D2AF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95</w:t>
      </w:r>
    </w:p>
    <w:p w14:paraId="1AE76C1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95</w:t>
      </w:r>
    </w:p>
    <w:p w14:paraId="3B2AF7C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95</w:t>
      </w:r>
    </w:p>
    <w:p w14:paraId="7A6FD74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95</w:t>
      </w:r>
    </w:p>
    <w:p w14:paraId="2FA24D5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96</w:t>
      </w:r>
    </w:p>
    <w:p w14:paraId="007D72A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97</w:t>
      </w:r>
    </w:p>
    <w:p w14:paraId="67A409B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97</w:t>
      </w:r>
    </w:p>
    <w:p w14:paraId="1B14BEC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</w:t>
      </w:r>
    </w:p>
    <w:p w14:paraId="05E746F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98</w:t>
      </w:r>
    </w:p>
    <w:p w14:paraId="149B0CF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102</w:t>
      </w:r>
    </w:p>
    <w:p w14:paraId="1B4D03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107</w:t>
      </w:r>
    </w:p>
    <w:p w14:paraId="749C444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107</w:t>
      </w:r>
    </w:p>
    <w:p w14:paraId="29F560C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two bands)</w:t>
      </w:r>
      <w:r>
        <w:tab/>
        <w:t>108</w:t>
      </w:r>
    </w:p>
    <w:p w14:paraId="458F1A5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108</w:t>
      </w:r>
    </w:p>
    <w:p w14:paraId="1DF2909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132</w:t>
      </w:r>
    </w:p>
    <w:p w14:paraId="7DA0C20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Table 5.5A.3.1-1k ~ Table 5.5A.3.1-1</w:t>
      </w:r>
      <w:r>
        <w:rPr>
          <w:lang w:eastAsia="zh-CN"/>
        </w:rPr>
        <w:t>o</w:t>
      </w:r>
      <w:r>
        <w:tab/>
        <w:t>157</w:t>
      </w:r>
    </w:p>
    <w:p w14:paraId="1B4129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three bands)</w:t>
      </w:r>
      <w:r>
        <w:tab/>
        <w:t>176</w:t>
      </w:r>
    </w:p>
    <w:p w14:paraId="2DD326F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176</w:t>
      </w:r>
    </w:p>
    <w:p w14:paraId="188A74A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275</w:t>
      </w:r>
    </w:p>
    <w:p w14:paraId="12A9D08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332</w:t>
      </w:r>
    </w:p>
    <w:p w14:paraId="17B0DA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four bands)</w:t>
      </w:r>
      <w:r>
        <w:tab/>
        <w:t>358</w:t>
      </w:r>
    </w:p>
    <w:p w14:paraId="76C100D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359</w:t>
      </w:r>
    </w:p>
    <w:p w14:paraId="6549756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451</w:t>
      </w:r>
    </w:p>
    <w:p w14:paraId="4E2A70E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five bands)</w:t>
      </w:r>
      <w:r>
        <w:tab/>
        <w:t>513</w:t>
      </w:r>
    </w:p>
    <w:p w14:paraId="4D39F8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7C2999">
        <w:rPr>
          <w:bCs/>
        </w:rPr>
        <w:t>six bands)</w:t>
      </w:r>
      <w:r>
        <w:tab/>
        <w:t>554</w:t>
      </w:r>
    </w:p>
    <w:p w14:paraId="43ED018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556</w:t>
      </w:r>
    </w:p>
    <w:p w14:paraId="766081D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570</w:t>
      </w:r>
    </w:p>
    <w:p w14:paraId="6F62013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583</w:t>
      </w:r>
    </w:p>
    <w:p w14:paraId="1DD5EC1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583</w:t>
      </w:r>
    </w:p>
    <w:p w14:paraId="32CFA02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583</w:t>
      </w:r>
    </w:p>
    <w:p w14:paraId="623FB19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583</w:t>
      </w:r>
    </w:p>
    <w:p w14:paraId="408BC0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non-contiguous CA</w:t>
      </w:r>
      <w:r>
        <w:tab/>
        <w:t>583</w:t>
      </w:r>
    </w:p>
    <w:p w14:paraId="4C60CFC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ATG</w:t>
      </w:r>
      <w:r>
        <w:tab/>
        <w:t>584</w:t>
      </w:r>
    </w:p>
    <w:p w14:paraId="39103DD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 CA</w:t>
      </w:r>
      <w:r>
        <w:tab/>
        <w:t>584</w:t>
      </w:r>
    </w:p>
    <w:p w14:paraId="3F2149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intra-band contiguous CA</w:t>
      </w:r>
      <w:r>
        <w:tab/>
        <w:t>584</w:t>
      </w:r>
    </w:p>
    <w:p w14:paraId="7B0FAE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lang w:eastAsia="zh-CN"/>
        </w:rPr>
        <w:t>J</w:t>
      </w:r>
      <w:r>
        <w:t>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Configurations for </w:t>
      </w:r>
      <w:r>
        <w:rPr>
          <w:lang w:eastAsia="zh-CN"/>
        </w:rPr>
        <w:t>ATG</w:t>
      </w:r>
      <w:r>
        <w:t xml:space="preserve"> in</w:t>
      </w:r>
      <w:r>
        <w:rPr>
          <w:lang w:eastAsia="zh-CN"/>
        </w:rPr>
        <w:t>ter</w:t>
      </w:r>
      <w:r>
        <w:t>-band CA</w:t>
      </w:r>
      <w:r>
        <w:tab/>
        <w:t>584</w:t>
      </w:r>
    </w:p>
    <w:p w14:paraId="23A1279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585</w:t>
      </w:r>
    </w:p>
    <w:p w14:paraId="787789D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1CF0D93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5ECA35F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0E8487B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585</w:t>
      </w:r>
    </w:p>
    <w:p w14:paraId="0D583D0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585</w:t>
      </w:r>
    </w:p>
    <w:p w14:paraId="0D2AB19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585</w:t>
      </w:r>
    </w:p>
    <w:p w14:paraId="39EC3C4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585</w:t>
      </w:r>
    </w:p>
    <w:p w14:paraId="36D1801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586</w:t>
      </w:r>
    </w:p>
    <w:p w14:paraId="1E2C5F8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586</w:t>
      </w:r>
    </w:p>
    <w:p w14:paraId="2758AD9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586</w:t>
      </w:r>
    </w:p>
    <w:p w14:paraId="1007FF2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586</w:t>
      </w:r>
    </w:p>
    <w:p w14:paraId="1DD5373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Void</w:t>
      </w:r>
      <w:r>
        <w:tab/>
        <w:t>588</w:t>
      </w:r>
    </w:p>
    <w:p w14:paraId="17B418F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588</w:t>
      </w:r>
    </w:p>
    <w:p w14:paraId="732E895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592</w:t>
      </w:r>
    </w:p>
    <w:p w14:paraId="5B5848C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592</w:t>
      </w:r>
    </w:p>
    <w:p w14:paraId="64ED5A6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596</w:t>
      </w:r>
    </w:p>
    <w:p w14:paraId="00B206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599</w:t>
      </w:r>
    </w:p>
    <w:p w14:paraId="48A771A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600</w:t>
      </w:r>
    </w:p>
    <w:p w14:paraId="5ABF5B9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603</w:t>
      </w:r>
    </w:p>
    <w:p w14:paraId="7A2ACD2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604</w:t>
      </w:r>
    </w:p>
    <w:p w14:paraId="570D75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606</w:t>
      </w:r>
    </w:p>
    <w:p w14:paraId="3A4FBDB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607</w:t>
      </w:r>
    </w:p>
    <w:p w14:paraId="202D574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608</w:t>
      </w:r>
    </w:p>
    <w:p w14:paraId="067A94D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608</w:t>
      </w:r>
    </w:p>
    <w:p w14:paraId="27ADBA1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609</w:t>
      </w:r>
    </w:p>
    <w:p w14:paraId="4EC94CC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609</w:t>
      </w:r>
    </w:p>
    <w:p w14:paraId="1B93B6F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610</w:t>
      </w:r>
    </w:p>
    <w:p w14:paraId="0CDE72C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612</w:t>
      </w:r>
    </w:p>
    <w:p w14:paraId="4CE50DD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614</w:t>
      </w:r>
    </w:p>
    <w:p w14:paraId="0A51902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615</w:t>
      </w:r>
    </w:p>
    <w:p w14:paraId="7614233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617</w:t>
      </w:r>
    </w:p>
    <w:p w14:paraId="7D973F1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622</w:t>
      </w:r>
    </w:p>
    <w:p w14:paraId="2E5CD8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624</w:t>
      </w:r>
    </w:p>
    <w:p w14:paraId="3ADA7F6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627</w:t>
      </w:r>
    </w:p>
    <w:p w14:paraId="6B56BA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628</w:t>
      </w:r>
    </w:p>
    <w:p w14:paraId="793FCA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629</w:t>
      </w:r>
    </w:p>
    <w:p w14:paraId="1F48868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630</w:t>
      </w:r>
    </w:p>
    <w:p w14:paraId="3C5D2C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631</w:t>
      </w:r>
    </w:p>
    <w:p w14:paraId="5D89ACF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634</w:t>
      </w:r>
    </w:p>
    <w:p w14:paraId="05BC7D6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635</w:t>
      </w:r>
    </w:p>
    <w:p w14:paraId="2B24C3A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637</w:t>
      </w:r>
    </w:p>
    <w:p w14:paraId="3C7367B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641</w:t>
      </w:r>
    </w:p>
    <w:p w14:paraId="325F97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642</w:t>
      </w:r>
    </w:p>
    <w:p w14:paraId="184C7AC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643</w:t>
      </w:r>
    </w:p>
    <w:p w14:paraId="490F3E0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644</w:t>
      </w:r>
    </w:p>
    <w:p w14:paraId="68CC21B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644</w:t>
      </w:r>
    </w:p>
    <w:p w14:paraId="7A36044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en-GB"/>
        </w:rPr>
        <w:t>6.2.3.</w:t>
      </w:r>
      <w:r>
        <w:rPr>
          <w:lang w:eastAsia="zh-CN"/>
        </w:rPr>
        <w:t>33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en-GB"/>
        </w:rPr>
        <w:t>A-MPR for NS_</w:t>
      </w:r>
      <w:r w:rsidRPr="007C2999">
        <w:rPr>
          <w:lang w:val="en-US" w:eastAsia="zh-CN"/>
        </w:rPr>
        <w:t>17</w:t>
      </w:r>
      <w:r>
        <w:tab/>
        <w:t>645</w:t>
      </w:r>
    </w:p>
    <w:p w14:paraId="054FFF3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NS_26</w:t>
      </w:r>
      <w:r>
        <w:tab/>
        <w:t>646</w:t>
      </w:r>
    </w:p>
    <w:p w14:paraId="68FF144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NS_36</w:t>
      </w:r>
      <w:r>
        <w:tab/>
        <w:t>646</w:t>
      </w:r>
    </w:p>
    <w:p w14:paraId="1CBA018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647</w:t>
      </w:r>
    </w:p>
    <w:p w14:paraId="26DA273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653</w:t>
      </w:r>
    </w:p>
    <w:p w14:paraId="1A1F03C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653</w:t>
      </w:r>
    </w:p>
    <w:p w14:paraId="32E1D0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654</w:t>
      </w:r>
    </w:p>
    <w:p w14:paraId="1C112FB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654</w:t>
      </w:r>
    </w:p>
    <w:p w14:paraId="5A601F2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655</w:t>
      </w:r>
    </w:p>
    <w:p w14:paraId="3498D4D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657</w:t>
      </w:r>
    </w:p>
    <w:p w14:paraId="66293D1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663</w:t>
      </w:r>
    </w:p>
    <w:p w14:paraId="5719ECD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663</w:t>
      </w:r>
    </w:p>
    <w:p w14:paraId="18A0624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663</w:t>
      </w:r>
    </w:p>
    <w:p w14:paraId="5BE80E8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663</w:t>
      </w:r>
    </w:p>
    <w:p w14:paraId="7081E96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669</w:t>
      </w:r>
    </w:p>
    <w:p w14:paraId="42E3A2C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669</w:t>
      </w:r>
    </w:p>
    <w:p w14:paraId="31E98DE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670</w:t>
      </w:r>
    </w:p>
    <w:p w14:paraId="67F4D0C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672</w:t>
      </w:r>
    </w:p>
    <w:p w14:paraId="35FAF6B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674</w:t>
      </w:r>
    </w:p>
    <w:p w14:paraId="77D7340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675</w:t>
      </w:r>
    </w:p>
    <w:p w14:paraId="15F2D1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675</w:t>
      </w:r>
    </w:p>
    <w:p w14:paraId="1F55113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675</w:t>
      </w:r>
    </w:p>
    <w:p w14:paraId="1D82C12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675</w:t>
      </w:r>
    </w:p>
    <w:p w14:paraId="3C37C76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682</w:t>
      </w:r>
    </w:p>
    <w:p w14:paraId="42E9D85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686</w:t>
      </w:r>
    </w:p>
    <w:p w14:paraId="201E641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688</w:t>
      </w:r>
    </w:p>
    <w:p w14:paraId="48F2AD4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688</w:t>
      </w:r>
    </w:p>
    <w:p w14:paraId="20EF793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688</w:t>
      </w:r>
    </w:p>
    <w:p w14:paraId="1E09A10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691</w:t>
      </w:r>
    </w:p>
    <w:p w14:paraId="7272400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693</w:t>
      </w:r>
    </w:p>
    <w:p w14:paraId="24106F1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698</w:t>
      </w:r>
    </w:p>
    <w:p w14:paraId="2582B81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 xml:space="preserve">IB,c </w:t>
      </w:r>
      <w:r>
        <w:t>for CA</w:t>
      </w:r>
      <w:r>
        <w:tab/>
        <w:t>698</w:t>
      </w:r>
    </w:p>
    <w:p w14:paraId="22DC67E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698</w:t>
      </w:r>
    </w:p>
    <w:p w14:paraId="7C8AC8D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698</w:t>
      </w:r>
    </w:p>
    <w:p w14:paraId="73476AE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(two bands)</w:t>
      </w:r>
      <w:r>
        <w:tab/>
        <w:t>698</w:t>
      </w:r>
    </w:p>
    <w:p w14:paraId="15DCB30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(three bands)</w:t>
      </w:r>
      <w:r>
        <w:tab/>
        <w:t>702</w:t>
      </w:r>
    </w:p>
    <w:p w14:paraId="4ECCD34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(four bands)</w:t>
      </w:r>
      <w:r>
        <w:tab/>
        <w:t>710</w:t>
      </w:r>
    </w:p>
    <w:p w14:paraId="22D3474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(five bands)</w:t>
      </w:r>
      <w:r>
        <w:tab/>
        <w:t>715</w:t>
      </w:r>
    </w:p>
    <w:p w14:paraId="1E6256D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>IB,c</w:t>
      </w:r>
      <w:r>
        <w:t xml:space="preserve"> for Inter-band CA (six bands)</w:t>
      </w:r>
      <w:r>
        <w:tab/>
        <w:t>716</w:t>
      </w:r>
    </w:p>
    <w:p w14:paraId="3DAB67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716</w:t>
      </w:r>
    </w:p>
    <w:p w14:paraId="73BFC54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716</w:t>
      </w:r>
    </w:p>
    <w:p w14:paraId="1F00BD4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717</w:t>
      </w:r>
    </w:p>
    <w:p w14:paraId="7A6AA13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718</w:t>
      </w:r>
    </w:p>
    <w:p w14:paraId="67B792F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719</w:t>
      </w:r>
    </w:p>
    <w:p w14:paraId="088D31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719</w:t>
      </w:r>
    </w:p>
    <w:p w14:paraId="2BAAD83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7C2999">
        <w:rPr>
          <w:vertAlign w:val="subscript"/>
        </w:rPr>
        <w:t xml:space="preserve">IB,c </w:t>
      </w:r>
      <w:r>
        <w:t>for NR-DC</w:t>
      </w:r>
      <w:r>
        <w:tab/>
        <w:t>723</w:t>
      </w:r>
    </w:p>
    <w:p w14:paraId="5436326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723</w:t>
      </w:r>
    </w:p>
    <w:p w14:paraId="3E38E4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723</w:t>
      </w:r>
    </w:p>
    <w:p w14:paraId="279C197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7C2999">
        <w:rPr>
          <w:vertAlign w:val="subscript"/>
        </w:rPr>
        <w:t>IB,c</w:t>
      </w:r>
      <w:r>
        <w:tab/>
        <w:t>724</w:t>
      </w:r>
    </w:p>
    <w:p w14:paraId="2A8AF2B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727</w:t>
      </w:r>
    </w:p>
    <w:p w14:paraId="2F8DCDD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727</w:t>
      </w:r>
    </w:p>
    <w:p w14:paraId="6E1F756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729</w:t>
      </w:r>
    </w:p>
    <w:p w14:paraId="47E782E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732</w:t>
      </w:r>
    </w:p>
    <w:p w14:paraId="179692D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733</w:t>
      </w:r>
    </w:p>
    <w:p w14:paraId="068C2CA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734</w:t>
      </w:r>
    </w:p>
    <w:p w14:paraId="4A99E7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734</w:t>
      </w:r>
    </w:p>
    <w:p w14:paraId="0D5C65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734</w:t>
      </w:r>
    </w:p>
    <w:p w14:paraId="2CAEB48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735</w:t>
      </w:r>
    </w:p>
    <w:p w14:paraId="455118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UE maximum output power for V2X concurrent operation</w:t>
      </w:r>
      <w:r>
        <w:tab/>
        <w:t>735</w:t>
      </w:r>
    </w:p>
    <w:p w14:paraId="5327D42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 xml:space="preserve">UE maximum output power for </w:t>
      </w:r>
      <w:r w:rsidRPr="007C2999">
        <w:rPr>
          <w:lang w:eastAsia="zh-CN"/>
        </w:rPr>
        <w:t>Sidelink</w:t>
      </w:r>
      <w:r w:rsidRPr="007C2999">
        <w:t xml:space="preserve"> </w:t>
      </w:r>
      <w:r w:rsidRPr="007C2999">
        <w:rPr>
          <w:lang w:eastAsia="zh-CN"/>
        </w:rPr>
        <w:t>CA</w:t>
      </w:r>
      <w:r>
        <w:tab/>
        <w:t>737</w:t>
      </w:r>
    </w:p>
    <w:p w14:paraId="3A03C5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 xml:space="preserve">UE maximum output power for </w:t>
      </w:r>
      <w:r w:rsidRPr="007C2999">
        <w:rPr>
          <w:lang w:eastAsia="zh-CN"/>
        </w:rPr>
        <w:t>Sidelink</w:t>
      </w:r>
      <w:r w:rsidRPr="007C2999">
        <w:t xml:space="preserve"> </w:t>
      </w:r>
      <w:r w:rsidRPr="007C2999">
        <w:rPr>
          <w:lang w:eastAsia="zh-CN"/>
        </w:rPr>
        <w:t>Unlicensed</w:t>
      </w:r>
      <w:r>
        <w:tab/>
        <w:t>737</w:t>
      </w:r>
    </w:p>
    <w:p w14:paraId="3DB5C81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737</w:t>
      </w:r>
    </w:p>
    <w:p w14:paraId="01CAB48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738</w:t>
      </w:r>
    </w:p>
    <w:p w14:paraId="587CC7D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738</w:t>
      </w:r>
    </w:p>
    <w:p w14:paraId="460BFF7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739</w:t>
      </w:r>
    </w:p>
    <w:p w14:paraId="555460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739</w:t>
      </w:r>
    </w:p>
    <w:p w14:paraId="20F6D6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MPR for sidelink CA</w:t>
      </w:r>
      <w:r>
        <w:tab/>
        <w:t>739</w:t>
      </w:r>
    </w:p>
    <w:p w14:paraId="387DA09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contiguous CA</w:t>
      </w:r>
      <w:r>
        <w:tab/>
        <w:t>739</w:t>
      </w:r>
    </w:p>
    <w:p w14:paraId="46857BD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MPR for sidelink intra-band non-contiguous CA</w:t>
      </w:r>
      <w:r>
        <w:tab/>
        <w:t>742</w:t>
      </w:r>
    </w:p>
    <w:p w14:paraId="09EDDF6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6.2E.2.1A.2.0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742</w:t>
      </w:r>
    </w:p>
    <w:p w14:paraId="05A0072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 indicating dualPA-Architecture supported</w:t>
      </w:r>
      <w:r>
        <w:tab/>
        <w:t>743</w:t>
      </w:r>
    </w:p>
    <w:p w14:paraId="674008E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without indicating dualPA-Architecture supported</w:t>
      </w:r>
      <w:r>
        <w:tab/>
        <w:t>744</w:t>
      </w:r>
    </w:p>
    <w:p w14:paraId="1EA1C7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745</w:t>
      </w:r>
    </w:p>
    <w:p w14:paraId="3F6F6DF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747</w:t>
      </w:r>
    </w:p>
    <w:p w14:paraId="30D9745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749</w:t>
      </w:r>
    </w:p>
    <w:p w14:paraId="21520E5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eastAsia="zh-CN"/>
        </w:rPr>
        <w:t xml:space="preserve">UE </w:t>
      </w:r>
      <w:r w:rsidRPr="007C2999">
        <w:t>maximum output power reduction for Sidelink Unlicensed</w:t>
      </w:r>
      <w:r>
        <w:tab/>
        <w:t>750</w:t>
      </w:r>
    </w:p>
    <w:p w14:paraId="63FE0C4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750</w:t>
      </w:r>
    </w:p>
    <w:p w14:paraId="242A01B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MPR for NR SL-U UE</w:t>
      </w:r>
      <w:r>
        <w:tab/>
        <w:t>750</w:t>
      </w:r>
    </w:p>
    <w:p w14:paraId="7A90C85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MPR for SL-U concurrent operation</w:t>
      </w:r>
      <w:r>
        <w:tab/>
        <w:t>752</w:t>
      </w:r>
    </w:p>
    <w:p w14:paraId="1F62529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752</w:t>
      </w:r>
    </w:p>
    <w:p w14:paraId="1A06A83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752</w:t>
      </w:r>
    </w:p>
    <w:p w14:paraId="0C71405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753</w:t>
      </w:r>
    </w:p>
    <w:p w14:paraId="6FBF3A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sidelink CA</w:t>
      </w:r>
      <w:r>
        <w:rPr>
          <w:lang w:eastAsia="zh-CN"/>
        </w:rPr>
        <w:t xml:space="preserve"> by NS_33</w:t>
      </w:r>
      <w:r>
        <w:tab/>
        <w:t>758</w:t>
      </w:r>
    </w:p>
    <w:p w14:paraId="16447BB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sidelink intra-band non-contiguous CA</w:t>
      </w:r>
      <w:r>
        <w:tab/>
        <w:t>758</w:t>
      </w:r>
    </w:p>
    <w:p w14:paraId="5C4A678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A-MPR for SLCA_NC_NS_33 (SLCA_n47(2A))</w:t>
      </w:r>
      <w:r>
        <w:tab/>
        <w:t>758</w:t>
      </w:r>
    </w:p>
    <w:p w14:paraId="2D73912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762</w:t>
      </w:r>
    </w:p>
    <w:p w14:paraId="45941B1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764</w:t>
      </w:r>
    </w:p>
    <w:p w14:paraId="5DE1569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eastAsia="zh-CN"/>
        </w:rPr>
        <w:t xml:space="preserve">UE additional </w:t>
      </w:r>
      <w:r w:rsidRPr="007C2999">
        <w:t>maximum output power reduction for Sidelink Unlicensed</w:t>
      </w:r>
      <w:r>
        <w:tab/>
        <w:t>764</w:t>
      </w:r>
    </w:p>
    <w:p w14:paraId="28C2DE8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764</w:t>
      </w:r>
    </w:p>
    <w:p w14:paraId="56DECEE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A-MPR for NS_31</w:t>
      </w:r>
      <w:r>
        <w:tab/>
        <w:t>765</w:t>
      </w:r>
    </w:p>
    <w:p w14:paraId="3CB5790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766</w:t>
      </w:r>
    </w:p>
    <w:p w14:paraId="18F098A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766</w:t>
      </w:r>
    </w:p>
    <w:p w14:paraId="611BE3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766</w:t>
      </w:r>
    </w:p>
    <w:p w14:paraId="05F39A3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A-MPR for NS_61</w:t>
      </w:r>
      <w:r>
        <w:tab/>
        <w:t>766</w:t>
      </w:r>
    </w:p>
    <w:p w14:paraId="6D70EFD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A-MPR for SL-U concurrent operation</w:t>
      </w:r>
      <w:r>
        <w:tab/>
        <w:t>767</w:t>
      </w:r>
    </w:p>
    <w:p w14:paraId="20AE41E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768</w:t>
      </w:r>
    </w:p>
    <w:p w14:paraId="5824291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769</w:t>
      </w:r>
    </w:p>
    <w:p w14:paraId="7E494B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770</w:t>
      </w:r>
    </w:p>
    <w:p w14:paraId="5CD68FF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772</w:t>
      </w:r>
    </w:p>
    <w:p w14:paraId="2E5D9F4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773</w:t>
      </w:r>
    </w:p>
    <w:p w14:paraId="58B3D7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775</w:t>
      </w:r>
    </w:p>
    <w:p w14:paraId="066AED7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776</w:t>
      </w:r>
    </w:p>
    <w:p w14:paraId="4F24390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777</w:t>
      </w:r>
    </w:p>
    <w:p w14:paraId="3BACC31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778</w:t>
      </w:r>
    </w:p>
    <w:p w14:paraId="6DC54B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779</w:t>
      </w:r>
    </w:p>
    <w:p w14:paraId="44F720D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780</w:t>
      </w:r>
    </w:p>
    <w:p w14:paraId="57B4E00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780</w:t>
      </w:r>
    </w:p>
    <w:p w14:paraId="510459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781</w:t>
      </w:r>
    </w:p>
    <w:p w14:paraId="2EDCB5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782</w:t>
      </w:r>
    </w:p>
    <w:p w14:paraId="6419F6E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Configured transmitted power for Sidelink CA</w:t>
      </w:r>
      <w:r>
        <w:tab/>
        <w:t>784</w:t>
      </w:r>
    </w:p>
    <w:p w14:paraId="5321030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Configured transmitted power for Sidelink Unlicensed</w:t>
      </w:r>
      <w:r>
        <w:tab/>
        <w:t>785</w:t>
      </w:r>
    </w:p>
    <w:p w14:paraId="347F30D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785</w:t>
      </w:r>
    </w:p>
    <w:p w14:paraId="0E8077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Configured transmitted power for inter-band concurrent operation</w:t>
      </w:r>
      <w:r>
        <w:tab/>
        <w:t>786</w:t>
      </w:r>
    </w:p>
    <w:p w14:paraId="717AFE3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787</w:t>
      </w:r>
    </w:p>
    <w:p w14:paraId="16772E7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787</w:t>
      </w:r>
    </w:p>
    <w:p w14:paraId="753E64C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788</w:t>
      </w:r>
    </w:p>
    <w:p w14:paraId="75ACB5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788</w:t>
      </w:r>
    </w:p>
    <w:p w14:paraId="7DC48A9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789</w:t>
      </w:r>
    </w:p>
    <w:p w14:paraId="7805C3F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789</w:t>
      </w:r>
    </w:p>
    <w:p w14:paraId="103B66A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789</w:t>
      </w:r>
    </w:p>
    <w:p w14:paraId="51DD9D4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790</w:t>
      </w:r>
    </w:p>
    <w:p w14:paraId="3DE7CF1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790</w:t>
      </w:r>
    </w:p>
    <w:p w14:paraId="0100697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790</w:t>
      </w:r>
    </w:p>
    <w:p w14:paraId="07DAD85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793</w:t>
      </w:r>
    </w:p>
    <w:p w14:paraId="71AA60D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793</w:t>
      </w:r>
    </w:p>
    <w:p w14:paraId="3051F8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793</w:t>
      </w:r>
    </w:p>
    <w:p w14:paraId="53AE87B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796</w:t>
      </w:r>
    </w:p>
    <w:p w14:paraId="6998919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796</w:t>
      </w:r>
    </w:p>
    <w:p w14:paraId="1D15B36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796</w:t>
      </w:r>
    </w:p>
    <w:p w14:paraId="6490720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797</w:t>
      </w:r>
    </w:p>
    <w:p w14:paraId="14742B5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798</w:t>
      </w:r>
    </w:p>
    <w:p w14:paraId="47AED76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799</w:t>
      </w:r>
    </w:p>
    <w:p w14:paraId="1989A85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800</w:t>
      </w:r>
    </w:p>
    <w:p w14:paraId="510BCDF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801</w:t>
      </w:r>
    </w:p>
    <w:p w14:paraId="4CEA98E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801</w:t>
      </w:r>
    </w:p>
    <w:p w14:paraId="5EF904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802</w:t>
      </w:r>
    </w:p>
    <w:p w14:paraId="1228C5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803</w:t>
      </w:r>
    </w:p>
    <w:p w14:paraId="411FC4C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804</w:t>
      </w:r>
    </w:p>
    <w:p w14:paraId="7ACBEF4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805</w:t>
      </w:r>
    </w:p>
    <w:p w14:paraId="7CA8A9A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806</w:t>
      </w:r>
    </w:p>
    <w:p w14:paraId="6D8234F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807</w:t>
      </w:r>
    </w:p>
    <w:p w14:paraId="373740A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807</w:t>
      </w:r>
    </w:p>
    <w:p w14:paraId="5DB7F47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808</w:t>
      </w:r>
    </w:p>
    <w:p w14:paraId="7529B8F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7C2999">
        <w:rPr>
          <w:snapToGrid w:val="0"/>
        </w:rPr>
        <w:t>"</w:t>
      </w:r>
      <w:r>
        <w:t>NS_67</w:t>
      </w:r>
      <w:r w:rsidRPr="007C2999">
        <w:rPr>
          <w:snapToGrid w:val="0"/>
        </w:rPr>
        <w:t>"</w:t>
      </w:r>
      <w:r>
        <w:t xml:space="preserve"> or </w:t>
      </w:r>
      <w:r w:rsidRPr="007C2999">
        <w:rPr>
          <w:snapToGrid w:val="0"/>
        </w:rPr>
        <w:t>"</w:t>
      </w:r>
      <w:r>
        <w:t>NS_71</w:t>
      </w:r>
      <w:r w:rsidRPr="007C2999">
        <w:rPr>
          <w:snapToGrid w:val="0"/>
        </w:rPr>
        <w:t>"</w:t>
      </w:r>
      <w:r>
        <w:tab/>
        <w:t>808</w:t>
      </w:r>
    </w:p>
    <w:p w14:paraId="5CA8D53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809</w:t>
      </w:r>
    </w:p>
    <w:p w14:paraId="540936F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809</w:t>
      </w:r>
    </w:p>
    <w:p w14:paraId="008F59B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810</w:t>
      </w:r>
    </w:p>
    <w:p w14:paraId="1672424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810</w:t>
      </w:r>
    </w:p>
    <w:p w14:paraId="3864CA5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810</w:t>
      </w:r>
    </w:p>
    <w:p w14:paraId="0DB2AA2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810</w:t>
      </w:r>
    </w:p>
    <w:p w14:paraId="1A36942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810</w:t>
      </w:r>
    </w:p>
    <w:p w14:paraId="3ADE6AE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812</w:t>
      </w:r>
    </w:p>
    <w:p w14:paraId="01B88F8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813</w:t>
      </w:r>
    </w:p>
    <w:p w14:paraId="206776A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813</w:t>
      </w:r>
    </w:p>
    <w:p w14:paraId="3C3EBBA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813</w:t>
      </w:r>
    </w:p>
    <w:p w14:paraId="4DB108B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813</w:t>
      </w:r>
    </w:p>
    <w:p w14:paraId="1BA8770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Tx Diversity</w:t>
      </w:r>
      <w:r>
        <w:tab/>
        <w:t>814</w:t>
      </w:r>
    </w:p>
    <w:p w14:paraId="28EA140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Tx Diversity</w:t>
      </w:r>
      <w:r>
        <w:tab/>
        <w:t>814</w:t>
      </w:r>
    </w:p>
    <w:p w14:paraId="370EAF3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Tx Diversity</w:t>
      </w:r>
      <w:r>
        <w:tab/>
        <w:t>814</w:t>
      </w:r>
    </w:p>
    <w:p w14:paraId="496417E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Tx Diversity</w:t>
      </w:r>
      <w:r>
        <w:tab/>
        <w:t>814</w:t>
      </w:r>
    </w:p>
    <w:p w14:paraId="1FF5299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Tx Diversity</w:t>
      </w:r>
      <w:r>
        <w:tab/>
        <w:t>814</w:t>
      </w:r>
    </w:p>
    <w:p w14:paraId="1B48922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CA with UL MIMO</w:t>
      </w:r>
      <w:r>
        <w:tab/>
        <w:t>815</w:t>
      </w:r>
    </w:p>
    <w:p w14:paraId="4A1C441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intra-band UL contiguous CA with UL MIMO</w:t>
      </w:r>
      <w:r>
        <w:tab/>
        <w:t>815</w:t>
      </w:r>
    </w:p>
    <w:p w14:paraId="396C7F8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intra-band UL contiguous CA with UL MIMO</w:t>
      </w:r>
      <w:r>
        <w:tab/>
        <w:t>815</w:t>
      </w:r>
    </w:p>
    <w:p w14:paraId="1265CDE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intra-band UL contiguous CA with UL MIMO</w:t>
      </w:r>
      <w:r>
        <w:tab/>
        <w:t>816</w:t>
      </w:r>
    </w:p>
    <w:p w14:paraId="669867D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intra-band UL contiguous CA with UL MIMO</w:t>
      </w:r>
      <w:r>
        <w:tab/>
        <w:t>816</w:t>
      </w:r>
    </w:p>
    <w:p w14:paraId="7FD560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intra-band UL contiguous CA with UL MIMO</w:t>
      </w:r>
      <w:r>
        <w:tab/>
        <w:t>816</w:t>
      </w:r>
    </w:p>
    <w:p w14:paraId="37E118F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817</w:t>
      </w:r>
    </w:p>
    <w:p w14:paraId="51871D1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inter-band UL CA with UL MIMO</w:t>
      </w:r>
      <w:r>
        <w:tab/>
        <w:t>817</w:t>
      </w:r>
    </w:p>
    <w:p w14:paraId="4773A3A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inter-band UL CA with UL MIMO</w:t>
      </w:r>
      <w:r>
        <w:tab/>
        <w:t>817</w:t>
      </w:r>
    </w:p>
    <w:p w14:paraId="3A5AA65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inter-band UL CA with UL MIMO</w:t>
      </w:r>
      <w:r>
        <w:tab/>
        <w:t>820</w:t>
      </w:r>
    </w:p>
    <w:p w14:paraId="42AB716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inter-band UL CA with UL MIMO</w:t>
      </w:r>
      <w:r>
        <w:tab/>
        <w:t>820</w:t>
      </w:r>
    </w:p>
    <w:p w14:paraId="462A5F8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inter-band UL CA with UL MIMO</w:t>
      </w:r>
      <w:r>
        <w:tab/>
        <w:t>820</w:t>
      </w:r>
    </w:p>
    <w:p w14:paraId="62A0639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821</w:t>
      </w:r>
    </w:p>
    <w:p w14:paraId="3E1A4B2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821</w:t>
      </w:r>
    </w:p>
    <w:p w14:paraId="11C1540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821</w:t>
      </w:r>
    </w:p>
    <w:p w14:paraId="40C19A5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6.2J.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821</w:t>
      </w:r>
    </w:p>
    <w:p w14:paraId="5E4AB0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6.2J.0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821</w:t>
      </w:r>
    </w:p>
    <w:p w14:paraId="726227D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821</w:t>
      </w:r>
    </w:p>
    <w:p w14:paraId="3A9F614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rPr>
          <w:lang w:eastAsia="zh-CN"/>
        </w:rPr>
        <w:t xml:space="preserve"> CA</w:t>
      </w:r>
      <w:r>
        <w:tab/>
        <w:t>821</w:t>
      </w:r>
    </w:p>
    <w:p w14:paraId="0F6402D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ntra-band contiguous CA</w:t>
      </w:r>
      <w:r>
        <w:tab/>
        <w:t>821</w:t>
      </w:r>
    </w:p>
    <w:p w14:paraId="0ACEADD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</w:t>
      </w:r>
      <w:r>
        <w:rPr>
          <w:lang w:eastAsia="zh-CN"/>
        </w:rPr>
        <w:t xml:space="preserve"> ATG</w:t>
      </w:r>
      <w:r>
        <w:t xml:space="preserve"> </w:t>
      </w:r>
      <w:r>
        <w:rPr>
          <w:lang w:eastAsia="zh-CN"/>
        </w:rPr>
        <w:t>i</w:t>
      </w:r>
      <w:r>
        <w:t>nter-band CA</w:t>
      </w:r>
      <w:r>
        <w:tab/>
        <w:t>821</w:t>
      </w:r>
    </w:p>
    <w:p w14:paraId="35F06EA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6.2J.1A.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eastAsia="ko-KR"/>
        </w:rPr>
        <w:t>(void)</w:t>
      </w:r>
      <w:r>
        <w:tab/>
        <w:t>821</w:t>
      </w:r>
    </w:p>
    <w:p w14:paraId="63D2743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 UL MIMO</w:t>
      </w:r>
      <w:r>
        <w:tab/>
        <w:t>821</w:t>
      </w:r>
    </w:p>
    <w:p w14:paraId="1BC1DA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822</w:t>
      </w:r>
    </w:p>
    <w:p w14:paraId="76EEA6C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UL MIMO</w:t>
      </w:r>
      <w:r>
        <w:tab/>
        <w:t>823</w:t>
      </w:r>
    </w:p>
    <w:p w14:paraId="3C8176F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824</w:t>
      </w:r>
    </w:p>
    <w:p w14:paraId="4DBDA4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824</w:t>
      </w:r>
    </w:p>
    <w:p w14:paraId="7F62094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824</w:t>
      </w:r>
    </w:p>
    <w:p w14:paraId="6F0B09F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824</w:t>
      </w:r>
    </w:p>
    <w:p w14:paraId="158A177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824</w:t>
      </w:r>
    </w:p>
    <w:p w14:paraId="6DB39FE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825</w:t>
      </w:r>
    </w:p>
    <w:p w14:paraId="1F0B239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826</w:t>
      </w:r>
    </w:p>
    <w:p w14:paraId="0960047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827</w:t>
      </w:r>
    </w:p>
    <w:p w14:paraId="4398D33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CA with Tx Diversity</w:t>
      </w:r>
      <w:r>
        <w:tab/>
        <w:t>827</w:t>
      </w:r>
    </w:p>
    <w:p w14:paraId="58EC2B2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827</w:t>
      </w:r>
    </w:p>
    <w:p w14:paraId="7740D4F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827</w:t>
      </w:r>
    </w:p>
    <w:p w14:paraId="0D3687A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Transmitter power for inter-band UL CA with Tx Diversity</w:t>
      </w:r>
      <w:r>
        <w:tab/>
        <w:t>827</w:t>
      </w:r>
    </w:p>
    <w:p w14:paraId="7FFF0AF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for inter-band UL CA with Tx Diversity</w:t>
      </w:r>
      <w:r>
        <w:tab/>
        <w:t>827</w:t>
      </w:r>
    </w:p>
    <w:p w14:paraId="7654F5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  <w:lang w:eastAsia="zh-CN"/>
        </w:rPr>
        <w:t xml:space="preserve">UE </w:t>
      </w:r>
      <w:r w:rsidRPr="007C2999">
        <w:rPr>
          <w:rFonts w:eastAsia="MS Mincho"/>
        </w:rPr>
        <w:t>maximum output power reduction for inter-band UL CA with Tx Diversity</w:t>
      </w:r>
      <w:r>
        <w:tab/>
        <w:t>829</w:t>
      </w:r>
    </w:p>
    <w:p w14:paraId="345E2A2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7C2999">
        <w:rPr>
          <w:rFonts w:eastAsia="MS Mincho"/>
        </w:rPr>
        <w:t xml:space="preserve"> inter-band UL CA with Tx Diversity</w:t>
      </w:r>
      <w:r>
        <w:tab/>
        <w:t>829</w:t>
      </w:r>
    </w:p>
    <w:p w14:paraId="1B84BA1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Configured transmitted power for inter-band UL CA with Tx Diversity</w:t>
      </w:r>
      <w:r>
        <w:tab/>
        <w:t>829</w:t>
      </w:r>
    </w:p>
    <w:p w14:paraId="4DE4EC7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830</w:t>
      </w:r>
    </w:p>
    <w:p w14:paraId="6250435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830</w:t>
      </w:r>
    </w:p>
    <w:p w14:paraId="3C34E7C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830</w:t>
      </w:r>
    </w:p>
    <w:p w14:paraId="54ABADF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830</w:t>
      </w:r>
    </w:p>
    <w:p w14:paraId="593D577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830</w:t>
      </w:r>
    </w:p>
    <w:p w14:paraId="215214D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831</w:t>
      </w:r>
    </w:p>
    <w:p w14:paraId="64F5C8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831</w:t>
      </w:r>
    </w:p>
    <w:p w14:paraId="44104B2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832</w:t>
      </w:r>
    </w:p>
    <w:p w14:paraId="401F82A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833</w:t>
      </w:r>
    </w:p>
    <w:p w14:paraId="13E389E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833</w:t>
      </w:r>
    </w:p>
    <w:p w14:paraId="1B2DF8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834</w:t>
      </w:r>
    </w:p>
    <w:p w14:paraId="4DA305F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835</w:t>
      </w:r>
    </w:p>
    <w:p w14:paraId="0228A8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transmissions boundaries</w:t>
      </w:r>
      <w:r>
        <w:tab/>
        <w:t>836</w:t>
      </w:r>
    </w:p>
    <w:p w14:paraId="6CE092A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836</w:t>
      </w:r>
    </w:p>
    <w:p w14:paraId="7E678D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836</w:t>
      </w:r>
    </w:p>
    <w:p w14:paraId="65BCABE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836</w:t>
      </w:r>
    </w:p>
    <w:p w14:paraId="121C22B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837</w:t>
      </w:r>
    </w:p>
    <w:p w14:paraId="5C6CF09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837</w:t>
      </w:r>
    </w:p>
    <w:p w14:paraId="5A55D0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838</w:t>
      </w:r>
    </w:p>
    <w:p w14:paraId="293DF82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838</w:t>
      </w:r>
    </w:p>
    <w:p w14:paraId="4965F6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838</w:t>
      </w:r>
    </w:p>
    <w:p w14:paraId="67A933D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838</w:t>
      </w:r>
    </w:p>
    <w:p w14:paraId="613681B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838</w:t>
      </w:r>
    </w:p>
    <w:p w14:paraId="031B35A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838</w:t>
      </w:r>
    </w:p>
    <w:p w14:paraId="45E712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838</w:t>
      </w:r>
    </w:p>
    <w:p w14:paraId="4CC8297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838</w:t>
      </w:r>
    </w:p>
    <w:p w14:paraId="35EBD4E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838</w:t>
      </w:r>
    </w:p>
    <w:p w14:paraId="3352B8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838</w:t>
      </w:r>
    </w:p>
    <w:p w14:paraId="0776E46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839</w:t>
      </w:r>
    </w:p>
    <w:p w14:paraId="77262F5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839</w:t>
      </w:r>
    </w:p>
    <w:p w14:paraId="0EF325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839</w:t>
      </w:r>
    </w:p>
    <w:p w14:paraId="20F553B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839</w:t>
      </w:r>
    </w:p>
    <w:p w14:paraId="7E9A639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839</w:t>
      </w:r>
    </w:p>
    <w:p w14:paraId="03EC2B5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839</w:t>
      </w:r>
    </w:p>
    <w:p w14:paraId="16488AF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840</w:t>
      </w:r>
    </w:p>
    <w:p w14:paraId="7807189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841</w:t>
      </w:r>
    </w:p>
    <w:p w14:paraId="4346446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842</w:t>
      </w:r>
    </w:p>
    <w:p w14:paraId="79BBC3A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844</w:t>
      </w:r>
    </w:p>
    <w:p w14:paraId="334E483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845</w:t>
      </w:r>
    </w:p>
    <w:p w14:paraId="5D346E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849</w:t>
      </w:r>
    </w:p>
    <w:p w14:paraId="3F79168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6.3A.3.3.7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Time mask for low NR band carrier aggregation via switching</w:t>
      </w:r>
      <w:r>
        <w:tab/>
        <w:t>849</w:t>
      </w:r>
    </w:p>
    <w:p w14:paraId="23632C7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three </w:t>
      </w:r>
      <w:r>
        <w:rPr>
          <w:lang w:eastAsia="zh-CN"/>
        </w:rPr>
        <w:t xml:space="preserve">transmit antenna </w:t>
      </w:r>
      <w:r>
        <w:t>connectors and maximum two transmit antenna connectors for each band</w:t>
      </w:r>
      <w:r>
        <w:tab/>
        <w:t>849</w:t>
      </w:r>
    </w:p>
    <w:p w14:paraId="2EAD93C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851</w:t>
      </w:r>
    </w:p>
    <w:p w14:paraId="540AAB6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851</w:t>
      </w:r>
    </w:p>
    <w:p w14:paraId="385F840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851</w:t>
      </w:r>
    </w:p>
    <w:p w14:paraId="435833E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851</w:t>
      </w:r>
    </w:p>
    <w:p w14:paraId="29CB92A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851</w:t>
      </w:r>
    </w:p>
    <w:p w14:paraId="01C544C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851</w:t>
      </w:r>
    </w:p>
    <w:p w14:paraId="07EBECF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852</w:t>
      </w:r>
    </w:p>
    <w:p w14:paraId="00EEB0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852</w:t>
      </w:r>
    </w:p>
    <w:p w14:paraId="6001769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852</w:t>
      </w:r>
    </w:p>
    <w:p w14:paraId="333040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852</w:t>
      </w:r>
    </w:p>
    <w:p w14:paraId="5D37A4F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852</w:t>
      </w:r>
    </w:p>
    <w:p w14:paraId="3AC105B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852</w:t>
      </w:r>
    </w:p>
    <w:p w14:paraId="1A04A0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852</w:t>
      </w:r>
    </w:p>
    <w:p w14:paraId="3E7C445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852</w:t>
      </w:r>
    </w:p>
    <w:p w14:paraId="4056E45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852</w:t>
      </w:r>
    </w:p>
    <w:p w14:paraId="6081FD6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853</w:t>
      </w:r>
    </w:p>
    <w:p w14:paraId="75E3033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853</w:t>
      </w:r>
    </w:p>
    <w:p w14:paraId="20FEB0D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853</w:t>
      </w:r>
    </w:p>
    <w:p w14:paraId="65D3F9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853</w:t>
      </w:r>
    </w:p>
    <w:p w14:paraId="1017C74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853</w:t>
      </w:r>
    </w:p>
    <w:p w14:paraId="7B4564A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853</w:t>
      </w:r>
    </w:p>
    <w:p w14:paraId="3032734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854</w:t>
      </w:r>
    </w:p>
    <w:p w14:paraId="1A7CDE6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855</w:t>
      </w:r>
    </w:p>
    <w:p w14:paraId="436DFC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857</w:t>
      </w:r>
    </w:p>
    <w:p w14:paraId="6D8CD73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858</w:t>
      </w:r>
    </w:p>
    <w:p w14:paraId="4F28CE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862</w:t>
      </w:r>
    </w:p>
    <w:p w14:paraId="6B7B01A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862</w:t>
      </w:r>
    </w:p>
    <w:p w14:paraId="68FAFA9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862</w:t>
      </w:r>
    </w:p>
    <w:p w14:paraId="7F6C898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862</w:t>
      </w:r>
    </w:p>
    <w:p w14:paraId="01E5315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862</w:t>
      </w:r>
    </w:p>
    <w:p w14:paraId="50A20E0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862</w:t>
      </w:r>
    </w:p>
    <w:p w14:paraId="73FFEF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863</w:t>
      </w:r>
    </w:p>
    <w:p w14:paraId="3C92946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863</w:t>
      </w:r>
    </w:p>
    <w:p w14:paraId="5E54FE8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863</w:t>
      </w:r>
    </w:p>
    <w:p w14:paraId="7DB54E3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Minimum output power for sidelink CA</w:t>
      </w:r>
      <w:r>
        <w:tab/>
        <w:t>863</w:t>
      </w:r>
    </w:p>
    <w:p w14:paraId="2F8697A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863</w:t>
      </w:r>
    </w:p>
    <w:p w14:paraId="5973DAD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Minimum output power for Sidelink Unlicensed</w:t>
      </w:r>
      <w:r>
        <w:tab/>
        <w:t>863</w:t>
      </w:r>
    </w:p>
    <w:p w14:paraId="4CA07F9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Minimum output power for SL-U concurrent operation</w:t>
      </w:r>
      <w:r>
        <w:tab/>
        <w:t>864</w:t>
      </w:r>
    </w:p>
    <w:p w14:paraId="444CABB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864</w:t>
      </w:r>
    </w:p>
    <w:p w14:paraId="4C65353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864</w:t>
      </w:r>
    </w:p>
    <w:p w14:paraId="61B885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OFF power for sidelink CA</w:t>
      </w:r>
      <w:r>
        <w:tab/>
        <w:t>864</w:t>
      </w:r>
    </w:p>
    <w:p w14:paraId="7EE97AD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864</w:t>
      </w:r>
    </w:p>
    <w:p w14:paraId="5E1AA8E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 xml:space="preserve">Transmit OFF power for </w:t>
      </w:r>
      <w:r w:rsidRPr="007C2999">
        <w:rPr>
          <w:rFonts w:eastAsia="DengXian"/>
        </w:rPr>
        <w:t>Sidelink Unlicensed</w:t>
      </w:r>
      <w:r>
        <w:tab/>
        <w:t>864</w:t>
      </w:r>
    </w:p>
    <w:p w14:paraId="3FCD95A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OFF power for SL-U concurrent operation</w:t>
      </w:r>
      <w:r>
        <w:tab/>
        <w:t>865</w:t>
      </w:r>
    </w:p>
    <w:p w14:paraId="4CF41B2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865</w:t>
      </w:r>
    </w:p>
    <w:p w14:paraId="4BC2E3C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865</w:t>
      </w:r>
    </w:p>
    <w:p w14:paraId="0EA890F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ON/OFF time mask for sidelink CA</w:t>
      </w:r>
      <w:r>
        <w:tab/>
        <w:t>865</w:t>
      </w:r>
    </w:p>
    <w:p w14:paraId="73CD7D5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865</w:t>
      </w:r>
    </w:p>
    <w:p w14:paraId="2D4E3BE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865</w:t>
      </w:r>
    </w:p>
    <w:p w14:paraId="2D5C3FD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866</w:t>
      </w:r>
    </w:p>
    <w:p w14:paraId="4709124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ON/OFF time mask for Sidelink Unlicensed</w:t>
      </w:r>
      <w:r>
        <w:tab/>
        <w:t>867</w:t>
      </w:r>
    </w:p>
    <w:p w14:paraId="420F60C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867</w:t>
      </w:r>
    </w:p>
    <w:p w14:paraId="630149A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lastRenderedPageBreak/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 ON/OFF time mask</w:t>
      </w:r>
      <w:r>
        <w:tab/>
        <w:t>867</w:t>
      </w:r>
    </w:p>
    <w:p w14:paraId="43725EF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S-SSB time mask</w:t>
      </w:r>
      <w:r>
        <w:tab/>
        <w:t>868</w:t>
      </w:r>
    </w:p>
    <w:p w14:paraId="15B1C30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ON/OFF time mask for NR SL-U concurrent operation</w:t>
      </w:r>
      <w:r>
        <w:tab/>
        <w:t>868</w:t>
      </w:r>
    </w:p>
    <w:p w14:paraId="5F94D90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868</w:t>
      </w:r>
    </w:p>
    <w:p w14:paraId="6C5800A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868</w:t>
      </w:r>
    </w:p>
    <w:p w14:paraId="071D9EE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Power control for sidelink CA</w:t>
      </w:r>
      <w:r>
        <w:tab/>
        <w:t>868</w:t>
      </w:r>
    </w:p>
    <w:p w14:paraId="16649E4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868</w:t>
      </w:r>
    </w:p>
    <w:p w14:paraId="2D18549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869</w:t>
      </w:r>
    </w:p>
    <w:p w14:paraId="1972266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Power control for Sidelink Unlicensed</w:t>
      </w:r>
      <w:r>
        <w:tab/>
        <w:t>869</w:t>
      </w:r>
    </w:p>
    <w:p w14:paraId="4B383FC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869</w:t>
      </w:r>
    </w:p>
    <w:p w14:paraId="47F42AA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Absolute power tolerance</w:t>
      </w:r>
      <w:r>
        <w:tab/>
        <w:t>869</w:t>
      </w:r>
    </w:p>
    <w:p w14:paraId="7D16508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Power control for SL-U concurrent operation</w:t>
      </w:r>
      <w:r>
        <w:tab/>
        <w:t>869</w:t>
      </w:r>
    </w:p>
    <w:p w14:paraId="5C1CBD9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869</w:t>
      </w:r>
    </w:p>
    <w:p w14:paraId="55A1FC4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869</w:t>
      </w:r>
    </w:p>
    <w:p w14:paraId="4258395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869</w:t>
      </w:r>
    </w:p>
    <w:p w14:paraId="4D9D6B2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869</w:t>
      </w:r>
    </w:p>
    <w:p w14:paraId="2B2433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26D58CE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869</w:t>
      </w:r>
    </w:p>
    <w:p w14:paraId="698C400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870</w:t>
      </w:r>
    </w:p>
    <w:p w14:paraId="4480536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870</w:t>
      </w:r>
    </w:p>
    <w:p w14:paraId="0A0BBB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870</w:t>
      </w:r>
    </w:p>
    <w:p w14:paraId="7F233DB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870</w:t>
      </w:r>
    </w:p>
    <w:p w14:paraId="060350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870</w:t>
      </w:r>
    </w:p>
    <w:p w14:paraId="4835039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870</w:t>
      </w:r>
    </w:p>
    <w:p w14:paraId="34D87D3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870</w:t>
      </w:r>
    </w:p>
    <w:p w14:paraId="7047B4D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870</w:t>
      </w:r>
    </w:p>
    <w:p w14:paraId="09F269F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7C2999">
        <w:rPr>
          <w:rFonts w:eastAsia="MS Mincho"/>
        </w:rPr>
        <w:t>Tx Diversity</w:t>
      </w:r>
      <w:r>
        <w:tab/>
        <w:t>871</w:t>
      </w:r>
    </w:p>
    <w:p w14:paraId="33D8D15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Tx Diversity</w:t>
      </w:r>
      <w:r>
        <w:tab/>
        <w:t>871</w:t>
      </w:r>
    </w:p>
    <w:p w14:paraId="1FE507C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871</w:t>
      </w:r>
    </w:p>
    <w:p w14:paraId="3067FDB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871</w:t>
      </w:r>
    </w:p>
    <w:p w14:paraId="207E081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871</w:t>
      </w:r>
    </w:p>
    <w:p w14:paraId="1E09185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7C2999">
        <w:rPr>
          <w:rFonts w:eastAsia="MS Mincho"/>
        </w:rPr>
        <w:t>CA with UL MIMO</w:t>
      </w:r>
      <w:r>
        <w:tab/>
        <w:t>871</w:t>
      </w:r>
    </w:p>
    <w:p w14:paraId="5DF6E3F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Output power dynamics for intra-band UL contiguous CA with UL MIMO</w:t>
      </w:r>
      <w:r>
        <w:tab/>
        <w:t>871</w:t>
      </w:r>
    </w:p>
    <w:p w14:paraId="639392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intra-band UL contiguous CA with UL MIMO</w:t>
      </w:r>
      <w:r>
        <w:tab/>
        <w:t>871</w:t>
      </w:r>
    </w:p>
    <w:p w14:paraId="2F73C52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7C2999">
        <w:rPr>
          <w:rFonts w:eastAsia="MS Mincho"/>
        </w:rPr>
        <w:t>intra-band UL contiguous CA with UL MIMO</w:t>
      </w:r>
      <w:r>
        <w:tab/>
        <w:t>871</w:t>
      </w:r>
    </w:p>
    <w:p w14:paraId="075F14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7C2999">
        <w:rPr>
          <w:rFonts w:eastAsia="MS Mincho"/>
        </w:rPr>
        <w:t>intra-band UL contiguous CA with UL MIMO</w:t>
      </w:r>
      <w:r>
        <w:tab/>
        <w:t>871</w:t>
      </w:r>
    </w:p>
    <w:p w14:paraId="6598C61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rFonts w:eastAsia="MS Mincho"/>
        </w:rPr>
        <w:t>intra-band UL contiguous CA with UL MIMO</w:t>
      </w:r>
      <w:r>
        <w:tab/>
        <w:t>872</w:t>
      </w:r>
    </w:p>
    <w:p w14:paraId="30F487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Output power dynamics for inter-band UL CA with UL MIMO</w:t>
      </w:r>
      <w:r>
        <w:tab/>
        <w:t>872</w:t>
      </w:r>
    </w:p>
    <w:p w14:paraId="30059C1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inter-band UL CA with UL MIMO</w:t>
      </w:r>
      <w:r>
        <w:tab/>
        <w:t>872</w:t>
      </w:r>
    </w:p>
    <w:p w14:paraId="6242DB1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7C2999">
        <w:rPr>
          <w:rFonts w:eastAsia="MS Mincho"/>
        </w:rPr>
        <w:t>inter-band UL CA with UL MIMO</w:t>
      </w:r>
      <w:r>
        <w:tab/>
        <w:t>872</w:t>
      </w:r>
    </w:p>
    <w:p w14:paraId="39DB603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7C2999">
        <w:rPr>
          <w:rFonts w:eastAsia="MS Mincho"/>
        </w:rPr>
        <w:t>inter-band UL CA with UL MIMO</w:t>
      </w:r>
      <w:r>
        <w:tab/>
        <w:t>872</w:t>
      </w:r>
    </w:p>
    <w:p w14:paraId="3007D31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rFonts w:eastAsia="MS Mincho"/>
        </w:rPr>
        <w:t>inter-band UL CA with UL MIMO</w:t>
      </w:r>
      <w:r>
        <w:tab/>
        <w:t>872</w:t>
      </w:r>
    </w:p>
    <w:p w14:paraId="3738CA8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872</w:t>
      </w:r>
    </w:p>
    <w:p w14:paraId="18BF76D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872</w:t>
      </w:r>
    </w:p>
    <w:p w14:paraId="043ED40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872</w:t>
      </w:r>
    </w:p>
    <w:p w14:paraId="7957B8D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7C2999">
        <w:rPr>
          <w:lang w:val="en-US" w:eastAsia="zh-CN"/>
        </w:rPr>
        <w:t>J.1D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</w:t>
      </w:r>
      <w:r w:rsidRPr="007C2999">
        <w:rPr>
          <w:lang w:val="en-US" w:eastAsia="zh-CN"/>
        </w:rPr>
        <w:t xml:space="preserve"> ATG </w:t>
      </w:r>
      <w:r>
        <w:t>UL MIMO</w:t>
      </w:r>
      <w:r>
        <w:tab/>
        <w:t>873</w:t>
      </w:r>
    </w:p>
    <w:p w14:paraId="355A52A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873</w:t>
      </w:r>
    </w:p>
    <w:p w14:paraId="65221FB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rPr>
          <w:lang w:eastAsia="zh-CN"/>
        </w:rPr>
        <w:t xml:space="preserve"> </w:t>
      </w:r>
      <w:r>
        <w:t>UL MIMO</w:t>
      </w:r>
      <w:r>
        <w:tab/>
        <w:t>873</w:t>
      </w:r>
    </w:p>
    <w:p w14:paraId="6926C4A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873</w:t>
      </w:r>
    </w:p>
    <w:p w14:paraId="0F5253F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rPr>
          <w:lang w:eastAsia="zh-CN"/>
        </w:rPr>
        <w:t xml:space="preserve"> </w:t>
      </w:r>
      <w:r>
        <w:t>UL MIMO</w:t>
      </w:r>
      <w:r>
        <w:tab/>
        <w:t>873</w:t>
      </w:r>
    </w:p>
    <w:p w14:paraId="646B1D4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874</w:t>
      </w:r>
    </w:p>
    <w:p w14:paraId="7C4E95F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 w:rsidRPr="007C2999">
        <w:rPr>
          <w:lang w:val="en-US" w:eastAsia="zh-CN"/>
        </w:rPr>
        <w:t>J</w:t>
      </w:r>
      <w:r>
        <w:t>.4</w:t>
      </w:r>
      <w:r w:rsidRPr="007C2999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lang w:val="en-US" w:eastAsia="zh-CN"/>
        </w:rPr>
        <w:t xml:space="preserve">ATG </w:t>
      </w:r>
      <w:r>
        <w:t>UL MIMO</w:t>
      </w:r>
      <w:r>
        <w:tab/>
        <w:t>874</w:t>
      </w:r>
    </w:p>
    <w:p w14:paraId="6DDB090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874</w:t>
      </w:r>
    </w:p>
    <w:p w14:paraId="06F640A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7C2999">
        <w:rPr>
          <w:rFonts w:eastAsia="MS Mincho"/>
        </w:rPr>
        <w:t>CA with Tx Diversity</w:t>
      </w:r>
      <w:r>
        <w:tab/>
        <w:t>874</w:t>
      </w:r>
    </w:p>
    <w:p w14:paraId="301B7B9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874</w:t>
      </w:r>
    </w:p>
    <w:p w14:paraId="29624F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874</w:t>
      </w:r>
    </w:p>
    <w:p w14:paraId="3B9607F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Output power dynamics for inter-band UL CA with Tx Diversity</w:t>
      </w:r>
      <w:r>
        <w:tab/>
        <w:t>874</w:t>
      </w:r>
    </w:p>
    <w:p w14:paraId="05BD64B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Minimum output power for inter-band UL CA with Tx Diversity</w:t>
      </w:r>
      <w:r>
        <w:tab/>
        <w:t>874</w:t>
      </w:r>
    </w:p>
    <w:p w14:paraId="4DCD27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7C2999">
        <w:rPr>
          <w:rFonts w:eastAsia="MS Mincho"/>
        </w:rPr>
        <w:t>inter-band UL CA with Tx Diversity</w:t>
      </w:r>
      <w:r>
        <w:tab/>
        <w:t>874</w:t>
      </w:r>
    </w:p>
    <w:p w14:paraId="5272539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7C2999">
        <w:rPr>
          <w:rFonts w:eastAsia="MS Mincho"/>
        </w:rPr>
        <w:t>inter-band UL CA with Tx Diversity</w:t>
      </w:r>
      <w:r>
        <w:tab/>
        <w:t>874</w:t>
      </w:r>
    </w:p>
    <w:p w14:paraId="06FD90C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7C2999">
        <w:rPr>
          <w:rFonts w:eastAsia="MS Mincho"/>
        </w:rPr>
        <w:t>inter-band UL CA with Tx Diversity</w:t>
      </w:r>
      <w:r>
        <w:tab/>
        <w:t>875</w:t>
      </w:r>
    </w:p>
    <w:p w14:paraId="48A7589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875</w:t>
      </w:r>
    </w:p>
    <w:p w14:paraId="56FD705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875</w:t>
      </w:r>
    </w:p>
    <w:p w14:paraId="53CBA64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875</w:t>
      </w:r>
    </w:p>
    <w:p w14:paraId="46B5CDA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875</w:t>
      </w:r>
    </w:p>
    <w:p w14:paraId="479E4DF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875</w:t>
      </w:r>
    </w:p>
    <w:p w14:paraId="1F20CFB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Error Vector Magnitude including symbols with transient period</w:t>
      </w:r>
      <w:r>
        <w:tab/>
        <w:t>876</w:t>
      </w:r>
    </w:p>
    <w:p w14:paraId="48CDB66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877</w:t>
      </w:r>
    </w:p>
    <w:p w14:paraId="16DAC71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877</w:t>
      </w:r>
    </w:p>
    <w:p w14:paraId="621375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879</w:t>
      </w:r>
    </w:p>
    <w:p w14:paraId="1F81FF7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7C2999">
        <w:rPr>
          <w:rFonts w:cs="Arial"/>
        </w:rPr>
        <w:t xml:space="preserve">modulation with </w:t>
      </w:r>
      <w:r w:rsidRPr="007C2999">
        <w:rPr>
          <w:rFonts w:cs="Arial"/>
          <w:i/>
          <w:iCs/>
          <w:lang w:eastAsia="zh-CN"/>
        </w:rPr>
        <w:t>powerBoosting-pi2BPSK</w:t>
      </w:r>
      <w:r w:rsidRPr="007C2999">
        <w:rPr>
          <w:rFonts w:cs="Arial"/>
          <w:lang w:eastAsia="zh-CN"/>
        </w:rPr>
        <w:t xml:space="preserve"> capability</w:t>
      </w:r>
      <w:r>
        <w:tab/>
        <w:t>880</w:t>
      </w:r>
    </w:p>
    <w:p w14:paraId="5931FE6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7C2999">
        <w:rPr>
          <w:rFonts w:cs="Arial"/>
        </w:rPr>
        <w:t xml:space="preserve">modulation with </w:t>
      </w:r>
      <w:r w:rsidRPr="007C2999">
        <w:rPr>
          <w:rFonts w:cs="Arial"/>
          <w:i/>
          <w:iCs/>
          <w:lang w:eastAsia="zh-CN"/>
        </w:rPr>
        <w:t>powerBoosting-pi2BPSK-QPSK-Modified-r18</w:t>
      </w:r>
      <w:r w:rsidRPr="007C2999">
        <w:rPr>
          <w:rFonts w:cs="Arial"/>
          <w:iCs/>
          <w:lang w:eastAsia="zh-CN"/>
        </w:rPr>
        <w:t xml:space="preserve"> capability</w:t>
      </w:r>
      <w:r>
        <w:tab/>
        <w:t>881</w:t>
      </w:r>
    </w:p>
    <w:p w14:paraId="6DF87EA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882</w:t>
      </w:r>
    </w:p>
    <w:p w14:paraId="71203F2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883</w:t>
      </w:r>
    </w:p>
    <w:p w14:paraId="7D22F3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883</w:t>
      </w:r>
    </w:p>
    <w:p w14:paraId="40E2D64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883</w:t>
      </w:r>
    </w:p>
    <w:p w14:paraId="594419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883</w:t>
      </w:r>
    </w:p>
    <w:p w14:paraId="2484893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883</w:t>
      </w:r>
    </w:p>
    <w:p w14:paraId="0B91ADD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883</w:t>
      </w:r>
    </w:p>
    <w:p w14:paraId="6EC80D2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883</w:t>
      </w:r>
    </w:p>
    <w:p w14:paraId="0BAD02B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883</w:t>
      </w:r>
    </w:p>
    <w:p w14:paraId="074DB18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883</w:t>
      </w:r>
    </w:p>
    <w:p w14:paraId="4A9F238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884</w:t>
      </w:r>
    </w:p>
    <w:p w14:paraId="5622324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884</w:t>
      </w:r>
    </w:p>
    <w:p w14:paraId="78EFB7E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887</w:t>
      </w:r>
    </w:p>
    <w:p w14:paraId="1F6E877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887</w:t>
      </w:r>
    </w:p>
    <w:p w14:paraId="6E4F876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887</w:t>
      </w:r>
    </w:p>
    <w:p w14:paraId="7C0AEDA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887</w:t>
      </w:r>
    </w:p>
    <w:p w14:paraId="4A4B511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888</w:t>
      </w:r>
    </w:p>
    <w:p w14:paraId="4671E4B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888</w:t>
      </w:r>
    </w:p>
    <w:p w14:paraId="1A5F739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888</w:t>
      </w:r>
    </w:p>
    <w:p w14:paraId="5AE2CD3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889</w:t>
      </w:r>
    </w:p>
    <w:p w14:paraId="49E76A8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889</w:t>
      </w:r>
    </w:p>
    <w:p w14:paraId="4DEEBC0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889</w:t>
      </w:r>
    </w:p>
    <w:p w14:paraId="5AB0EDA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889</w:t>
      </w:r>
    </w:p>
    <w:p w14:paraId="5099081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889</w:t>
      </w:r>
    </w:p>
    <w:p w14:paraId="19D8229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889</w:t>
      </w:r>
    </w:p>
    <w:p w14:paraId="13B3B23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890</w:t>
      </w:r>
    </w:p>
    <w:p w14:paraId="6FC93DD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890</w:t>
      </w:r>
    </w:p>
    <w:p w14:paraId="1655B0E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890</w:t>
      </w:r>
    </w:p>
    <w:p w14:paraId="707155E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890</w:t>
      </w:r>
    </w:p>
    <w:p w14:paraId="46F8742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890</w:t>
      </w:r>
    </w:p>
    <w:p w14:paraId="448CC6B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890</w:t>
      </w:r>
    </w:p>
    <w:p w14:paraId="67B076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890</w:t>
      </w:r>
    </w:p>
    <w:p w14:paraId="77C9AC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891</w:t>
      </w:r>
    </w:p>
    <w:p w14:paraId="0EF510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891</w:t>
      </w:r>
    </w:p>
    <w:p w14:paraId="6A7E350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891</w:t>
      </w:r>
    </w:p>
    <w:p w14:paraId="06C63BF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891</w:t>
      </w:r>
    </w:p>
    <w:p w14:paraId="7DF66EE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Frequency error for sidelink CA</w:t>
      </w:r>
      <w:r>
        <w:tab/>
        <w:t>892</w:t>
      </w:r>
    </w:p>
    <w:p w14:paraId="720A8D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892</w:t>
      </w:r>
    </w:p>
    <w:p w14:paraId="19D9ECE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Frequency error for Sidelink Unlicensed</w:t>
      </w:r>
      <w:r>
        <w:tab/>
        <w:t>892</w:t>
      </w:r>
    </w:p>
    <w:p w14:paraId="586312B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Frequency error for SL-U concurrent operation</w:t>
      </w:r>
      <w:r>
        <w:tab/>
        <w:t>892</w:t>
      </w:r>
    </w:p>
    <w:p w14:paraId="6BD2EA4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892</w:t>
      </w:r>
    </w:p>
    <w:p w14:paraId="157264D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892</w:t>
      </w:r>
    </w:p>
    <w:p w14:paraId="609229E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892</w:t>
      </w:r>
    </w:p>
    <w:p w14:paraId="625E28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Error Vector Magnitude for sidelink CA</w:t>
      </w:r>
      <w:r>
        <w:tab/>
        <w:t>892</w:t>
      </w:r>
    </w:p>
    <w:p w14:paraId="51348B1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892</w:t>
      </w:r>
    </w:p>
    <w:p w14:paraId="67C7D20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Carrier leakage for sidelink CA</w:t>
      </w:r>
      <w:r>
        <w:tab/>
        <w:t>893</w:t>
      </w:r>
    </w:p>
    <w:p w14:paraId="77D25CD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893</w:t>
      </w:r>
    </w:p>
    <w:p w14:paraId="5C40AAA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In-band emissions for sidelink CA</w:t>
      </w:r>
      <w:r>
        <w:tab/>
        <w:t>893</w:t>
      </w:r>
    </w:p>
    <w:p w14:paraId="37E0916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893</w:t>
      </w:r>
    </w:p>
    <w:p w14:paraId="3D360A9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893</w:t>
      </w:r>
    </w:p>
    <w:p w14:paraId="5D41CA6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modulation quality for Sidelink Unlicensed</w:t>
      </w:r>
      <w:r>
        <w:tab/>
        <w:t>893</w:t>
      </w:r>
    </w:p>
    <w:p w14:paraId="3FFDBE8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lastRenderedPageBreak/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893</w:t>
      </w:r>
    </w:p>
    <w:p w14:paraId="04844D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Error Vector Magnitude</w:t>
      </w:r>
      <w:r>
        <w:tab/>
        <w:t>893</w:t>
      </w:r>
    </w:p>
    <w:p w14:paraId="629211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Carrier leakage</w:t>
      </w:r>
      <w:r>
        <w:tab/>
        <w:t>893</w:t>
      </w:r>
    </w:p>
    <w:p w14:paraId="18A6735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In-band emissions</w:t>
      </w:r>
      <w:r>
        <w:tab/>
        <w:t>894</w:t>
      </w:r>
    </w:p>
    <w:p w14:paraId="44A40EE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EVM equalizer spectrum flatness</w:t>
      </w:r>
      <w:r>
        <w:tab/>
        <w:t>894</w:t>
      </w:r>
    </w:p>
    <w:p w14:paraId="64DD5BA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modulation quality for SL-U concurrent operation</w:t>
      </w:r>
      <w:r>
        <w:tab/>
        <w:t>894</w:t>
      </w:r>
    </w:p>
    <w:p w14:paraId="1B1239C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894</w:t>
      </w:r>
    </w:p>
    <w:p w14:paraId="253EBFB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894</w:t>
      </w:r>
    </w:p>
    <w:p w14:paraId="734E7D9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894</w:t>
      </w:r>
    </w:p>
    <w:p w14:paraId="2534F2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894</w:t>
      </w:r>
    </w:p>
    <w:p w14:paraId="7B37DC9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894</w:t>
      </w:r>
    </w:p>
    <w:p w14:paraId="2916088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894</w:t>
      </w:r>
    </w:p>
    <w:p w14:paraId="4D514F0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894</w:t>
      </w:r>
    </w:p>
    <w:p w14:paraId="435267C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895</w:t>
      </w:r>
    </w:p>
    <w:p w14:paraId="4B6551F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895</w:t>
      </w:r>
    </w:p>
    <w:p w14:paraId="0906E59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895</w:t>
      </w:r>
    </w:p>
    <w:p w14:paraId="68A2E92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896</w:t>
      </w:r>
    </w:p>
    <w:p w14:paraId="4CD6B34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896</w:t>
      </w:r>
    </w:p>
    <w:p w14:paraId="63A8F3F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896</w:t>
      </w:r>
    </w:p>
    <w:p w14:paraId="63A48C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896</w:t>
      </w:r>
    </w:p>
    <w:p w14:paraId="3AA8F39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897</w:t>
      </w:r>
    </w:p>
    <w:p w14:paraId="7E95F01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897</w:t>
      </w:r>
    </w:p>
    <w:p w14:paraId="5927EB4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897</w:t>
      </w:r>
    </w:p>
    <w:p w14:paraId="6B7A16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rFonts w:eastAsia="MS Mincho"/>
        </w:rPr>
        <w:t>intra-band UL contiguous CA with UL MIMO</w:t>
      </w:r>
      <w:r>
        <w:tab/>
        <w:t>897</w:t>
      </w:r>
    </w:p>
    <w:p w14:paraId="45ABE17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897</w:t>
      </w:r>
    </w:p>
    <w:p w14:paraId="6DF53A5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897</w:t>
      </w:r>
    </w:p>
    <w:p w14:paraId="73CB161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897</w:t>
      </w:r>
    </w:p>
    <w:p w14:paraId="511B09C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897</w:t>
      </w:r>
    </w:p>
    <w:p w14:paraId="155221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7C2999">
        <w:rPr>
          <w:rFonts w:eastAsia="MS Mincho"/>
        </w:rPr>
        <w:t>intra-band UL contiguous CA with UL MIMO</w:t>
      </w:r>
      <w:r>
        <w:tab/>
        <w:t>898</w:t>
      </w:r>
    </w:p>
    <w:p w14:paraId="0ACDDE0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7C2999">
        <w:rPr>
          <w:rFonts w:eastAsia="MS Mincho"/>
        </w:rPr>
        <w:t>intra-band UL contiguous CA with UL MIMO</w:t>
      </w:r>
      <w:r>
        <w:tab/>
        <w:t>898</w:t>
      </w:r>
    </w:p>
    <w:p w14:paraId="16CBBA1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898</w:t>
      </w:r>
    </w:p>
    <w:p w14:paraId="20AECE6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898</w:t>
      </w:r>
    </w:p>
    <w:p w14:paraId="6D30711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898</w:t>
      </w:r>
    </w:p>
    <w:p w14:paraId="7670A53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rFonts w:eastAsia="MS Mincho"/>
        </w:rPr>
        <w:t>inter-band UL CA with UL MIMO</w:t>
      </w:r>
      <w:r>
        <w:tab/>
        <w:t>898</w:t>
      </w:r>
    </w:p>
    <w:p w14:paraId="5A7E87F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898</w:t>
      </w:r>
    </w:p>
    <w:p w14:paraId="4332107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898</w:t>
      </w:r>
    </w:p>
    <w:p w14:paraId="72AEEFA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7C2999">
        <w:rPr>
          <w:lang w:val="en-US"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val="en-US" w:eastAsia="zh-CN"/>
        </w:rPr>
        <w:t>Reserved</w:t>
      </w:r>
      <w:r>
        <w:tab/>
        <w:t>898</w:t>
      </w:r>
    </w:p>
    <w:p w14:paraId="3C2E04D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</w:t>
      </w:r>
      <w:r w:rsidRPr="007C2999">
        <w:rPr>
          <w:lang w:val="en-US" w:eastAsia="zh-CN"/>
        </w:rPr>
        <w:t>0D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val="en-US" w:eastAsia="zh-CN"/>
        </w:rPr>
        <w:t>General</w:t>
      </w:r>
      <w:r>
        <w:tab/>
        <w:t>898</w:t>
      </w:r>
    </w:p>
    <w:p w14:paraId="4C7C4D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899</w:t>
      </w:r>
    </w:p>
    <w:p w14:paraId="57BF879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899</w:t>
      </w:r>
    </w:p>
    <w:p w14:paraId="69C127E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7C2999">
        <w:rPr>
          <w:lang w:val="en-US" w:eastAsia="zh-CN"/>
        </w:rPr>
        <w:t>J</w:t>
      </w:r>
      <w:r>
        <w:t>.2</w:t>
      </w:r>
      <w:r w:rsidRPr="007C2999">
        <w:rPr>
          <w:lang w:val="en-US"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lang w:val="en-US" w:eastAsia="zh-CN"/>
        </w:rPr>
        <w:t xml:space="preserve">ATG </w:t>
      </w:r>
      <w:r>
        <w:t>UL MIMO</w:t>
      </w:r>
      <w:r>
        <w:tab/>
        <w:t>899</w:t>
      </w:r>
    </w:p>
    <w:p w14:paraId="3223F14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7C2999">
        <w:rPr>
          <w:lang w:val="en-US" w:eastAsia="zh-CN"/>
        </w:rPr>
        <w:t>J</w:t>
      </w:r>
      <w:r>
        <w:t>.2</w:t>
      </w:r>
      <w:r w:rsidRPr="007C2999">
        <w:rPr>
          <w:lang w:val="en-US" w:eastAsia="zh-CN"/>
        </w:rPr>
        <w:t>D.</w:t>
      </w:r>
      <w: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899</w:t>
      </w:r>
    </w:p>
    <w:p w14:paraId="27EB108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 w:rsidRPr="007C2999">
        <w:rPr>
          <w:lang w:eastAsia="zh-CN"/>
        </w:rPr>
        <w:t xml:space="preserve"> for ATG UL MIMO</w:t>
      </w:r>
      <w:r>
        <w:tab/>
        <w:t>899</w:t>
      </w:r>
    </w:p>
    <w:p w14:paraId="7FE5AA3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 w:rsidRPr="007C2999">
        <w:rPr>
          <w:lang w:eastAsia="zh-CN"/>
        </w:rPr>
        <w:t xml:space="preserve"> for ATG</w:t>
      </w:r>
      <w:r>
        <w:rPr>
          <w:lang w:eastAsia="zh-CN"/>
        </w:rPr>
        <w:t xml:space="preserve"> </w:t>
      </w:r>
      <w:r w:rsidRPr="007C2999">
        <w:rPr>
          <w:lang w:eastAsia="zh-CN"/>
        </w:rPr>
        <w:t>UL MIMO</w:t>
      </w:r>
      <w:r>
        <w:tab/>
        <w:t>899</w:t>
      </w:r>
    </w:p>
    <w:p w14:paraId="28BFC90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 w:rsidRPr="007C2999">
        <w:rPr>
          <w:lang w:eastAsia="zh-CN"/>
        </w:rPr>
        <w:t xml:space="preserve"> for ATG UL MIMO</w:t>
      </w:r>
      <w:r>
        <w:tab/>
        <w:t>899</w:t>
      </w:r>
    </w:p>
    <w:p w14:paraId="60903C0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6.4J.2D.</w:t>
      </w:r>
      <w:r w:rsidRPr="007C2999"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 w:rsidRPr="007C2999">
        <w:rPr>
          <w:lang w:eastAsia="zh-CN"/>
        </w:rPr>
        <w:t xml:space="preserve"> for ATG UL MIMO</w:t>
      </w:r>
      <w:r>
        <w:tab/>
        <w:t>899</w:t>
      </w:r>
    </w:p>
    <w:p w14:paraId="185AD51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ATG</w:t>
      </w:r>
      <w:r>
        <w:tab/>
        <w:t>900</w:t>
      </w:r>
    </w:p>
    <w:p w14:paraId="6FAEC92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 w:rsidRPr="007C2999">
        <w:rPr>
          <w:lang w:val="en-US" w:eastAsia="zh-CN"/>
        </w:rPr>
        <w:t>J</w:t>
      </w:r>
      <w:r>
        <w:t>.3</w:t>
      </w:r>
      <w:r w:rsidRPr="007C2999">
        <w:rPr>
          <w:lang w:val="en-US"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7C2999">
        <w:rPr>
          <w:lang w:val="en-US" w:eastAsia="zh-CN"/>
        </w:rPr>
        <w:t xml:space="preserve">ATG </w:t>
      </w:r>
      <w:r>
        <w:t>UL MIMO</w:t>
      </w:r>
      <w:r>
        <w:tab/>
        <w:t>900</w:t>
      </w:r>
    </w:p>
    <w:p w14:paraId="1F687EB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ATG coherent UL MIMO</w:t>
      </w:r>
      <w:r>
        <w:tab/>
        <w:t>900</w:t>
      </w:r>
    </w:p>
    <w:p w14:paraId="06D120C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900</w:t>
      </w:r>
    </w:p>
    <w:p w14:paraId="1FE20E1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900</w:t>
      </w:r>
    </w:p>
    <w:p w14:paraId="3E424B0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900</w:t>
      </w:r>
    </w:p>
    <w:p w14:paraId="10448BB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900</w:t>
      </w:r>
    </w:p>
    <w:p w14:paraId="30B05B8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900</w:t>
      </w:r>
    </w:p>
    <w:p w14:paraId="78B3E31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900</w:t>
      </w:r>
    </w:p>
    <w:p w14:paraId="281AF6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7C2999">
        <w:rPr>
          <w:rFonts w:eastAsia="MS Mincho"/>
        </w:rPr>
        <w:t xml:space="preserve">inter-band UL CA with </w:t>
      </w:r>
      <w:r>
        <w:t>Tx Diversity</w:t>
      </w:r>
      <w:r>
        <w:tab/>
        <w:t>900</w:t>
      </w:r>
    </w:p>
    <w:p w14:paraId="2D74C7F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900</w:t>
      </w:r>
    </w:p>
    <w:p w14:paraId="74285F7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900</w:t>
      </w:r>
    </w:p>
    <w:p w14:paraId="4BE43BE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901</w:t>
      </w:r>
    </w:p>
    <w:p w14:paraId="0DDB637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901</w:t>
      </w:r>
    </w:p>
    <w:p w14:paraId="34829AF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901</w:t>
      </w:r>
    </w:p>
    <w:p w14:paraId="117F3F4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901</w:t>
      </w:r>
    </w:p>
    <w:p w14:paraId="59AA9EC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lastRenderedPageBreak/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"NS_35"</w:t>
      </w:r>
      <w:r>
        <w:tab/>
        <w:t>901</w:t>
      </w:r>
    </w:p>
    <w:p w14:paraId="019AA71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902</w:t>
      </w:r>
    </w:p>
    <w:p w14:paraId="2508F2E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903</w:t>
      </w:r>
    </w:p>
    <w:p w14:paraId="635C323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903</w:t>
      </w:r>
    </w:p>
    <w:p w14:paraId="62FF04D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Void</w:t>
      </w:r>
      <w:r>
        <w:tab/>
        <w:t>904</w:t>
      </w:r>
    </w:p>
    <w:p w14:paraId="6C6A802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904</w:t>
      </w:r>
    </w:p>
    <w:p w14:paraId="4CC256C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Void</w:t>
      </w:r>
      <w:r>
        <w:tab/>
        <w:t>904</w:t>
      </w:r>
    </w:p>
    <w:p w14:paraId="568782E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904</w:t>
      </w:r>
    </w:p>
    <w:p w14:paraId="27B4DE3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904</w:t>
      </w:r>
    </w:p>
    <w:p w14:paraId="60BE7E3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905</w:t>
      </w:r>
    </w:p>
    <w:p w14:paraId="06FDA6D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NR ACLR</w:t>
      </w:r>
      <w:r>
        <w:tab/>
        <w:t>905</w:t>
      </w:r>
    </w:p>
    <w:p w14:paraId="4BF6D7F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UTRA ACLR</w:t>
      </w:r>
      <w:r>
        <w:tab/>
        <w:t>906</w:t>
      </w:r>
    </w:p>
    <w:p w14:paraId="57C8896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906</w:t>
      </w:r>
    </w:p>
    <w:p w14:paraId="434C30B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906</w:t>
      </w:r>
    </w:p>
    <w:p w14:paraId="5CF6102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907</w:t>
      </w:r>
    </w:p>
    <w:p w14:paraId="66D6BE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907</w:t>
      </w:r>
    </w:p>
    <w:p w14:paraId="5753302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915</w:t>
      </w:r>
    </w:p>
    <w:p w14:paraId="2D6B7E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916</w:t>
      </w:r>
    </w:p>
    <w:p w14:paraId="0FD9D91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rFonts w:eastAsia="Yu Mincho"/>
        </w:rPr>
        <w:t>"</w:t>
      </w:r>
      <w:r>
        <w:t>NS_17</w:t>
      </w:r>
      <w:r w:rsidRPr="007C2999">
        <w:rPr>
          <w:rFonts w:eastAsia="Yu Mincho"/>
        </w:rPr>
        <w:t>"</w:t>
      </w:r>
      <w:r>
        <w:tab/>
        <w:t>916</w:t>
      </w:r>
    </w:p>
    <w:p w14:paraId="336953B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916</w:t>
      </w:r>
    </w:p>
    <w:p w14:paraId="6ABE6F7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916</w:t>
      </w:r>
    </w:p>
    <w:p w14:paraId="26C656E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917</w:t>
      </w:r>
    </w:p>
    <w:p w14:paraId="2201E59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917</w:t>
      </w:r>
    </w:p>
    <w:p w14:paraId="3DD1B8B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917</w:t>
      </w:r>
    </w:p>
    <w:p w14:paraId="31A8C6D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918</w:t>
      </w:r>
    </w:p>
    <w:p w14:paraId="32E0BE9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 xml:space="preserve">Requirement for network signalling value </w:t>
      </w:r>
      <w:r>
        <w:t>"</w:t>
      </w:r>
      <w:r w:rsidRPr="007C2999">
        <w:rPr>
          <w:snapToGrid w:val="0"/>
        </w:rPr>
        <w:t>NS_40"</w:t>
      </w:r>
      <w:r>
        <w:tab/>
        <w:t>918</w:t>
      </w:r>
    </w:p>
    <w:p w14:paraId="72FD295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918</w:t>
      </w:r>
    </w:p>
    <w:p w14:paraId="75287B3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"NS_42"</w:t>
      </w:r>
      <w:r>
        <w:tab/>
        <w:t>918</w:t>
      </w:r>
    </w:p>
    <w:p w14:paraId="2D0C1A9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rFonts w:cs="v5.0.0"/>
        </w:rPr>
        <w:t>"</w:t>
      </w:r>
      <w:r>
        <w:t>NS_21</w:t>
      </w:r>
      <w:r w:rsidRPr="007C2999">
        <w:rPr>
          <w:rFonts w:cs="v5.0.0"/>
        </w:rPr>
        <w:t>"</w:t>
      </w:r>
      <w:r>
        <w:tab/>
        <w:t>919</w:t>
      </w:r>
    </w:p>
    <w:p w14:paraId="4464E77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rFonts w:cs="v5.0.0"/>
        </w:rPr>
        <w:t>"</w:t>
      </w:r>
      <w:r>
        <w:t>NS_24</w:t>
      </w:r>
      <w:r w:rsidRPr="007C2999">
        <w:rPr>
          <w:rFonts w:cs="v5.0.0"/>
        </w:rPr>
        <w:t>"</w:t>
      </w:r>
      <w:r>
        <w:tab/>
        <w:t>919</w:t>
      </w:r>
    </w:p>
    <w:p w14:paraId="6E10036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7C2999">
        <w:rPr>
          <w:snapToGrid w:val="0"/>
        </w:rPr>
        <w:t>"</w:t>
      </w:r>
      <w:r>
        <w:t>NS_27"</w:t>
      </w:r>
      <w:r>
        <w:tab/>
        <w:t>919</w:t>
      </w:r>
    </w:p>
    <w:p w14:paraId="775EDA4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"NS_47"</w:t>
      </w:r>
      <w:r>
        <w:tab/>
        <w:t>920</w:t>
      </w:r>
    </w:p>
    <w:p w14:paraId="0CE8FCF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"NS_50"</w:t>
      </w:r>
      <w:r>
        <w:tab/>
        <w:t>920</w:t>
      </w:r>
    </w:p>
    <w:p w14:paraId="613D262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"NS_12"</w:t>
      </w:r>
      <w:r>
        <w:tab/>
        <w:t>920</w:t>
      </w:r>
    </w:p>
    <w:p w14:paraId="01ECCC1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"NS_13"</w:t>
      </w:r>
      <w:r>
        <w:tab/>
        <w:t>921</w:t>
      </w:r>
    </w:p>
    <w:p w14:paraId="745EF4E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"NS_14"</w:t>
      </w:r>
      <w:r>
        <w:tab/>
        <w:t>921</w:t>
      </w:r>
    </w:p>
    <w:p w14:paraId="79E664F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"NS_15"</w:t>
      </w:r>
      <w:r>
        <w:tab/>
        <w:t>921</w:t>
      </w:r>
    </w:p>
    <w:p w14:paraId="16BC2BE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921</w:t>
      </w:r>
    </w:p>
    <w:p w14:paraId="4BEC099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values "NS_48" and "NS_51"</w:t>
      </w:r>
      <w:r>
        <w:tab/>
        <w:t>922</w:t>
      </w:r>
    </w:p>
    <w:p w14:paraId="3939B2B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 for network signalling value "NS_49"</w:t>
      </w:r>
      <w:r>
        <w:tab/>
        <w:t>922</w:t>
      </w:r>
    </w:p>
    <w:p w14:paraId="7588DDE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922</w:t>
      </w:r>
    </w:p>
    <w:p w14:paraId="1EB6E50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923</w:t>
      </w:r>
    </w:p>
    <w:p w14:paraId="697E0BA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923</w:t>
      </w:r>
    </w:p>
    <w:p w14:paraId="2391B6A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923</w:t>
      </w:r>
    </w:p>
    <w:p w14:paraId="2819B66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924</w:t>
      </w:r>
    </w:p>
    <w:p w14:paraId="7D76958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“NS_26”</w:t>
      </w:r>
      <w:r>
        <w:tab/>
        <w:t>924</w:t>
      </w:r>
    </w:p>
    <w:p w14:paraId="49536AA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“NS_36”</w:t>
      </w:r>
      <w:r>
        <w:tab/>
        <w:t>924</w:t>
      </w:r>
    </w:p>
    <w:p w14:paraId="202E95C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925</w:t>
      </w:r>
    </w:p>
    <w:p w14:paraId="3635C83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925</w:t>
      </w:r>
    </w:p>
    <w:p w14:paraId="484ED1A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925</w:t>
      </w:r>
    </w:p>
    <w:p w14:paraId="12CDCE2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925</w:t>
      </w:r>
    </w:p>
    <w:p w14:paraId="7C6BA4B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925</w:t>
      </w:r>
    </w:p>
    <w:p w14:paraId="489B9AF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925</w:t>
      </w:r>
    </w:p>
    <w:p w14:paraId="1494A1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926</w:t>
      </w:r>
    </w:p>
    <w:p w14:paraId="24F5B5E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926</w:t>
      </w:r>
    </w:p>
    <w:p w14:paraId="014FDC4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926</w:t>
      </w:r>
    </w:p>
    <w:p w14:paraId="6FC31BB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926</w:t>
      </w:r>
    </w:p>
    <w:p w14:paraId="2B0BEA1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926</w:t>
      </w:r>
    </w:p>
    <w:p w14:paraId="032158C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926</w:t>
      </w:r>
    </w:p>
    <w:p w14:paraId="315819B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926</w:t>
      </w:r>
    </w:p>
    <w:p w14:paraId="1BDE931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927</w:t>
      </w:r>
    </w:p>
    <w:p w14:paraId="44BE9B0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5F4E06B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927</w:t>
      </w:r>
    </w:p>
    <w:p w14:paraId="4F63F2D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927</w:t>
      </w:r>
    </w:p>
    <w:p w14:paraId="48681EF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928</w:t>
      </w:r>
    </w:p>
    <w:p w14:paraId="5D77A83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928</w:t>
      </w:r>
    </w:p>
    <w:p w14:paraId="527C32D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928</w:t>
      </w:r>
    </w:p>
    <w:p w14:paraId="01B6860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928</w:t>
      </w:r>
    </w:p>
    <w:p w14:paraId="52403E9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930</w:t>
      </w:r>
    </w:p>
    <w:p w14:paraId="05ADF9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930</w:t>
      </w:r>
    </w:p>
    <w:p w14:paraId="7E43E20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930</w:t>
      </w:r>
    </w:p>
    <w:p w14:paraId="0D4271A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931</w:t>
      </w:r>
    </w:p>
    <w:p w14:paraId="490E97C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931</w:t>
      </w:r>
    </w:p>
    <w:p w14:paraId="4FE1F9D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932</w:t>
      </w:r>
    </w:p>
    <w:p w14:paraId="2B3ACF0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933</w:t>
      </w:r>
    </w:p>
    <w:p w14:paraId="0A25072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934</w:t>
      </w:r>
    </w:p>
    <w:p w14:paraId="499115B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939</w:t>
      </w:r>
    </w:p>
    <w:p w14:paraId="5DFA516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939</w:t>
      </w:r>
    </w:p>
    <w:p w14:paraId="6711293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939</w:t>
      </w:r>
    </w:p>
    <w:p w14:paraId="1868070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939</w:t>
      </w:r>
    </w:p>
    <w:p w14:paraId="69E2EA7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939</w:t>
      </w:r>
    </w:p>
    <w:p w14:paraId="4149BD4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940</w:t>
      </w:r>
    </w:p>
    <w:p w14:paraId="44EF5C2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940</w:t>
      </w:r>
    </w:p>
    <w:p w14:paraId="2DAE4A3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940</w:t>
      </w:r>
    </w:p>
    <w:p w14:paraId="1260D20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941</w:t>
      </w:r>
    </w:p>
    <w:p w14:paraId="27653D8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941</w:t>
      </w:r>
    </w:p>
    <w:p w14:paraId="71F6B46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941</w:t>
      </w:r>
    </w:p>
    <w:p w14:paraId="20744C2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941</w:t>
      </w:r>
    </w:p>
    <w:p w14:paraId="289B5C5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941</w:t>
      </w:r>
    </w:p>
    <w:p w14:paraId="6B32A1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942</w:t>
      </w:r>
    </w:p>
    <w:p w14:paraId="1075ABF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942</w:t>
      </w:r>
    </w:p>
    <w:p w14:paraId="0D52AD4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942</w:t>
      </w:r>
    </w:p>
    <w:p w14:paraId="37CF078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942</w:t>
      </w:r>
    </w:p>
    <w:p w14:paraId="1C61053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942</w:t>
      </w:r>
    </w:p>
    <w:p w14:paraId="5110C3E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Occupied bandwidth for sidelink CA</w:t>
      </w:r>
      <w:r>
        <w:tab/>
        <w:t>943</w:t>
      </w:r>
    </w:p>
    <w:p w14:paraId="0B392B8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943</w:t>
      </w:r>
    </w:p>
    <w:p w14:paraId="2B467D2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Occupied bandwidth for Sidelink Unlicensed</w:t>
      </w:r>
      <w:r>
        <w:tab/>
        <w:t>943</w:t>
      </w:r>
    </w:p>
    <w:p w14:paraId="4A3C2F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Occupied bandwidth for SL-U concurrent operation</w:t>
      </w:r>
      <w:r>
        <w:tab/>
        <w:t>943</w:t>
      </w:r>
    </w:p>
    <w:p w14:paraId="01E74AB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943</w:t>
      </w:r>
    </w:p>
    <w:p w14:paraId="212B162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943</w:t>
      </w:r>
    </w:p>
    <w:p w14:paraId="0CFD48F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943</w:t>
      </w:r>
    </w:p>
    <w:p w14:paraId="6BE5B73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5</w:t>
      </w:r>
      <w:r w:rsidRPr="007C2999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943</w:t>
      </w:r>
    </w:p>
    <w:p w14:paraId="66B2F11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5</w:t>
      </w:r>
      <w:r w:rsidRPr="007C2999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Spectrum emission mask for sidelink CA</w:t>
      </w:r>
      <w:r>
        <w:tab/>
        <w:t>943</w:t>
      </w:r>
    </w:p>
    <w:p w14:paraId="79D7715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944</w:t>
      </w:r>
    </w:p>
    <w:p w14:paraId="592418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944</w:t>
      </w:r>
    </w:p>
    <w:p w14:paraId="58BCB2A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"NS_33"</w:t>
      </w:r>
      <w:r>
        <w:tab/>
        <w:t>944</w:t>
      </w:r>
    </w:p>
    <w:p w14:paraId="5A1F508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or pre-configured signalling value “SLCA_NC_NS_33”</w:t>
      </w:r>
      <w:r>
        <w:tab/>
        <w:t>944</w:t>
      </w:r>
    </w:p>
    <w:p w14:paraId="7E61B91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"NS_52"</w:t>
      </w:r>
      <w:r>
        <w:tab/>
        <w:t>944</w:t>
      </w:r>
    </w:p>
    <w:p w14:paraId="060683F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"NS_06"</w:t>
      </w:r>
      <w:r>
        <w:tab/>
        <w:t>945</w:t>
      </w:r>
    </w:p>
    <w:p w14:paraId="4301880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945</w:t>
      </w:r>
    </w:p>
    <w:p w14:paraId="2CCD351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945</w:t>
      </w:r>
    </w:p>
    <w:p w14:paraId="577A691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ACLR for sidelink CA</w:t>
      </w:r>
      <w:r>
        <w:tab/>
        <w:t>945</w:t>
      </w:r>
    </w:p>
    <w:p w14:paraId="0E1E072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945</w:t>
      </w:r>
    </w:p>
    <w:p w14:paraId="3105F3D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Out of band emission for Sidelink Unlicensed</w:t>
      </w:r>
      <w:r>
        <w:tab/>
        <w:t>946</w:t>
      </w:r>
    </w:p>
    <w:p w14:paraId="4C680BD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946</w:t>
      </w:r>
    </w:p>
    <w:p w14:paraId="4E9B32A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Spectrum emission mask for operation with shared spectrum channel access</w:t>
      </w:r>
      <w:r>
        <w:tab/>
        <w:t>946</w:t>
      </w:r>
    </w:p>
    <w:p w14:paraId="32F36B64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Spectrum emission mask for SL-U concurrent operation</w:t>
      </w:r>
      <w:r>
        <w:tab/>
        <w:t>946</w:t>
      </w:r>
    </w:p>
    <w:p w14:paraId="3F6BA7A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Additional spectrum emission mask</w:t>
      </w:r>
      <w:r>
        <w:tab/>
        <w:t>946</w:t>
      </w:r>
    </w:p>
    <w:p w14:paraId="200C9B9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946</w:t>
      </w:r>
    </w:p>
    <w:p w14:paraId="1EB916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 w:rsidRPr="007C2999">
        <w:t xml:space="preserve"> for SL-U concurrent operation</w:t>
      </w:r>
      <w:r>
        <w:tab/>
        <w:t>946</w:t>
      </w:r>
    </w:p>
    <w:p w14:paraId="3D99F8F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946</w:t>
      </w:r>
    </w:p>
    <w:p w14:paraId="56F0156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946</w:t>
      </w:r>
    </w:p>
    <w:p w14:paraId="537136A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sidelink CA</w:t>
      </w:r>
      <w:r>
        <w:tab/>
        <w:t>946</w:t>
      </w:r>
    </w:p>
    <w:p w14:paraId="394A8DA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946</w:t>
      </w:r>
    </w:p>
    <w:p w14:paraId="7C28B8C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lastRenderedPageBreak/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band UE co-existence for sidelink CA</w:t>
      </w:r>
      <w:r>
        <w:tab/>
        <w:t>947</w:t>
      </w:r>
    </w:p>
    <w:p w14:paraId="414568D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947</w:t>
      </w:r>
    </w:p>
    <w:p w14:paraId="1ED48D2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948</w:t>
      </w:r>
    </w:p>
    <w:p w14:paraId="5B38B53D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948</w:t>
      </w:r>
    </w:p>
    <w:p w14:paraId="298DC05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948</w:t>
      </w:r>
    </w:p>
    <w:p w14:paraId="3E18F2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sidelink CA</w:t>
      </w:r>
      <w:r>
        <w:tab/>
        <w:t>948</w:t>
      </w:r>
    </w:p>
    <w:p w14:paraId="5E15F5E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948</w:t>
      </w:r>
    </w:p>
    <w:p w14:paraId="0B879A4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"SLCA_NC_NS_33"</w:t>
      </w:r>
      <w:r>
        <w:tab/>
        <w:t>949</w:t>
      </w:r>
    </w:p>
    <w:p w14:paraId="6C35625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949</w:t>
      </w:r>
    </w:p>
    <w:p w14:paraId="570A7C5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Sidelink Unlicensed</w:t>
      </w:r>
      <w:r>
        <w:tab/>
        <w:t>949</w:t>
      </w:r>
    </w:p>
    <w:p w14:paraId="4850320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949</w:t>
      </w:r>
    </w:p>
    <w:p w14:paraId="479C01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 spurious emissions</w:t>
      </w:r>
      <w:r>
        <w:tab/>
        <w:t>949</w:t>
      </w:r>
    </w:p>
    <w:p w14:paraId="46E00BC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UE co-existence</w:t>
      </w:r>
      <w:r>
        <w:tab/>
        <w:t>949</w:t>
      </w:r>
    </w:p>
    <w:p w14:paraId="1C30F83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Spurious emissions for UE co-existence for SL-U concurrent operation</w:t>
      </w:r>
      <w:r>
        <w:tab/>
        <w:t>950</w:t>
      </w:r>
    </w:p>
    <w:p w14:paraId="1DAFE3F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Additional spurious emissions</w:t>
      </w:r>
      <w:r>
        <w:tab/>
        <w:t>950</w:t>
      </w:r>
    </w:p>
    <w:p w14:paraId="7FC8A60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General</w:t>
      </w:r>
      <w:r>
        <w:tab/>
        <w:t>950</w:t>
      </w:r>
    </w:p>
    <w:p w14:paraId="4F9783E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950</w:t>
      </w:r>
    </w:p>
    <w:p w14:paraId="02AC623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950</w:t>
      </w:r>
    </w:p>
    <w:p w14:paraId="2A412A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Transmit intermodulation for sidelink CA</w:t>
      </w:r>
      <w:r>
        <w:tab/>
        <w:t>950</w:t>
      </w:r>
    </w:p>
    <w:p w14:paraId="20F827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950</w:t>
      </w:r>
    </w:p>
    <w:p w14:paraId="6B0C2E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950</w:t>
      </w:r>
    </w:p>
    <w:p w14:paraId="4D58127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950</w:t>
      </w:r>
    </w:p>
    <w:p w14:paraId="46C838D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951</w:t>
      </w:r>
    </w:p>
    <w:p w14:paraId="0A38738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951</w:t>
      </w:r>
    </w:p>
    <w:p w14:paraId="32B403F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951</w:t>
      </w:r>
    </w:p>
    <w:p w14:paraId="3F07F37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951</w:t>
      </w:r>
    </w:p>
    <w:p w14:paraId="2F14F26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951</w:t>
      </w:r>
    </w:p>
    <w:p w14:paraId="51A52E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952</w:t>
      </w:r>
    </w:p>
    <w:p w14:paraId="48FB2AC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952</w:t>
      </w:r>
    </w:p>
    <w:p w14:paraId="66A444D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General</w:t>
      </w:r>
      <w:r>
        <w:tab/>
        <w:t>952</w:t>
      </w:r>
    </w:p>
    <w:p w14:paraId="46F2E42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Shared spectrum channel access ACLR</w:t>
      </w:r>
      <w:r>
        <w:tab/>
        <w:t>952</w:t>
      </w:r>
    </w:p>
    <w:p w14:paraId="6F28388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952</w:t>
      </w:r>
    </w:p>
    <w:p w14:paraId="750EB83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953</w:t>
      </w:r>
    </w:p>
    <w:p w14:paraId="50BDEFF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953</w:t>
      </w:r>
    </w:p>
    <w:p w14:paraId="21ABDCC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953</w:t>
      </w:r>
    </w:p>
    <w:p w14:paraId="5941966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953</w:t>
      </w:r>
    </w:p>
    <w:p w14:paraId="443404FF" w14:textId="77777777" w:rsidR="00491EB5" w:rsidRDefault="00491EB5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953</w:t>
      </w:r>
    </w:p>
    <w:p w14:paraId="1AB09616" w14:textId="77777777" w:rsidR="00491EB5" w:rsidRDefault="00491EB5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954</w:t>
      </w:r>
    </w:p>
    <w:p w14:paraId="037A8F9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 w:rsidRPr="007C299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954</w:t>
      </w:r>
    </w:p>
    <w:p w14:paraId="0FE3D6F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 w:rsidRPr="007C2999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954</w:t>
      </w:r>
    </w:p>
    <w:p w14:paraId="32BAC1A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954</w:t>
      </w:r>
    </w:p>
    <w:p w14:paraId="41A3400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954</w:t>
      </w:r>
    </w:p>
    <w:p w14:paraId="2EDB9CF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954</w:t>
      </w:r>
    </w:p>
    <w:p w14:paraId="3A217C7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955</w:t>
      </w:r>
    </w:p>
    <w:p w14:paraId="31B06E5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955</w:t>
      </w:r>
    </w:p>
    <w:p w14:paraId="5885F7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955</w:t>
      </w:r>
    </w:p>
    <w:p w14:paraId="267A27F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955</w:t>
      </w:r>
    </w:p>
    <w:p w14:paraId="375C2352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955</w:t>
      </w:r>
    </w:p>
    <w:p w14:paraId="64C3CC8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955</w:t>
      </w:r>
    </w:p>
    <w:p w14:paraId="468ABC7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957</w:t>
      </w:r>
    </w:p>
    <w:p w14:paraId="536D4ED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958</w:t>
      </w:r>
    </w:p>
    <w:p w14:paraId="237662A0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"NS_53" or "NS_54" or "NS_60" or "NS_66" or "NS_67" or "NS_71"</w:t>
      </w:r>
      <w:r>
        <w:tab/>
        <w:t>959</w:t>
      </w:r>
    </w:p>
    <w:p w14:paraId="0FB269C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"NS_58"</w:t>
      </w:r>
      <w:r>
        <w:tab/>
        <w:t>959</w:t>
      </w:r>
    </w:p>
    <w:p w14:paraId="4A9075A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"NS_61"</w:t>
      </w:r>
      <w:r>
        <w:tab/>
        <w:t>959</w:t>
      </w:r>
    </w:p>
    <w:p w14:paraId="22FE14EF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“NS_63” or “NS_69”</w:t>
      </w:r>
      <w:r>
        <w:tab/>
        <w:t>959</w:t>
      </w:r>
    </w:p>
    <w:p w14:paraId="0875CE1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“NS_64”</w:t>
      </w:r>
      <w:r>
        <w:tab/>
        <w:t>960</w:t>
      </w:r>
    </w:p>
    <w:p w14:paraId="2A6F59B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960</w:t>
      </w:r>
    </w:p>
    <w:p w14:paraId="0CD083E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960</w:t>
      </w:r>
    </w:p>
    <w:p w14:paraId="36616CB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961</w:t>
      </w:r>
    </w:p>
    <w:p w14:paraId="529497F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961</w:t>
      </w:r>
    </w:p>
    <w:p w14:paraId="299710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961</w:t>
      </w:r>
    </w:p>
    <w:p w14:paraId="2350F3A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961</w:t>
      </w:r>
    </w:p>
    <w:p w14:paraId="73A061C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Requirements for network signalling value "CA_NS_53" or "CA_NS_54"</w:t>
      </w:r>
      <w:r>
        <w:tab/>
        <w:t>961</w:t>
      </w:r>
    </w:p>
    <w:p w14:paraId="6AD4D34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961</w:t>
      </w:r>
    </w:p>
    <w:p w14:paraId="01BA5AE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961</w:t>
      </w:r>
    </w:p>
    <w:p w14:paraId="653D4EF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961</w:t>
      </w:r>
    </w:p>
    <w:p w14:paraId="7C0B42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962</w:t>
      </w:r>
    </w:p>
    <w:p w14:paraId="570DD6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962</w:t>
      </w:r>
    </w:p>
    <w:p w14:paraId="48E9449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962</w:t>
      </w:r>
    </w:p>
    <w:p w14:paraId="37F9E30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962</w:t>
      </w:r>
    </w:p>
    <w:p w14:paraId="08881D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962</w:t>
      </w:r>
    </w:p>
    <w:p w14:paraId="68CF3F7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962</w:t>
      </w:r>
    </w:p>
    <w:p w14:paraId="71C24D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962</w:t>
      </w:r>
    </w:p>
    <w:p w14:paraId="4616053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962</w:t>
      </w:r>
    </w:p>
    <w:p w14:paraId="55D1FBB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963</w:t>
      </w:r>
    </w:p>
    <w:p w14:paraId="73B3AB2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963</w:t>
      </w:r>
    </w:p>
    <w:p w14:paraId="4EB9A5B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963</w:t>
      </w:r>
    </w:p>
    <w:p w14:paraId="4316963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963</w:t>
      </w:r>
    </w:p>
    <w:p w14:paraId="548DEC8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963</w:t>
      </w:r>
    </w:p>
    <w:p w14:paraId="63B7355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963</w:t>
      </w:r>
    </w:p>
    <w:p w14:paraId="0685CC4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963</w:t>
      </w:r>
    </w:p>
    <w:p w14:paraId="55F9B34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963</w:t>
      </w:r>
    </w:p>
    <w:p w14:paraId="67607B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964</w:t>
      </w:r>
    </w:p>
    <w:p w14:paraId="7B5E432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964</w:t>
      </w:r>
    </w:p>
    <w:p w14:paraId="6A43BC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rPr>
          <w:lang w:eastAsia="zh-CN"/>
        </w:rPr>
        <w:t xml:space="preserve"> UL MIMO</w:t>
      </w:r>
      <w:r>
        <w:tab/>
        <w:t>964</w:t>
      </w:r>
    </w:p>
    <w:p w14:paraId="43A1CDD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964</w:t>
      </w:r>
    </w:p>
    <w:p w14:paraId="3161815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964</w:t>
      </w:r>
    </w:p>
    <w:p w14:paraId="04AB220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964</w:t>
      </w:r>
    </w:p>
    <w:p w14:paraId="3445F87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Adjacent channel leakage ratio</w:t>
      </w:r>
      <w:r>
        <w:tab/>
        <w:t>964</w:t>
      </w:r>
    </w:p>
    <w:p w14:paraId="7B5A638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lang w:eastAsia="zh-CN"/>
        </w:rPr>
        <w:t>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rPr>
          <w:lang w:eastAsia="zh-CN"/>
        </w:rPr>
        <w:t xml:space="preserve"> with UL MIMO</w:t>
      </w:r>
      <w:r>
        <w:tab/>
        <w:t>965</w:t>
      </w:r>
    </w:p>
    <w:p w14:paraId="55A8C12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965</w:t>
      </w:r>
    </w:p>
    <w:p w14:paraId="4607CFD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</w:t>
      </w:r>
      <w:r>
        <w:rPr>
          <w:lang w:eastAsia="zh-CN"/>
        </w:rPr>
        <w:t>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rPr>
          <w:lang w:eastAsia="zh-CN"/>
        </w:rPr>
        <w:t xml:space="preserve"> with UL MIMO</w:t>
      </w:r>
      <w:r>
        <w:tab/>
        <w:t>965</w:t>
      </w:r>
    </w:p>
    <w:p w14:paraId="34BE16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965</w:t>
      </w:r>
    </w:p>
    <w:p w14:paraId="7B6180A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965</w:t>
      </w:r>
    </w:p>
    <w:p w14:paraId="6690CDB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966</w:t>
      </w:r>
    </w:p>
    <w:p w14:paraId="5C310A3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966</w:t>
      </w:r>
    </w:p>
    <w:p w14:paraId="6062FD2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966</w:t>
      </w:r>
    </w:p>
    <w:p w14:paraId="5095F0E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966</w:t>
      </w:r>
    </w:p>
    <w:p w14:paraId="234852F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966</w:t>
      </w:r>
    </w:p>
    <w:p w14:paraId="28A3C7A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966</w:t>
      </w:r>
    </w:p>
    <w:p w14:paraId="2E2EA65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966</w:t>
      </w:r>
    </w:p>
    <w:p w14:paraId="4EB0F1B6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966</w:t>
      </w:r>
    </w:p>
    <w:p w14:paraId="7535A83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966</w:t>
      </w:r>
    </w:p>
    <w:p w14:paraId="2683ECD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967</w:t>
      </w:r>
    </w:p>
    <w:p w14:paraId="2E212B3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967</w:t>
      </w:r>
    </w:p>
    <w:p w14:paraId="4983277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Void</w:t>
      </w:r>
      <w:r>
        <w:tab/>
        <w:t>967</w:t>
      </w:r>
    </w:p>
    <w:p w14:paraId="478E7F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967</w:t>
      </w:r>
    </w:p>
    <w:p w14:paraId="40B8D8E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967</w:t>
      </w:r>
    </w:p>
    <w:p w14:paraId="0E6689D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967</w:t>
      </w:r>
    </w:p>
    <w:p w14:paraId="0EC1AD4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967</w:t>
      </w:r>
    </w:p>
    <w:p w14:paraId="3720756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967</w:t>
      </w:r>
    </w:p>
    <w:p w14:paraId="73449B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Void</w:t>
      </w:r>
      <w:r>
        <w:tab/>
        <w:t>967</w:t>
      </w:r>
    </w:p>
    <w:p w14:paraId="2A05C8B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t>6.</w:t>
      </w:r>
      <w:r w:rsidRPr="007C2999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t>Time alignment error</w:t>
      </w:r>
      <w:r>
        <w:tab/>
        <w:t>967</w:t>
      </w:r>
    </w:p>
    <w:p w14:paraId="3AF2BB5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968</w:t>
      </w:r>
    </w:p>
    <w:p w14:paraId="0D092FA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968</w:t>
      </w:r>
    </w:p>
    <w:p w14:paraId="3474EA1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969</w:t>
      </w:r>
    </w:p>
    <w:p w14:paraId="04461DF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969</w:t>
      </w:r>
    </w:p>
    <w:p w14:paraId="10F89F3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2D00DEF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157594D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969</w:t>
      </w:r>
    </w:p>
    <w:p w14:paraId="5ADC25B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969</w:t>
      </w:r>
    </w:p>
    <w:p w14:paraId="4AA0CCD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15DFB77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lastRenderedPageBreak/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969</w:t>
      </w:r>
    </w:p>
    <w:p w14:paraId="428D21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for LP-WU</w:t>
      </w:r>
      <w:r>
        <w:rPr>
          <w:lang w:eastAsia="zh-CN"/>
        </w:rPr>
        <w:t>S/WU</w:t>
      </w:r>
      <w:r w:rsidRPr="007C2999">
        <w:rPr>
          <w:rFonts w:eastAsia="SimSun"/>
          <w:lang w:eastAsia="zh-CN"/>
        </w:rPr>
        <w:t>R</w:t>
      </w:r>
      <w:r>
        <w:tab/>
        <w:t>969</w:t>
      </w:r>
    </w:p>
    <w:p w14:paraId="3B424F4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970</w:t>
      </w:r>
    </w:p>
    <w:p w14:paraId="79E7156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970</w:t>
      </w:r>
    </w:p>
    <w:p w14:paraId="312CF16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 for WU</w:t>
      </w:r>
      <w:r>
        <w:rPr>
          <w:lang w:eastAsia="zh-CN"/>
        </w:rPr>
        <w:t>S/WU</w:t>
      </w:r>
      <w:r w:rsidRPr="007C2999">
        <w:rPr>
          <w:rFonts w:eastAsia="SimSun"/>
          <w:lang w:eastAsia="zh-CN"/>
        </w:rPr>
        <w:t>R</w:t>
      </w:r>
      <w:r>
        <w:tab/>
        <w:t>970</w:t>
      </w:r>
    </w:p>
    <w:p w14:paraId="2434CB8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970</w:t>
      </w:r>
    </w:p>
    <w:p w14:paraId="187040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970</w:t>
      </w:r>
    </w:p>
    <w:p w14:paraId="2555F5E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971</w:t>
      </w:r>
    </w:p>
    <w:p w14:paraId="6DC8A90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ab/>
        <w:t>981</w:t>
      </w:r>
    </w:p>
    <w:p w14:paraId="4609CEF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981</w:t>
      </w:r>
    </w:p>
    <w:p w14:paraId="01555D4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981</w:t>
      </w:r>
    </w:p>
    <w:p w14:paraId="42E74EB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982</w:t>
      </w:r>
    </w:p>
    <w:p w14:paraId="3EC2D27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982</w:t>
      </w:r>
    </w:p>
    <w:p w14:paraId="5310EF5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983</w:t>
      </w:r>
    </w:p>
    <w:p w14:paraId="4BBA4A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985</w:t>
      </w:r>
    </w:p>
    <w:p w14:paraId="44B6A03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7C2999">
        <w:rPr>
          <w:lang w:val="en-US" w:eastAsia="zh-CN"/>
        </w:rPr>
        <w:t>.</w:t>
      </w: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7C2999">
        <w:rPr>
          <w:lang w:val="en-US" w:eastAsia="zh-CN"/>
        </w:rPr>
        <w:t>-</w:t>
      </w:r>
      <w:r>
        <w:t>band DL CA with 1UL band</w:t>
      </w:r>
      <w:r>
        <w:tab/>
        <w:t>985</w:t>
      </w:r>
    </w:p>
    <w:p w14:paraId="2D2D6E98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 w:rsidRPr="007C2999">
        <w:rPr>
          <w:lang w:val="en-US" w:eastAsia="zh-CN"/>
        </w:rPr>
        <w:t>.</w:t>
      </w: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PC2 and PC1.5 MSD requirements with look-up tables for two</w:t>
      </w:r>
      <w:r w:rsidRPr="007C2999">
        <w:rPr>
          <w:lang w:val="en-US" w:eastAsia="zh-CN"/>
        </w:rPr>
        <w:t>-</w:t>
      </w:r>
      <w:r>
        <w:t>band or three</w:t>
      </w:r>
      <w:r w:rsidRPr="007C2999">
        <w:rPr>
          <w:lang w:val="en-US" w:eastAsia="zh-CN"/>
        </w:rPr>
        <w:t>-</w:t>
      </w:r>
      <w:r>
        <w:t>band DL CA with two</w:t>
      </w:r>
      <w:r w:rsidRPr="007C2999">
        <w:rPr>
          <w:lang w:val="en-US" w:eastAsia="zh-CN"/>
        </w:rPr>
        <w:t>-</w:t>
      </w:r>
      <w:r>
        <w:t>band UL</w:t>
      </w:r>
      <w:r w:rsidRPr="007C2999">
        <w:rPr>
          <w:lang w:val="en-US" w:eastAsia="zh-CN"/>
        </w:rPr>
        <w:t xml:space="preserve"> </w:t>
      </w:r>
      <w:r>
        <w:t>CA</w:t>
      </w:r>
      <w:r>
        <w:tab/>
        <w:t>988</w:t>
      </w:r>
    </w:p>
    <w:p w14:paraId="42F8866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990</w:t>
      </w:r>
    </w:p>
    <w:p w14:paraId="5349C8D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low NR band carrier aggregation via switching</w:t>
      </w:r>
      <w:r>
        <w:tab/>
        <w:t>990</w:t>
      </w:r>
    </w:p>
    <w:p w14:paraId="50AA66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 xml:space="preserve"> for CA</w:t>
      </w:r>
      <w:r>
        <w:tab/>
        <w:t>990</w:t>
      </w:r>
    </w:p>
    <w:p w14:paraId="343B59E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990</w:t>
      </w:r>
    </w:p>
    <w:p w14:paraId="63F3E70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 xml:space="preserve">IB,c </w:t>
      </w:r>
      <w:r>
        <w:t>for Inter-band CA</w:t>
      </w:r>
      <w:r>
        <w:tab/>
        <w:t>990</w:t>
      </w:r>
    </w:p>
    <w:p w14:paraId="1EF2CCAA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two bands</w:t>
      </w:r>
      <w:r>
        <w:tab/>
        <w:t>991</w:t>
      </w:r>
    </w:p>
    <w:p w14:paraId="63A2566B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Void</w:t>
      </w:r>
      <w:r>
        <w:tab/>
        <w:t>993</w:t>
      </w:r>
    </w:p>
    <w:p w14:paraId="65DA3DB5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three</w:t>
      </w:r>
      <w:r w:rsidRPr="007C2999">
        <w:rPr>
          <w:snapToGrid w:val="0"/>
        </w:rPr>
        <w:t xml:space="preserve"> bands</w:t>
      </w:r>
      <w:r>
        <w:tab/>
        <w:t>993</w:t>
      </w:r>
    </w:p>
    <w:p w14:paraId="007E25BE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four</w:t>
      </w:r>
      <w:r w:rsidRPr="007C2999">
        <w:rPr>
          <w:snapToGrid w:val="0"/>
        </w:rPr>
        <w:t xml:space="preserve"> bands</w:t>
      </w:r>
      <w:r>
        <w:tab/>
        <w:t>999</w:t>
      </w:r>
    </w:p>
    <w:p w14:paraId="027AAD77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five</w:t>
      </w:r>
      <w:r w:rsidRPr="007C2999">
        <w:rPr>
          <w:snapToGrid w:val="0"/>
        </w:rPr>
        <w:t xml:space="preserve"> bands</w:t>
      </w:r>
      <w:r>
        <w:tab/>
        <w:t>1003</w:t>
      </w:r>
    </w:p>
    <w:p w14:paraId="375D4DA1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7.3A.3.2.</w:t>
      </w:r>
      <w:r w:rsidRPr="007C2999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snapToGrid w:val="0"/>
          <w:vertAlign w:val="subscript"/>
        </w:rPr>
        <w:t>IB,c</w:t>
      </w:r>
      <w:r w:rsidRPr="007C2999">
        <w:rPr>
          <w:snapToGrid w:val="0"/>
        </w:rPr>
        <w:t xml:space="preserve"> for </w:t>
      </w:r>
      <w:r w:rsidRPr="007C2999">
        <w:rPr>
          <w:snapToGrid w:val="0"/>
          <w:lang w:eastAsia="zh-CN"/>
        </w:rPr>
        <w:t>six</w:t>
      </w:r>
      <w:r w:rsidRPr="007C2999">
        <w:rPr>
          <w:snapToGrid w:val="0"/>
        </w:rPr>
        <w:t xml:space="preserve"> bands</w:t>
      </w:r>
      <w:r>
        <w:tab/>
        <w:t>1004</w:t>
      </w:r>
    </w:p>
    <w:p w14:paraId="1177DC9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 xml:space="preserve">IB,c </w:t>
      </w:r>
      <w:r>
        <w:t>for Intra-band CA</w:t>
      </w:r>
      <w:r>
        <w:tab/>
        <w:t>1004</w:t>
      </w:r>
    </w:p>
    <w:p w14:paraId="3E562F7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1004</w:t>
      </w:r>
    </w:p>
    <w:p w14:paraId="0B680BA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1019</w:t>
      </w:r>
    </w:p>
    <w:p w14:paraId="3193BF3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1083</w:t>
      </w:r>
    </w:p>
    <w:p w14:paraId="0C1B67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1088</w:t>
      </w:r>
    </w:p>
    <w:p w14:paraId="1263BD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1089</w:t>
      </w:r>
    </w:p>
    <w:p w14:paraId="175921C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1089</w:t>
      </w:r>
    </w:p>
    <w:p w14:paraId="51707DC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1089</w:t>
      </w:r>
    </w:p>
    <w:p w14:paraId="6396B3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1090</w:t>
      </w:r>
    </w:p>
    <w:p w14:paraId="2777F95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PC2 and PC1.5 </w:t>
      </w:r>
      <w:r>
        <w:t>MSD requirements with look-up tables for SUL</w:t>
      </w:r>
      <w:r>
        <w:rPr>
          <w:lang w:eastAsia="zh-CN"/>
        </w:rPr>
        <w:t xml:space="preserve"> with downlink CA</w:t>
      </w:r>
      <w:r>
        <w:tab/>
        <w:t>1095</w:t>
      </w:r>
    </w:p>
    <w:p w14:paraId="40A67F3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 xml:space="preserve"> for SUL</w:t>
      </w:r>
      <w:r>
        <w:tab/>
        <w:t>1096</w:t>
      </w:r>
    </w:p>
    <w:p w14:paraId="4E6B225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1096</w:t>
      </w:r>
    </w:p>
    <w:p w14:paraId="7F10663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1096</w:t>
      </w:r>
    </w:p>
    <w:p w14:paraId="332F8383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vertAlign w:val="subscript"/>
        </w:rPr>
        <w:t xml:space="preserve">IB,c  </w:t>
      </w:r>
      <w:r w:rsidRPr="007C2999">
        <w:rPr>
          <w:snapToGrid w:val="0"/>
        </w:rPr>
        <w:t>for two bands</w:t>
      </w:r>
      <w:r>
        <w:tab/>
        <w:t>1097</w:t>
      </w:r>
    </w:p>
    <w:p w14:paraId="40D4FF8C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vertAlign w:val="subscript"/>
        </w:rPr>
        <w:t xml:space="preserve">IB,c  </w:t>
      </w:r>
      <w:r w:rsidRPr="007C2999">
        <w:rPr>
          <w:snapToGrid w:val="0"/>
        </w:rPr>
        <w:t>for three bands</w:t>
      </w:r>
      <w:r>
        <w:tab/>
        <w:t>1097</w:t>
      </w:r>
    </w:p>
    <w:p w14:paraId="465C7839" w14:textId="77777777" w:rsidR="00491EB5" w:rsidRDefault="00491EB5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ΔR</w:t>
      </w:r>
      <w:r w:rsidRPr="007C2999">
        <w:rPr>
          <w:vertAlign w:val="subscript"/>
        </w:rPr>
        <w:t xml:space="preserve">IB,c  </w:t>
      </w:r>
      <w:r w:rsidRPr="007C2999">
        <w:rPr>
          <w:snapToGrid w:val="0"/>
        </w:rPr>
        <w:t>for four bands</w:t>
      </w:r>
      <w:r>
        <w:tab/>
        <w:t>1098</w:t>
      </w:r>
    </w:p>
    <w:p w14:paraId="647CFEC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1098</w:t>
      </w:r>
    </w:p>
    <w:p w14:paraId="2A4794A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1099</w:t>
      </w:r>
    </w:p>
    <w:p w14:paraId="171E9B8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1099</w:t>
      </w:r>
    </w:p>
    <w:p w14:paraId="0C40F06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1099</w:t>
      </w:r>
    </w:p>
    <w:p w14:paraId="32540E1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1099</w:t>
      </w:r>
    </w:p>
    <w:p w14:paraId="5DAC69C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1100</w:t>
      </w:r>
    </w:p>
    <w:p w14:paraId="3A63F68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1100</w:t>
      </w:r>
    </w:p>
    <w:p w14:paraId="27F65C9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1100</w:t>
      </w:r>
    </w:p>
    <w:p w14:paraId="314AA66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1100</w:t>
      </w:r>
    </w:p>
    <w:p w14:paraId="17DEBB4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1101</w:t>
      </w:r>
    </w:p>
    <w:p w14:paraId="56C4327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1101</w:t>
      </w:r>
    </w:p>
    <w:p w14:paraId="3FCFFF1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1102</w:t>
      </w:r>
    </w:p>
    <w:p w14:paraId="297A716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1102</w:t>
      </w:r>
    </w:p>
    <w:p w14:paraId="595E021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1102</w:t>
      </w:r>
    </w:p>
    <w:p w14:paraId="06822B1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1102</w:t>
      </w:r>
    </w:p>
    <w:p w14:paraId="4ABC77F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1102</w:t>
      </w:r>
    </w:p>
    <w:p w14:paraId="3B53DBD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1B2559B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02EE909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7C2999">
        <w:rPr>
          <w:rFonts w:eastAsia="MS Mincho"/>
        </w:rPr>
        <w:t>hared</w:t>
      </w:r>
      <w:r>
        <w:t xml:space="preserve"> spectrum channel access CA</w:t>
      </w:r>
      <w:r>
        <w:tab/>
        <w:t>1103</w:t>
      </w:r>
    </w:p>
    <w:p w14:paraId="152D36D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1103</w:t>
      </w:r>
    </w:p>
    <w:p w14:paraId="029E7F8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158E195C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1103</w:t>
      </w:r>
    </w:p>
    <w:p w14:paraId="076F995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5F59A06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0C6C53F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1104</w:t>
      </w:r>
    </w:p>
    <w:p w14:paraId="32DCC59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5A956D4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1104</w:t>
      </w:r>
    </w:p>
    <w:p w14:paraId="318D14F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1104</w:t>
      </w:r>
    </w:p>
    <w:p w14:paraId="0C69B3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7C2999">
        <w:rPr>
          <w:rFonts w:eastAsia="SimSun"/>
          <w:lang w:val="en-US" w:eastAsia="zh-CN"/>
        </w:rPr>
        <w:t>(e)</w:t>
      </w:r>
      <w:r>
        <w:t>RedCap</w:t>
      </w:r>
      <w:r>
        <w:tab/>
        <w:t>1104</w:t>
      </w:r>
    </w:p>
    <w:p w14:paraId="4E0F6E1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1104</w:t>
      </w:r>
    </w:p>
    <w:p w14:paraId="40FED37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7C2999">
        <w:rPr>
          <w:rFonts w:eastAsia="SimSun"/>
          <w:lang w:val="en-US" w:eastAsia="zh-CN"/>
        </w:rPr>
        <w:t xml:space="preserve"> for RedCap</w:t>
      </w:r>
      <w:r>
        <w:tab/>
        <w:t>1104</w:t>
      </w:r>
    </w:p>
    <w:p w14:paraId="0B02C8F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Reference sensitivity power level for eRedCap</w:t>
      </w:r>
      <w:r>
        <w:tab/>
        <w:t>1108</w:t>
      </w:r>
    </w:p>
    <w:p w14:paraId="04E515B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1109</w:t>
      </w:r>
    </w:p>
    <w:p w14:paraId="637F8AE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1109</w:t>
      </w:r>
    </w:p>
    <w:p w14:paraId="2F000C2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1109</w:t>
      </w:r>
    </w:p>
    <w:p w14:paraId="2FDEAD9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CA</w:t>
      </w:r>
      <w:r>
        <w:tab/>
        <w:t>1109</w:t>
      </w:r>
    </w:p>
    <w:p w14:paraId="0CB5BAD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intra-band contiguous CA</w:t>
      </w:r>
      <w:r>
        <w:tab/>
        <w:t>1109</w:t>
      </w:r>
    </w:p>
    <w:p w14:paraId="32CDAD2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7.3J.2A.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ATG inter-band CA</w:t>
      </w:r>
      <w:r>
        <w:tab/>
        <w:t>1110</w:t>
      </w:r>
    </w:p>
    <w:p w14:paraId="1778DCA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7C2999">
        <w:rPr>
          <w:vertAlign w:val="subscript"/>
        </w:rPr>
        <w:t>IB,c</w:t>
      </w:r>
      <w:r>
        <w:t xml:space="preserve"> for ATG CA</w:t>
      </w:r>
      <w:r>
        <w:tab/>
        <w:t>1110</w:t>
      </w:r>
    </w:p>
    <w:p w14:paraId="12B6D07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</w:t>
      </w:r>
      <w:r>
        <w:rPr>
          <w:lang w:eastAsia="zh-CN"/>
        </w:rPr>
        <w:t>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exceptions due to cross band isolation for ATG CA</w:t>
      </w:r>
      <w:r>
        <w:tab/>
        <w:t>1110</w:t>
      </w:r>
    </w:p>
    <w:p w14:paraId="0A67084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1111</w:t>
      </w:r>
    </w:p>
    <w:p w14:paraId="2DB4FFA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1111</w:t>
      </w:r>
    </w:p>
    <w:p w14:paraId="13C0998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LP-WU</w:t>
      </w:r>
      <w:r w:rsidRPr="007C2999">
        <w:rPr>
          <w:rFonts w:eastAsia="SimSun"/>
          <w:lang w:eastAsia="zh-CN"/>
        </w:rPr>
        <w:t>S/WUR</w:t>
      </w:r>
      <w:r>
        <w:tab/>
        <w:t>1111</w:t>
      </w:r>
    </w:p>
    <w:p w14:paraId="5ECEFDE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1111</w:t>
      </w:r>
    </w:p>
    <w:p w14:paraId="45EE63C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LP-WU</w:t>
      </w:r>
      <w:r w:rsidRPr="007C2999">
        <w:rPr>
          <w:rFonts w:eastAsia="SimSun"/>
          <w:lang w:eastAsia="zh-CN"/>
        </w:rPr>
        <w:t>S/WUR</w:t>
      </w:r>
      <w:r>
        <w:tab/>
        <w:t>1111</w:t>
      </w:r>
    </w:p>
    <w:p w14:paraId="657778C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1111</w:t>
      </w:r>
    </w:p>
    <w:p w14:paraId="3360505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1112</w:t>
      </w:r>
    </w:p>
    <w:p w14:paraId="10F602D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1112</w:t>
      </w:r>
    </w:p>
    <w:p w14:paraId="48D82D5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1112</w:t>
      </w:r>
    </w:p>
    <w:p w14:paraId="2850AC7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1113</w:t>
      </w:r>
    </w:p>
    <w:p w14:paraId="39F511B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1113</w:t>
      </w:r>
    </w:p>
    <w:p w14:paraId="09B68EE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1113</w:t>
      </w:r>
    </w:p>
    <w:p w14:paraId="3B95D8F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1113</w:t>
      </w:r>
    </w:p>
    <w:p w14:paraId="7EB13E6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1113</w:t>
      </w:r>
    </w:p>
    <w:p w14:paraId="70B45B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1113</w:t>
      </w:r>
    </w:p>
    <w:p w14:paraId="522DB65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1114</w:t>
      </w:r>
    </w:p>
    <w:p w14:paraId="3EBA08B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1114</w:t>
      </w:r>
    </w:p>
    <w:p w14:paraId="01EE3D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1114</w:t>
      </w:r>
    </w:p>
    <w:p w14:paraId="2BBF5D2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67663B5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57FFB86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0852E11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1114</w:t>
      </w:r>
    </w:p>
    <w:p w14:paraId="6E91679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1114</w:t>
      </w:r>
    </w:p>
    <w:p w14:paraId="5B3F4B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4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1114</w:t>
      </w:r>
    </w:p>
    <w:p w14:paraId="264B790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 CA</w:t>
      </w:r>
      <w:r>
        <w:tab/>
        <w:t>1115</w:t>
      </w:r>
    </w:p>
    <w:p w14:paraId="386F9415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 </w:t>
      </w:r>
      <w:r>
        <w:t>intra-band contiguous CA</w:t>
      </w:r>
      <w:r>
        <w:tab/>
        <w:t>1115</w:t>
      </w:r>
    </w:p>
    <w:p w14:paraId="2B90B17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J</w:t>
      </w:r>
      <w:r>
        <w:t>.</w:t>
      </w:r>
      <w:r>
        <w:rPr>
          <w:lang w:eastAsia="zh-CN"/>
        </w:rPr>
        <w:t>2A</w:t>
      </w:r>
      <w:r w:rsidRPr="007C2999">
        <w:rPr>
          <w:lang w:val="en-US" w:eastAsia="zh-CN"/>
        </w:rP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lang w:val="en-US" w:eastAsia="zh-CN"/>
        </w:rPr>
        <w:t>Minimum requirement</w:t>
      </w:r>
      <w:r>
        <w:rPr>
          <w:lang w:eastAsia="zh-CN"/>
        </w:rPr>
        <w:t xml:space="preserve"> for ATG </w:t>
      </w:r>
      <w:r w:rsidRPr="007C2999">
        <w:rPr>
          <w:lang w:val="en-US" w:eastAsia="zh-CN"/>
        </w:rPr>
        <w:t>inter-band CA</w:t>
      </w:r>
      <w:r>
        <w:tab/>
        <w:t>1115</w:t>
      </w:r>
    </w:p>
    <w:p w14:paraId="68F5C34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1116</w:t>
      </w:r>
    </w:p>
    <w:p w14:paraId="3752585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1116</w:t>
      </w:r>
    </w:p>
    <w:p w14:paraId="6D139C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LP-WU</w:t>
      </w:r>
      <w:r>
        <w:rPr>
          <w:lang w:eastAsia="zh-CN"/>
        </w:rPr>
        <w:t>S/WU</w:t>
      </w:r>
      <w:r>
        <w:t>R</w:t>
      </w:r>
      <w:r>
        <w:tab/>
        <w:t>1116</w:t>
      </w:r>
    </w:p>
    <w:p w14:paraId="245F431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1116</w:t>
      </w:r>
    </w:p>
    <w:p w14:paraId="759E51A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1118</w:t>
      </w:r>
    </w:p>
    <w:p w14:paraId="55AE59C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1118</w:t>
      </w:r>
    </w:p>
    <w:p w14:paraId="1CB68AB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1120</w:t>
      </w:r>
    </w:p>
    <w:p w14:paraId="21F593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1121</w:t>
      </w:r>
    </w:p>
    <w:p w14:paraId="6522FF5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1121</w:t>
      </w:r>
    </w:p>
    <w:p w14:paraId="0AA9D0E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1121</w:t>
      </w:r>
    </w:p>
    <w:p w14:paraId="2FBFAE7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1121</w:t>
      </w:r>
    </w:p>
    <w:p w14:paraId="6794094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1121</w:t>
      </w:r>
    </w:p>
    <w:p w14:paraId="3535D08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lastRenderedPageBreak/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1123</w:t>
      </w:r>
    </w:p>
    <w:p w14:paraId="6C8D80B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1124</w:t>
      </w:r>
    </w:p>
    <w:p w14:paraId="0B8EE23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1124</w:t>
      </w:r>
    </w:p>
    <w:p w14:paraId="038A133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1124</w:t>
      </w:r>
    </w:p>
    <w:p w14:paraId="630F91F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1124</w:t>
      </w:r>
    </w:p>
    <w:p w14:paraId="675EEBD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1124</w:t>
      </w:r>
    </w:p>
    <w:p w14:paraId="3F8BA6A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1125</w:t>
      </w:r>
    </w:p>
    <w:p w14:paraId="6B840F1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1125</w:t>
      </w:r>
    </w:p>
    <w:p w14:paraId="444372F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1125</w:t>
      </w:r>
    </w:p>
    <w:p w14:paraId="6A9F568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1125</w:t>
      </w:r>
    </w:p>
    <w:p w14:paraId="7DC6AA1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1125</w:t>
      </w:r>
    </w:p>
    <w:p w14:paraId="49773D2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1126</w:t>
      </w:r>
    </w:p>
    <w:p w14:paraId="7E718EB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1126</w:t>
      </w:r>
    </w:p>
    <w:p w14:paraId="657D710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1126</w:t>
      </w:r>
    </w:p>
    <w:p w14:paraId="1866E6C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5J</w:t>
      </w:r>
      <w:r>
        <w:t>.</w:t>
      </w:r>
      <w:r>
        <w:rPr>
          <w:lang w:eastAsia="zh-CN"/>
        </w:rPr>
        <w:t>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Adjacent channel selectivity for ATG CA</w:t>
      </w:r>
      <w:r>
        <w:tab/>
        <w:t>1128</w:t>
      </w:r>
    </w:p>
    <w:p w14:paraId="3EAF243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intra-band contiguous CA</w:t>
      </w:r>
      <w:r>
        <w:tab/>
        <w:t>1128</w:t>
      </w:r>
    </w:p>
    <w:p w14:paraId="600D7BB1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 for</w:t>
      </w:r>
      <w:r>
        <w:rPr>
          <w:lang w:eastAsia="zh-CN"/>
        </w:rPr>
        <w:t xml:space="preserve"> ATG</w:t>
      </w:r>
      <w:r>
        <w:t xml:space="preserve"> inter-band contiguous CA</w:t>
      </w:r>
      <w:r>
        <w:tab/>
        <w:t>1129</w:t>
      </w:r>
    </w:p>
    <w:p w14:paraId="004F1F1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1129</w:t>
      </w:r>
    </w:p>
    <w:p w14:paraId="7668EE3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1129</w:t>
      </w:r>
    </w:p>
    <w:p w14:paraId="32871ED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and subcarrier selectivity for LP-WU</w:t>
      </w:r>
      <w:r>
        <w:rPr>
          <w:lang w:eastAsia="zh-CN"/>
        </w:rPr>
        <w:t>S/WU</w:t>
      </w:r>
      <w:r>
        <w:t>R</w:t>
      </w:r>
      <w:r>
        <w:tab/>
        <w:t>1129</w:t>
      </w:r>
    </w:p>
    <w:p w14:paraId="04B770E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1129</w:t>
      </w:r>
    </w:p>
    <w:p w14:paraId="0C723FD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LP-WU</w:t>
      </w:r>
      <w:r>
        <w:rPr>
          <w:lang w:eastAsia="zh-CN"/>
        </w:rPr>
        <w:t>S/WU</w:t>
      </w:r>
      <w:r>
        <w:t>R</w:t>
      </w:r>
      <w:r>
        <w:tab/>
        <w:t>1130</w:t>
      </w:r>
    </w:p>
    <w:p w14:paraId="16087F6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7.5M.3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subcarrier selectivity for LP-WU</w:t>
      </w:r>
      <w:r>
        <w:rPr>
          <w:lang w:eastAsia="zh-CN"/>
        </w:rPr>
        <w:t>S/WU</w:t>
      </w:r>
      <w:r>
        <w:t>R</w:t>
      </w:r>
      <w:r>
        <w:tab/>
        <w:t>1131</w:t>
      </w:r>
    </w:p>
    <w:p w14:paraId="5F0CCA9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1131</w:t>
      </w:r>
    </w:p>
    <w:p w14:paraId="08C4EED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1131</w:t>
      </w:r>
    </w:p>
    <w:p w14:paraId="060B0B0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1131</w:t>
      </w:r>
    </w:p>
    <w:p w14:paraId="70B3582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1134</w:t>
      </w:r>
    </w:p>
    <w:p w14:paraId="2B4A6C2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1137</w:t>
      </w:r>
    </w:p>
    <w:p w14:paraId="6123B1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1139</w:t>
      </w:r>
    </w:p>
    <w:p w14:paraId="315BFCE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1139</w:t>
      </w:r>
    </w:p>
    <w:p w14:paraId="3101AE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1139</w:t>
      </w:r>
    </w:p>
    <w:p w14:paraId="289B4DC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1139</w:t>
      </w:r>
    </w:p>
    <w:p w14:paraId="6904AA2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1140</w:t>
      </w:r>
    </w:p>
    <w:p w14:paraId="7301987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1140</w:t>
      </w:r>
    </w:p>
    <w:p w14:paraId="1F4269A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1141</w:t>
      </w:r>
    </w:p>
    <w:p w14:paraId="51DB87C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1141</w:t>
      </w:r>
    </w:p>
    <w:p w14:paraId="6DF4B6E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1142</w:t>
      </w:r>
    </w:p>
    <w:p w14:paraId="6019C569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1142</w:t>
      </w:r>
    </w:p>
    <w:p w14:paraId="57B732F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1144</w:t>
      </w:r>
    </w:p>
    <w:p w14:paraId="2A2B4E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1144</w:t>
      </w:r>
    </w:p>
    <w:p w14:paraId="5A70633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1145</w:t>
      </w:r>
    </w:p>
    <w:p w14:paraId="249BFEF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1145</w:t>
      </w:r>
    </w:p>
    <w:p w14:paraId="0F91217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1145</w:t>
      </w:r>
    </w:p>
    <w:p w14:paraId="4DBDED5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1145</w:t>
      </w:r>
    </w:p>
    <w:p w14:paraId="0A46AF9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1145</w:t>
      </w:r>
    </w:p>
    <w:p w14:paraId="54CA37C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1145</w:t>
      </w:r>
    </w:p>
    <w:p w14:paraId="6CCA888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1146</w:t>
      </w:r>
    </w:p>
    <w:p w14:paraId="30E5C9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1146</w:t>
      </w:r>
    </w:p>
    <w:p w14:paraId="7A7B1D5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1146</w:t>
      </w:r>
    </w:p>
    <w:p w14:paraId="6020FC4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1146</w:t>
      </w:r>
    </w:p>
    <w:p w14:paraId="6C7B04D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1146</w:t>
      </w:r>
    </w:p>
    <w:p w14:paraId="467565C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1147</w:t>
      </w:r>
    </w:p>
    <w:p w14:paraId="20CF3E3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1147</w:t>
      </w:r>
    </w:p>
    <w:p w14:paraId="4992AE8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1148</w:t>
      </w:r>
    </w:p>
    <w:p w14:paraId="1B3E562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1148</w:t>
      </w:r>
    </w:p>
    <w:p w14:paraId="417ABE6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1148</w:t>
      </w:r>
    </w:p>
    <w:p w14:paraId="1CE63D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1148</w:t>
      </w:r>
    </w:p>
    <w:p w14:paraId="47E2406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1148</w:t>
      </w:r>
    </w:p>
    <w:p w14:paraId="4DCE908E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1149</w:t>
      </w:r>
    </w:p>
    <w:p w14:paraId="088C743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1150</w:t>
      </w:r>
    </w:p>
    <w:p w14:paraId="0F528F7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1150</w:t>
      </w:r>
    </w:p>
    <w:p w14:paraId="6D57626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1150</w:t>
      </w:r>
    </w:p>
    <w:p w14:paraId="4C67323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1150</w:t>
      </w:r>
    </w:p>
    <w:p w14:paraId="2DFEE46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1150</w:t>
      </w:r>
    </w:p>
    <w:p w14:paraId="268D8E5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1151</w:t>
      </w:r>
    </w:p>
    <w:p w14:paraId="1F99DB7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1151</w:t>
      </w:r>
    </w:p>
    <w:p w14:paraId="6C866CB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1151</w:t>
      </w:r>
    </w:p>
    <w:p w14:paraId="7C051FD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1151</w:t>
      </w:r>
    </w:p>
    <w:p w14:paraId="6BA43F78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1151</w:t>
      </w:r>
    </w:p>
    <w:p w14:paraId="1723C4E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1152</w:t>
      </w:r>
    </w:p>
    <w:p w14:paraId="5244769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1152</w:t>
      </w:r>
    </w:p>
    <w:p w14:paraId="2786D8C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1153</w:t>
      </w:r>
    </w:p>
    <w:p w14:paraId="7B35F9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1153</w:t>
      </w:r>
    </w:p>
    <w:p w14:paraId="60AA81C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1153</w:t>
      </w:r>
    </w:p>
    <w:p w14:paraId="084171C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1154</w:t>
      </w:r>
    </w:p>
    <w:p w14:paraId="51B5D75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1154</w:t>
      </w:r>
    </w:p>
    <w:p w14:paraId="481444A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1154</w:t>
      </w:r>
    </w:p>
    <w:p w14:paraId="4C9BBA0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1154</w:t>
      </w:r>
    </w:p>
    <w:p w14:paraId="0D3B765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1154</w:t>
      </w:r>
    </w:p>
    <w:p w14:paraId="3D3756A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1154</w:t>
      </w:r>
    </w:p>
    <w:p w14:paraId="0F04DC6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CA</w:t>
      </w:r>
      <w:r>
        <w:tab/>
        <w:t>1154</w:t>
      </w:r>
    </w:p>
    <w:p w14:paraId="48872B30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Intra-band contiguous CA</w:t>
      </w:r>
      <w:r>
        <w:tab/>
        <w:t>1154</w:t>
      </w:r>
    </w:p>
    <w:p w14:paraId="0490A1E3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 Inter-band CA</w:t>
      </w:r>
      <w:r>
        <w:tab/>
        <w:t>1154</w:t>
      </w:r>
    </w:p>
    <w:p w14:paraId="3B9F45F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1154</w:t>
      </w:r>
    </w:p>
    <w:p w14:paraId="684B55D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CA</w:t>
      </w:r>
      <w:r>
        <w:tab/>
        <w:t>1154</w:t>
      </w:r>
    </w:p>
    <w:p w14:paraId="2D29F047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 Intra-band contiguous CA</w:t>
      </w:r>
      <w:r>
        <w:tab/>
        <w:t>1155</w:t>
      </w:r>
    </w:p>
    <w:p w14:paraId="3CF3AA5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Out-band blocking for ATG Inter-band CA</w:t>
      </w:r>
      <w:r>
        <w:tab/>
        <w:t>1155</w:t>
      </w:r>
    </w:p>
    <w:p w14:paraId="6ADA773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1155</w:t>
      </w:r>
    </w:p>
    <w:p w14:paraId="5A1C47E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1155</w:t>
      </w:r>
    </w:p>
    <w:p w14:paraId="09FE66E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1155</w:t>
      </w:r>
    </w:p>
    <w:p w14:paraId="7FBF199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1156</w:t>
      </w:r>
    </w:p>
    <w:p w14:paraId="614595F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1156</w:t>
      </w:r>
    </w:p>
    <w:p w14:paraId="4597E68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1156</w:t>
      </w:r>
    </w:p>
    <w:p w14:paraId="6F74685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1156</w:t>
      </w:r>
    </w:p>
    <w:p w14:paraId="5FD2D50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1157</w:t>
      </w:r>
    </w:p>
    <w:p w14:paraId="3642384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1157</w:t>
      </w:r>
    </w:p>
    <w:p w14:paraId="2576602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1157</w:t>
      </w:r>
    </w:p>
    <w:p w14:paraId="49546A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1157</w:t>
      </w:r>
    </w:p>
    <w:p w14:paraId="4682B2E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1157</w:t>
      </w:r>
    </w:p>
    <w:p w14:paraId="1F163EA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1158</w:t>
      </w:r>
    </w:p>
    <w:p w14:paraId="336F6F3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1158</w:t>
      </w:r>
    </w:p>
    <w:p w14:paraId="550AF1F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1158</w:t>
      </w:r>
    </w:p>
    <w:p w14:paraId="1FF262A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1158</w:t>
      </w:r>
    </w:p>
    <w:p w14:paraId="30BFA88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1158</w:t>
      </w:r>
    </w:p>
    <w:p w14:paraId="43B08F7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1159</w:t>
      </w:r>
    </w:p>
    <w:p w14:paraId="677DAFCF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1159</w:t>
      </w:r>
    </w:p>
    <w:p w14:paraId="5BCE8CA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1159</w:t>
      </w:r>
    </w:p>
    <w:p w14:paraId="1DF62D6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08384FE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735E7DC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1159</w:t>
      </w:r>
    </w:p>
    <w:p w14:paraId="0B0C16D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1159</w:t>
      </w:r>
    </w:p>
    <w:p w14:paraId="69D5A83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1159</w:t>
      </w:r>
    </w:p>
    <w:p w14:paraId="44A281C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 CA</w:t>
      </w:r>
      <w:r>
        <w:tab/>
        <w:t>1159</w:t>
      </w:r>
    </w:p>
    <w:p w14:paraId="295A3DB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ntra-band contiguous CA</w:t>
      </w:r>
      <w:r>
        <w:tab/>
        <w:t>1159</w:t>
      </w:r>
    </w:p>
    <w:p w14:paraId="05FE375A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response for ATG </w:t>
      </w:r>
      <w:r>
        <w:rPr>
          <w:lang w:eastAsia="zh-CN"/>
        </w:rPr>
        <w:t>i</w:t>
      </w:r>
      <w:r>
        <w:t>nter-band CA</w:t>
      </w:r>
      <w:r>
        <w:tab/>
        <w:t>1159</w:t>
      </w:r>
    </w:p>
    <w:p w14:paraId="049E2F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1160</w:t>
      </w:r>
    </w:p>
    <w:p w14:paraId="438081E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1160</w:t>
      </w:r>
    </w:p>
    <w:p w14:paraId="340570B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1160</w:t>
      </w:r>
    </w:p>
    <w:p w14:paraId="4FC2BE0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1160</w:t>
      </w:r>
    </w:p>
    <w:p w14:paraId="7D0000C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1160</w:t>
      </w:r>
    </w:p>
    <w:p w14:paraId="042BD3E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1162</w:t>
      </w:r>
    </w:p>
    <w:p w14:paraId="206C07B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1162</w:t>
      </w:r>
    </w:p>
    <w:p w14:paraId="6B712BC1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1162</w:t>
      </w:r>
    </w:p>
    <w:p w14:paraId="6FA88C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1162</w:t>
      </w:r>
    </w:p>
    <w:p w14:paraId="301DB25D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1163</w:t>
      </w:r>
    </w:p>
    <w:p w14:paraId="7E5066E2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1163</w:t>
      </w:r>
    </w:p>
    <w:p w14:paraId="6D87E8C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1164</w:t>
      </w:r>
    </w:p>
    <w:p w14:paraId="11FA241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1164</w:t>
      </w:r>
    </w:p>
    <w:p w14:paraId="44473B5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1164</w:t>
      </w:r>
    </w:p>
    <w:p w14:paraId="7BBBEF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1164</w:t>
      </w:r>
    </w:p>
    <w:p w14:paraId="73DE7BE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1164</w:t>
      </w:r>
    </w:p>
    <w:p w14:paraId="394508E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1164</w:t>
      </w:r>
    </w:p>
    <w:p w14:paraId="2872EBE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1165</w:t>
      </w:r>
    </w:p>
    <w:p w14:paraId="5BD16F1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1165</w:t>
      </w:r>
    </w:p>
    <w:p w14:paraId="0C9F7B3B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1165</w:t>
      </w:r>
    </w:p>
    <w:p w14:paraId="5D4750E9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1166</w:t>
      </w:r>
    </w:p>
    <w:p w14:paraId="13F7E99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1166</w:t>
      </w:r>
    </w:p>
    <w:p w14:paraId="28CA064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1166</w:t>
      </w:r>
    </w:p>
    <w:p w14:paraId="695E93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1166</w:t>
      </w:r>
    </w:p>
    <w:p w14:paraId="6C499B3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1166</w:t>
      </w:r>
    </w:p>
    <w:p w14:paraId="5ED3E9F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02C46F7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44F613C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1167</w:t>
      </w:r>
    </w:p>
    <w:p w14:paraId="2F61C5C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1167</w:t>
      </w:r>
    </w:p>
    <w:p w14:paraId="54ED909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1167</w:t>
      </w:r>
    </w:p>
    <w:p w14:paraId="38D142F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CA</w:t>
      </w:r>
      <w:r>
        <w:tab/>
        <w:t>1167</w:t>
      </w:r>
    </w:p>
    <w:p w14:paraId="4F0270C4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intra-band contiguous CA</w:t>
      </w:r>
      <w:r>
        <w:tab/>
        <w:t>1167</w:t>
      </w:r>
    </w:p>
    <w:p w14:paraId="2BACFF2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 inter-band CA</w:t>
      </w:r>
      <w:r>
        <w:tab/>
        <w:t>1167</w:t>
      </w:r>
    </w:p>
    <w:p w14:paraId="26C5168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71FDAB4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1167</w:t>
      </w:r>
    </w:p>
    <w:p w14:paraId="2B9FCCA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1167</w:t>
      </w:r>
    </w:p>
    <w:p w14:paraId="2C7A2B9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1168</w:t>
      </w:r>
    </w:p>
    <w:p w14:paraId="65E7C175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1168</w:t>
      </w:r>
    </w:p>
    <w:p w14:paraId="06F591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1168</w:t>
      </w:r>
    </w:p>
    <w:p w14:paraId="15E644D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1168</w:t>
      </w:r>
    </w:p>
    <w:p w14:paraId="3DEB42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1168</w:t>
      </w:r>
    </w:p>
    <w:p w14:paraId="05528A3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1168</w:t>
      </w:r>
    </w:p>
    <w:p w14:paraId="4A8CA25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</w:t>
      </w:r>
      <w:r>
        <w:rPr>
          <w:lang w:eastAsia="zh-CN"/>
        </w:rPr>
        <w:t>9</w:t>
      </w:r>
      <w:r>
        <w:t>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1168</w:t>
      </w:r>
    </w:p>
    <w:p w14:paraId="103BC4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CA</w:t>
      </w:r>
      <w:r>
        <w:tab/>
        <w:t>1168</w:t>
      </w:r>
    </w:p>
    <w:p w14:paraId="5FEC9DD6" w14:textId="77777777" w:rsidR="00491EB5" w:rsidRDefault="00491EB5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 inter-band CA</w:t>
      </w:r>
      <w:r>
        <w:tab/>
        <w:t>1168</w:t>
      </w:r>
    </w:p>
    <w:p w14:paraId="136FF2B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 w:rsidRPr="007C2999">
        <w:rPr>
          <w:rFonts w:eastAsia="SimSun"/>
          <w:lang w:eastAsia="zh-CN"/>
        </w:rPr>
        <w:t>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Spurious emissions for </w:t>
      </w:r>
      <w:r w:rsidRPr="007C2999">
        <w:rPr>
          <w:rFonts w:eastAsia="SimSun"/>
          <w:lang w:eastAsia="zh-CN"/>
        </w:rPr>
        <w:t>LP-WUS/WUR</w:t>
      </w:r>
      <w:r>
        <w:tab/>
        <w:t>1168</w:t>
      </w:r>
    </w:p>
    <w:p w14:paraId="48BEED0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1168</w:t>
      </w:r>
    </w:p>
    <w:p w14:paraId="5F983F9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1168</w:t>
      </w:r>
    </w:p>
    <w:p w14:paraId="6ECC957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1168</w:t>
      </w:r>
    </w:p>
    <w:p w14:paraId="398DE71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1169</w:t>
      </w:r>
    </w:p>
    <w:p w14:paraId="13E84670" w14:textId="4CC16FA6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1170</w:t>
      </w:r>
    </w:p>
    <w:p w14:paraId="50E2F6AD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1170</w:t>
      </w:r>
    </w:p>
    <w:p w14:paraId="2E1E295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1170</w:t>
      </w:r>
    </w:p>
    <w:p w14:paraId="56247D9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1170</w:t>
      </w:r>
    </w:p>
    <w:p w14:paraId="50F2F04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1172</w:t>
      </w:r>
    </w:p>
    <w:p w14:paraId="12F8DF9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1172</w:t>
      </w:r>
    </w:p>
    <w:p w14:paraId="70A73B4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QPSK</w:t>
      </w:r>
      <w:r>
        <w:tab/>
        <w:t>1173</w:t>
      </w:r>
    </w:p>
    <w:p w14:paraId="5A99602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16QAM</w:t>
      </w:r>
      <w:r>
        <w:tab/>
        <w:t>1175</w:t>
      </w:r>
    </w:p>
    <w:p w14:paraId="490A2702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64QAM</w:t>
      </w:r>
      <w:r>
        <w:tab/>
        <w:t>1176</w:t>
      </w:r>
    </w:p>
    <w:p w14:paraId="25876114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256QAM</w:t>
      </w:r>
      <w:r>
        <w:tab/>
        <w:t>1178</w:t>
      </w:r>
    </w:p>
    <w:p w14:paraId="55A3FE9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QPSK</w:t>
      </w:r>
      <w:r>
        <w:tab/>
        <w:t>1179</w:t>
      </w:r>
    </w:p>
    <w:p w14:paraId="0F6A441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16QAM</w:t>
      </w:r>
      <w:r>
        <w:tab/>
        <w:t>1181</w:t>
      </w:r>
    </w:p>
    <w:p w14:paraId="7AC2F56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64QAM</w:t>
      </w:r>
      <w:r>
        <w:tab/>
        <w:t>1183</w:t>
      </w:r>
    </w:p>
    <w:p w14:paraId="244D627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1185</w:t>
      </w:r>
    </w:p>
    <w:p w14:paraId="47C70E0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1188</w:t>
      </w:r>
    </w:p>
    <w:p w14:paraId="3A71EF1F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Pi/2-BPSK</w:t>
      </w:r>
      <w:r>
        <w:tab/>
        <w:t>1188</w:t>
      </w:r>
    </w:p>
    <w:p w14:paraId="3FEF442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QPSK</w:t>
      </w:r>
      <w:r>
        <w:tab/>
        <w:t>1188</w:t>
      </w:r>
    </w:p>
    <w:p w14:paraId="5916D92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16QAM</w:t>
      </w:r>
      <w:r>
        <w:tab/>
        <w:t>1188</w:t>
      </w:r>
    </w:p>
    <w:p w14:paraId="5C9645A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64QAM</w:t>
      </w:r>
      <w:r>
        <w:tab/>
        <w:t>1188</w:t>
      </w:r>
    </w:p>
    <w:p w14:paraId="0BF9E06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lastRenderedPageBreak/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DFT-s-OFDM 256QAM</w:t>
      </w:r>
      <w:r>
        <w:tab/>
        <w:t>1188</w:t>
      </w:r>
    </w:p>
    <w:p w14:paraId="0C22514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QPSK</w:t>
      </w:r>
      <w:r>
        <w:tab/>
        <w:t>1189</w:t>
      </w:r>
    </w:p>
    <w:p w14:paraId="1B95727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16QAM</w:t>
      </w:r>
      <w:r>
        <w:tab/>
        <w:t>1189</w:t>
      </w:r>
    </w:p>
    <w:p w14:paraId="4F55900E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64QAM</w:t>
      </w:r>
      <w:r>
        <w:tab/>
        <w:t>1189</w:t>
      </w:r>
    </w:p>
    <w:p w14:paraId="20844BD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CP-OFDM 256QAM</w:t>
      </w:r>
      <w:r>
        <w:tab/>
        <w:t>1189</w:t>
      </w:r>
    </w:p>
    <w:p w14:paraId="0E5E6062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1189</w:t>
      </w:r>
    </w:p>
    <w:p w14:paraId="55A44AF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1189</w:t>
      </w:r>
    </w:p>
    <w:p w14:paraId="1ADBFA5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1192</w:t>
      </w:r>
    </w:p>
    <w:p w14:paraId="04206A1A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1192</w:t>
      </w:r>
    </w:p>
    <w:p w14:paraId="6A93104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1193</w:t>
      </w:r>
    </w:p>
    <w:p w14:paraId="26E473C6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1196</w:t>
      </w:r>
    </w:p>
    <w:p w14:paraId="253A2FB3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1199</w:t>
      </w:r>
    </w:p>
    <w:p w14:paraId="4444A56B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1202</w:t>
      </w:r>
    </w:p>
    <w:p w14:paraId="188AC6F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1205</w:t>
      </w:r>
    </w:p>
    <w:p w14:paraId="1F0014C7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1205</w:t>
      </w:r>
    </w:p>
    <w:p w14:paraId="6129D35C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1206</w:t>
      </w:r>
    </w:p>
    <w:p w14:paraId="1C9E4BB0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1209</w:t>
      </w:r>
    </w:p>
    <w:p w14:paraId="7FCA5B8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1212</w:t>
      </w:r>
    </w:p>
    <w:p w14:paraId="11272E6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1215</w:t>
      </w:r>
    </w:p>
    <w:p w14:paraId="272BFAC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LP-WU</w:t>
      </w:r>
      <w:r w:rsidRPr="007C2999">
        <w:rPr>
          <w:rFonts w:eastAsia="SimSun"/>
          <w:lang w:eastAsia="zh-CN"/>
        </w:rPr>
        <w:t>R</w:t>
      </w:r>
      <w:r>
        <w:t xml:space="preserve"> reference channel</w:t>
      </w:r>
      <w:r>
        <w:tab/>
        <w:t>1218</w:t>
      </w:r>
    </w:p>
    <w:p w14:paraId="5D3FE06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1218</w:t>
      </w:r>
    </w:p>
    <w:p w14:paraId="7690E04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1218</w:t>
      </w:r>
    </w:p>
    <w:p w14:paraId="2EF7FBB9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1219</w:t>
      </w:r>
    </w:p>
    <w:p w14:paraId="7A80C77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1219</w:t>
      </w:r>
    </w:p>
    <w:p w14:paraId="39700EB8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OCNG FDD pattern 1: Generic OCNG FDD Pattern for all unused REs</w:t>
      </w:r>
      <w:r>
        <w:tab/>
        <w:t>1219</w:t>
      </w:r>
    </w:p>
    <w:p w14:paraId="1AF18C93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1219</w:t>
      </w:r>
    </w:p>
    <w:p w14:paraId="3FAAB42D" w14:textId="77777777" w:rsidR="00491EB5" w:rsidRDefault="00491EB5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snapToGrid w:val="0"/>
        </w:rPr>
        <w:t>OCNG TDD pattern 1: Generic OCNG TDD Pattern for all unused REs</w:t>
      </w:r>
      <w:r>
        <w:tab/>
        <w:t>1219</w:t>
      </w:r>
    </w:p>
    <w:p w14:paraId="12CEF4D9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1219</w:t>
      </w:r>
    </w:p>
    <w:p w14:paraId="2893DBC9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1220</w:t>
      </w:r>
    </w:p>
    <w:p w14:paraId="4B63754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1220</w:t>
      </w:r>
    </w:p>
    <w:p w14:paraId="4196F4A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1220</w:t>
      </w:r>
    </w:p>
    <w:p w14:paraId="57350FB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1222</w:t>
      </w:r>
    </w:p>
    <w:p w14:paraId="29A9109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1223</w:t>
      </w:r>
    </w:p>
    <w:p w14:paraId="55EF19C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low NR band carrier aggregation via switching</w:t>
      </w:r>
      <w:r>
        <w:tab/>
        <w:t>1226</w:t>
      </w:r>
    </w:p>
    <w:p w14:paraId="50BD7AE1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low NR band carrier aggregation via switching</w:t>
      </w:r>
      <w:r>
        <w:tab/>
        <w:t>1226</w:t>
      </w:r>
    </w:p>
    <w:p w14:paraId="101FE66E" w14:textId="739548DD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1230</w:t>
      </w:r>
    </w:p>
    <w:p w14:paraId="32D7B186" w14:textId="7F30F7EB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1231</w:t>
      </w:r>
    </w:p>
    <w:p w14:paraId="17C237ED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1231</w:t>
      </w:r>
    </w:p>
    <w:p w14:paraId="10E8353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1231</w:t>
      </w:r>
    </w:p>
    <w:p w14:paraId="374D9E8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Connection</w:t>
      </w:r>
      <w:r>
        <w:tab/>
        <w:t>1231</w:t>
      </w:r>
    </w:p>
    <w:p w14:paraId="37C84377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1231</w:t>
      </w:r>
    </w:p>
    <w:p w14:paraId="18D10792" w14:textId="704A66F9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Annex D</w:t>
      </w:r>
      <w:r>
        <w:t xml:space="preserve"> (normative):</w:t>
      </w:r>
      <w:r>
        <w:tab/>
      </w:r>
      <w:r w:rsidRPr="007C2999">
        <w:rPr>
          <w:rFonts w:eastAsia="Yu Mincho"/>
        </w:rPr>
        <w:t>Characteristics of the interfering signal</w:t>
      </w:r>
      <w:r>
        <w:tab/>
        <w:t>1232</w:t>
      </w:r>
    </w:p>
    <w:p w14:paraId="261C2FA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General</w:t>
      </w:r>
      <w:r>
        <w:tab/>
        <w:t>1232</w:t>
      </w:r>
    </w:p>
    <w:p w14:paraId="225BE0D2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1232</w:t>
      </w:r>
    </w:p>
    <w:p w14:paraId="39CCAE02" w14:textId="22F48E86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Annex E (normative</w:t>
      </w:r>
      <w:r>
        <w:rPr>
          <w:rFonts w:eastAsia="Yu Mincho"/>
        </w:rPr>
        <w:t>):</w:t>
      </w:r>
      <w:r>
        <w:rPr>
          <w:rFonts w:eastAsia="Yu Mincho"/>
        </w:rPr>
        <w:tab/>
      </w:r>
      <w:r w:rsidRPr="007C2999">
        <w:rPr>
          <w:rFonts w:eastAsia="Yu Mincho"/>
        </w:rPr>
        <w:t xml:space="preserve"> Environmental conditions</w:t>
      </w:r>
      <w:r>
        <w:tab/>
        <w:t>1233</w:t>
      </w:r>
    </w:p>
    <w:p w14:paraId="7C3C54C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General</w:t>
      </w:r>
      <w:r>
        <w:tab/>
        <w:t>1233</w:t>
      </w:r>
    </w:p>
    <w:p w14:paraId="318D05C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Environmental</w:t>
      </w:r>
      <w:r>
        <w:tab/>
        <w:t>1233</w:t>
      </w:r>
    </w:p>
    <w:p w14:paraId="0A24433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Temperature</w:t>
      </w:r>
      <w:r>
        <w:tab/>
        <w:t>1233</w:t>
      </w:r>
    </w:p>
    <w:p w14:paraId="2C347D16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Voltage</w:t>
      </w:r>
      <w:r>
        <w:tab/>
        <w:t>1233</w:t>
      </w:r>
    </w:p>
    <w:p w14:paraId="74AF8D7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Yu Mincho"/>
        </w:rPr>
        <w:lastRenderedPageBreak/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Yu Mincho"/>
        </w:rPr>
        <w:t>Vibration</w:t>
      </w:r>
      <w:r>
        <w:tab/>
        <w:t>1234</w:t>
      </w:r>
    </w:p>
    <w:p w14:paraId="0DD39562" w14:textId="486D4933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1235</w:t>
      </w:r>
    </w:p>
    <w:p w14:paraId="0916811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1235</w:t>
      </w:r>
    </w:p>
    <w:p w14:paraId="3F62CA1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1235</w:t>
      </w:r>
    </w:p>
    <w:p w14:paraId="4BF078F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1235</w:t>
      </w:r>
    </w:p>
    <w:p w14:paraId="635CE7E1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1236</w:t>
      </w:r>
    </w:p>
    <w:p w14:paraId="7E38884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1237</w:t>
      </w:r>
    </w:p>
    <w:p w14:paraId="59D0774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1239</w:t>
      </w:r>
    </w:p>
    <w:p w14:paraId="2D7C282C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1239</w:t>
      </w:r>
    </w:p>
    <w:p w14:paraId="0F1DE9DE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1239</w:t>
      </w:r>
    </w:p>
    <w:p w14:paraId="09A1A0E0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1239</w:t>
      </w:r>
    </w:p>
    <w:p w14:paraId="18A55FD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1240</w:t>
      </w:r>
    </w:p>
    <w:p w14:paraId="1B5A3989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1241</w:t>
      </w:r>
    </w:p>
    <w:p w14:paraId="6F5DF75C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1242</w:t>
      </w:r>
    </w:p>
    <w:p w14:paraId="02E78647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1243</w:t>
      </w:r>
    </w:p>
    <w:p w14:paraId="0716FD08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EVM measurement for multiple Tx</w:t>
      </w:r>
      <w:r>
        <w:tab/>
        <w:t>1243</w:t>
      </w:r>
    </w:p>
    <w:p w14:paraId="17F5C7F8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1243</w:t>
      </w:r>
    </w:p>
    <w:p w14:paraId="4B05381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1243</w:t>
      </w:r>
    </w:p>
    <w:p w14:paraId="2244E3F8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1243</w:t>
      </w:r>
    </w:p>
    <w:p w14:paraId="47EA5F95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1243</w:t>
      </w:r>
    </w:p>
    <w:p w14:paraId="0561C3B4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1244</w:t>
      </w:r>
    </w:p>
    <w:p w14:paraId="129D8B7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EVM for UL MIMO</w:t>
      </w:r>
      <w:r>
        <w:tab/>
        <w:t>1244</w:t>
      </w:r>
    </w:p>
    <w:p w14:paraId="40FB004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General</w:t>
      </w:r>
      <w:r>
        <w:tab/>
        <w:t>1244</w:t>
      </w:r>
    </w:p>
    <w:p w14:paraId="7845C322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MIMO Equalization</w:t>
      </w:r>
      <w:r>
        <w:tab/>
        <w:t>1245</w:t>
      </w:r>
    </w:p>
    <w:p w14:paraId="275BE36B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7C2999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7C2999">
        <w:rPr>
          <w:rFonts w:eastAsia="MS Mincho"/>
        </w:rPr>
        <w:t>Layer processing</w:t>
      </w:r>
      <w:r>
        <w:tab/>
        <w:t>1246</w:t>
      </w:r>
    </w:p>
    <w:p w14:paraId="0B304149" w14:textId="7DAF58F1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G (normative):</w:t>
      </w:r>
      <w:r>
        <w:tab/>
        <w:t xml:space="preserve"> Difference of relative phase and power errors</w:t>
      </w:r>
      <w:r>
        <w:tab/>
        <w:t>1247</w:t>
      </w:r>
    </w:p>
    <w:p w14:paraId="554556F3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1247</w:t>
      </w:r>
    </w:p>
    <w:p w14:paraId="6025826A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1247</w:t>
      </w:r>
    </w:p>
    <w:p w14:paraId="1A090A0E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1247</w:t>
      </w:r>
    </w:p>
    <w:p w14:paraId="67D383FD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1247</w:t>
      </w:r>
    </w:p>
    <w:p w14:paraId="387B76FF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1248</w:t>
      </w:r>
    </w:p>
    <w:p w14:paraId="7390F8AA" w14:textId="77777777" w:rsidR="00491EB5" w:rsidRDefault="00491EB5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1248</w:t>
      </w:r>
    </w:p>
    <w:p w14:paraId="1BA07E68" w14:textId="0F27738E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H (informative):</w:t>
      </w:r>
      <w:r>
        <w:tab/>
        <w:t>Void</w:t>
      </w:r>
      <w:r>
        <w:tab/>
        <w:t>1249</w:t>
      </w:r>
    </w:p>
    <w:p w14:paraId="771E1DF1" w14:textId="5697B9D1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I (informative):</w:t>
      </w:r>
      <w:r>
        <w:tab/>
        <w:t>Void</w:t>
      </w:r>
      <w:r>
        <w:tab/>
        <w:t>1250</w:t>
      </w:r>
    </w:p>
    <w:p w14:paraId="596F8F4D" w14:textId="1235BAE5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J (informative):</w:t>
      </w:r>
      <w:r>
        <w:tab/>
        <w:t>Void</w:t>
      </w:r>
      <w:r>
        <w:tab/>
        <w:t>1251</w:t>
      </w:r>
    </w:p>
    <w:p w14:paraId="27D9546A" w14:textId="30C181E6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K (informative):</w:t>
      </w:r>
      <w:r>
        <w:tab/>
        <w:t>Void</w:t>
      </w:r>
      <w:r>
        <w:tab/>
        <w:t>1252</w:t>
      </w:r>
    </w:p>
    <w:p w14:paraId="57883F5F" w14:textId="64A5E88D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1253</w:t>
      </w:r>
    </w:p>
    <w:p w14:paraId="20F409B0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1253</w:t>
      </w:r>
    </w:p>
    <w:p w14:paraId="4D24672C" w14:textId="1EFD6E6A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1256</w:t>
      </w:r>
    </w:p>
    <w:p w14:paraId="0896F2B5" w14:textId="77777777" w:rsidR="00491EB5" w:rsidRDefault="00491EB5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1256</w:t>
      </w:r>
    </w:p>
    <w:p w14:paraId="21E9B690" w14:textId="35E3BD33" w:rsidR="00491EB5" w:rsidRDefault="00491EB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1257</w:t>
      </w:r>
    </w:p>
    <w:p w14:paraId="5697C991" w14:textId="1E0D7D9E" w:rsidR="00080512" w:rsidRPr="006F085F" w:rsidRDefault="00C06B9A">
      <w:r>
        <w:rPr>
          <w:noProof/>
          <w:sz w:val="22"/>
        </w:rPr>
        <w:fldChar w:fldCharType="end"/>
      </w:r>
    </w:p>
    <w:bookmarkStart w:id="15" w:name="foreword"/>
    <w:bookmarkEnd w:id="15"/>
    <w:p w14:paraId="47D68F38" w14:textId="1889A639" w:rsidR="00CB0C6A" w:rsidRPr="006F085F" w:rsidRDefault="00CB0C6A" w:rsidP="00CB0C6A">
      <w:r w:rsidRPr="006F085F">
        <w:lastRenderedPageBreak/>
        <w:fldChar w:fldCharType="begin"/>
      </w:r>
      <w:r w:rsidRPr="006F085F">
        <w:instrText xml:space="preserve"> RD "38101-1</w:instrText>
      </w:r>
      <w:r w:rsidR="00BE6E0F">
        <w:instrText>-j</w:instrText>
      </w:r>
      <w:r w:rsidR="00C15ACE">
        <w:rPr>
          <w:rFonts w:hint="eastAsia"/>
          <w:lang w:eastAsia="ko-KR"/>
        </w:rPr>
        <w:instrText>4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C4495F" w:rsidRPr="006F085F">
        <w:instrText>0_s0505B-0505</w:instrText>
      </w:r>
      <w:r w:rsidR="008A7404">
        <w:rPr>
          <w:rFonts w:hint="eastAsia"/>
          <w:lang w:eastAsia="ko-KR"/>
        </w:rPr>
        <w:instrText>J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BE6E0F">
        <w:instrText>0</w:instrText>
      </w:r>
      <w:r w:rsidRPr="006F085F">
        <w:instrText>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BE6E0F">
        <w:instrText>j</w:instrText>
      </w:r>
      <w:r w:rsidR="00C15ACE">
        <w:rPr>
          <w:rFonts w:hint="eastAsia"/>
          <w:lang w:eastAsia="ko-KR"/>
        </w:rPr>
        <w:instrText>4</w:instrText>
      </w:r>
      <w:r w:rsidR="00BE6E0F">
        <w:instrText>0</w:instrText>
      </w:r>
      <w:r w:rsidRPr="006F085F">
        <w:instrText xml:space="preserve">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92C18" w14:textId="77777777" w:rsidR="006D0EC0" w:rsidRDefault="006D0EC0">
      <w:r>
        <w:separator/>
      </w:r>
    </w:p>
  </w:endnote>
  <w:endnote w:type="continuationSeparator" w:id="0">
    <w:p w14:paraId="54F156AC" w14:textId="77777777" w:rsidR="006D0EC0" w:rsidRDefault="006D0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945E6" w14:textId="77777777" w:rsidR="006D0EC0" w:rsidRDefault="006D0EC0">
      <w:r>
        <w:separator/>
      </w:r>
    </w:p>
  </w:footnote>
  <w:footnote w:type="continuationSeparator" w:id="0">
    <w:p w14:paraId="64E294BD" w14:textId="77777777" w:rsidR="006D0EC0" w:rsidRDefault="006D0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78821A07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6FF2">
      <w:rPr>
        <w:rFonts w:ascii="Arial" w:hAnsi="Arial" w:cs="Arial"/>
        <w:b/>
        <w:noProof/>
        <w:sz w:val="18"/>
        <w:szCs w:val="18"/>
      </w:rPr>
      <w:t>3GPP TS 38.101-1 V19.4.0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12FD3E3F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6FF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7E4BC182" w14:textId="77777777" w:rsidR="00000000" w:rsidRDefault="00000000" w:rsidP="00ED2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250CD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B5606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1861"/>
    <w:rsid w:val="00183F32"/>
    <w:rsid w:val="00184807"/>
    <w:rsid w:val="00191CC2"/>
    <w:rsid w:val="001935F1"/>
    <w:rsid w:val="00196518"/>
    <w:rsid w:val="00196CD6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E57BE"/>
    <w:rsid w:val="001F0C1D"/>
    <w:rsid w:val="001F1132"/>
    <w:rsid w:val="001F168B"/>
    <w:rsid w:val="001F58B0"/>
    <w:rsid w:val="001F591D"/>
    <w:rsid w:val="001F77D3"/>
    <w:rsid w:val="00206625"/>
    <w:rsid w:val="002133FD"/>
    <w:rsid w:val="0022655A"/>
    <w:rsid w:val="0022671A"/>
    <w:rsid w:val="002303ED"/>
    <w:rsid w:val="002321A5"/>
    <w:rsid w:val="002347A2"/>
    <w:rsid w:val="002424DB"/>
    <w:rsid w:val="00244622"/>
    <w:rsid w:val="00253B7F"/>
    <w:rsid w:val="0025419E"/>
    <w:rsid w:val="00260A17"/>
    <w:rsid w:val="002675F0"/>
    <w:rsid w:val="00270C16"/>
    <w:rsid w:val="00290004"/>
    <w:rsid w:val="0029374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27F2A"/>
    <w:rsid w:val="00330DF6"/>
    <w:rsid w:val="00334A02"/>
    <w:rsid w:val="00337EAC"/>
    <w:rsid w:val="0034083F"/>
    <w:rsid w:val="00350C61"/>
    <w:rsid w:val="0035462D"/>
    <w:rsid w:val="00355195"/>
    <w:rsid w:val="00355775"/>
    <w:rsid w:val="003606AE"/>
    <w:rsid w:val="00366155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E1D7C"/>
    <w:rsid w:val="003E2744"/>
    <w:rsid w:val="003E5C01"/>
    <w:rsid w:val="003F2FF1"/>
    <w:rsid w:val="003F7E5C"/>
    <w:rsid w:val="004036CA"/>
    <w:rsid w:val="00405249"/>
    <w:rsid w:val="004112B8"/>
    <w:rsid w:val="004116AC"/>
    <w:rsid w:val="004141C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1EB5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46ACA"/>
    <w:rsid w:val="00554867"/>
    <w:rsid w:val="005601BE"/>
    <w:rsid w:val="005616F9"/>
    <w:rsid w:val="00563205"/>
    <w:rsid w:val="005641E3"/>
    <w:rsid w:val="00565087"/>
    <w:rsid w:val="00567282"/>
    <w:rsid w:val="00594474"/>
    <w:rsid w:val="00597B11"/>
    <w:rsid w:val="005A0EDA"/>
    <w:rsid w:val="005B0FDD"/>
    <w:rsid w:val="005B2844"/>
    <w:rsid w:val="005C1E46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475D"/>
    <w:rsid w:val="00613596"/>
    <w:rsid w:val="00614FDF"/>
    <w:rsid w:val="006226B8"/>
    <w:rsid w:val="00623E14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0939"/>
    <w:rsid w:val="00681A0A"/>
    <w:rsid w:val="006838EF"/>
    <w:rsid w:val="0069350D"/>
    <w:rsid w:val="006A1017"/>
    <w:rsid w:val="006A323F"/>
    <w:rsid w:val="006B02A5"/>
    <w:rsid w:val="006B30D0"/>
    <w:rsid w:val="006B7D6A"/>
    <w:rsid w:val="006C3D95"/>
    <w:rsid w:val="006C4D8C"/>
    <w:rsid w:val="006C5240"/>
    <w:rsid w:val="006D0EC0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C7E68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766D"/>
    <w:rsid w:val="00863A57"/>
    <w:rsid w:val="00864D83"/>
    <w:rsid w:val="00870374"/>
    <w:rsid w:val="008768CA"/>
    <w:rsid w:val="008835DA"/>
    <w:rsid w:val="008A1292"/>
    <w:rsid w:val="008A5DB5"/>
    <w:rsid w:val="008A68CB"/>
    <w:rsid w:val="008A7404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2488"/>
    <w:rsid w:val="00973CA9"/>
    <w:rsid w:val="009809E0"/>
    <w:rsid w:val="00992561"/>
    <w:rsid w:val="0099483D"/>
    <w:rsid w:val="00997908"/>
    <w:rsid w:val="009A14A9"/>
    <w:rsid w:val="009A496F"/>
    <w:rsid w:val="009B6AEE"/>
    <w:rsid w:val="009B7989"/>
    <w:rsid w:val="009C0581"/>
    <w:rsid w:val="009C403A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110D"/>
    <w:rsid w:val="00A33C2E"/>
    <w:rsid w:val="00A366CA"/>
    <w:rsid w:val="00A36778"/>
    <w:rsid w:val="00A53724"/>
    <w:rsid w:val="00A539E6"/>
    <w:rsid w:val="00A56066"/>
    <w:rsid w:val="00A56207"/>
    <w:rsid w:val="00A66337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152D"/>
    <w:rsid w:val="00AB206A"/>
    <w:rsid w:val="00AB5BD9"/>
    <w:rsid w:val="00AB7E43"/>
    <w:rsid w:val="00AC0C13"/>
    <w:rsid w:val="00AC49EF"/>
    <w:rsid w:val="00AC6BC6"/>
    <w:rsid w:val="00AC6FDD"/>
    <w:rsid w:val="00AD00C0"/>
    <w:rsid w:val="00AE65E2"/>
    <w:rsid w:val="00AF5BD1"/>
    <w:rsid w:val="00B0175E"/>
    <w:rsid w:val="00B01BC0"/>
    <w:rsid w:val="00B06374"/>
    <w:rsid w:val="00B0738C"/>
    <w:rsid w:val="00B10356"/>
    <w:rsid w:val="00B123A8"/>
    <w:rsid w:val="00B15449"/>
    <w:rsid w:val="00B33B71"/>
    <w:rsid w:val="00B426B9"/>
    <w:rsid w:val="00B45928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11A5"/>
    <w:rsid w:val="00BC276E"/>
    <w:rsid w:val="00BC447D"/>
    <w:rsid w:val="00BC50D3"/>
    <w:rsid w:val="00BC7A9D"/>
    <w:rsid w:val="00BD7A18"/>
    <w:rsid w:val="00BD7D31"/>
    <w:rsid w:val="00BE3255"/>
    <w:rsid w:val="00BE4B9B"/>
    <w:rsid w:val="00BE6E0F"/>
    <w:rsid w:val="00BF128E"/>
    <w:rsid w:val="00BF3FD9"/>
    <w:rsid w:val="00C05F6F"/>
    <w:rsid w:val="00C06B9A"/>
    <w:rsid w:val="00C074DD"/>
    <w:rsid w:val="00C1496A"/>
    <w:rsid w:val="00C15ACE"/>
    <w:rsid w:val="00C22228"/>
    <w:rsid w:val="00C23072"/>
    <w:rsid w:val="00C2473C"/>
    <w:rsid w:val="00C3133B"/>
    <w:rsid w:val="00C33079"/>
    <w:rsid w:val="00C35D69"/>
    <w:rsid w:val="00C436AC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14A"/>
    <w:rsid w:val="00CB0C6A"/>
    <w:rsid w:val="00CB116D"/>
    <w:rsid w:val="00CB17F5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4F01"/>
    <w:rsid w:val="00CE65FB"/>
    <w:rsid w:val="00CE660B"/>
    <w:rsid w:val="00CF0C86"/>
    <w:rsid w:val="00CF0D65"/>
    <w:rsid w:val="00CF62F1"/>
    <w:rsid w:val="00D10586"/>
    <w:rsid w:val="00D123AC"/>
    <w:rsid w:val="00D13AAB"/>
    <w:rsid w:val="00D1587C"/>
    <w:rsid w:val="00D17828"/>
    <w:rsid w:val="00D2030D"/>
    <w:rsid w:val="00D2600C"/>
    <w:rsid w:val="00D26113"/>
    <w:rsid w:val="00D37AEB"/>
    <w:rsid w:val="00D4013F"/>
    <w:rsid w:val="00D43B1C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072A2"/>
    <w:rsid w:val="00E12CB8"/>
    <w:rsid w:val="00E16509"/>
    <w:rsid w:val="00E2007C"/>
    <w:rsid w:val="00E22C9C"/>
    <w:rsid w:val="00E25131"/>
    <w:rsid w:val="00E27A05"/>
    <w:rsid w:val="00E30296"/>
    <w:rsid w:val="00E34D37"/>
    <w:rsid w:val="00E35F12"/>
    <w:rsid w:val="00E418BC"/>
    <w:rsid w:val="00E44582"/>
    <w:rsid w:val="00E45EA5"/>
    <w:rsid w:val="00E46FF2"/>
    <w:rsid w:val="00E53AB5"/>
    <w:rsid w:val="00E5758B"/>
    <w:rsid w:val="00E61B90"/>
    <w:rsid w:val="00E62D33"/>
    <w:rsid w:val="00E64395"/>
    <w:rsid w:val="00E702A8"/>
    <w:rsid w:val="00E7437D"/>
    <w:rsid w:val="00E77645"/>
    <w:rsid w:val="00E82AB5"/>
    <w:rsid w:val="00E907AF"/>
    <w:rsid w:val="00EA15B0"/>
    <w:rsid w:val="00EA288A"/>
    <w:rsid w:val="00EA5EA7"/>
    <w:rsid w:val="00EB1E2F"/>
    <w:rsid w:val="00EC4A25"/>
    <w:rsid w:val="00ED1244"/>
    <w:rsid w:val="00ED2707"/>
    <w:rsid w:val="00ED2E67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07861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0546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qFormat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customStyle="1" w:styleId="Guidance">
    <w:name w:val="Guidance"/>
    <w:basedOn w:val="Normal"/>
    <w:rsid w:val="005C1E46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25</Pages>
  <Words>8918</Words>
  <Characters>51114</Characters>
  <Application>Microsoft Office Word</Application>
  <DocSecurity>0</DocSecurity>
  <Lines>1364</Lines>
  <Paragraphs>1334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58709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19)</dc:subject>
  <dc:creator>MCC Support</dc:creator>
  <cp:keywords/>
  <dc:description/>
  <cp:lastModifiedBy>MCC</cp:lastModifiedBy>
  <cp:revision>73</cp:revision>
  <cp:lastPrinted>2019-02-25T14:05:00Z</cp:lastPrinted>
  <dcterms:created xsi:type="dcterms:W3CDTF">2021-12-22T15:45:00Z</dcterms:created>
  <dcterms:modified xsi:type="dcterms:W3CDTF">2026-01-18T12:34:00Z</dcterms:modified>
</cp:coreProperties>
</file>