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156C81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601986">
              <w:t>2</w:t>
            </w:r>
            <w:r w:rsidRPr="00090C64">
              <w:t>.</w:t>
            </w:r>
            <w:bookmarkEnd w:id="3"/>
            <w:r w:rsidR="00D57C09" w:rsidRPr="00090C64">
              <w:t>0</w:t>
            </w:r>
            <w:r w:rsidRPr="00090C64">
              <w:t xml:space="preserve"> </w:t>
            </w:r>
            <w:r w:rsidRPr="00090C64">
              <w:rPr>
                <w:sz w:val="32"/>
              </w:rPr>
              <w:t>(</w:t>
            </w:r>
            <w:bookmarkStart w:id="4" w:name="issueDate"/>
            <w:r w:rsidR="00553A28" w:rsidRPr="00090C64">
              <w:rPr>
                <w:sz w:val="32"/>
              </w:rPr>
              <w:t>202</w:t>
            </w:r>
            <w:r w:rsidR="00553A28">
              <w:rPr>
                <w:sz w:val="32"/>
              </w:rPr>
              <w:t>1</w:t>
            </w:r>
            <w:r w:rsidRPr="00090C64">
              <w:rPr>
                <w:sz w:val="32"/>
              </w:rPr>
              <w:t>-</w:t>
            </w:r>
            <w:bookmarkEnd w:id="4"/>
            <w:r w:rsidR="00601986">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274B0322" w14:textId="21BC48DE" w:rsidR="00047720" w:rsidRDefault="0004772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_Toc76507302 \h </w:instrText>
      </w:r>
      <w:r>
        <w:fldChar w:fldCharType="separate"/>
      </w:r>
      <w:r>
        <w:t>13</w:t>
      </w:r>
      <w:r>
        <w:fldChar w:fldCharType="end"/>
      </w:r>
    </w:p>
    <w:p w14:paraId="03C3E6F4" w14:textId="618E3D2F" w:rsidR="00047720" w:rsidRDefault="000477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_Toc76507303 \h </w:instrText>
      </w:r>
      <w:r>
        <w:fldChar w:fldCharType="separate"/>
      </w:r>
      <w:r>
        <w:t>15</w:t>
      </w:r>
      <w:r>
        <w:fldChar w:fldCharType="end"/>
      </w:r>
    </w:p>
    <w:p w14:paraId="0D7FC994" w14:textId="2293FA6B" w:rsidR="00047720" w:rsidRDefault="000477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_Toc76507304 \h </w:instrText>
      </w:r>
      <w:r>
        <w:fldChar w:fldCharType="separate"/>
      </w:r>
      <w:r>
        <w:t>15</w:t>
      </w:r>
      <w:r>
        <w:fldChar w:fldCharType="end"/>
      </w:r>
    </w:p>
    <w:p w14:paraId="7A64E94F" w14:textId="16F0A2C8" w:rsidR="00047720" w:rsidRDefault="000477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_Toc76507305 \h </w:instrText>
      </w:r>
      <w:r>
        <w:fldChar w:fldCharType="separate"/>
      </w:r>
      <w:r>
        <w:t>17</w:t>
      </w:r>
      <w:r>
        <w:fldChar w:fldCharType="end"/>
      </w:r>
    </w:p>
    <w:p w14:paraId="0C5784E5" w14:textId="1E345B9C" w:rsidR="00047720" w:rsidRDefault="0004772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_Toc76507306 \h </w:instrText>
      </w:r>
      <w:r>
        <w:fldChar w:fldCharType="separate"/>
      </w:r>
      <w:r>
        <w:t>17</w:t>
      </w:r>
      <w:r>
        <w:fldChar w:fldCharType="end"/>
      </w:r>
    </w:p>
    <w:p w14:paraId="14920F26" w14:textId="30D442D3" w:rsidR="00047720" w:rsidRDefault="0004772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_Toc76507307 \h </w:instrText>
      </w:r>
      <w:r>
        <w:fldChar w:fldCharType="separate"/>
      </w:r>
      <w:r>
        <w:t>21</w:t>
      </w:r>
      <w:r>
        <w:fldChar w:fldCharType="end"/>
      </w:r>
    </w:p>
    <w:p w14:paraId="425BE2FF" w14:textId="6999DE4A" w:rsidR="00047720" w:rsidRDefault="0004772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_Toc76507308 \h </w:instrText>
      </w:r>
      <w:r>
        <w:fldChar w:fldCharType="separate"/>
      </w:r>
      <w:r>
        <w:t>23</w:t>
      </w:r>
      <w:r>
        <w:fldChar w:fldCharType="end"/>
      </w:r>
    </w:p>
    <w:p w14:paraId="5A202155" w14:textId="09667C97" w:rsidR="00047720" w:rsidRDefault="0004772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_Toc76507309 \h </w:instrText>
      </w:r>
      <w:r>
        <w:fldChar w:fldCharType="separate"/>
      </w:r>
      <w:r>
        <w:t>24</w:t>
      </w:r>
      <w:r>
        <w:fldChar w:fldCharType="end"/>
      </w:r>
    </w:p>
    <w:p w14:paraId="1DABABC6" w14:textId="65931CD4" w:rsidR="00047720" w:rsidRDefault="0004772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_Toc76507310 \h </w:instrText>
      </w:r>
      <w:r>
        <w:fldChar w:fldCharType="separate"/>
      </w:r>
      <w:r>
        <w:t>24</w:t>
      </w:r>
      <w:r>
        <w:fldChar w:fldCharType="end"/>
      </w:r>
    </w:p>
    <w:p w14:paraId="5DE98200" w14:textId="60BB09E2" w:rsidR="00047720" w:rsidRDefault="0004772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_Toc76507311 \h </w:instrText>
      </w:r>
      <w:r>
        <w:fldChar w:fldCharType="separate"/>
      </w:r>
      <w:r>
        <w:t>24</w:t>
      </w:r>
      <w:r>
        <w:fldChar w:fldCharType="end"/>
      </w:r>
    </w:p>
    <w:p w14:paraId="622D273E" w14:textId="7EE84649" w:rsidR="00047720" w:rsidRDefault="0004772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_Toc76507312 \h </w:instrText>
      </w:r>
      <w:r>
        <w:fldChar w:fldCharType="separate"/>
      </w:r>
      <w:r>
        <w:t>26</w:t>
      </w:r>
      <w:r>
        <w:fldChar w:fldCharType="end"/>
      </w:r>
    </w:p>
    <w:p w14:paraId="79476F47" w14:textId="541A784E" w:rsidR="00047720" w:rsidRDefault="0004772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_Toc76507313 \h </w:instrText>
      </w:r>
      <w:r>
        <w:fldChar w:fldCharType="separate"/>
      </w:r>
      <w:r>
        <w:t>26</w:t>
      </w:r>
      <w:r>
        <w:fldChar w:fldCharType="end"/>
      </w:r>
    </w:p>
    <w:p w14:paraId="4484FD5D" w14:textId="084EC2BF" w:rsidR="00047720" w:rsidRDefault="0004772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_Toc76507314 \h </w:instrText>
      </w:r>
      <w:r>
        <w:fldChar w:fldCharType="separate"/>
      </w:r>
      <w:r>
        <w:t>27</w:t>
      </w:r>
      <w:r>
        <w:fldChar w:fldCharType="end"/>
      </w:r>
    </w:p>
    <w:p w14:paraId="3CF8BB51" w14:textId="1DC27000" w:rsidR="00047720" w:rsidRDefault="0004772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_Toc76507315 \h </w:instrText>
      </w:r>
      <w:r>
        <w:fldChar w:fldCharType="separate"/>
      </w:r>
      <w:r>
        <w:t>30</w:t>
      </w:r>
      <w:r>
        <w:fldChar w:fldCharType="end"/>
      </w:r>
    </w:p>
    <w:p w14:paraId="2D36E6CC" w14:textId="733F8FAD" w:rsidR="00047720" w:rsidRDefault="0004772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_Toc76507316 \h </w:instrText>
      </w:r>
      <w:r>
        <w:fldChar w:fldCharType="separate"/>
      </w:r>
      <w:r>
        <w:t>31</w:t>
      </w:r>
      <w:r>
        <w:fldChar w:fldCharType="end"/>
      </w:r>
    </w:p>
    <w:p w14:paraId="2E40E7D1" w14:textId="5F390106" w:rsidR="00047720" w:rsidRDefault="0004772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_Toc76507317 \h </w:instrText>
      </w:r>
      <w:r>
        <w:fldChar w:fldCharType="separate"/>
      </w:r>
      <w:r>
        <w:t>31</w:t>
      </w:r>
      <w:r>
        <w:fldChar w:fldCharType="end"/>
      </w:r>
    </w:p>
    <w:p w14:paraId="0B0A1040" w14:textId="29A9F685" w:rsidR="00047720" w:rsidRDefault="00047720">
      <w:pPr>
        <w:pStyle w:val="TOC2"/>
        <w:rPr>
          <w:rFonts w:asciiTheme="minorHAnsi" w:eastAsiaTheme="minorEastAsia" w:hAnsiTheme="minorHAnsi" w:cstheme="minorBidi"/>
          <w:sz w:val="22"/>
          <w:szCs w:val="22"/>
          <w:lang w:eastAsia="en-GB"/>
        </w:rPr>
      </w:pPr>
      <w:r w:rsidRPr="00D14A52">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_Toc76507318 \h </w:instrText>
      </w:r>
      <w:r>
        <w:fldChar w:fldCharType="separate"/>
      </w:r>
      <w:r>
        <w:t>31</w:t>
      </w:r>
      <w:r>
        <w:fldChar w:fldCharType="end"/>
      </w:r>
    </w:p>
    <w:p w14:paraId="1C1E1A21" w14:textId="4F4C9BE4" w:rsidR="00047720" w:rsidRDefault="00047720">
      <w:pPr>
        <w:pStyle w:val="TOC2"/>
        <w:rPr>
          <w:rFonts w:asciiTheme="minorHAnsi" w:eastAsiaTheme="minorEastAsia" w:hAnsiTheme="minorHAnsi" w:cstheme="minorBidi"/>
          <w:sz w:val="22"/>
          <w:szCs w:val="22"/>
          <w:lang w:eastAsia="en-GB"/>
        </w:rPr>
      </w:pPr>
      <w:r w:rsidRPr="00D14A52">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_Toc76507319 \h </w:instrText>
      </w:r>
      <w:r>
        <w:fldChar w:fldCharType="separate"/>
      </w:r>
      <w:r>
        <w:t>32</w:t>
      </w:r>
      <w:r>
        <w:fldChar w:fldCharType="end"/>
      </w:r>
    </w:p>
    <w:p w14:paraId="49DD2447" w14:textId="51D507A5" w:rsidR="00047720" w:rsidRDefault="0004772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_Toc76507320 \h </w:instrText>
      </w:r>
      <w:r>
        <w:fldChar w:fldCharType="separate"/>
      </w:r>
      <w:r>
        <w:t>32</w:t>
      </w:r>
      <w:r>
        <w:fldChar w:fldCharType="end"/>
      </w:r>
    </w:p>
    <w:p w14:paraId="43C58BCA" w14:textId="75A48770" w:rsidR="00047720" w:rsidRDefault="0004772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_Toc76507321 \h </w:instrText>
      </w:r>
      <w:r>
        <w:fldChar w:fldCharType="separate"/>
      </w:r>
      <w:r>
        <w:t>33</w:t>
      </w:r>
      <w:r>
        <w:fldChar w:fldCharType="end"/>
      </w:r>
    </w:p>
    <w:p w14:paraId="0C908F9D" w14:textId="45A9DF3D" w:rsidR="00047720" w:rsidRDefault="0004772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_Toc76507322 \h </w:instrText>
      </w:r>
      <w:r>
        <w:fldChar w:fldCharType="separate"/>
      </w:r>
      <w:r>
        <w:t>34</w:t>
      </w:r>
      <w:r>
        <w:fldChar w:fldCharType="end"/>
      </w:r>
    </w:p>
    <w:p w14:paraId="20E23B9A" w14:textId="0F3EB7AE" w:rsidR="00047720" w:rsidRDefault="0004772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_Toc76507323 \h </w:instrText>
      </w:r>
      <w:r>
        <w:fldChar w:fldCharType="separate"/>
      </w:r>
      <w:r>
        <w:t>34</w:t>
      </w:r>
      <w:r>
        <w:fldChar w:fldCharType="end"/>
      </w:r>
    </w:p>
    <w:p w14:paraId="221533F3" w14:textId="2AC13429" w:rsidR="00047720" w:rsidRDefault="0004772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_Toc76507324 \h </w:instrText>
      </w:r>
      <w:r>
        <w:fldChar w:fldCharType="separate"/>
      </w:r>
      <w:r>
        <w:t>35</w:t>
      </w:r>
      <w:r>
        <w:fldChar w:fldCharType="end"/>
      </w:r>
    </w:p>
    <w:p w14:paraId="2276C32D" w14:textId="1631DD58" w:rsidR="00047720" w:rsidRDefault="0004772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_Toc76507325 \h </w:instrText>
      </w:r>
      <w:r>
        <w:fldChar w:fldCharType="separate"/>
      </w:r>
      <w:r>
        <w:t>35</w:t>
      </w:r>
      <w:r>
        <w:fldChar w:fldCharType="end"/>
      </w:r>
    </w:p>
    <w:p w14:paraId="412A5D47" w14:textId="038EC1A2" w:rsidR="00047720" w:rsidRDefault="0004772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_Toc76507326 \h </w:instrText>
      </w:r>
      <w:r>
        <w:fldChar w:fldCharType="separate"/>
      </w:r>
      <w:r>
        <w:t>36</w:t>
      </w:r>
      <w:r>
        <w:fldChar w:fldCharType="end"/>
      </w:r>
    </w:p>
    <w:p w14:paraId="11495505" w14:textId="5B5FB0ED" w:rsidR="00047720" w:rsidRDefault="0004772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_Toc76507327 \h </w:instrText>
      </w:r>
      <w:r>
        <w:fldChar w:fldCharType="separate"/>
      </w:r>
      <w:r>
        <w:t>37</w:t>
      </w:r>
      <w:r>
        <w:fldChar w:fldCharType="end"/>
      </w:r>
    </w:p>
    <w:p w14:paraId="454F6DB1" w14:textId="196914BC" w:rsidR="00047720" w:rsidRDefault="0004772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_Toc76507328 \h </w:instrText>
      </w:r>
      <w:r>
        <w:fldChar w:fldCharType="separate"/>
      </w:r>
      <w:r>
        <w:t>37</w:t>
      </w:r>
      <w:r>
        <w:fldChar w:fldCharType="end"/>
      </w:r>
    </w:p>
    <w:p w14:paraId="13300714" w14:textId="13EA85BF" w:rsidR="00047720" w:rsidRDefault="0004772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_Toc76507329 \h </w:instrText>
      </w:r>
      <w:r>
        <w:fldChar w:fldCharType="separate"/>
      </w:r>
      <w:r>
        <w:t>37</w:t>
      </w:r>
      <w:r>
        <w:fldChar w:fldCharType="end"/>
      </w:r>
    </w:p>
    <w:p w14:paraId="348C53B2" w14:textId="7020E0B5" w:rsidR="00047720" w:rsidRDefault="0004772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_Toc76507330 \h </w:instrText>
      </w:r>
      <w:r>
        <w:fldChar w:fldCharType="separate"/>
      </w:r>
      <w:r>
        <w:t>38</w:t>
      </w:r>
      <w:r>
        <w:fldChar w:fldCharType="end"/>
      </w:r>
    </w:p>
    <w:p w14:paraId="0673ADCE" w14:textId="166A8BBD" w:rsidR="00047720" w:rsidRDefault="0004772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_Toc76507331 \h </w:instrText>
      </w:r>
      <w:r>
        <w:fldChar w:fldCharType="separate"/>
      </w:r>
      <w:r>
        <w:t>45</w:t>
      </w:r>
      <w:r>
        <w:fldChar w:fldCharType="end"/>
      </w:r>
    </w:p>
    <w:p w14:paraId="1EDF7F05" w14:textId="5520F7E6" w:rsidR="00047720" w:rsidRDefault="0004772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_Toc76507332 \h </w:instrText>
      </w:r>
      <w:r>
        <w:fldChar w:fldCharType="separate"/>
      </w:r>
      <w:r>
        <w:t>45</w:t>
      </w:r>
      <w:r>
        <w:fldChar w:fldCharType="end"/>
      </w:r>
    </w:p>
    <w:p w14:paraId="7F18ABB8" w14:textId="4DC69DDD" w:rsidR="00047720" w:rsidRDefault="00047720">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_Toc76507333 \h </w:instrText>
      </w:r>
      <w:r>
        <w:fldChar w:fldCharType="separate"/>
      </w:r>
      <w:r>
        <w:t>46</w:t>
      </w:r>
      <w:r>
        <w:fldChar w:fldCharType="end"/>
      </w:r>
    </w:p>
    <w:p w14:paraId="7080A7EE" w14:textId="1494E2BB" w:rsidR="00047720" w:rsidRDefault="0004772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_Toc76507334 \h </w:instrText>
      </w:r>
      <w:r>
        <w:fldChar w:fldCharType="separate"/>
      </w:r>
      <w:r>
        <w:t>46</w:t>
      </w:r>
      <w:r>
        <w:fldChar w:fldCharType="end"/>
      </w:r>
    </w:p>
    <w:p w14:paraId="12B7397E" w14:textId="608584DC" w:rsidR="00047720" w:rsidRDefault="0004772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_Toc76507335 \h </w:instrText>
      </w:r>
      <w:r>
        <w:fldChar w:fldCharType="separate"/>
      </w:r>
      <w:r>
        <w:t>46</w:t>
      </w:r>
      <w:r>
        <w:fldChar w:fldCharType="end"/>
      </w:r>
    </w:p>
    <w:p w14:paraId="1A255D22" w14:textId="7930C0D0" w:rsidR="00047720" w:rsidRDefault="0004772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_Toc76507336 \h </w:instrText>
      </w:r>
      <w:r>
        <w:fldChar w:fldCharType="separate"/>
      </w:r>
      <w:r>
        <w:t>46</w:t>
      </w:r>
      <w:r>
        <w:fldChar w:fldCharType="end"/>
      </w:r>
    </w:p>
    <w:p w14:paraId="2672AA55" w14:textId="2A0FC18F" w:rsidR="00047720" w:rsidRDefault="0004772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_Toc76507337 \h </w:instrText>
      </w:r>
      <w:r>
        <w:fldChar w:fldCharType="separate"/>
      </w:r>
      <w:r>
        <w:t>46</w:t>
      </w:r>
      <w:r>
        <w:fldChar w:fldCharType="end"/>
      </w:r>
    </w:p>
    <w:p w14:paraId="17FD5593" w14:textId="50877476" w:rsidR="00047720" w:rsidRDefault="0004772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_Toc76507338 \h </w:instrText>
      </w:r>
      <w:r>
        <w:fldChar w:fldCharType="separate"/>
      </w:r>
      <w:r>
        <w:t>46</w:t>
      </w:r>
      <w:r>
        <w:fldChar w:fldCharType="end"/>
      </w:r>
    </w:p>
    <w:p w14:paraId="6CC8A1F2" w14:textId="6BA2FA06" w:rsidR="00047720" w:rsidRDefault="0004772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_Toc76507339 \h </w:instrText>
      </w:r>
      <w:r>
        <w:fldChar w:fldCharType="separate"/>
      </w:r>
      <w:r>
        <w:t>46</w:t>
      </w:r>
      <w:r>
        <w:fldChar w:fldCharType="end"/>
      </w:r>
    </w:p>
    <w:p w14:paraId="67F9ADEF" w14:textId="54E2681A" w:rsidR="00047720" w:rsidRDefault="0004772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_Toc76507340 \h </w:instrText>
      </w:r>
      <w:r>
        <w:fldChar w:fldCharType="separate"/>
      </w:r>
      <w:r>
        <w:t>47</w:t>
      </w:r>
      <w:r>
        <w:fldChar w:fldCharType="end"/>
      </w:r>
    </w:p>
    <w:p w14:paraId="70928EC0" w14:textId="57318BE9" w:rsidR="00047720" w:rsidRDefault="0004772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_Toc76507341 \h </w:instrText>
      </w:r>
      <w:r>
        <w:fldChar w:fldCharType="separate"/>
      </w:r>
      <w:r>
        <w:t>47</w:t>
      </w:r>
      <w:r>
        <w:fldChar w:fldCharType="end"/>
      </w:r>
    </w:p>
    <w:p w14:paraId="417B4F4A" w14:textId="211D60CB" w:rsidR="00047720" w:rsidRDefault="0004772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_Toc76507342 \h </w:instrText>
      </w:r>
      <w:r>
        <w:fldChar w:fldCharType="separate"/>
      </w:r>
      <w:r>
        <w:t>47</w:t>
      </w:r>
      <w:r>
        <w:fldChar w:fldCharType="end"/>
      </w:r>
    </w:p>
    <w:p w14:paraId="329DA752" w14:textId="36C2D27B" w:rsidR="00047720" w:rsidRDefault="0004772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_Toc76507343 \h </w:instrText>
      </w:r>
      <w:r>
        <w:fldChar w:fldCharType="separate"/>
      </w:r>
      <w:r>
        <w:t>47</w:t>
      </w:r>
      <w:r>
        <w:fldChar w:fldCharType="end"/>
      </w:r>
    </w:p>
    <w:p w14:paraId="6528BBAB" w14:textId="5F9A3834" w:rsidR="00047720" w:rsidRDefault="0004772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_Toc76507344 \h </w:instrText>
      </w:r>
      <w:r>
        <w:fldChar w:fldCharType="separate"/>
      </w:r>
      <w:r>
        <w:t>47</w:t>
      </w:r>
      <w:r>
        <w:fldChar w:fldCharType="end"/>
      </w:r>
    </w:p>
    <w:p w14:paraId="66B488E1" w14:textId="0DD3A7BA" w:rsidR="00047720" w:rsidRDefault="0004772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_Toc76507345 \h </w:instrText>
      </w:r>
      <w:r>
        <w:fldChar w:fldCharType="separate"/>
      </w:r>
      <w:r>
        <w:t>47</w:t>
      </w:r>
      <w:r>
        <w:fldChar w:fldCharType="end"/>
      </w:r>
    </w:p>
    <w:p w14:paraId="36F3FFF2" w14:textId="37F68455" w:rsidR="00047720" w:rsidRDefault="0004772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_Toc76507346 \h </w:instrText>
      </w:r>
      <w:r>
        <w:fldChar w:fldCharType="separate"/>
      </w:r>
      <w:r>
        <w:t>47</w:t>
      </w:r>
      <w:r>
        <w:fldChar w:fldCharType="end"/>
      </w:r>
    </w:p>
    <w:p w14:paraId="49AEC972" w14:textId="2ABE5E75" w:rsidR="00047720" w:rsidRDefault="0004772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_Toc76507347 \h </w:instrText>
      </w:r>
      <w:r>
        <w:fldChar w:fldCharType="separate"/>
      </w:r>
      <w:r>
        <w:t>48</w:t>
      </w:r>
      <w:r>
        <w:fldChar w:fldCharType="end"/>
      </w:r>
    </w:p>
    <w:p w14:paraId="5172EEC8" w14:textId="0F48F875" w:rsidR="00047720" w:rsidRDefault="0004772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_Toc76507348 \h </w:instrText>
      </w:r>
      <w:r>
        <w:fldChar w:fldCharType="separate"/>
      </w:r>
      <w:r>
        <w:t>48</w:t>
      </w:r>
      <w:r>
        <w:fldChar w:fldCharType="end"/>
      </w:r>
    </w:p>
    <w:p w14:paraId="413F5CBA" w14:textId="1AE0CF7C" w:rsidR="00047720" w:rsidRDefault="0004772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_Toc76507349 \h </w:instrText>
      </w:r>
      <w:r>
        <w:fldChar w:fldCharType="separate"/>
      </w:r>
      <w:r>
        <w:t>49</w:t>
      </w:r>
      <w:r>
        <w:fldChar w:fldCharType="end"/>
      </w:r>
    </w:p>
    <w:p w14:paraId="36D51EE4" w14:textId="6C0D1B22" w:rsidR="00047720" w:rsidRDefault="0004772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_Toc76507350 \h </w:instrText>
      </w:r>
      <w:r>
        <w:fldChar w:fldCharType="separate"/>
      </w:r>
      <w:r>
        <w:t>49</w:t>
      </w:r>
      <w:r>
        <w:fldChar w:fldCharType="end"/>
      </w:r>
    </w:p>
    <w:p w14:paraId="290EEA12" w14:textId="5329606A" w:rsidR="00047720" w:rsidRDefault="0004772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_Toc76507351 \h </w:instrText>
      </w:r>
      <w:r>
        <w:fldChar w:fldCharType="separate"/>
      </w:r>
      <w:r>
        <w:t>49</w:t>
      </w:r>
      <w:r>
        <w:fldChar w:fldCharType="end"/>
      </w:r>
    </w:p>
    <w:p w14:paraId="3C3674D4" w14:textId="41D20AAB" w:rsidR="00047720" w:rsidRDefault="0004772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_Toc76507352 \h </w:instrText>
      </w:r>
      <w:r>
        <w:fldChar w:fldCharType="separate"/>
      </w:r>
      <w:r>
        <w:t>49</w:t>
      </w:r>
      <w:r>
        <w:fldChar w:fldCharType="end"/>
      </w:r>
    </w:p>
    <w:p w14:paraId="102CBD03" w14:textId="06119484" w:rsidR="00047720" w:rsidRDefault="00047720">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_Toc76507353 \h </w:instrText>
      </w:r>
      <w:r>
        <w:fldChar w:fldCharType="separate"/>
      </w:r>
      <w:r>
        <w:t>49</w:t>
      </w:r>
      <w:r>
        <w:fldChar w:fldCharType="end"/>
      </w:r>
    </w:p>
    <w:p w14:paraId="1F5BE752" w14:textId="18B3F6C6" w:rsidR="00047720" w:rsidRDefault="0004772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_Toc76507354 \h </w:instrText>
      </w:r>
      <w:r>
        <w:fldChar w:fldCharType="separate"/>
      </w:r>
      <w:r>
        <w:t>49</w:t>
      </w:r>
      <w:r>
        <w:fldChar w:fldCharType="end"/>
      </w:r>
    </w:p>
    <w:p w14:paraId="23C5F65A" w14:textId="43D47FE7" w:rsidR="00047720" w:rsidRDefault="0004772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_Toc76507355 \h </w:instrText>
      </w:r>
      <w:r>
        <w:fldChar w:fldCharType="separate"/>
      </w:r>
      <w:r>
        <w:t>50</w:t>
      </w:r>
      <w:r>
        <w:fldChar w:fldCharType="end"/>
      </w:r>
    </w:p>
    <w:p w14:paraId="7C88B20F" w14:textId="01CF3A08" w:rsidR="00047720" w:rsidRDefault="0004772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_Toc76507356 \h </w:instrText>
      </w:r>
      <w:r>
        <w:fldChar w:fldCharType="separate"/>
      </w:r>
      <w:r>
        <w:t>50</w:t>
      </w:r>
      <w:r>
        <w:fldChar w:fldCharType="end"/>
      </w:r>
    </w:p>
    <w:p w14:paraId="2323E1B6" w14:textId="1150A5B2" w:rsidR="00047720" w:rsidRDefault="0004772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_Toc76507357 \h </w:instrText>
      </w:r>
      <w:r>
        <w:fldChar w:fldCharType="separate"/>
      </w:r>
      <w:r>
        <w:t>50</w:t>
      </w:r>
      <w:r>
        <w:fldChar w:fldCharType="end"/>
      </w:r>
    </w:p>
    <w:p w14:paraId="3296CB20" w14:textId="6735AE00" w:rsidR="00047720" w:rsidRDefault="00047720">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_Toc76507358 \h </w:instrText>
      </w:r>
      <w:r>
        <w:fldChar w:fldCharType="separate"/>
      </w:r>
      <w:r>
        <w:t>50</w:t>
      </w:r>
      <w:r>
        <w:fldChar w:fldCharType="end"/>
      </w:r>
    </w:p>
    <w:p w14:paraId="5DFB5374" w14:textId="2D9B29A9" w:rsidR="00047720" w:rsidRDefault="00047720">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_Toc76507359 \h </w:instrText>
      </w:r>
      <w:r>
        <w:fldChar w:fldCharType="separate"/>
      </w:r>
      <w:r>
        <w:t>50</w:t>
      </w:r>
      <w:r>
        <w:fldChar w:fldCharType="end"/>
      </w:r>
    </w:p>
    <w:p w14:paraId="0DBD7843" w14:textId="660DB6C7" w:rsidR="00047720" w:rsidRDefault="00047720">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_Toc76507360 \h </w:instrText>
      </w:r>
      <w:r>
        <w:fldChar w:fldCharType="separate"/>
      </w:r>
      <w:r>
        <w:t>51</w:t>
      </w:r>
      <w:r>
        <w:fldChar w:fldCharType="end"/>
      </w:r>
    </w:p>
    <w:p w14:paraId="38BB6421" w14:textId="728FC685" w:rsidR="00047720" w:rsidRDefault="0004772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_Toc76507361 \h </w:instrText>
      </w:r>
      <w:r>
        <w:fldChar w:fldCharType="separate"/>
      </w:r>
      <w:r>
        <w:t>51</w:t>
      </w:r>
      <w:r>
        <w:fldChar w:fldCharType="end"/>
      </w:r>
    </w:p>
    <w:p w14:paraId="07FD0BE6" w14:textId="292CBBF0" w:rsidR="00047720" w:rsidRDefault="0004772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_Toc76507362 \h </w:instrText>
      </w:r>
      <w:r>
        <w:fldChar w:fldCharType="separate"/>
      </w:r>
      <w:r>
        <w:t>51</w:t>
      </w:r>
      <w:r>
        <w:fldChar w:fldCharType="end"/>
      </w:r>
    </w:p>
    <w:p w14:paraId="11BE3C17" w14:textId="7B336882" w:rsidR="00047720" w:rsidRDefault="0004772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_Toc76507363 \h </w:instrText>
      </w:r>
      <w:r>
        <w:fldChar w:fldCharType="separate"/>
      </w:r>
      <w:r>
        <w:t>51</w:t>
      </w:r>
      <w:r>
        <w:fldChar w:fldCharType="end"/>
      </w:r>
    </w:p>
    <w:p w14:paraId="4A140769" w14:textId="02230ECD" w:rsidR="00047720" w:rsidRDefault="0004772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_Toc76507364 \h </w:instrText>
      </w:r>
      <w:r>
        <w:fldChar w:fldCharType="separate"/>
      </w:r>
      <w:r>
        <w:t>51</w:t>
      </w:r>
      <w:r>
        <w:fldChar w:fldCharType="end"/>
      </w:r>
    </w:p>
    <w:p w14:paraId="7D6D24CD" w14:textId="2E0F2B26" w:rsidR="00047720" w:rsidRDefault="0004772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_Toc76507365 \h </w:instrText>
      </w:r>
      <w:r>
        <w:fldChar w:fldCharType="separate"/>
      </w:r>
      <w:r>
        <w:t>52</w:t>
      </w:r>
      <w:r>
        <w:fldChar w:fldCharType="end"/>
      </w:r>
    </w:p>
    <w:p w14:paraId="5F29CE9F" w14:textId="081423ED" w:rsidR="00047720" w:rsidRDefault="00047720">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_Toc76507366 \h </w:instrText>
      </w:r>
      <w:r>
        <w:fldChar w:fldCharType="separate"/>
      </w:r>
      <w:r>
        <w:t>52</w:t>
      </w:r>
      <w:r>
        <w:fldChar w:fldCharType="end"/>
      </w:r>
    </w:p>
    <w:p w14:paraId="61E8973B" w14:textId="5E4C84BD" w:rsidR="00047720" w:rsidRDefault="00047720">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_Toc76507367 \h </w:instrText>
      </w:r>
      <w:r>
        <w:fldChar w:fldCharType="separate"/>
      </w:r>
      <w:r>
        <w:t>52</w:t>
      </w:r>
      <w:r>
        <w:fldChar w:fldCharType="end"/>
      </w:r>
    </w:p>
    <w:p w14:paraId="32FE9ABC" w14:textId="738B7561" w:rsidR="00047720" w:rsidRDefault="0004772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_Toc76507368 \h </w:instrText>
      </w:r>
      <w:r>
        <w:fldChar w:fldCharType="separate"/>
      </w:r>
      <w:r>
        <w:t>52</w:t>
      </w:r>
      <w:r>
        <w:fldChar w:fldCharType="end"/>
      </w:r>
    </w:p>
    <w:p w14:paraId="6C82F224" w14:textId="5923F38D" w:rsidR="00047720" w:rsidRDefault="0004772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_Toc76507369 \h </w:instrText>
      </w:r>
      <w:r>
        <w:fldChar w:fldCharType="separate"/>
      </w:r>
      <w:r>
        <w:t>52</w:t>
      </w:r>
      <w:r>
        <w:fldChar w:fldCharType="end"/>
      </w:r>
    </w:p>
    <w:p w14:paraId="769032BB" w14:textId="3B9E012B" w:rsidR="00047720" w:rsidRDefault="0004772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_Toc76507370 \h </w:instrText>
      </w:r>
      <w:r>
        <w:fldChar w:fldCharType="separate"/>
      </w:r>
      <w:r>
        <w:t>53</w:t>
      </w:r>
      <w:r>
        <w:fldChar w:fldCharType="end"/>
      </w:r>
    </w:p>
    <w:p w14:paraId="14F72041" w14:textId="49D35712" w:rsidR="00047720" w:rsidRDefault="00047720">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_Toc76507371 \h </w:instrText>
      </w:r>
      <w:r>
        <w:fldChar w:fldCharType="separate"/>
      </w:r>
      <w:r>
        <w:t>54</w:t>
      </w:r>
      <w:r>
        <w:fldChar w:fldCharType="end"/>
      </w:r>
    </w:p>
    <w:p w14:paraId="679D1BE0" w14:textId="41A6FDBA" w:rsidR="00047720" w:rsidRDefault="00047720">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_Toc76507372 \h </w:instrText>
      </w:r>
      <w:r>
        <w:fldChar w:fldCharType="separate"/>
      </w:r>
      <w:r>
        <w:t>54</w:t>
      </w:r>
      <w:r>
        <w:fldChar w:fldCharType="end"/>
      </w:r>
    </w:p>
    <w:p w14:paraId="11435E68" w14:textId="18063CB6" w:rsidR="00047720" w:rsidRDefault="00047720">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_Toc76507373 \h </w:instrText>
      </w:r>
      <w:r>
        <w:fldChar w:fldCharType="separate"/>
      </w:r>
      <w:r>
        <w:t>54</w:t>
      </w:r>
      <w:r>
        <w:fldChar w:fldCharType="end"/>
      </w:r>
    </w:p>
    <w:p w14:paraId="60898330" w14:textId="75A40C1F" w:rsidR="00047720" w:rsidRDefault="00047720">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_Toc76507374 \h </w:instrText>
      </w:r>
      <w:r>
        <w:fldChar w:fldCharType="separate"/>
      </w:r>
      <w:r>
        <w:t>54</w:t>
      </w:r>
      <w:r>
        <w:fldChar w:fldCharType="end"/>
      </w:r>
    </w:p>
    <w:p w14:paraId="167AA640" w14:textId="0359DF88" w:rsidR="00047720" w:rsidRDefault="00047720">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_Toc76507375 \h </w:instrText>
      </w:r>
      <w:r>
        <w:fldChar w:fldCharType="separate"/>
      </w:r>
      <w:r>
        <w:t>54</w:t>
      </w:r>
      <w:r>
        <w:fldChar w:fldCharType="end"/>
      </w:r>
    </w:p>
    <w:p w14:paraId="7A48A89B" w14:textId="4AB9C584" w:rsidR="00047720" w:rsidRDefault="00047720">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_Toc76507376 \h </w:instrText>
      </w:r>
      <w:r>
        <w:fldChar w:fldCharType="separate"/>
      </w:r>
      <w:r>
        <w:t>54</w:t>
      </w:r>
      <w:r>
        <w:fldChar w:fldCharType="end"/>
      </w:r>
    </w:p>
    <w:p w14:paraId="50794DD3" w14:textId="4C2AB727" w:rsidR="00047720" w:rsidRDefault="00047720">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_Toc76507377 \h </w:instrText>
      </w:r>
      <w:r>
        <w:fldChar w:fldCharType="separate"/>
      </w:r>
      <w:r>
        <w:t>55</w:t>
      </w:r>
      <w:r>
        <w:fldChar w:fldCharType="end"/>
      </w:r>
    </w:p>
    <w:p w14:paraId="58AB79E2" w14:textId="51F751D8" w:rsidR="00047720" w:rsidRDefault="00047720">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_Toc76507378 \h </w:instrText>
      </w:r>
      <w:r>
        <w:fldChar w:fldCharType="separate"/>
      </w:r>
      <w:r>
        <w:t>55</w:t>
      </w:r>
      <w:r>
        <w:fldChar w:fldCharType="end"/>
      </w:r>
    </w:p>
    <w:p w14:paraId="456FB1F6" w14:textId="73B0E3E3" w:rsidR="00047720" w:rsidRDefault="00047720">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_Toc76507379 \h </w:instrText>
      </w:r>
      <w:r>
        <w:fldChar w:fldCharType="separate"/>
      </w:r>
      <w:r>
        <w:t>55</w:t>
      </w:r>
      <w:r>
        <w:fldChar w:fldCharType="end"/>
      </w:r>
    </w:p>
    <w:p w14:paraId="690B028E" w14:textId="3FC7FCE1" w:rsidR="00047720" w:rsidRDefault="00047720">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_Toc76507380 \h </w:instrText>
      </w:r>
      <w:r>
        <w:fldChar w:fldCharType="separate"/>
      </w:r>
      <w:r>
        <w:t>55</w:t>
      </w:r>
      <w:r>
        <w:fldChar w:fldCharType="end"/>
      </w:r>
    </w:p>
    <w:p w14:paraId="666DF9C5" w14:textId="441F0C6B" w:rsidR="00047720" w:rsidRDefault="00047720">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_Toc76507381 \h </w:instrText>
      </w:r>
      <w:r>
        <w:fldChar w:fldCharType="separate"/>
      </w:r>
      <w:r>
        <w:t>56</w:t>
      </w:r>
      <w:r>
        <w:fldChar w:fldCharType="end"/>
      </w:r>
    </w:p>
    <w:p w14:paraId="2413E1E5" w14:textId="7D15DE85" w:rsidR="00047720" w:rsidRDefault="00047720">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_Toc76507382 \h </w:instrText>
      </w:r>
      <w:r>
        <w:fldChar w:fldCharType="separate"/>
      </w:r>
      <w:r>
        <w:t>56</w:t>
      </w:r>
      <w:r>
        <w:fldChar w:fldCharType="end"/>
      </w:r>
    </w:p>
    <w:p w14:paraId="29CDD42D" w14:textId="0E237E6F" w:rsidR="00047720" w:rsidRDefault="00047720">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_Toc76507383 \h </w:instrText>
      </w:r>
      <w:r>
        <w:fldChar w:fldCharType="separate"/>
      </w:r>
      <w:r>
        <w:t>56</w:t>
      </w:r>
      <w:r>
        <w:fldChar w:fldCharType="end"/>
      </w:r>
    </w:p>
    <w:p w14:paraId="58518ED9" w14:textId="4772A97F" w:rsidR="00047720" w:rsidRDefault="00047720">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_Toc76507384 \h </w:instrText>
      </w:r>
      <w:r>
        <w:fldChar w:fldCharType="separate"/>
      </w:r>
      <w:r>
        <w:t>56</w:t>
      </w:r>
      <w:r>
        <w:fldChar w:fldCharType="end"/>
      </w:r>
    </w:p>
    <w:p w14:paraId="4BE20621" w14:textId="6771D6D2" w:rsidR="00047720" w:rsidRDefault="00047720">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_Toc76507385 \h </w:instrText>
      </w:r>
      <w:r>
        <w:fldChar w:fldCharType="separate"/>
      </w:r>
      <w:r>
        <w:t>57</w:t>
      </w:r>
      <w:r>
        <w:fldChar w:fldCharType="end"/>
      </w:r>
    </w:p>
    <w:p w14:paraId="3911FE06" w14:textId="4D6D6B06" w:rsidR="00047720" w:rsidRDefault="00047720">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_Toc76507386 \h </w:instrText>
      </w:r>
      <w:r>
        <w:fldChar w:fldCharType="separate"/>
      </w:r>
      <w:r>
        <w:t>57</w:t>
      </w:r>
      <w:r>
        <w:fldChar w:fldCharType="end"/>
      </w:r>
    </w:p>
    <w:p w14:paraId="024B0473" w14:textId="390D6813" w:rsidR="00047720" w:rsidRDefault="00047720">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_Toc76507387 \h </w:instrText>
      </w:r>
      <w:r>
        <w:fldChar w:fldCharType="separate"/>
      </w:r>
      <w:r>
        <w:t>57</w:t>
      </w:r>
      <w:r>
        <w:fldChar w:fldCharType="end"/>
      </w:r>
    </w:p>
    <w:p w14:paraId="12F66235" w14:textId="21EA904B" w:rsidR="00047720" w:rsidRDefault="00047720">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_Toc76507388 \h </w:instrText>
      </w:r>
      <w:r>
        <w:fldChar w:fldCharType="separate"/>
      </w:r>
      <w:r>
        <w:t>57</w:t>
      </w:r>
      <w:r>
        <w:fldChar w:fldCharType="end"/>
      </w:r>
    </w:p>
    <w:p w14:paraId="1122481A" w14:textId="4077AD43" w:rsidR="00047720" w:rsidRDefault="00047720">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_Toc76507389 \h </w:instrText>
      </w:r>
      <w:r>
        <w:fldChar w:fldCharType="separate"/>
      </w:r>
      <w:r>
        <w:t>57</w:t>
      </w:r>
      <w:r>
        <w:fldChar w:fldCharType="end"/>
      </w:r>
    </w:p>
    <w:p w14:paraId="6B34C471" w14:textId="62D8018F" w:rsidR="00047720" w:rsidRDefault="00047720">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_Toc76507390 \h </w:instrText>
      </w:r>
      <w:r>
        <w:fldChar w:fldCharType="separate"/>
      </w:r>
      <w:r>
        <w:t>58</w:t>
      </w:r>
      <w:r>
        <w:fldChar w:fldCharType="end"/>
      </w:r>
    </w:p>
    <w:p w14:paraId="62610953" w14:textId="50221856" w:rsidR="00047720" w:rsidRDefault="00047720">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_Toc76507391 \h </w:instrText>
      </w:r>
      <w:r>
        <w:fldChar w:fldCharType="separate"/>
      </w:r>
      <w:r>
        <w:t>58</w:t>
      </w:r>
      <w:r>
        <w:fldChar w:fldCharType="end"/>
      </w:r>
    </w:p>
    <w:p w14:paraId="3FAFB31B" w14:textId="5D27E08B" w:rsidR="00047720" w:rsidRDefault="00047720">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_Toc76507392 \h </w:instrText>
      </w:r>
      <w:r>
        <w:fldChar w:fldCharType="separate"/>
      </w:r>
      <w:r>
        <w:t>58</w:t>
      </w:r>
      <w:r>
        <w:fldChar w:fldCharType="end"/>
      </w:r>
    </w:p>
    <w:p w14:paraId="5276F99C" w14:textId="65D31935" w:rsidR="00047720" w:rsidRDefault="00047720">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_Toc76507393 \h </w:instrText>
      </w:r>
      <w:r>
        <w:fldChar w:fldCharType="separate"/>
      </w:r>
      <w:r>
        <w:t>58</w:t>
      </w:r>
      <w:r>
        <w:fldChar w:fldCharType="end"/>
      </w:r>
    </w:p>
    <w:p w14:paraId="3952B79B" w14:textId="7956E2CF" w:rsidR="00047720" w:rsidRDefault="00047720">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_Toc76507394 \h </w:instrText>
      </w:r>
      <w:r>
        <w:fldChar w:fldCharType="separate"/>
      </w:r>
      <w:r>
        <w:t>58</w:t>
      </w:r>
      <w:r>
        <w:fldChar w:fldCharType="end"/>
      </w:r>
    </w:p>
    <w:p w14:paraId="355A784C" w14:textId="7A4E735E" w:rsidR="00047720" w:rsidRDefault="00047720">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_Toc76507395 \h </w:instrText>
      </w:r>
      <w:r>
        <w:fldChar w:fldCharType="separate"/>
      </w:r>
      <w:r>
        <w:t>58</w:t>
      </w:r>
      <w:r>
        <w:fldChar w:fldCharType="end"/>
      </w:r>
    </w:p>
    <w:p w14:paraId="6AC5BDEB" w14:textId="3A93A81F" w:rsidR="00047720" w:rsidRDefault="00047720">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_Toc76507396 \h </w:instrText>
      </w:r>
      <w:r>
        <w:fldChar w:fldCharType="separate"/>
      </w:r>
      <w:r>
        <w:t>58</w:t>
      </w:r>
      <w:r>
        <w:fldChar w:fldCharType="end"/>
      </w:r>
    </w:p>
    <w:p w14:paraId="3F13D70F" w14:textId="090979DB" w:rsidR="00047720" w:rsidRDefault="00047720">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_Toc76507397 \h </w:instrText>
      </w:r>
      <w:r>
        <w:fldChar w:fldCharType="separate"/>
      </w:r>
      <w:r>
        <w:t>59</w:t>
      </w:r>
      <w:r>
        <w:fldChar w:fldCharType="end"/>
      </w:r>
    </w:p>
    <w:p w14:paraId="772E297F" w14:textId="5E162BB3" w:rsidR="00047720" w:rsidRDefault="00047720">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_Toc76507398 \h </w:instrText>
      </w:r>
      <w:r>
        <w:fldChar w:fldCharType="separate"/>
      </w:r>
      <w:r>
        <w:t>59</w:t>
      </w:r>
      <w:r>
        <w:fldChar w:fldCharType="end"/>
      </w:r>
    </w:p>
    <w:p w14:paraId="40FADF2E" w14:textId="6CA042F7" w:rsidR="00047720" w:rsidRDefault="00047720">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_Toc76507399 \h </w:instrText>
      </w:r>
      <w:r>
        <w:fldChar w:fldCharType="separate"/>
      </w:r>
      <w:r>
        <w:t>59</w:t>
      </w:r>
      <w:r>
        <w:fldChar w:fldCharType="end"/>
      </w:r>
    </w:p>
    <w:p w14:paraId="7350ACDE" w14:textId="688CAD1E" w:rsidR="00047720" w:rsidRDefault="00047720">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_Toc76507400 \h </w:instrText>
      </w:r>
      <w:r>
        <w:fldChar w:fldCharType="separate"/>
      </w:r>
      <w:r>
        <w:t>60</w:t>
      </w:r>
      <w:r>
        <w:fldChar w:fldCharType="end"/>
      </w:r>
    </w:p>
    <w:p w14:paraId="7904B396" w14:textId="2E0A9E8F" w:rsidR="00047720" w:rsidRDefault="0004772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_Toc76507401 \h </w:instrText>
      </w:r>
      <w:r>
        <w:fldChar w:fldCharType="separate"/>
      </w:r>
      <w:r>
        <w:t>60</w:t>
      </w:r>
      <w:r>
        <w:fldChar w:fldCharType="end"/>
      </w:r>
    </w:p>
    <w:p w14:paraId="446A73E8" w14:textId="449FDDD5" w:rsidR="00047720" w:rsidRDefault="0004772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_Toc76507402 \h </w:instrText>
      </w:r>
      <w:r>
        <w:fldChar w:fldCharType="separate"/>
      </w:r>
      <w:r>
        <w:t>60</w:t>
      </w:r>
      <w:r>
        <w:fldChar w:fldCharType="end"/>
      </w:r>
    </w:p>
    <w:p w14:paraId="42ED7335" w14:textId="17F3629A" w:rsidR="00047720" w:rsidRDefault="0004772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_Toc76507403 \h </w:instrText>
      </w:r>
      <w:r>
        <w:fldChar w:fldCharType="separate"/>
      </w:r>
      <w:r>
        <w:t>61</w:t>
      </w:r>
      <w:r>
        <w:fldChar w:fldCharType="end"/>
      </w:r>
    </w:p>
    <w:p w14:paraId="2A698F9F" w14:textId="2DE3EE43" w:rsidR="00047720" w:rsidRDefault="0004772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_Toc76507404 \h </w:instrText>
      </w:r>
      <w:r>
        <w:fldChar w:fldCharType="separate"/>
      </w:r>
      <w:r>
        <w:t>62</w:t>
      </w:r>
      <w:r>
        <w:fldChar w:fldCharType="end"/>
      </w:r>
    </w:p>
    <w:p w14:paraId="2EB798A9" w14:textId="4163C1E8" w:rsidR="00047720" w:rsidRDefault="0004772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_Toc76507405 \h </w:instrText>
      </w:r>
      <w:r>
        <w:fldChar w:fldCharType="separate"/>
      </w:r>
      <w:r>
        <w:t>63</w:t>
      </w:r>
      <w:r>
        <w:fldChar w:fldCharType="end"/>
      </w:r>
    </w:p>
    <w:p w14:paraId="54685353" w14:textId="6BEA02C6" w:rsidR="00047720" w:rsidRDefault="00047720">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_Toc76507406 \h </w:instrText>
      </w:r>
      <w:r>
        <w:fldChar w:fldCharType="separate"/>
      </w:r>
      <w:r>
        <w:t>64</w:t>
      </w:r>
      <w:r>
        <w:fldChar w:fldCharType="end"/>
      </w:r>
    </w:p>
    <w:p w14:paraId="41517F61" w14:textId="2EC90055" w:rsidR="00047720" w:rsidRDefault="00047720">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_Toc76507407 \h </w:instrText>
      </w:r>
      <w:r>
        <w:fldChar w:fldCharType="separate"/>
      </w:r>
      <w:r>
        <w:t>64</w:t>
      </w:r>
      <w:r>
        <w:fldChar w:fldCharType="end"/>
      </w:r>
    </w:p>
    <w:p w14:paraId="6E90791D" w14:textId="02EF321E" w:rsidR="00047720" w:rsidRDefault="00047720">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_Toc76507408 \h </w:instrText>
      </w:r>
      <w:r>
        <w:fldChar w:fldCharType="separate"/>
      </w:r>
      <w:r>
        <w:t>65</w:t>
      </w:r>
      <w:r>
        <w:fldChar w:fldCharType="end"/>
      </w:r>
    </w:p>
    <w:p w14:paraId="37833550" w14:textId="5A65981A" w:rsidR="00047720" w:rsidRDefault="00047720">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_Toc76507409 \h </w:instrText>
      </w:r>
      <w:r>
        <w:fldChar w:fldCharType="separate"/>
      </w:r>
      <w:r>
        <w:t>65</w:t>
      </w:r>
      <w:r>
        <w:fldChar w:fldCharType="end"/>
      </w:r>
    </w:p>
    <w:p w14:paraId="3FA10791" w14:textId="1F8988AF" w:rsidR="00047720" w:rsidRDefault="00047720">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_Toc76507410 \h </w:instrText>
      </w:r>
      <w:r>
        <w:fldChar w:fldCharType="separate"/>
      </w:r>
      <w:r>
        <w:t>65</w:t>
      </w:r>
      <w:r>
        <w:fldChar w:fldCharType="end"/>
      </w:r>
    </w:p>
    <w:p w14:paraId="1FAC26C9" w14:textId="6A42B09E" w:rsidR="00047720" w:rsidRDefault="00047720">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_Toc76507411 \h </w:instrText>
      </w:r>
      <w:r>
        <w:fldChar w:fldCharType="separate"/>
      </w:r>
      <w:r>
        <w:t>65</w:t>
      </w:r>
      <w:r>
        <w:fldChar w:fldCharType="end"/>
      </w:r>
    </w:p>
    <w:p w14:paraId="2A58B015" w14:textId="66D28045" w:rsidR="00047720" w:rsidRDefault="0004772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_Toc76507412 \h </w:instrText>
      </w:r>
      <w:r>
        <w:fldChar w:fldCharType="separate"/>
      </w:r>
      <w:r>
        <w:t>66</w:t>
      </w:r>
      <w:r>
        <w:fldChar w:fldCharType="end"/>
      </w:r>
    </w:p>
    <w:p w14:paraId="2767DEE9" w14:textId="072CF76D" w:rsidR="00047720" w:rsidRDefault="0004772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_Toc76507413 \h </w:instrText>
      </w:r>
      <w:r>
        <w:fldChar w:fldCharType="separate"/>
      </w:r>
      <w:r>
        <w:t>66</w:t>
      </w:r>
      <w:r>
        <w:fldChar w:fldCharType="end"/>
      </w:r>
    </w:p>
    <w:p w14:paraId="56DF5CD8" w14:textId="2E8877A1" w:rsidR="00047720" w:rsidRDefault="0004772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_Toc76507414 \h </w:instrText>
      </w:r>
      <w:r>
        <w:fldChar w:fldCharType="separate"/>
      </w:r>
      <w:r>
        <w:t>69</w:t>
      </w:r>
      <w:r>
        <w:fldChar w:fldCharType="end"/>
      </w:r>
    </w:p>
    <w:p w14:paraId="51F9C041" w14:textId="3D9C76E8" w:rsidR="00047720" w:rsidRDefault="0004772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_Toc76507415 \h </w:instrText>
      </w:r>
      <w:r>
        <w:fldChar w:fldCharType="separate"/>
      </w:r>
      <w:r>
        <w:t>76</w:t>
      </w:r>
      <w:r>
        <w:fldChar w:fldCharType="end"/>
      </w:r>
    </w:p>
    <w:p w14:paraId="75516C21" w14:textId="749882ED" w:rsidR="00047720" w:rsidRDefault="0004772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_Toc76507416 \h </w:instrText>
      </w:r>
      <w:r>
        <w:fldChar w:fldCharType="separate"/>
      </w:r>
      <w:r>
        <w:t>76</w:t>
      </w:r>
      <w:r>
        <w:fldChar w:fldCharType="end"/>
      </w:r>
    </w:p>
    <w:p w14:paraId="4FAE2B1E" w14:textId="653311F3" w:rsidR="00047720" w:rsidRDefault="0004772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_Toc76507417 \h </w:instrText>
      </w:r>
      <w:r>
        <w:fldChar w:fldCharType="separate"/>
      </w:r>
      <w:r>
        <w:t>76</w:t>
      </w:r>
      <w:r>
        <w:fldChar w:fldCharType="end"/>
      </w:r>
    </w:p>
    <w:p w14:paraId="67B904EC" w14:textId="7A865727" w:rsidR="00047720" w:rsidRDefault="00047720">
      <w:pPr>
        <w:pStyle w:val="TOC3"/>
        <w:rPr>
          <w:rFonts w:asciiTheme="minorHAnsi" w:eastAsiaTheme="minorEastAsia" w:hAnsiTheme="minorHAnsi" w:cstheme="minorBidi"/>
          <w:sz w:val="22"/>
          <w:szCs w:val="22"/>
          <w:lang w:eastAsia="en-GB"/>
        </w:rPr>
      </w:pPr>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_Toc76507418 \h </w:instrText>
      </w:r>
      <w:r>
        <w:fldChar w:fldCharType="separate"/>
      </w:r>
      <w:r>
        <w:t>82</w:t>
      </w:r>
      <w:r>
        <w:fldChar w:fldCharType="end"/>
      </w:r>
    </w:p>
    <w:p w14:paraId="3FFEC892" w14:textId="1FE27AC0" w:rsidR="00047720" w:rsidRDefault="0004772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_Toc76507419 \h </w:instrText>
      </w:r>
      <w:r>
        <w:fldChar w:fldCharType="separate"/>
      </w:r>
      <w:r>
        <w:t>84</w:t>
      </w:r>
      <w:r>
        <w:fldChar w:fldCharType="end"/>
      </w:r>
    </w:p>
    <w:p w14:paraId="2C616607" w14:textId="4EC62E26" w:rsidR="00047720" w:rsidRDefault="0004772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_Toc76507420 \h </w:instrText>
      </w:r>
      <w:r>
        <w:fldChar w:fldCharType="separate"/>
      </w:r>
      <w:r>
        <w:t>87</w:t>
      </w:r>
      <w:r>
        <w:fldChar w:fldCharType="end"/>
      </w:r>
    </w:p>
    <w:p w14:paraId="2F93DDFB" w14:textId="2ED1E4F8" w:rsidR="00047720" w:rsidRDefault="0004772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_Toc76507421 \h </w:instrText>
      </w:r>
      <w:r>
        <w:fldChar w:fldCharType="separate"/>
      </w:r>
      <w:r>
        <w:t>87</w:t>
      </w:r>
      <w:r>
        <w:fldChar w:fldCharType="end"/>
      </w:r>
    </w:p>
    <w:p w14:paraId="56B7ABF1" w14:textId="5AD42433" w:rsidR="00047720" w:rsidRDefault="0004772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_Toc76507422 \h </w:instrText>
      </w:r>
      <w:r>
        <w:fldChar w:fldCharType="separate"/>
      </w:r>
      <w:r>
        <w:t>89</w:t>
      </w:r>
      <w:r>
        <w:fldChar w:fldCharType="end"/>
      </w:r>
    </w:p>
    <w:p w14:paraId="5F4C1A82" w14:textId="15B5E216" w:rsidR="00047720" w:rsidRDefault="0004772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_Toc76507423 \h </w:instrText>
      </w:r>
      <w:r>
        <w:fldChar w:fldCharType="separate"/>
      </w:r>
      <w:r>
        <w:t>92</w:t>
      </w:r>
      <w:r>
        <w:fldChar w:fldCharType="end"/>
      </w:r>
    </w:p>
    <w:p w14:paraId="05A1E4E4" w14:textId="02FFC001" w:rsidR="00047720" w:rsidRDefault="0004772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_Toc76507424 \h </w:instrText>
      </w:r>
      <w:r>
        <w:fldChar w:fldCharType="separate"/>
      </w:r>
      <w:r>
        <w:t>92</w:t>
      </w:r>
      <w:r>
        <w:fldChar w:fldCharType="end"/>
      </w:r>
    </w:p>
    <w:p w14:paraId="2ED6B561" w14:textId="044A172F" w:rsidR="00047720" w:rsidRDefault="0004772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_Toc76507425 \h </w:instrText>
      </w:r>
      <w:r>
        <w:fldChar w:fldCharType="separate"/>
      </w:r>
      <w:r>
        <w:t>92</w:t>
      </w:r>
      <w:r>
        <w:fldChar w:fldCharType="end"/>
      </w:r>
    </w:p>
    <w:p w14:paraId="7DF906B4" w14:textId="18BDA42F" w:rsidR="00047720" w:rsidRDefault="0004772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_Toc76507426 \h </w:instrText>
      </w:r>
      <w:r>
        <w:fldChar w:fldCharType="separate"/>
      </w:r>
      <w:r>
        <w:t>92</w:t>
      </w:r>
      <w:r>
        <w:fldChar w:fldCharType="end"/>
      </w:r>
    </w:p>
    <w:p w14:paraId="558317A2" w14:textId="2E745A98" w:rsidR="00047720" w:rsidRDefault="0004772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_Toc76507427 \h </w:instrText>
      </w:r>
      <w:r>
        <w:fldChar w:fldCharType="separate"/>
      </w:r>
      <w:r>
        <w:t>93</w:t>
      </w:r>
      <w:r>
        <w:fldChar w:fldCharType="end"/>
      </w:r>
    </w:p>
    <w:p w14:paraId="212E7F97" w14:textId="5970D596" w:rsidR="00047720" w:rsidRDefault="0004772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_Toc76507428 \h </w:instrText>
      </w:r>
      <w:r>
        <w:fldChar w:fldCharType="separate"/>
      </w:r>
      <w:r>
        <w:t>93</w:t>
      </w:r>
      <w:r>
        <w:fldChar w:fldCharType="end"/>
      </w:r>
    </w:p>
    <w:p w14:paraId="0FE18040" w14:textId="07207359" w:rsidR="00047720" w:rsidRDefault="0004772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_Toc76507429 \h </w:instrText>
      </w:r>
      <w:r>
        <w:fldChar w:fldCharType="separate"/>
      </w:r>
      <w:r>
        <w:t>93</w:t>
      </w:r>
      <w:r>
        <w:fldChar w:fldCharType="end"/>
      </w:r>
    </w:p>
    <w:p w14:paraId="5901DA29" w14:textId="63A9B9F3" w:rsidR="00047720" w:rsidRDefault="0004772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_Toc76507430 \h </w:instrText>
      </w:r>
      <w:r>
        <w:fldChar w:fldCharType="separate"/>
      </w:r>
      <w:r>
        <w:t>93</w:t>
      </w:r>
      <w:r>
        <w:fldChar w:fldCharType="end"/>
      </w:r>
    </w:p>
    <w:p w14:paraId="371B389A" w14:textId="09FAB08F" w:rsidR="00047720" w:rsidRDefault="0004772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_Toc76507431 \h </w:instrText>
      </w:r>
      <w:r>
        <w:fldChar w:fldCharType="separate"/>
      </w:r>
      <w:r>
        <w:t>93</w:t>
      </w:r>
      <w:r>
        <w:fldChar w:fldCharType="end"/>
      </w:r>
    </w:p>
    <w:p w14:paraId="2A574064" w14:textId="33E93A4E" w:rsidR="00047720" w:rsidRDefault="0004772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_Toc76507432 \h </w:instrText>
      </w:r>
      <w:r>
        <w:fldChar w:fldCharType="separate"/>
      </w:r>
      <w:r>
        <w:t>94</w:t>
      </w:r>
      <w:r>
        <w:fldChar w:fldCharType="end"/>
      </w:r>
    </w:p>
    <w:p w14:paraId="704E0B00" w14:textId="5F44CCCF" w:rsidR="00047720" w:rsidRDefault="0004772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_Toc76507433 \h </w:instrText>
      </w:r>
      <w:r>
        <w:fldChar w:fldCharType="separate"/>
      </w:r>
      <w:r>
        <w:t>94</w:t>
      </w:r>
      <w:r>
        <w:fldChar w:fldCharType="end"/>
      </w:r>
    </w:p>
    <w:p w14:paraId="7D08F48F" w14:textId="7AB982E0" w:rsidR="00047720" w:rsidRDefault="0004772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_Toc76507434 \h </w:instrText>
      </w:r>
      <w:r>
        <w:fldChar w:fldCharType="separate"/>
      </w:r>
      <w:r>
        <w:t>94</w:t>
      </w:r>
      <w:r>
        <w:fldChar w:fldCharType="end"/>
      </w:r>
    </w:p>
    <w:p w14:paraId="5B9B1200" w14:textId="2F37CF6C" w:rsidR="00047720" w:rsidRDefault="0004772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_Toc76507435 \h </w:instrText>
      </w:r>
      <w:r>
        <w:fldChar w:fldCharType="separate"/>
      </w:r>
      <w:r>
        <w:t>94</w:t>
      </w:r>
      <w:r>
        <w:fldChar w:fldCharType="end"/>
      </w:r>
    </w:p>
    <w:p w14:paraId="670E742C" w14:textId="05A8B7D3" w:rsidR="00047720" w:rsidRDefault="00047720">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_Toc76507436 \h </w:instrText>
      </w:r>
      <w:r>
        <w:fldChar w:fldCharType="separate"/>
      </w:r>
      <w:r>
        <w:t>94</w:t>
      </w:r>
      <w:r>
        <w:fldChar w:fldCharType="end"/>
      </w:r>
    </w:p>
    <w:p w14:paraId="308BA496" w14:textId="335AEACA" w:rsidR="00047720" w:rsidRDefault="00047720">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_Toc76507437 \h </w:instrText>
      </w:r>
      <w:r>
        <w:fldChar w:fldCharType="separate"/>
      </w:r>
      <w:r>
        <w:t>95</w:t>
      </w:r>
      <w:r>
        <w:fldChar w:fldCharType="end"/>
      </w:r>
    </w:p>
    <w:p w14:paraId="7835D7D8" w14:textId="2D6D8C95" w:rsidR="00047720" w:rsidRDefault="00047720">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_Toc76507438 \h </w:instrText>
      </w:r>
      <w:r>
        <w:fldChar w:fldCharType="separate"/>
      </w:r>
      <w:r>
        <w:t>95</w:t>
      </w:r>
      <w:r>
        <w:fldChar w:fldCharType="end"/>
      </w:r>
    </w:p>
    <w:p w14:paraId="44A67301" w14:textId="322B844D"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_Toc76507439 \h </w:instrText>
      </w:r>
      <w:r>
        <w:fldChar w:fldCharType="separate"/>
      </w:r>
      <w:r>
        <w:t>95</w:t>
      </w:r>
      <w:r>
        <w:fldChar w:fldCharType="end"/>
      </w:r>
    </w:p>
    <w:p w14:paraId="4096B8D1" w14:textId="32DA84BB" w:rsidR="00047720" w:rsidRDefault="00047720">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_Toc76507440 \h </w:instrText>
      </w:r>
      <w:r>
        <w:fldChar w:fldCharType="separate"/>
      </w:r>
      <w:r>
        <w:t>95</w:t>
      </w:r>
      <w:r>
        <w:fldChar w:fldCharType="end"/>
      </w:r>
    </w:p>
    <w:p w14:paraId="713D0064" w14:textId="558CF806" w:rsidR="00047720" w:rsidRDefault="00047720">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_Toc76507441 \h </w:instrText>
      </w:r>
      <w:r>
        <w:fldChar w:fldCharType="separate"/>
      </w:r>
      <w:r>
        <w:t>95</w:t>
      </w:r>
      <w:r>
        <w:fldChar w:fldCharType="end"/>
      </w:r>
    </w:p>
    <w:p w14:paraId="4C44EDB2" w14:textId="607E8E2F"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_Toc76507442 \h </w:instrText>
      </w:r>
      <w:r>
        <w:fldChar w:fldCharType="separate"/>
      </w:r>
      <w:r>
        <w:t>96</w:t>
      </w:r>
      <w:r>
        <w:fldChar w:fldCharType="end"/>
      </w:r>
    </w:p>
    <w:p w14:paraId="0B5F98C3" w14:textId="28D1C986" w:rsidR="00047720" w:rsidRDefault="0004772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_Toc76507443 \h </w:instrText>
      </w:r>
      <w:r>
        <w:fldChar w:fldCharType="separate"/>
      </w:r>
      <w:r>
        <w:t>96</w:t>
      </w:r>
      <w:r>
        <w:fldChar w:fldCharType="end"/>
      </w:r>
    </w:p>
    <w:p w14:paraId="6D74352C" w14:textId="7F0D90C6" w:rsidR="00047720" w:rsidRDefault="00047720">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_Toc76507444 \h </w:instrText>
      </w:r>
      <w:r>
        <w:fldChar w:fldCharType="separate"/>
      </w:r>
      <w:r>
        <w:t>96</w:t>
      </w:r>
      <w:r>
        <w:fldChar w:fldCharType="end"/>
      </w:r>
    </w:p>
    <w:p w14:paraId="1E28CC00" w14:textId="05250DCF" w:rsidR="00047720" w:rsidRDefault="00047720">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_Toc76507445 \h </w:instrText>
      </w:r>
      <w:r>
        <w:fldChar w:fldCharType="separate"/>
      </w:r>
      <w:r>
        <w:t>96</w:t>
      </w:r>
      <w:r>
        <w:fldChar w:fldCharType="end"/>
      </w:r>
    </w:p>
    <w:p w14:paraId="1E26EEF3" w14:textId="0AD1E1BA" w:rsidR="00047720" w:rsidRDefault="00047720">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_Toc76507446 \h </w:instrText>
      </w:r>
      <w:r>
        <w:fldChar w:fldCharType="separate"/>
      </w:r>
      <w:r>
        <w:t>96</w:t>
      </w:r>
      <w:r>
        <w:fldChar w:fldCharType="end"/>
      </w:r>
    </w:p>
    <w:p w14:paraId="56A996AD" w14:textId="33C3ED51"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_Toc76507447 \h </w:instrText>
      </w:r>
      <w:r>
        <w:fldChar w:fldCharType="separate"/>
      </w:r>
      <w:r>
        <w:t>96</w:t>
      </w:r>
      <w:r>
        <w:fldChar w:fldCharType="end"/>
      </w:r>
    </w:p>
    <w:p w14:paraId="43063FBE" w14:textId="0519AE4D" w:rsidR="00047720" w:rsidRDefault="00047720">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_Toc76507448 \h </w:instrText>
      </w:r>
      <w:r>
        <w:fldChar w:fldCharType="separate"/>
      </w:r>
      <w:r>
        <w:t>96</w:t>
      </w:r>
      <w:r>
        <w:fldChar w:fldCharType="end"/>
      </w:r>
    </w:p>
    <w:p w14:paraId="61C82E25" w14:textId="2C973646" w:rsidR="00047720" w:rsidRDefault="00047720">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_Toc76507449 \h </w:instrText>
      </w:r>
      <w:r>
        <w:fldChar w:fldCharType="separate"/>
      </w:r>
      <w:r>
        <w:t>97</w:t>
      </w:r>
      <w:r>
        <w:fldChar w:fldCharType="end"/>
      </w:r>
    </w:p>
    <w:p w14:paraId="579F1E47" w14:textId="18024D8E"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_Toc76507450 \h </w:instrText>
      </w:r>
      <w:r>
        <w:fldChar w:fldCharType="separate"/>
      </w:r>
      <w:r>
        <w:t>97</w:t>
      </w:r>
      <w:r>
        <w:fldChar w:fldCharType="end"/>
      </w:r>
    </w:p>
    <w:p w14:paraId="0E5965A9" w14:textId="3D610EE4" w:rsidR="00047720" w:rsidRDefault="0004772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_Toc76507451 \h </w:instrText>
      </w:r>
      <w:r>
        <w:fldChar w:fldCharType="separate"/>
      </w:r>
      <w:r>
        <w:t>97</w:t>
      </w:r>
      <w:r>
        <w:fldChar w:fldCharType="end"/>
      </w:r>
    </w:p>
    <w:p w14:paraId="169DAC09" w14:textId="4891C290" w:rsidR="00047720" w:rsidRDefault="0004772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_Toc76507452 \h </w:instrText>
      </w:r>
      <w:r>
        <w:fldChar w:fldCharType="separate"/>
      </w:r>
      <w:r>
        <w:t>97</w:t>
      </w:r>
      <w:r>
        <w:fldChar w:fldCharType="end"/>
      </w:r>
    </w:p>
    <w:p w14:paraId="39DD8C1E" w14:textId="7897F6EE" w:rsidR="00047720" w:rsidRDefault="0004772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_Toc76507453 \h </w:instrText>
      </w:r>
      <w:r>
        <w:fldChar w:fldCharType="separate"/>
      </w:r>
      <w:r>
        <w:t>97</w:t>
      </w:r>
      <w:r>
        <w:fldChar w:fldCharType="end"/>
      </w:r>
    </w:p>
    <w:p w14:paraId="0355333E" w14:textId="36E5798F" w:rsidR="00047720" w:rsidRDefault="0004772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_Toc76507454 \h </w:instrText>
      </w:r>
      <w:r>
        <w:fldChar w:fldCharType="separate"/>
      </w:r>
      <w:r>
        <w:t>97</w:t>
      </w:r>
      <w:r>
        <w:fldChar w:fldCharType="end"/>
      </w:r>
    </w:p>
    <w:p w14:paraId="769B8AEA" w14:textId="026665F8" w:rsidR="00047720" w:rsidRDefault="0004772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_Toc76507455 \h </w:instrText>
      </w:r>
      <w:r>
        <w:fldChar w:fldCharType="separate"/>
      </w:r>
      <w:r>
        <w:t>97</w:t>
      </w:r>
      <w:r>
        <w:fldChar w:fldCharType="end"/>
      </w:r>
    </w:p>
    <w:p w14:paraId="482D3875" w14:textId="049667E1" w:rsidR="00047720" w:rsidRDefault="00047720">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_Toc76507456 \h </w:instrText>
      </w:r>
      <w:r>
        <w:fldChar w:fldCharType="separate"/>
      </w:r>
      <w:r>
        <w:t>98</w:t>
      </w:r>
      <w:r>
        <w:fldChar w:fldCharType="end"/>
      </w:r>
    </w:p>
    <w:p w14:paraId="09DBBE3E" w14:textId="1360B620"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_Toc76507457 \h </w:instrText>
      </w:r>
      <w:r>
        <w:fldChar w:fldCharType="separate"/>
      </w:r>
      <w:r>
        <w:t>98</w:t>
      </w:r>
      <w:r>
        <w:fldChar w:fldCharType="end"/>
      </w:r>
    </w:p>
    <w:p w14:paraId="4E1E0CEA" w14:textId="65C5CC91" w:rsidR="00047720" w:rsidRDefault="00047720">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_Toc76507458 \h </w:instrText>
      </w:r>
      <w:r>
        <w:fldChar w:fldCharType="separate"/>
      </w:r>
      <w:r>
        <w:t>98</w:t>
      </w:r>
      <w:r>
        <w:fldChar w:fldCharType="end"/>
      </w:r>
    </w:p>
    <w:p w14:paraId="71E25648" w14:textId="108313CF" w:rsidR="00047720" w:rsidRDefault="00047720">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_Toc76507459 \h </w:instrText>
      </w:r>
      <w:r>
        <w:fldChar w:fldCharType="separate"/>
      </w:r>
      <w:r>
        <w:t>98</w:t>
      </w:r>
      <w:r>
        <w:fldChar w:fldCharType="end"/>
      </w:r>
    </w:p>
    <w:p w14:paraId="1314E9DE" w14:textId="63806010"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_Toc76507460 \h </w:instrText>
      </w:r>
      <w:r>
        <w:fldChar w:fldCharType="separate"/>
      </w:r>
      <w:r>
        <w:t>99</w:t>
      </w:r>
      <w:r>
        <w:fldChar w:fldCharType="end"/>
      </w:r>
    </w:p>
    <w:p w14:paraId="245C97BB" w14:textId="32B505C0" w:rsidR="00047720" w:rsidRDefault="0004772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_Toc76507461 \h </w:instrText>
      </w:r>
      <w:r>
        <w:fldChar w:fldCharType="separate"/>
      </w:r>
      <w:r>
        <w:t>99</w:t>
      </w:r>
      <w:r>
        <w:fldChar w:fldCharType="end"/>
      </w:r>
    </w:p>
    <w:p w14:paraId="0F35AF9D" w14:textId="5A012C21" w:rsidR="00047720" w:rsidRDefault="0004772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_Toc76507462 \h </w:instrText>
      </w:r>
      <w:r>
        <w:fldChar w:fldCharType="separate"/>
      </w:r>
      <w:r>
        <w:t>99</w:t>
      </w:r>
      <w:r>
        <w:fldChar w:fldCharType="end"/>
      </w:r>
    </w:p>
    <w:p w14:paraId="199EC2E0" w14:textId="41B91DCF" w:rsidR="00047720" w:rsidRDefault="0004772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_Toc76507463 \h </w:instrText>
      </w:r>
      <w:r>
        <w:fldChar w:fldCharType="separate"/>
      </w:r>
      <w:r>
        <w:t>99</w:t>
      </w:r>
      <w:r>
        <w:fldChar w:fldCharType="end"/>
      </w:r>
    </w:p>
    <w:p w14:paraId="7AA6BE9F" w14:textId="5A2C5910" w:rsidR="00047720" w:rsidRDefault="0004772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_Toc76507464 \h </w:instrText>
      </w:r>
      <w:r>
        <w:fldChar w:fldCharType="separate"/>
      </w:r>
      <w:r>
        <w:t>99</w:t>
      </w:r>
      <w:r>
        <w:fldChar w:fldCharType="end"/>
      </w:r>
    </w:p>
    <w:p w14:paraId="69EBE341" w14:textId="21D0049E"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_Toc76507465 \h </w:instrText>
      </w:r>
      <w:r>
        <w:fldChar w:fldCharType="separate"/>
      </w:r>
      <w:r>
        <w:t>100</w:t>
      </w:r>
      <w:r>
        <w:fldChar w:fldCharType="end"/>
      </w:r>
    </w:p>
    <w:p w14:paraId="197A1A72" w14:textId="5B1B7F44" w:rsidR="00047720" w:rsidRDefault="0004772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_Toc76507466 \h </w:instrText>
      </w:r>
      <w:r>
        <w:fldChar w:fldCharType="separate"/>
      </w:r>
      <w:r>
        <w:t>100</w:t>
      </w:r>
      <w:r>
        <w:fldChar w:fldCharType="end"/>
      </w:r>
    </w:p>
    <w:p w14:paraId="7C55351E" w14:textId="607CCD56" w:rsidR="00047720" w:rsidRDefault="0004772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_Toc76507467 \h </w:instrText>
      </w:r>
      <w:r>
        <w:fldChar w:fldCharType="separate"/>
      </w:r>
      <w:r>
        <w:t>100</w:t>
      </w:r>
      <w:r>
        <w:fldChar w:fldCharType="end"/>
      </w:r>
    </w:p>
    <w:p w14:paraId="6BE3B875" w14:textId="2DA7D5C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_Toc76507468 \h </w:instrText>
      </w:r>
      <w:r>
        <w:fldChar w:fldCharType="separate"/>
      </w:r>
      <w:r>
        <w:t>100</w:t>
      </w:r>
      <w:r>
        <w:fldChar w:fldCharType="end"/>
      </w:r>
    </w:p>
    <w:p w14:paraId="1A284463" w14:textId="1BF9E08B" w:rsidR="00047720" w:rsidRDefault="0004772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_Toc76507469 \h </w:instrText>
      </w:r>
      <w:r>
        <w:fldChar w:fldCharType="separate"/>
      </w:r>
      <w:r>
        <w:t>101</w:t>
      </w:r>
      <w:r>
        <w:fldChar w:fldCharType="end"/>
      </w:r>
    </w:p>
    <w:p w14:paraId="15D44264" w14:textId="6B6A1943" w:rsidR="00047720" w:rsidRDefault="00047720">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_Toc76507470 \h </w:instrText>
      </w:r>
      <w:r>
        <w:fldChar w:fldCharType="separate"/>
      </w:r>
      <w:r>
        <w:t>101</w:t>
      </w:r>
      <w:r>
        <w:fldChar w:fldCharType="end"/>
      </w:r>
    </w:p>
    <w:p w14:paraId="0B03A131" w14:textId="03F76353" w:rsidR="00047720" w:rsidRDefault="00047720">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_Toc76507471 \h </w:instrText>
      </w:r>
      <w:r>
        <w:fldChar w:fldCharType="separate"/>
      </w:r>
      <w:r>
        <w:t>101</w:t>
      </w:r>
      <w:r>
        <w:fldChar w:fldCharType="end"/>
      </w:r>
    </w:p>
    <w:p w14:paraId="254B8462" w14:textId="756D5DE1" w:rsidR="00047720" w:rsidRDefault="00047720">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_Toc76507472 \h </w:instrText>
      </w:r>
      <w:r>
        <w:fldChar w:fldCharType="separate"/>
      </w:r>
      <w:r>
        <w:t>101</w:t>
      </w:r>
      <w:r>
        <w:fldChar w:fldCharType="end"/>
      </w:r>
    </w:p>
    <w:p w14:paraId="5D226430" w14:textId="40C3CBD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_Toc76507473 \h </w:instrText>
      </w:r>
      <w:r>
        <w:fldChar w:fldCharType="separate"/>
      </w:r>
      <w:r>
        <w:t>101</w:t>
      </w:r>
      <w:r>
        <w:fldChar w:fldCharType="end"/>
      </w:r>
    </w:p>
    <w:p w14:paraId="0B6A754F" w14:textId="3B73004B" w:rsidR="00047720" w:rsidRDefault="00047720">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_Toc76507474 \h </w:instrText>
      </w:r>
      <w:r>
        <w:fldChar w:fldCharType="separate"/>
      </w:r>
      <w:r>
        <w:t>101</w:t>
      </w:r>
      <w:r>
        <w:fldChar w:fldCharType="end"/>
      </w:r>
    </w:p>
    <w:p w14:paraId="0E231272" w14:textId="0F59CF37" w:rsidR="00047720" w:rsidRDefault="00047720">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_Toc76507475 \h </w:instrText>
      </w:r>
      <w:r>
        <w:fldChar w:fldCharType="separate"/>
      </w:r>
      <w:r>
        <w:t>102</w:t>
      </w:r>
      <w:r>
        <w:fldChar w:fldCharType="end"/>
      </w:r>
    </w:p>
    <w:p w14:paraId="72876279" w14:textId="572DE501"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_Toc76507476 \h </w:instrText>
      </w:r>
      <w:r>
        <w:fldChar w:fldCharType="separate"/>
      </w:r>
      <w:r>
        <w:t>103</w:t>
      </w:r>
      <w:r>
        <w:fldChar w:fldCharType="end"/>
      </w:r>
    </w:p>
    <w:p w14:paraId="4ED9AB9A" w14:textId="388929FC" w:rsidR="00047720" w:rsidRDefault="00047720">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_Toc76507477 \h </w:instrText>
      </w:r>
      <w:r>
        <w:fldChar w:fldCharType="separate"/>
      </w:r>
      <w:r>
        <w:t>103</w:t>
      </w:r>
      <w:r>
        <w:fldChar w:fldCharType="end"/>
      </w:r>
    </w:p>
    <w:p w14:paraId="0F98FF4D" w14:textId="1672DAF5" w:rsidR="00047720" w:rsidRDefault="00047720">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_Toc76507478 \h </w:instrText>
      </w:r>
      <w:r>
        <w:fldChar w:fldCharType="separate"/>
      </w:r>
      <w:r>
        <w:t>103</w:t>
      </w:r>
      <w:r>
        <w:fldChar w:fldCharType="end"/>
      </w:r>
    </w:p>
    <w:p w14:paraId="7B86E3F7" w14:textId="3D0AF177" w:rsidR="00047720" w:rsidRDefault="00047720">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_Toc76507479 \h </w:instrText>
      </w:r>
      <w:r>
        <w:fldChar w:fldCharType="separate"/>
      </w:r>
      <w:r>
        <w:t>104</w:t>
      </w:r>
      <w:r>
        <w:fldChar w:fldCharType="end"/>
      </w:r>
    </w:p>
    <w:p w14:paraId="00E48760" w14:textId="3ED78109" w:rsidR="00047720" w:rsidRDefault="0004772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_Toc76507480 \h </w:instrText>
      </w:r>
      <w:r>
        <w:fldChar w:fldCharType="separate"/>
      </w:r>
      <w:r>
        <w:t>104</w:t>
      </w:r>
      <w:r>
        <w:fldChar w:fldCharType="end"/>
      </w:r>
    </w:p>
    <w:p w14:paraId="5A2A1F1A" w14:textId="04820A0A" w:rsidR="00047720" w:rsidRDefault="00047720">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_Toc76507481 \h </w:instrText>
      </w:r>
      <w:r>
        <w:fldChar w:fldCharType="separate"/>
      </w:r>
      <w:r>
        <w:t>104</w:t>
      </w:r>
      <w:r>
        <w:fldChar w:fldCharType="end"/>
      </w:r>
    </w:p>
    <w:p w14:paraId="1CF80F40" w14:textId="5F214E2F" w:rsidR="00047720" w:rsidRDefault="00047720">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_Toc76507482 \h </w:instrText>
      </w:r>
      <w:r>
        <w:fldChar w:fldCharType="separate"/>
      </w:r>
      <w:r>
        <w:t>105</w:t>
      </w:r>
      <w:r>
        <w:fldChar w:fldCharType="end"/>
      </w:r>
    </w:p>
    <w:p w14:paraId="736DD147" w14:textId="21B20736" w:rsidR="00047720" w:rsidRDefault="00047720">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_Toc76507483 \h </w:instrText>
      </w:r>
      <w:r>
        <w:fldChar w:fldCharType="separate"/>
      </w:r>
      <w:r>
        <w:t>105</w:t>
      </w:r>
      <w:r>
        <w:fldChar w:fldCharType="end"/>
      </w:r>
    </w:p>
    <w:p w14:paraId="5702987D" w14:textId="242CB9A4"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_Toc76507484 \h </w:instrText>
      </w:r>
      <w:r>
        <w:fldChar w:fldCharType="separate"/>
      </w:r>
      <w:r>
        <w:t>105</w:t>
      </w:r>
      <w:r>
        <w:fldChar w:fldCharType="end"/>
      </w:r>
    </w:p>
    <w:p w14:paraId="19A0CB74" w14:textId="49BB4072" w:rsidR="00047720" w:rsidRDefault="00047720">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_Toc76507485 \h </w:instrText>
      </w:r>
      <w:r>
        <w:fldChar w:fldCharType="separate"/>
      </w:r>
      <w:r>
        <w:t>105</w:t>
      </w:r>
      <w:r>
        <w:fldChar w:fldCharType="end"/>
      </w:r>
    </w:p>
    <w:p w14:paraId="48A9E507" w14:textId="7713A190" w:rsidR="00047720" w:rsidRDefault="00047720">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_Toc76507486 \h </w:instrText>
      </w:r>
      <w:r>
        <w:fldChar w:fldCharType="separate"/>
      </w:r>
      <w:r>
        <w:t>105</w:t>
      </w:r>
      <w:r>
        <w:fldChar w:fldCharType="end"/>
      </w:r>
    </w:p>
    <w:p w14:paraId="38C406C0" w14:textId="116E5880"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_Toc76507487 \h </w:instrText>
      </w:r>
      <w:r>
        <w:fldChar w:fldCharType="separate"/>
      </w:r>
      <w:r>
        <w:t>106</w:t>
      </w:r>
      <w:r>
        <w:fldChar w:fldCharType="end"/>
      </w:r>
    </w:p>
    <w:p w14:paraId="5343B8FC" w14:textId="4B121351" w:rsidR="00047720" w:rsidRDefault="0004772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_Toc76507488 \h </w:instrText>
      </w:r>
      <w:r>
        <w:fldChar w:fldCharType="separate"/>
      </w:r>
      <w:r>
        <w:t>106</w:t>
      </w:r>
      <w:r>
        <w:fldChar w:fldCharType="end"/>
      </w:r>
    </w:p>
    <w:p w14:paraId="681C6F17" w14:textId="1E8E1AE3" w:rsidR="00047720" w:rsidRDefault="00047720">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_Toc76507489 \h </w:instrText>
      </w:r>
      <w:r>
        <w:fldChar w:fldCharType="separate"/>
      </w:r>
      <w:r>
        <w:t>106</w:t>
      </w:r>
      <w:r>
        <w:fldChar w:fldCharType="end"/>
      </w:r>
    </w:p>
    <w:p w14:paraId="25DEB381" w14:textId="1C307E2E" w:rsidR="00047720" w:rsidRDefault="00047720">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_Toc76507490 \h </w:instrText>
      </w:r>
      <w:r>
        <w:fldChar w:fldCharType="separate"/>
      </w:r>
      <w:r>
        <w:t>106</w:t>
      </w:r>
      <w:r>
        <w:fldChar w:fldCharType="end"/>
      </w:r>
    </w:p>
    <w:p w14:paraId="6B990FC9" w14:textId="540A41EB"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_Toc76507491 \h </w:instrText>
      </w:r>
      <w:r>
        <w:fldChar w:fldCharType="separate"/>
      </w:r>
      <w:r>
        <w:t>106</w:t>
      </w:r>
      <w:r>
        <w:fldChar w:fldCharType="end"/>
      </w:r>
    </w:p>
    <w:p w14:paraId="69FF8D80" w14:textId="5BC954F4" w:rsidR="00047720" w:rsidRDefault="0004772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_Toc76507492 \h </w:instrText>
      </w:r>
      <w:r>
        <w:fldChar w:fldCharType="separate"/>
      </w:r>
      <w:r>
        <w:t>106</w:t>
      </w:r>
      <w:r>
        <w:fldChar w:fldCharType="end"/>
      </w:r>
    </w:p>
    <w:p w14:paraId="0BE44E88" w14:textId="4C7995C4" w:rsidR="00047720" w:rsidRDefault="0004772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_Toc76507493 \h </w:instrText>
      </w:r>
      <w:r>
        <w:fldChar w:fldCharType="separate"/>
      </w:r>
      <w:r>
        <w:t>106</w:t>
      </w:r>
      <w:r>
        <w:fldChar w:fldCharType="end"/>
      </w:r>
    </w:p>
    <w:p w14:paraId="50A56184" w14:textId="6C276218" w:rsidR="00047720" w:rsidRDefault="0004772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_Toc76507494 \h </w:instrText>
      </w:r>
      <w:r>
        <w:fldChar w:fldCharType="separate"/>
      </w:r>
      <w:r>
        <w:t>107</w:t>
      </w:r>
      <w:r>
        <w:fldChar w:fldCharType="end"/>
      </w:r>
    </w:p>
    <w:p w14:paraId="739AE1F0" w14:textId="2851B846" w:rsidR="00047720" w:rsidRDefault="00047720">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_Toc76507495 \h </w:instrText>
      </w:r>
      <w:r>
        <w:fldChar w:fldCharType="separate"/>
      </w:r>
      <w:r>
        <w:t>107</w:t>
      </w:r>
      <w:r>
        <w:fldChar w:fldCharType="end"/>
      </w:r>
    </w:p>
    <w:p w14:paraId="17DA9DFD" w14:textId="40997C1F" w:rsidR="00047720" w:rsidRDefault="00047720">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_Toc76507496 \h </w:instrText>
      </w:r>
      <w:r>
        <w:fldChar w:fldCharType="separate"/>
      </w:r>
      <w:r>
        <w:t>107</w:t>
      </w:r>
      <w:r>
        <w:fldChar w:fldCharType="end"/>
      </w:r>
    </w:p>
    <w:p w14:paraId="38EBB8AB" w14:textId="106C01F2" w:rsidR="00047720" w:rsidRDefault="00047720">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_Toc76507497 \h </w:instrText>
      </w:r>
      <w:r>
        <w:fldChar w:fldCharType="separate"/>
      </w:r>
      <w:r>
        <w:t>107</w:t>
      </w:r>
      <w:r>
        <w:fldChar w:fldCharType="end"/>
      </w:r>
    </w:p>
    <w:p w14:paraId="46185615" w14:textId="6758889F"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_Toc76507498 \h </w:instrText>
      </w:r>
      <w:r>
        <w:fldChar w:fldCharType="separate"/>
      </w:r>
      <w:r>
        <w:t>107</w:t>
      </w:r>
      <w:r>
        <w:fldChar w:fldCharType="end"/>
      </w:r>
    </w:p>
    <w:p w14:paraId="2EAB34ED" w14:textId="647E59ED" w:rsidR="00047720" w:rsidRDefault="00047720">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_Toc76507499 \h </w:instrText>
      </w:r>
      <w:r>
        <w:fldChar w:fldCharType="separate"/>
      </w:r>
      <w:r>
        <w:t>107</w:t>
      </w:r>
      <w:r>
        <w:fldChar w:fldCharType="end"/>
      </w:r>
    </w:p>
    <w:p w14:paraId="791A4501" w14:textId="11357FE7" w:rsidR="00047720" w:rsidRDefault="00047720">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_Toc76507500 \h </w:instrText>
      </w:r>
      <w:r>
        <w:fldChar w:fldCharType="separate"/>
      </w:r>
      <w:r>
        <w:t>107</w:t>
      </w:r>
      <w:r>
        <w:fldChar w:fldCharType="end"/>
      </w:r>
    </w:p>
    <w:p w14:paraId="7FD6408E" w14:textId="205A2B0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_Toc76507501 \h </w:instrText>
      </w:r>
      <w:r>
        <w:fldChar w:fldCharType="separate"/>
      </w:r>
      <w:r>
        <w:t>108</w:t>
      </w:r>
      <w:r>
        <w:fldChar w:fldCharType="end"/>
      </w:r>
    </w:p>
    <w:p w14:paraId="597777E7" w14:textId="524F44FA" w:rsidR="00047720" w:rsidRDefault="0004772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_Toc76507502 \h </w:instrText>
      </w:r>
      <w:r>
        <w:fldChar w:fldCharType="separate"/>
      </w:r>
      <w:r>
        <w:t>108</w:t>
      </w:r>
      <w:r>
        <w:fldChar w:fldCharType="end"/>
      </w:r>
    </w:p>
    <w:p w14:paraId="573FBD8C" w14:textId="265B3263" w:rsidR="00047720" w:rsidRDefault="00047720">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_Toc76507503 \h </w:instrText>
      </w:r>
      <w:r>
        <w:fldChar w:fldCharType="separate"/>
      </w:r>
      <w:r>
        <w:t>108</w:t>
      </w:r>
      <w:r>
        <w:fldChar w:fldCharType="end"/>
      </w:r>
    </w:p>
    <w:p w14:paraId="43577B87" w14:textId="5A270F9D" w:rsidR="00047720" w:rsidRDefault="00047720">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_Toc76507504 \h </w:instrText>
      </w:r>
      <w:r>
        <w:fldChar w:fldCharType="separate"/>
      </w:r>
      <w:r>
        <w:t>109</w:t>
      </w:r>
      <w:r>
        <w:fldChar w:fldCharType="end"/>
      </w:r>
    </w:p>
    <w:p w14:paraId="0E2AB174" w14:textId="414824CA" w:rsidR="00047720" w:rsidRDefault="00047720">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_Toc76507505 \h </w:instrText>
      </w:r>
      <w:r>
        <w:fldChar w:fldCharType="separate"/>
      </w:r>
      <w:r>
        <w:t>109</w:t>
      </w:r>
      <w:r>
        <w:fldChar w:fldCharType="end"/>
      </w:r>
    </w:p>
    <w:p w14:paraId="16E66697" w14:textId="26517DBC"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_Toc76507506 \h </w:instrText>
      </w:r>
      <w:r>
        <w:fldChar w:fldCharType="separate"/>
      </w:r>
      <w:r>
        <w:t>109</w:t>
      </w:r>
      <w:r>
        <w:fldChar w:fldCharType="end"/>
      </w:r>
    </w:p>
    <w:p w14:paraId="1FFA7238" w14:textId="16B785D9" w:rsidR="00047720" w:rsidRDefault="00047720">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_Toc76507507 \h </w:instrText>
      </w:r>
      <w:r>
        <w:fldChar w:fldCharType="separate"/>
      </w:r>
      <w:r>
        <w:t>109</w:t>
      </w:r>
      <w:r>
        <w:fldChar w:fldCharType="end"/>
      </w:r>
    </w:p>
    <w:p w14:paraId="65FC8D22" w14:textId="231C475B" w:rsidR="00047720" w:rsidRDefault="00047720">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_Toc76507508 \h </w:instrText>
      </w:r>
      <w:r>
        <w:fldChar w:fldCharType="separate"/>
      </w:r>
      <w:r>
        <w:t>109</w:t>
      </w:r>
      <w:r>
        <w:fldChar w:fldCharType="end"/>
      </w:r>
    </w:p>
    <w:p w14:paraId="24BF336F" w14:textId="4DAFABA9"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_Toc76507509 \h </w:instrText>
      </w:r>
      <w:r>
        <w:fldChar w:fldCharType="separate"/>
      </w:r>
      <w:r>
        <w:t>110</w:t>
      </w:r>
      <w:r>
        <w:fldChar w:fldCharType="end"/>
      </w:r>
    </w:p>
    <w:p w14:paraId="5624FA3F" w14:textId="399FD109" w:rsidR="00047720" w:rsidRDefault="0004772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_Toc76507510 \h </w:instrText>
      </w:r>
      <w:r>
        <w:fldChar w:fldCharType="separate"/>
      </w:r>
      <w:r>
        <w:t>110</w:t>
      </w:r>
      <w:r>
        <w:fldChar w:fldCharType="end"/>
      </w:r>
    </w:p>
    <w:p w14:paraId="63A12351" w14:textId="01B61B0E" w:rsidR="00047720" w:rsidRDefault="0004772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_Toc76507511 \h </w:instrText>
      </w:r>
      <w:r>
        <w:fldChar w:fldCharType="separate"/>
      </w:r>
      <w:r>
        <w:t>110</w:t>
      </w:r>
      <w:r>
        <w:fldChar w:fldCharType="end"/>
      </w:r>
    </w:p>
    <w:p w14:paraId="37D4D1DD" w14:textId="4AA18FD3" w:rsidR="00047720" w:rsidRDefault="0004772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_Toc76507512 \h </w:instrText>
      </w:r>
      <w:r>
        <w:fldChar w:fldCharType="separate"/>
      </w:r>
      <w:r>
        <w:t>110</w:t>
      </w:r>
      <w:r>
        <w:fldChar w:fldCharType="end"/>
      </w:r>
    </w:p>
    <w:p w14:paraId="7A83D34A" w14:textId="13AAB674" w:rsidR="00047720" w:rsidRDefault="00047720">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_Toc76507513 \h </w:instrText>
      </w:r>
      <w:r>
        <w:fldChar w:fldCharType="separate"/>
      </w:r>
      <w:r>
        <w:t>110</w:t>
      </w:r>
      <w:r>
        <w:fldChar w:fldCharType="end"/>
      </w:r>
    </w:p>
    <w:p w14:paraId="2E4DAD14" w14:textId="5FC28914" w:rsidR="00047720" w:rsidRDefault="00047720">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_Toc76507514 \h </w:instrText>
      </w:r>
      <w:r>
        <w:fldChar w:fldCharType="separate"/>
      </w:r>
      <w:r>
        <w:t>111</w:t>
      </w:r>
      <w:r>
        <w:fldChar w:fldCharType="end"/>
      </w:r>
    </w:p>
    <w:p w14:paraId="74F5A105" w14:textId="34471DD2" w:rsidR="00047720" w:rsidRDefault="00047720">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_Toc76507515 \h </w:instrText>
      </w:r>
      <w:r>
        <w:fldChar w:fldCharType="separate"/>
      </w:r>
      <w:r>
        <w:t>111</w:t>
      </w:r>
      <w:r>
        <w:fldChar w:fldCharType="end"/>
      </w:r>
    </w:p>
    <w:p w14:paraId="0E2F24F8" w14:textId="1788FB6A"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_Toc76507516 \h </w:instrText>
      </w:r>
      <w:r>
        <w:fldChar w:fldCharType="separate"/>
      </w:r>
      <w:r>
        <w:t>111</w:t>
      </w:r>
      <w:r>
        <w:fldChar w:fldCharType="end"/>
      </w:r>
    </w:p>
    <w:p w14:paraId="41AA0427" w14:textId="222F3CE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_Toc76507517 \h </w:instrText>
      </w:r>
      <w:r>
        <w:fldChar w:fldCharType="separate"/>
      </w:r>
      <w:r>
        <w:t>111</w:t>
      </w:r>
      <w:r>
        <w:fldChar w:fldCharType="end"/>
      </w:r>
    </w:p>
    <w:p w14:paraId="326E1FA4" w14:textId="1EAA175C" w:rsidR="00047720" w:rsidRDefault="0004772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_Toc76507518 \h </w:instrText>
      </w:r>
      <w:r>
        <w:fldChar w:fldCharType="separate"/>
      </w:r>
      <w:r>
        <w:t>111</w:t>
      </w:r>
      <w:r>
        <w:fldChar w:fldCharType="end"/>
      </w:r>
    </w:p>
    <w:p w14:paraId="45C09764" w14:textId="55A0AB6B" w:rsidR="00047720" w:rsidRDefault="00047720">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_Toc76507519 \h </w:instrText>
      </w:r>
      <w:r>
        <w:fldChar w:fldCharType="separate"/>
      </w:r>
      <w:r>
        <w:t>111</w:t>
      </w:r>
      <w:r>
        <w:fldChar w:fldCharType="end"/>
      </w:r>
    </w:p>
    <w:p w14:paraId="087CB5BE" w14:textId="6C3FDD74" w:rsidR="00047720" w:rsidRDefault="0004772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_Toc76507520 \h </w:instrText>
      </w:r>
      <w:r>
        <w:fldChar w:fldCharType="separate"/>
      </w:r>
      <w:r>
        <w:t>111</w:t>
      </w:r>
      <w:r>
        <w:fldChar w:fldCharType="end"/>
      </w:r>
    </w:p>
    <w:p w14:paraId="3354E868" w14:textId="12F57D27" w:rsidR="00047720" w:rsidRDefault="00047720">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_Toc76507521 \h </w:instrText>
      </w:r>
      <w:r>
        <w:fldChar w:fldCharType="separate"/>
      </w:r>
      <w:r>
        <w:t>111</w:t>
      </w:r>
      <w:r>
        <w:fldChar w:fldCharType="end"/>
      </w:r>
    </w:p>
    <w:p w14:paraId="5B64A1F7" w14:textId="242403E3" w:rsidR="00047720" w:rsidRDefault="00047720">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_Toc76507522 \h </w:instrText>
      </w:r>
      <w:r>
        <w:fldChar w:fldCharType="separate"/>
      </w:r>
      <w:r>
        <w:t>112</w:t>
      </w:r>
      <w:r>
        <w:fldChar w:fldCharType="end"/>
      </w:r>
    </w:p>
    <w:p w14:paraId="3EA665CF" w14:textId="24006147" w:rsidR="00047720" w:rsidRDefault="00047720">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_Toc76507523 \h </w:instrText>
      </w:r>
      <w:r>
        <w:fldChar w:fldCharType="separate"/>
      </w:r>
      <w:r>
        <w:t>112</w:t>
      </w:r>
      <w:r>
        <w:fldChar w:fldCharType="end"/>
      </w:r>
    </w:p>
    <w:p w14:paraId="109C9151" w14:textId="7F901FDD"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_Toc76507524 \h </w:instrText>
      </w:r>
      <w:r>
        <w:fldChar w:fldCharType="separate"/>
      </w:r>
      <w:r>
        <w:t>112</w:t>
      </w:r>
      <w:r>
        <w:fldChar w:fldCharType="end"/>
      </w:r>
    </w:p>
    <w:p w14:paraId="617F7F1B" w14:textId="7EEC9309" w:rsidR="00047720" w:rsidRDefault="00047720">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_Toc76507525 \h </w:instrText>
      </w:r>
      <w:r>
        <w:fldChar w:fldCharType="separate"/>
      </w:r>
      <w:r>
        <w:t>112</w:t>
      </w:r>
      <w:r>
        <w:fldChar w:fldCharType="end"/>
      </w:r>
    </w:p>
    <w:p w14:paraId="733C0EDD" w14:textId="29D6F5C5" w:rsidR="00047720" w:rsidRDefault="00047720">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_Toc76507526 \h </w:instrText>
      </w:r>
      <w:r>
        <w:fldChar w:fldCharType="separate"/>
      </w:r>
      <w:r>
        <w:t>113</w:t>
      </w:r>
      <w:r>
        <w:fldChar w:fldCharType="end"/>
      </w:r>
    </w:p>
    <w:p w14:paraId="62132F3E" w14:textId="161FEAA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_Toc76507527 \h </w:instrText>
      </w:r>
      <w:r>
        <w:fldChar w:fldCharType="separate"/>
      </w:r>
      <w:r>
        <w:t>114</w:t>
      </w:r>
      <w:r>
        <w:fldChar w:fldCharType="end"/>
      </w:r>
    </w:p>
    <w:p w14:paraId="15083A36" w14:textId="5EE47E80" w:rsidR="00047720" w:rsidRDefault="0004772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_Toc76507528 \h </w:instrText>
      </w:r>
      <w:r>
        <w:fldChar w:fldCharType="separate"/>
      </w:r>
      <w:r>
        <w:t>114</w:t>
      </w:r>
      <w:r>
        <w:fldChar w:fldCharType="end"/>
      </w:r>
    </w:p>
    <w:p w14:paraId="77ADF78A" w14:textId="5B00FB07" w:rsidR="00047720" w:rsidRDefault="0004772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_Toc76507529 \h </w:instrText>
      </w:r>
      <w:r>
        <w:fldChar w:fldCharType="separate"/>
      </w:r>
      <w:r>
        <w:t>114</w:t>
      </w:r>
      <w:r>
        <w:fldChar w:fldCharType="end"/>
      </w:r>
    </w:p>
    <w:p w14:paraId="67FE65BD" w14:textId="69FAF1E5" w:rsidR="00047720" w:rsidRDefault="0004772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_Toc76507530 \h </w:instrText>
      </w:r>
      <w:r>
        <w:fldChar w:fldCharType="separate"/>
      </w:r>
      <w:r>
        <w:t>114</w:t>
      </w:r>
      <w:r>
        <w:fldChar w:fldCharType="end"/>
      </w:r>
    </w:p>
    <w:p w14:paraId="2591E033" w14:textId="498A2D51" w:rsidR="00047720" w:rsidRDefault="0004772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_Toc76507531 \h </w:instrText>
      </w:r>
      <w:r>
        <w:fldChar w:fldCharType="separate"/>
      </w:r>
      <w:r>
        <w:t>114</w:t>
      </w:r>
      <w:r>
        <w:fldChar w:fldCharType="end"/>
      </w:r>
    </w:p>
    <w:p w14:paraId="6852C484" w14:textId="5955B9FD" w:rsidR="00047720" w:rsidRDefault="00047720">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_Toc76507532 \h </w:instrText>
      </w:r>
      <w:r>
        <w:fldChar w:fldCharType="separate"/>
      </w:r>
      <w:r>
        <w:t>114</w:t>
      </w:r>
      <w:r>
        <w:fldChar w:fldCharType="end"/>
      </w:r>
    </w:p>
    <w:p w14:paraId="4A49DA70" w14:textId="2B140B43" w:rsidR="00047720" w:rsidRDefault="00047720">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_Toc76507533 \h </w:instrText>
      </w:r>
      <w:r>
        <w:fldChar w:fldCharType="separate"/>
      </w:r>
      <w:r>
        <w:t>114</w:t>
      </w:r>
      <w:r>
        <w:fldChar w:fldCharType="end"/>
      </w:r>
    </w:p>
    <w:p w14:paraId="0E4DD667" w14:textId="40CF04F4" w:rsidR="00047720" w:rsidRDefault="00047720">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_Toc76507534 \h </w:instrText>
      </w:r>
      <w:r>
        <w:fldChar w:fldCharType="separate"/>
      </w:r>
      <w:r>
        <w:t>115</w:t>
      </w:r>
      <w:r>
        <w:fldChar w:fldCharType="end"/>
      </w:r>
    </w:p>
    <w:p w14:paraId="5B26ED7B" w14:textId="57652C3D"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_Toc76507535 \h </w:instrText>
      </w:r>
      <w:r>
        <w:fldChar w:fldCharType="separate"/>
      </w:r>
      <w:r>
        <w:t>115</w:t>
      </w:r>
      <w:r>
        <w:fldChar w:fldCharType="end"/>
      </w:r>
    </w:p>
    <w:p w14:paraId="7F716D22" w14:textId="5A11F2CF" w:rsidR="00047720" w:rsidRDefault="0004772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_Toc76507536 \h </w:instrText>
      </w:r>
      <w:r>
        <w:fldChar w:fldCharType="separate"/>
      </w:r>
      <w:r>
        <w:t>115</w:t>
      </w:r>
      <w:r>
        <w:fldChar w:fldCharType="end"/>
      </w:r>
    </w:p>
    <w:p w14:paraId="3D74AF4E" w14:textId="257FFE73" w:rsidR="00047720" w:rsidRDefault="0004772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_Toc76507537 \h </w:instrText>
      </w:r>
      <w:r>
        <w:fldChar w:fldCharType="separate"/>
      </w:r>
      <w:r>
        <w:t>116</w:t>
      </w:r>
      <w:r>
        <w:fldChar w:fldCharType="end"/>
      </w:r>
    </w:p>
    <w:p w14:paraId="40762A36" w14:textId="0BF1FDE9"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_Toc76507538 \h </w:instrText>
      </w:r>
      <w:r>
        <w:fldChar w:fldCharType="separate"/>
      </w:r>
      <w:r>
        <w:t>118</w:t>
      </w:r>
      <w:r>
        <w:fldChar w:fldCharType="end"/>
      </w:r>
    </w:p>
    <w:p w14:paraId="103E4285" w14:textId="250F4616" w:rsidR="00047720" w:rsidRDefault="0004772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_Toc76507539 \h </w:instrText>
      </w:r>
      <w:r>
        <w:fldChar w:fldCharType="separate"/>
      </w:r>
      <w:r>
        <w:t>118</w:t>
      </w:r>
      <w:r>
        <w:fldChar w:fldCharType="end"/>
      </w:r>
    </w:p>
    <w:p w14:paraId="3F8AA72E" w14:textId="1B80456E" w:rsidR="00047720" w:rsidRDefault="0004772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_Toc76507540 \h </w:instrText>
      </w:r>
      <w:r>
        <w:fldChar w:fldCharType="separate"/>
      </w:r>
      <w:r>
        <w:t>118</w:t>
      </w:r>
      <w:r>
        <w:fldChar w:fldCharType="end"/>
      </w:r>
    </w:p>
    <w:p w14:paraId="453C78C3" w14:textId="7BC1A632" w:rsidR="00047720" w:rsidRDefault="00047720">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_Toc76507541 \h </w:instrText>
      </w:r>
      <w:r>
        <w:fldChar w:fldCharType="separate"/>
      </w:r>
      <w:r>
        <w:t>119</w:t>
      </w:r>
      <w:r>
        <w:fldChar w:fldCharType="end"/>
      </w:r>
    </w:p>
    <w:p w14:paraId="3BF19DA4" w14:textId="04C70A80" w:rsidR="00047720" w:rsidRDefault="0004772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_Toc76507542 \h </w:instrText>
      </w:r>
      <w:r>
        <w:fldChar w:fldCharType="separate"/>
      </w:r>
      <w:r>
        <w:t>119</w:t>
      </w:r>
      <w:r>
        <w:fldChar w:fldCharType="end"/>
      </w:r>
    </w:p>
    <w:p w14:paraId="3F397D63" w14:textId="791DF608" w:rsidR="00047720" w:rsidRDefault="0004772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_Toc76507543 \h </w:instrText>
      </w:r>
      <w:r>
        <w:fldChar w:fldCharType="separate"/>
      </w:r>
      <w:r>
        <w:t>119</w:t>
      </w:r>
      <w:r>
        <w:fldChar w:fldCharType="end"/>
      </w:r>
    </w:p>
    <w:p w14:paraId="1B8C0C85" w14:textId="7A8CEA2F" w:rsidR="00047720" w:rsidRDefault="0004772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_Toc76507544 \h </w:instrText>
      </w:r>
      <w:r>
        <w:fldChar w:fldCharType="separate"/>
      </w:r>
      <w:r>
        <w:t>119</w:t>
      </w:r>
      <w:r>
        <w:fldChar w:fldCharType="end"/>
      </w:r>
    </w:p>
    <w:p w14:paraId="66C8FDB7" w14:textId="50AEF314" w:rsidR="00047720" w:rsidRDefault="0004772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_Toc76507545 \h </w:instrText>
      </w:r>
      <w:r>
        <w:fldChar w:fldCharType="separate"/>
      </w:r>
      <w:r>
        <w:t>119</w:t>
      </w:r>
      <w:r>
        <w:fldChar w:fldCharType="end"/>
      </w:r>
    </w:p>
    <w:p w14:paraId="47BA468C" w14:textId="530FCD02" w:rsidR="00047720" w:rsidRDefault="0004772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_Toc76507546 \h </w:instrText>
      </w:r>
      <w:r>
        <w:fldChar w:fldCharType="separate"/>
      </w:r>
      <w:r>
        <w:t>120</w:t>
      </w:r>
      <w:r>
        <w:fldChar w:fldCharType="end"/>
      </w:r>
    </w:p>
    <w:p w14:paraId="5031465F" w14:textId="10F6195F"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_Toc76507547 \h </w:instrText>
      </w:r>
      <w:r>
        <w:fldChar w:fldCharType="separate"/>
      </w:r>
      <w:r>
        <w:t>120</w:t>
      </w:r>
      <w:r>
        <w:fldChar w:fldCharType="end"/>
      </w:r>
    </w:p>
    <w:p w14:paraId="0D65785E" w14:textId="1B386CAF" w:rsidR="00047720" w:rsidRDefault="0004772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_Toc76507548 \h </w:instrText>
      </w:r>
      <w:r>
        <w:fldChar w:fldCharType="separate"/>
      </w:r>
      <w:r>
        <w:t>120</w:t>
      </w:r>
      <w:r>
        <w:fldChar w:fldCharType="end"/>
      </w:r>
    </w:p>
    <w:p w14:paraId="08C75710" w14:textId="58ED58D5" w:rsidR="00047720" w:rsidRDefault="0004772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_Toc76507549 \h </w:instrText>
      </w:r>
      <w:r>
        <w:fldChar w:fldCharType="separate"/>
      </w:r>
      <w:r>
        <w:t>120</w:t>
      </w:r>
      <w:r>
        <w:fldChar w:fldCharType="end"/>
      </w:r>
    </w:p>
    <w:p w14:paraId="6263BB08" w14:textId="3F8C0F77"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_Toc76507550 \h </w:instrText>
      </w:r>
      <w:r>
        <w:fldChar w:fldCharType="separate"/>
      </w:r>
      <w:r>
        <w:t>121</w:t>
      </w:r>
      <w:r>
        <w:fldChar w:fldCharType="end"/>
      </w:r>
    </w:p>
    <w:p w14:paraId="270B00EB" w14:textId="063A4229" w:rsidR="00047720" w:rsidRDefault="0004772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_Toc76507551 \h </w:instrText>
      </w:r>
      <w:r>
        <w:fldChar w:fldCharType="separate"/>
      </w:r>
      <w:r>
        <w:t>121</w:t>
      </w:r>
      <w:r>
        <w:fldChar w:fldCharType="end"/>
      </w:r>
    </w:p>
    <w:p w14:paraId="6C2EF722" w14:textId="55D9C087" w:rsidR="00047720" w:rsidRDefault="0004772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_Toc76507552 \h </w:instrText>
      </w:r>
      <w:r>
        <w:fldChar w:fldCharType="separate"/>
      </w:r>
      <w:r>
        <w:t>121</w:t>
      </w:r>
      <w:r>
        <w:fldChar w:fldCharType="end"/>
      </w:r>
    </w:p>
    <w:p w14:paraId="60CBC34B" w14:textId="5DF7E396" w:rsidR="00047720" w:rsidRDefault="00047720">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_Toc76507553 \h </w:instrText>
      </w:r>
      <w:r>
        <w:fldChar w:fldCharType="separate"/>
      </w:r>
      <w:r>
        <w:t>122</w:t>
      </w:r>
      <w:r>
        <w:fldChar w:fldCharType="end"/>
      </w:r>
    </w:p>
    <w:p w14:paraId="040FFC7A" w14:textId="7A2E8AE4" w:rsidR="00047720" w:rsidRDefault="0004772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_Toc76507554 \h </w:instrText>
      </w:r>
      <w:r>
        <w:fldChar w:fldCharType="separate"/>
      </w:r>
      <w:r>
        <w:t>122</w:t>
      </w:r>
      <w:r>
        <w:fldChar w:fldCharType="end"/>
      </w:r>
    </w:p>
    <w:p w14:paraId="74557AD5" w14:textId="5E74873E" w:rsidR="00047720" w:rsidRDefault="00047720">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_Toc76507555 \h </w:instrText>
      </w:r>
      <w:r>
        <w:fldChar w:fldCharType="separate"/>
      </w:r>
      <w:r>
        <w:t>122</w:t>
      </w:r>
      <w:r>
        <w:fldChar w:fldCharType="end"/>
      </w:r>
    </w:p>
    <w:p w14:paraId="0E562528" w14:textId="2F281DB0" w:rsidR="00047720" w:rsidRDefault="00047720">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_Toc76507556 \h </w:instrText>
      </w:r>
      <w:r>
        <w:fldChar w:fldCharType="separate"/>
      </w:r>
      <w:r>
        <w:t>122</w:t>
      </w:r>
      <w:r>
        <w:fldChar w:fldCharType="end"/>
      </w:r>
    </w:p>
    <w:p w14:paraId="19DC390A" w14:textId="08E687F8" w:rsidR="00047720" w:rsidRDefault="00047720">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_Toc76507557 \h </w:instrText>
      </w:r>
      <w:r>
        <w:fldChar w:fldCharType="separate"/>
      </w:r>
      <w:r>
        <w:t>122</w:t>
      </w:r>
      <w:r>
        <w:fldChar w:fldCharType="end"/>
      </w:r>
    </w:p>
    <w:p w14:paraId="3084EF61" w14:textId="76A89DC0"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_Toc76507558 \h </w:instrText>
      </w:r>
      <w:r>
        <w:fldChar w:fldCharType="separate"/>
      </w:r>
      <w:r>
        <w:t>122</w:t>
      </w:r>
      <w:r>
        <w:fldChar w:fldCharType="end"/>
      </w:r>
    </w:p>
    <w:p w14:paraId="76E01F4C" w14:textId="76EF36A5" w:rsidR="00047720" w:rsidRDefault="00047720">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_Toc76507559 \h </w:instrText>
      </w:r>
      <w:r>
        <w:fldChar w:fldCharType="separate"/>
      </w:r>
      <w:r>
        <w:t>122</w:t>
      </w:r>
      <w:r>
        <w:fldChar w:fldCharType="end"/>
      </w:r>
    </w:p>
    <w:p w14:paraId="0F1D9641" w14:textId="4ABF628A" w:rsidR="00047720" w:rsidRDefault="00047720">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_Toc76507560 \h </w:instrText>
      </w:r>
      <w:r>
        <w:fldChar w:fldCharType="separate"/>
      </w:r>
      <w:r>
        <w:t>123</w:t>
      </w:r>
      <w:r>
        <w:fldChar w:fldCharType="end"/>
      </w:r>
    </w:p>
    <w:p w14:paraId="7D1A07F6" w14:textId="7279F019" w:rsidR="00047720" w:rsidRDefault="00047720">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_Toc76507561 \h </w:instrText>
      </w:r>
      <w:r>
        <w:fldChar w:fldCharType="separate"/>
      </w:r>
      <w:r>
        <w:t>124</w:t>
      </w:r>
      <w:r>
        <w:fldChar w:fldCharType="end"/>
      </w:r>
    </w:p>
    <w:p w14:paraId="6AB06C17" w14:textId="0B629579" w:rsidR="00047720" w:rsidRDefault="00047720">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_Toc76507562 \h </w:instrText>
      </w:r>
      <w:r>
        <w:fldChar w:fldCharType="separate"/>
      </w:r>
      <w:r>
        <w:t>124</w:t>
      </w:r>
      <w:r>
        <w:fldChar w:fldCharType="end"/>
      </w:r>
    </w:p>
    <w:p w14:paraId="0D2F94C9" w14:textId="0C6D49C2" w:rsidR="00047720" w:rsidRDefault="00047720">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_Toc76507563 \h </w:instrText>
      </w:r>
      <w:r>
        <w:fldChar w:fldCharType="separate"/>
      </w:r>
      <w:r>
        <w:t>124</w:t>
      </w:r>
      <w:r>
        <w:fldChar w:fldCharType="end"/>
      </w:r>
    </w:p>
    <w:p w14:paraId="756BA21B" w14:textId="4D4CC6E6"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_Toc76507564 \h </w:instrText>
      </w:r>
      <w:r>
        <w:fldChar w:fldCharType="separate"/>
      </w:r>
      <w:r>
        <w:t>125</w:t>
      </w:r>
      <w:r>
        <w:fldChar w:fldCharType="end"/>
      </w:r>
    </w:p>
    <w:p w14:paraId="3D36E3C3" w14:textId="63E56551" w:rsidR="00047720" w:rsidRDefault="0004772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_Toc76507565 \h </w:instrText>
      </w:r>
      <w:r>
        <w:fldChar w:fldCharType="separate"/>
      </w:r>
      <w:r>
        <w:t>125</w:t>
      </w:r>
      <w:r>
        <w:fldChar w:fldCharType="end"/>
      </w:r>
    </w:p>
    <w:p w14:paraId="7DCC96B7" w14:textId="7350FCED" w:rsidR="00047720" w:rsidRDefault="0004772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_Toc76507566 \h </w:instrText>
      </w:r>
      <w:r>
        <w:fldChar w:fldCharType="separate"/>
      </w:r>
      <w:r>
        <w:t>131</w:t>
      </w:r>
      <w:r>
        <w:fldChar w:fldCharType="end"/>
      </w:r>
    </w:p>
    <w:p w14:paraId="2CBED362" w14:textId="060E5050" w:rsidR="00047720" w:rsidRDefault="00047720">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_Toc76507567 \h </w:instrText>
      </w:r>
      <w:r>
        <w:fldChar w:fldCharType="separate"/>
      </w:r>
      <w:r>
        <w:t>133</w:t>
      </w:r>
      <w:r>
        <w:fldChar w:fldCharType="end"/>
      </w:r>
    </w:p>
    <w:p w14:paraId="2FC01578" w14:textId="410BD563" w:rsidR="00047720" w:rsidRDefault="00047720">
      <w:pPr>
        <w:pStyle w:val="TOC3"/>
        <w:rPr>
          <w:rFonts w:asciiTheme="minorHAnsi" w:eastAsiaTheme="minorEastAsia" w:hAnsiTheme="minorHAnsi" w:cstheme="minorBidi"/>
          <w:sz w:val="22"/>
          <w:szCs w:val="22"/>
          <w:lang w:eastAsia="en-GB"/>
        </w:rPr>
      </w:pPr>
      <w:r w:rsidRPr="00D14A52">
        <w:rPr>
          <w:rFonts w:eastAsia="SimSun"/>
        </w:rPr>
        <w:t>6.7.4</w:t>
      </w:r>
      <w:r>
        <w:rPr>
          <w:rFonts w:asciiTheme="minorHAnsi" w:eastAsiaTheme="minorEastAsia" w:hAnsiTheme="minorHAnsi" w:cstheme="minorBidi"/>
          <w:sz w:val="22"/>
          <w:szCs w:val="22"/>
          <w:lang w:eastAsia="en-GB"/>
        </w:rPr>
        <w:tab/>
      </w:r>
      <w:r w:rsidRPr="00D14A52">
        <w:rPr>
          <w:rFonts w:eastAsia="SimSun"/>
        </w:rPr>
        <w:t>OTA Spectrum emission mask</w:t>
      </w:r>
      <w:r>
        <w:tab/>
      </w:r>
      <w:r>
        <w:fldChar w:fldCharType="begin"/>
      </w:r>
      <w:r>
        <w:instrText xml:space="preserve"> PAGEREF _Toc76507568 \h </w:instrText>
      </w:r>
      <w:r>
        <w:fldChar w:fldCharType="separate"/>
      </w:r>
      <w:r>
        <w:t>136</w:t>
      </w:r>
      <w:r>
        <w:fldChar w:fldCharType="end"/>
      </w:r>
    </w:p>
    <w:p w14:paraId="77045F47" w14:textId="5902126A" w:rsidR="00047720" w:rsidRDefault="00047720">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_Toc76507569 \h </w:instrText>
      </w:r>
      <w:r>
        <w:fldChar w:fldCharType="separate"/>
      </w:r>
      <w:r>
        <w:t>136</w:t>
      </w:r>
      <w:r>
        <w:fldChar w:fldCharType="end"/>
      </w:r>
    </w:p>
    <w:p w14:paraId="7DC819F4" w14:textId="5BF26538" w:rsidR="00047720" w:rsidRDefault="00047720">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_Toc76507570 \h </w:instrText>
      </w:r>
      <w:r>
        <w:fldChar w:fldCharType="separate"/>
      </w:r>
      <w:r>
        <w:t>136</w:t>
      </w:r>
      <w:r>
        <w:fldChar w:fldCharType="end"/>
      </w:r>
    </w:p>
    <w:p w14:paraId="0098ACE4" w14:textId="6BFD1C01" w:rsidR="00047720" w:rsidRDefault="00047720">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_Toc76507571 \h </w:instrText>
      </w:r>
      <w:r>
        <w:fldChar w:fldCharType="separate"/>
      </w:r>
      <w:r>
        <w:t>136</w:t>
      </w:r>
      <w:r>
        <w:fldChar w:fldCharType="end"/>
      </w:r>
    </w:p>
    <w:p w14:paraId="7C2D550E" w14:textId="77DB097E"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_Toc76507572 \h </w:instrText>
      </w:r>
      <w:r>
        <w:fldChar w:fldCharType="separate"/>
      </w:r>
      <w:r>
        <w:t>136</w:t>
      </w:r>
      <w:r>
        <w:fldChar w:fldCharType="end"/>
      </w:r>
    </w:p>
    <w:p w14:paraId="7224FD0F" w14:textId="53F9683D" w:rsidR="00047720" w:rsidRDefault="00047720">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_Toc76507573 \h </w:instrText>
      </w:r>
      <w:r>
        <w:fldChar w:fldCharType="separate"/>
      </w:r>
      <w:r>
        <w:t>136</w:t>
      </w:r>
      <w:r>
        <w:fldChar w:fldCharType="end"/>
      </w:r>
    </w:p>
    <w:p w14:paraId="100D2150" w14:textId="447451F2" w:rsidR="00047720" w:rsidRDefault="00047720">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_Toc76507574 \h </w:instrText>
      </w:r>
      <w:r>
        <w:fldChar w:fldCharType="separate"/>
      </w:r>
      <w:r>
        <w:t>137</w:t>
      </w:r>
      <w:r>
        <w:fldChar w:fldCharType="end"/>
      </w:r>
    </w:p>
    <w:p w14:paraId="62C3AD16" w14:textId="162ED9AD"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_Toc76507575 \h </w:instrText>
      </w:r>
      <w:r>
        <w:fldChar w:fldCharType="separate"/>
      </w:r>
      <w:r>
        <w:t>138</w:t>
      </w:r>
      <w:r>
        <w:fldChar w:fldCharType="end"/>
      </w:r>
    </w:p>
    <w:p w14:paraId="07D41996" w14:textId="1473F455" w:rsidR="00047720" w:rsidRDefault="0004772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_Toc76507576 \h </w:instrText>
      </w:r>
      <w:r>
        <w:fldChar w:fldCharType="separate"/>
      </w:r>
      <w:r>
        <w:t>138</w:t>
      </w:r>
      <w:r>
        <w:fldChar w:fldCharType="end"/>
      </w:r>
    </w:p>
    <w:p w14:paraId="6EE634E1" w14:textId="31DEDDB0" w:rsidR="00047720" w:rsidRDefault="0004772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_Toc76507577 \h </w:instrText>
      </w:r>
      <w:r>
        <w:fldChar w:fldCharType="separate"/>
      </w:r>
      <w:r>
        <w:t>148</w:t>
      </w:r>
      <w:r>
        <w:fldChar w:fldCharType="end"/>
      </w:r>
    </w:p>
    <w:p w14:paraId="10878E15" w14:textId="05F800E0" w:rsidR="00047720" w:rsidRDefault="00047720">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_Toc76507578 \h </w:instrText>
      </w:r>
      <w:r>
        <w:fldChar w:fldCharType="separate"/>
      </w:r>
      <w:r>
        <w:t>148</w:t>
      </w:r>
      <w:r>
        <w:fldChar w:fldCharType="end"/>
      </w:r>
    </w:p>
    <w:p w14:paraId="3B62764C" w14:textId="71DCB6BE" w:rsidR="00047720" w:rsidRDefault="00047720">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_Toc76507579 \h </w:instrText>
      </w:r>
      <w:r>
        <w:fldChar w:fldCharType="separate"/>
      </w:r>
      <w:r>
        <w:t>148</w:t>
      </w:r>
      <w:r>
        <w:fldChar w:fldCharType="end"/>
      </w:r>
    </w:p>
    <w:p w14:paraId="4B612411" w14:textId="471CE1BE" w:rsidR="00047720" w:rsidRDefault="00047720">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_Toc76507580 \h </w:instrText>
      </w:r>
      <w:r>
        <w:fldChar w:fldCharType="separate"/>
      </w:r>
      <w:r>
        <w:t>149</w:t>
      </w:r>
      <w:r>
        <w:fldChar w:fldCharType="end"/>
      </w:r>
    </w:p>
    <w:p w14:paraId="68B16D93" w14:textId="2D9725B6"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_Toc76507581 \h </w:instrText>
      </w:r>
      <w:r>
        <w:fldChar w:fldCharType="separate"/>
      </w:r>
      <w:r>
        <w:t>149</w:t>
      </w:r>
      <w:r>
        <w:fldChar w:fldCharType="end"/>
      </w:r>
    </w:p>
    <w:p w14:paraId="79C59297" w14:textId="66A641BF" w:rsidR="00047720" w:rsidRDefault="0004772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_Toc76507582 \h </w:instrText>
      </w:r>
      <w:r>
        <w:fldChar w:fldCharType="separate"/>
      </w:r>
      <w:r>
        <w:t>149</w:t>
      </w:r>
      <w:r>
        <w:fldChar w:fldCharType="end"/>
      </w:r>
    </w:p>
    <w:p w14:paraId="2B95A42A" w14:textId="469156F6" w:rsidR="00047720" w:rsidRDefault="0004772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_Toc76507583 \h </w:instrText>
      </w:r>
      <w:r>
        <w:fldChar w:fldCharType="separate"/>
      </w:r>
      <w:r>
        <w:t>149</w:t>
      </w:r>
      <w:r>
        <w:fldChar w:fldCharType="end"/>
      </w:r>
    </w:p>
    <w:p w14:paraId="26C7BC19" w14:textId="22E3F7FD" w:rsidR="00047720" w:rsidRDefault="0004772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_Toc76507584 \h </w:instrText>
      </w:r>
      <w:r>
        <w:fldChar w:fldCharType="separate"/>
      </w:r>
      <w:r>
        <w:t>150</w:t>
      </w:r>
      <w:r>
        <w:fldChar w:fldCharType="end"/>
      </w:r>
    </w:p>
    <w:p w14:paraId="5787C094" w14:textId="233C8611" w:rsidR="00047720" w:rsidRDefault="0004772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_Toc76507585 \h </w:instrText>
      </w:r>
      <w:r>
        <w:fldChar w:fldCharType="separate"/>
      </w:r>
      <w:r>
        <w:t>150</w:t>
      </w:r>
      <w:r>
        <w:fldChar w:fldCharType="end"/>
      </w:r>
    </w:p>
    <w:p w14:paraId="0DF3E222" w14:textId="5A47CD01" w:rsidR="00047720" w:rsidRDefault="0004772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_Toc76507586 \h </w:instrText>
      </w:r>
      <w:r>
        <w:fldChar w:fldCharType="separate"/>
      </w:r>
      <w:r>
        <w:t>150</w:t>
      </w:r>
      <w:r>
        <w:fldChar w:fldCharType="end"/>
      </w:r>
    </w:p>
    <w:p w14:paraId="6036E933" w14:textId="03573EAD" w:rsidR="00047720" w:rsidRDefault="0004772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_Toc76507587 \h </w:instrText>
      </w:r>
      <w:r>
        <w:fldChar w:fldCharType="separate"/>
      </w:r>
      <w:r>
        <w:t>159</w:t>
      </w:r>
      <w:r>
        <w:fldChar w:fldCharType="end"/>
      </w:r>
    </w:p>
    <w:p w14:paraId="359D21DE" w14:textId="04A261C3" w:rsidR="00047720" w:rsidRDefault="0004772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_Toc76507588 \h </w:instrText>
      </w:r>
      <w:r>
        <w:fldChar w:fldCharType="separate"/>
      </w:r>
      <w:r>
        <w:t>166</w:t>
      </w:r>
      <w:r>
        <w:fldChar w:fldCharType="end"/>
      </w:r>
    </w:p>
    <w:p w14:paraId="68292168" w14:textId="0C4B30E8" w:rsidR="00047720" w:rsidRDefault="0004772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_Toc76507589 \h </w:instrText>
      </w:r>
      <w:r>
        <w:fldChar w:fldCharType="separate"/>
      </w:r>
      <w:r>
        <w:t>170</w:t>
      </w:r>
      <w:r>
        <w:fldChar w:fldCharType="end"/>
      </w:r>
    </w:p>
    <w:p w14:paraId="0CF371DE" w14:textId="6FB63157" w:rsidR="00047720" w:rsidRDefault="00047720">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_Toc76507590 \h </w:instrText>
      </w:r>
      <w:r>
        <w:fldChar w:fldCharType="separate"/>
      </w:r>
      <w:r>
        <w:t>192</w:t>
      </w:r>
      <w:r>
        <w:fldChar w:fldCharType="end"/>
      </w:r>
    </w:p>
    <w:p w14:paraId="72641861" w14:textId="65631359" w:rsidR="00047720" w:rsidRDefault="00047720">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_Toc76507591 \h </w:instrText>
      </w:r>
      <w:r>
        <w:fldChar w:fldCharType="separate"/>
      </w:r>
      <w:r>
        <w:t>192</w:t>
      </w:r>
      <w:r>
        <w:fldChar w:fldCharType="end"/>
      </w:r>
    </w:p>
    <w:p w14:paraId="05082D10" w14:textId="40531776" w:rsidR="00047720" w:rsidRDefault="00047720">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_Toc76507592 \h </w:instrText>
      </w:r>
      <w:r>
        <w:fldChar w:fldCharType="separate"/>
      </w:r>
      <w:r>
        <w:t>193</w:t>
      </w:r>
      <w:r>
        <w:fldChar w:fldCharType="end"/>
      </w:r>
    </w:p>
    <w:p w14:paraId="25B580FA" w14:textId="42E29B17" w:rsidR="00047720" w:rsidRDefault="00047720">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_Toc76507593 \h </w:instrText>
      </w:r>
      <w:r>
        <w:fldChar w:fldCharType="separate"/>
      </w:r>
      <w:r>
        <w:t>193</w:t>
      </w:r>
      <w:r>
        <w:fldChar w:fldCharType="end"/>
      </w:r>
    </w:p>
    <w:p w14:paraId="3F21B935" w14:textId="0750F8A5" w:rsidR="00047720" w:rsidRDefault="00047720">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_Toc76507594 \h </w:instrText>
      </w:r>
      <w:r>
        <w:fldChar w:fldCharType="separate"/>
      </w:r>
      <w:r>
        <w:t>193</w:t>
      </w:r>
      <w:r>
        <w:fldChar w:fldCharType="end"/>
      </w:r>
    </w:p>
    <w:p w14:paraId="0BCAFD8D" w14:textId="65EEE556" w:rsidR="00047720" w:rsidRDefault="00047720">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_Toc76507595 \h </w:instrText>
      </w:r>
      <w:r>
        <w:fldChar w:fldCharType="separate"/>
      </w:r>
      <w:r>
        <w:t>193</w:t>
      </w:r>
      <w:r>
        <w:fldChar w:fldCharType="end"/>
      </w:r>
    </w:p>
    <w:p w14:paraId="056DAECB" w14:textId="2DEDA196"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_Toc76507596 \h </w:instrText>
      </w:r>
      <w:r>
        <w:fldChar w:fldCharType="separate"/>
      </w:r>
      <w:r>
        <w:t>193</w:t>
      </w:r>
      <w:r>
        <w:fldChar w:fldCharType="end"/>
      </w:r>
    </w:p>
    <w:p w14:paraId="5BD7476F" w14:textId="4479FEA5"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_Toc76507597 \h </w:instrText>
      </w:r>
      <w:r>
        <w:fldChar w:fldCharType="separate"/>
      </w:r>
      <w:r>
        <w:t>194</w:t>
      </w:r>
      <w:r>
        <w:fldChar w:fldCharType="end"/>
      </w:r>
    </w:p>
    <w:p w14:paraId="6CDC552C" w14:textId="132EDF1A" w:rsidR="00047720" w:rsidRDefault="00047720">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_Toc76507598 \h </w:instrText>
      </w:r>
      <w:r>
        <w:fldChar w:fldCharType="separate"/>
      </w:r>
      <w:r>
        <w:t>197</w:t>
      </w:r>
      <w:r>
        <w:fldChar w:fldCharType="end"/>
      </w:r>
    </w:p>
    <w:p w14:paraId="5BBC6FBF" w14:textId="210AAD0F" w:rsidR="00047720" w:rsidRDefault="00047720">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_Toc76507599 \h </w:instrText>
      </w:r>
      <w:r>
        <w:fldChar w:fldCharType="separate"/>
      </w:r>
      <w:r>
        <w:t>197</w:t>
      </w:r>
      <w:r>
        <w:fldChar w:fldCharType="end"/>
      </w:r>
    </w:p>
    <w:p w14:paraId="6717C87A" w14:textId="3A044127" w:rsidR="00047720" w:rsidRDefault="00047720">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_Toc76507600 \h </w:instrText>
      </w:r>
      <w:r>
        <w:fldChar w:fldCharType="separate"/>
      </w:r>
      <w:r>
        <w:t>197</w:t>
      </w:r>
      <w:r>
        <w:fldChar w:fldCharType="end"/>
      </w:r>
    </w:p>
    <w:p w14:paraId="1672E536" w14:textId="348F7956" w:rsidR="00047720" w:rsidRDefault="00047720">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_Toc76507601 \h </w:instrText>
      </w:r>
      <w:r>
        <w:fldChar w:fldCharType="separate"/>
      </w:r>
      <w:r>
        <w:t>197</w:t>
      </w:r>
      <w:r>
        <w:fldChar w:fldCharType="end"/>
      </w:r>
    </w:p>
    <w:p w14:paraId="50D009E1" w14:textId="5460D4C3"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_Toc76507602 \h </w:instrText>
      </w:r>
      <w:r>
        <w:fldChar w:fldCharType="separate"/>
      </w:r>
      <w:r>
        <w:t>197</w:t>
      </w:r>
      <w:r>
        <w:fldChar w:fldCharType="end"/>
      </w:r>
    </w:p>
    <w:p w14:paraId="5817DE98" w14:textId="59B90A7B" w:rsidR="00047720" w:rsidRDefault="00047720">
      <w:pPr>
        <w:pStyle w:val="TOC5"/>
        <w:rPr>
          <w:rFonts w:asciiTheme="minorHAnsi" w:eastAsiaTheme="minorEastAsia" w:hAnsiTheme="minorHAnsi" w:cstheme="minorBidi"/>
          <w:sz w:val="22"/>
          <w:szCs w:val="22"/>
          <w:lang w:eastAsia="en-GB"/>
        </w:rPr>
      </w:pPr>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_Toc76507603 \h </w:instrText>
      </w:r>
      <w:r>
        <w:fldChar w:fldCharType="separate"/>
      </w:r>
      <w:r>
        <w:t>199</w:t>
      </w:r>
      <w:r>
        <w:fldChar w:fldCharType="end"/>
      </w:r>
    </w:p>
    <w:p w14:paraId="26C34F9A" w14:textId="7E88D5F4" w:rsidR="00047720" w:rsidRDefault="00047720">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_Toc76507604 \h </w:instrText>
      </w:r>
      <w:r>
        <w:fldChar w:fldCharType="separate"/>
      </w:r>
      <w:r>
        <w:t>200</w:t>
      </w:r>
      <w:r>
        <w:fldChar w:fldCharType="end"/>
      </w:r>
    </w:p>
    <w:p w14:paraId="2DD18D61" w14:textId="3417A9CC" w:rsidR="00047720" w:rsidRDefault="00047720">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_Toc76507605 \h </w:instrText>
      </w:r>
      <w:r>
        <w:fldChar w:fldCharType="separate"/>
      </w:r>
      <w:r>
        <w:t>200</w:t>
      </w:r>
      <w:r>
        <w:fldChar w:fldCharType="end"/>
      </w:r>
    </w:p>
    <w:p w14:paraId="5B29922F" w14:textId="13A7B142" w:rsidR="00047720" w:rsidRDefault="00047720">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_Toc76507606 \h </w:instrText>
      </w:r>
      <w:r>
        <w:fldChar w:fldCharType="separate"/>
      </w:r>
      <w:r>
        <w:t>200</w:t>
      </w:r>
      <w:r>
        <w:fldChar w:fldCharType="end"/>
      </w:r>
    </w:p>
    <w:p w14:paraId="64DA0E02" w14:textId="02B66BE1" w:rsidR="00047720" w:rsidRDefault="00047720">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_Toc76507607 \h </w:instrText>
      </w:r>
      <w:r>
        <w:fldChar w:fldCharType="separate"/>
      </w:r>
      <w:r>
        <w:t>200</w:t>
      </w:r>
      <w:r>
        <w:fldChar w:fldCharType="end"/>
      </w:r>
    </w:p>
    <w:p w14:paraId="1C584303" w14:textId="6D1EB29E"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_Toc76507608 \h </w:instrText>
      </w:r>
      <w:r>
        <w:fldChar w:fldCharType="separate"/>
      </w:r>
      <w:r>
        <w:t>200</w:t>
      </w:r>
      <w:r>
        <w:fldChar w:fldCharType="end"/>
      </w:r>
    </w:p>
    <w:p w14:paraId="010F8D3B" w14:textId="047E19BE"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_Toc76507609 \h </w:instrText>
      </w:r>
      <w:r>
        <w:fldChar w:fldCharType="separate"/>
      </w:r>
      <w:r>
        <w:t>201</w:t>
      </w:r>
      <w:r>
        <w:fldChar w:fldCharType="end"/>
      </w:r>
    </w:p>
    <w:p w14:paraId="4CA9BA51" w14:textId="02EAD2E9" w:rsidR="00047720" w:rsidRDefault="00047720">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_Toc76507610 \h </w:instrText>
      </w:r>
      <w:r>
        <w:fldChar w:fldCharType="separate"/>
      </w:r>
      <w:r>
        <w:t>233</w:t>
      </w:r>
      <w:r>
        <w:fldChar w:fldCharType="end"/>
      </w:r>
    </w:p>
    <w:p w14:paraId="265DA3E0" w14:textId="7CA9C3B1" w:rsidR="00047720" w:rsidRDefault="00047720">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_Toc76507611 \h </w:instrText>
      </w:r>
      <w:r>
        <w:fldChar w:fldCharType="separate"/>
      </w:r>
      <w:r>
        <w:t>233</w:t>
      </w:r>
      <w:r>
        <w:fldChar w:fldCharType="end"/>
      </w:r>
    </w:p>
    <w:p w14:paraId="71647D46" w14:textId="1BB756D3" w:rsidR="00047720" w:rsidRDefault="00047720">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_Toc76507612 \h </w:instrText>
      </w:r>
      <w:r>
        <w:fldChar w:fldCharType="separate"/>
      </w:r>
      <w:r>
        <w:t>233</w:t>
      </w:r>
      <w:r>
        <w:fldChar w:fldCharType="end"/>
      </w:r>
    </w:p>
    <w:p w14:paraId="3726C969" w14:textId="71B42D60" w:rsidR="00047720" w:rsidRDefault="00047720">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_Toc76507613 \h </w:instrText>
      </w:r>
      <w:r>
        <w:fldChar w:fldCharType="separate"/>
      </w:r>
      <w:r>
        <w:t>233</w:t>
      </w:r>
      <w:r>
        <w:fldChar w:fldCharType="end"/>
      </w:r>
    </w:p>
    <w:p w14:paraId="66099909" w14:textId="56B91F3D"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_Toc76507614 \h </w:instrText>
      </w:r>
      <w:r>
        <w:fldChar w:fldCharType="separate"/>
      </w:r>
      <w:r>
        <w:t>233</w:t>
      </w:r>
      <w:r>
        <w:fldChar w:fldCharType="end"/>
      </w:r>
    </w:p>
    <w:p w14:paraId="1940CA95" w14:textId="3181AF78" w:rsidR="00047720" w:rsidRDefault="00047720">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_Toc76507615 \h </w:instrText>
      </w:r>
      <w:r>
        <w:fldChar w:fldCharType="separate"/>
      </w:r>
      <w:r>
        <w:t>233</w:t>
      </w:r>
      <w:r>
        <w:fldChar w:fldCharType="end"/>
      </w:r>
    </w:p>
    <w:p w14:paraId="65A88793" w14:textId="704DE1F2" w:rsidR="00047720" w:rsidRDefault="0004772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_Toc76507616 \h </w:instrText>
      </w:r>
      <w:r>
        <w:fldChar w:fldCharType="separate"/>
      </w:r>
      <w:r>
        <w:t>252</w:t>
      </w:r>
      <w:r>
        <w:fldChar w:fldCharType="end"/>
      </w:r>
    </w:p>
    <w:p w14:paraId="0D65FD41" w14:textId="42FA44EC" w:rsidR="00047720" w:rsidRDefault="00047720">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_Toc76507617 \h </w:instrText>
      </w:r>
      <w:r>
        <w:fldChar w:fldCharType="separate"/>
      </w:r>
      <w:r>
        <w:t>252</w:t>
      </w:r>
      <w:r>
        <w:fldChar w:fldCharType="end"/>
      </w:r>
    </w:p>
    <w:p w14:paraId="1CB15AD7" w14:textId="57EEDCE7" w:rsidR="00047720" w:rsidRDefault="00047720">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_Toc76507618 \h </w:instrText>
      </w:r>
      <w:r>
        <w:fldChar w:fldCharType="separate"/>
      </w:r>
      <w:r>
        <w:t>252</w:t>
      </w:r>
      <w:r>
        <w:fldChar w:fldCharType="end"/>
      </w:r>
    </w:p>
    <w:p w14:paraId="5AF6B4BC" w14:textId="04CC1A33" w:rsidR="00047720" w:rsidRDefault="00047720">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_Toc76507619 \h </w:instrText>
      </w:r>
      <w:r>
        <w:fldChar w:fldCharType="separate"/>
      </w:r>
      <w:r>
        <w:t>252</w:t>
      </w:r>
      <w:r>
        <w:fldChar w:fldCharType="end"/>
      </w:r>
    </w:p>
    <w:p w14:paraId="458066D7" w14:textId="206845D3" w:rsidR="00047720" w:rsidRDefault="0004772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_Toc76507620 \h </w:instrText>
      </w:r>
      <w:r>
        <w:fldChar w:fldCharType="separate"/>
      </w:r>
      <w:r>
        <w:t>252</w:t>
      </w:r>
      <w:r>
        <w:fldChar w:fldCharType="end"/>
      </w:r>
    </w:p>
    <w:p w14:paraId="69F61813" w14:textId="1CD21AA1" w:rsidR="00047720" w:rsidRDefault="00047720">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_Toc76507621 \h </w:instrText>
      </w:r>
      <w:r>
        <w:fldChar w:fldCharType="separate"/>
      </w:r>
      <w:r>
        <w:t>252</w:t>
      </w:r>
      <w:r>
        <w:fldChar w:fldCharType="end"/>
      </w:r>
    </w:p>
    <w:p w14:paraId="2106862B" w14:textId="105700B0" w:rsidR="00047720" w:rsidRDefault="00047720">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_Toc76507622 \h </w:instrText>
      </w:r>
      <w:r>
        <w:fldChar w:fldCharType="separate"/>
      </w:r>
      <w:r>
        <w:t>253</w:t>
      </w:r>
      <w:r>
        <w:fldChar w:fldCharType="end"/>
      </w:r>
    </w:p>
    <w:p w14:paraId="1255DD5D" w14:textId="3102C182" w:rsidR="00047720" w:rsidRDefault="0004772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_Toc76507623 \h </w:instrText>
      </w:r>
      <w:r>
        <w:fldChar w:fldCharType="separate"/>
      </w:r>
      <w:r>
        <w:t>255</w:t>
      </w:r>
      <w:r>
        <w:fldChar w:fldCharType="end"/>
      </w:r>
    </w:p>
    <w:p w14:paraId="031A060A" w14:textId="7490C1A4" w:rsidR="00047720" w:rsidRDefault="0004772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_Toc76507624 \h </w:instrText>
      </w:r>
      <w:r>
        <w:fldChar w:fldCharType="separate"/>
      </w:r>
      <w:r>
        <w:t>255</w:t>
      </w:r>
      <w:r>
        <w:fldChar w:fldCharType="end"/>
      </w:r>
    </w:p>
    <w:p w14:paraId="18666B87" w14:textId="12C83EEC" w:rsidR="00047720" w:rsidRDefault="00047720">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_Toc76507625 \h </w:instrText>
      </w:r>
      <w:r>
        <w:fldChar w:fldCharType="separate"/>
      </w:r>
      <w:r>
        <w:t>255</w:t>
      </w:r>
      <w:r>
        <w:fldChar w:fldCharType="end"/>
      </w:r>
    </w:p>
    <w:p w14:paraId="2C37CEDF" w14:textId="55B53244" w:rsidR="00047720" w:rsidRDefault="00047720">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_Toc76507626 \h </w:instrText>
      </w:r>
      <w:r>
        <w:fldChar w:fldCharType="separate"/>
      </w:r>
      <w:r>
        <w:t>255</w:t>
      </w:r>
      <w:r>
        <w:fldChar w:fldCharType="end"/>
      </w:r>
    </w:p>
    <w:p w14:paraId="74080DA9" w14:textId="37468FDD" w:rsidR="00047720" w:rsidRDefault="00047720">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_Toc76507627 \h </w:instrText>
      </w:r>
      <w:r>
        <w:fldChar w:fldCharType="separate"/>
      </w:r>
      <w:r>
        <w:t>256</w:t>
      </w:r>
      <w:r>
        <w:fldChar w:fldCharType="end"/>
      </w:r>
    </w:p>
    <w:p w14:paraId="740105A0" w14:textId="701ACA2B" w:rsidR="00047720" w:rsidRDefault="00047720">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_Toc76507628 \h </w:instrText>
      </w:r>
      <w:r>
        <w:fldChar w:fldCharType="separate"/>
      </w:r>
      <w:r>
        <w:t>257</w:t>
      </w:r>
      <w:r>
        <w:fldChar w:fldCharType="end"/>
      </w:r>
    </w:p>
    <w:p w14:paraId="6641C76E" w14:textId="60636D36" w:rsidR="00047720" w:rsidRDefault="00047720">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_Toc76507629 \h </w:instrText>
      </w:r>
      <w:r>
        <w:fldChar w:fldCharType="separate"/>
      </w:r>
      <w:r>
        <w:t>257</w:t>
      </w:r>
      <w:r>
        <w:fldChar w:fldCharType="end"/>
      </w:r>
    </w:p>
    <w:p w14:paraId="048CADFE" w14:textId="7DE572C7" w:rsidR="00047720" w:rsidRDefault="00047720">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_Toc76507630 \h </w:instrText>
      </w:r>
      <w:r>
        <w:fldChar w:fldCharType="separate"/>
      </w:r>
      <w:r>
        <w:t>257</w:t>
      </w:r>
      <w:r>
        <w:fldChar w:fldCharType="end"/>
      </w:r>
    </w:p>
    <w:p w14:paraId="23FB9363" w14:textId="7C2AAF75" w:rsidR="00047720" w:rsidRDefault="00047720">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_Toc76507631 \h </w:instrText>
      </w:r>
      <w:r>
        <w:fldChar w:fldCharType="separate"/>
      </w:r>
      <w:r>
        <w:t>257</w:t>
      </w:r>
      <w:r>
        <w:fldChar w:fldCharType="end"/>
      </w:r>
    </w:p>
    <w:p w14:paraId="0551F397" w14:textId="4093F1D2" w:rsidR="00047720" w:rsidRDefault="00047720">
      <w:pPr>
        <w:pStyle w:val="TOC5"/>
        <w:rPr>
          <w:rFonts w:asciiTheme="minorHAnsi" w:eastAsiaTheme="minorEastAsia" w:hAnsiTheme="minorHAnsi" w:cstheme="minorBidi"/>
          <w:sz w:val="22"/>
          <w:szCs w:val="22"/>
          <w:lang w:eastAsia="en-GB"/>
        </w:rPr>
      </w:pPr>
      <w:r>
        <w:t>6.8.5.3.</w:t>
      </w:r>
      <w:r w:rsidRPr="00D14A52">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_Toc76507632 \h </w:instrText>
      </w:r>
      <w:r>
        <w:fldChar w:fldCharType="separate"/>
      </w:r>
      <w:r>
        <w:t>258</w:t>
      </w:r>
      <w:r>
        <w:fldChar w:fldCharType="end"/>
      </w:r>
    </w:p>
    <w:p w14:paraId="33FAAB4B" w14:textId="21247C97" w:rsidR="00047720" w:rsidRDefault="0004772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_Toc76507633 \h </w:instrText>
      </w:r>
      <w:r>
        <w:fldChar w:fldCharType="separate"/>
      </w:r>
      <w:r>
        <w:t>258</w:t>
      </w:r>
      <w:r>
        <w:fldChar w:fldCharType="end"/>
      </w:r>
    </w:p>
    <w:p w14:paraId="328A2201" w14:textId="3E1F14A3" w:rsidR="00047720" w:rsidRDefault="0004772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_Toc76507634 \h </w:instrText>
      </w:r>
      <w:r>
        <w:fldChar w:fldCharType="separate"/>
      </w:r>
      <w:r>
        <w:t>258</w:t>
      </w:r>
      <w:r>
        <w:fldChar w:fldCharType="end"/>
      </w:r>
    </w:p>
    <w:p w14:paraId="78475E52" w14:textId="7B6017E3" w:rsidR="00047720" w:rsidRDefault="00047720">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_Toc76507635 \h </w:instrText>
      </w:r>
      <w:r>
        <w:fldChar w:fldCharType="separate"/>
      </w:r>
      <w:r>
        <w:t>259</w:t>
      </w:r>
      <w:r>
        <w:fldChar w:fldCharType="end"/>
      </w:r>
    </w:p>
    <w:p w14:paraId="64FA6773" w14:textId="385E3EFD" w:rsidR="00047720" w:rsidRDefault="0004772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_Toc76507636 \h </w:instrText>
      </w:r>
      <w:r>
        <w:fldChar w:fldCharType="separate"/>
      </w:r>
      <w:r>
        <w:t>259</w:t>
      </w:r>
      <w:r>
        <w:fldChar w:fldCharType="end"/>
      </w:r>
    </w:p>
    <w:p w14:paraId="755F83C3" w14:textId="5A0559ED" w:rsidR="00047720" w:rsidRDefault="0004772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_Toc76507637 \h </w:instrText>
      </w:r>
      <w:r>
        <w:fldChar w:fldCharType="separate"/>
      </w:r>
      <w:r>
        <w:t>259</w:t>
      </w:r>
      <w:r>
        <w:fldChar w:fldCharType="end"/>
      </w:r>
    </w:p>
    <w:p w14:paraId="6C4EB9A3" w14:textId="1E2230D5" w:rsidR="00047720" w:rsidRDefault="0004772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_Toc76507638 \h </w:instrText>
      </w:r>
      <w:r>
        <w:fldChar w:fldCharType="separate"/>
      </w:r>
      <w:r>
        <w:t>259</w:t>
      </w:r>
      <w:r>
        <w:fldChar w:fldCharType="end"/>
      </w:r>
    </w:p>
    <w:p w14:paraId="23348E57" w14:textId="4F75945B" w:rsidR="00047720" w:rsidRDefault="0004772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_Toc76507639 \h </w:instrText>
      </w:r>
      <w:r>
        <w:fldChar w:fldCharType="separate"/>
      </w:r>
      <w:r>
        <w:t>260</w:t>
      </w:r>
      <w:r>
        <w:fldChar w:fldCharType="end"/>
      </w:r>
    </w:p>
    <w:p w14:paraId="32455747" w14:textId="2A7D9B26" w:rsidR="00047720" w:rsidRDefault="0004772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_Toc76507640 \h </w:instrText>
      </w:r>
      <w:r>
        <w:fldChar w:fldCharType="separate"/>
      </w:r>
      <w:r>
        <w:t>260</w:t>
      </w:r>
      <w:r>
        <w:fldChar w:fldCharType="end"/>
      </w:r>
    </w:p>
    <w:p w14:paraId="2932170F" w14:textId="44A25266" w:rsidR="00047720" w:rsidRDefault="0004772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_Toc76507641 \h </w:instrText>
      </w:r>
      <w:r>
        <w:fldChar w:fldCharType="separate"/>
      </w:r>
      <w:r>
        <w:t>260</w:t>
      </w:r>
      <w:r>
        <w:fldChar w:fldCharType="end"/>
      </w:r>
    </w:p>
    <w:p w14:paraId="01AB733E" w14:textId="4777041B" w:rsidR="00047720" w:rsidRDefault="0004772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_Toc76507642 \h </w:instrText>
      </w:r>
      <w:r>
        <w:fldChar w:fldCharType="separate"/>
      </w:r>
      <w:r>
        <w:t>261</w:t>
      </w:r>
      <w:r>
        <w:fldChar w:fldCharType="end"/>
      </w:r>
    </w:p>
    <w:p w14:paraId="2970CE5E" w14:textId="586DF15B" w:rsidR="00047720" w:rsidRDefault="0004772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_Toc76507643 \h </w:instrText>
      </w:r>
      <w:r>
        <w:fldChar w:fldCharType="separate"/>
      </w:r>
      <w:r>
        <w:t>261</w:t>
      </w:r>
      <w:r>
        <w:fldChar w:fldCharType="end"/>
      </w:r>
    </w:p>
    <w:p w14:paraId="67A9B282" w14:textId="4B634EE9" w:rsidR="00047720" w:rsidRDefault="0004772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_Toc76507644 \h </w:instrText>
      </w:r>
      <w:r>
        <w:fldChar w:fldCharType="separate"/>
      </w:r>
      <w:r>
        <w:t>261</w:t>
      </w:r>
      <w:r>
        <w:fldChar w:fldCharType="end"/>
      </w:r>
    </w:p>
    <w:p w14:paraId="74320535" w14:textId="56465761" w:rsidR="00047720" w:rsidRDefault="0004772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_Toc76507645 \h </w:instrText>
      </w:r>
      <w:r>
        <w:fldChar w:fldCharType="separate"/>
      </w:r>
      <w:r>
        <w:t>261</w:t>
      </w:r>
      <w:r>
        <w:fldChar w:fldCharType="end"/>
      </w:r>
    </w:p>
    <w:p w14:paraId="3DFEB63E" w14:textId="52B7293F" w:rsidR="00047720" w:rsidRDefault="00047720">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_Toc76507646 \h </w:instrText>
      </w:r>
      <w:r>
        <w:fldChar w:fldCharType="separate"/>
      </w:r>
      <w:r>
        <w:t>261</w:t>
      </w:r>
      <w:r>
        <w:fldChar w:fldCharType="end"/>
      </w:r>
    </w:p>
    <w:p w14:paraId="6FA24941" w14:textId="2B9EA828" w:rsidR="00047720" w:rsidRDefault="00047720">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_Toc76507647 \h </w:instrText>
      </w:r>
      <w:r>
        <w:fldChar w:fldCharType="separate"/>
      </w:r>
      <w:r>
        <w:t>262</w:t>
      </w:r>
      <w:r>
        <w:fldChar w:fldCharType="end"/>
      </w:r>
    </w:p>
    <w:p w14:paraId="3FE12F8F" w14:textId="4DFCBE95" w:rsidR="00047720" w:rsidRDefault="0004772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_Toc76507648 \h </w:instrText>
      </w:r>
      <w:r>
        <w:fldChar w:fldCharType="separate"/>
      </w:r>
      <w:r>
        <w:t>262</w:t>
      </w:r>
      <w:r>
        <w:fldChar w:fldCharType="end"/>
      </w:r>
    </w:p>
    <w:p w14:paraId="3CEA5EFC" w14:textId="22667760" w:rsidR="00047720" w:rsidRDefault="00047720">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_Toc76507649 \h </w:instrText>
      </w:r>
      <w:r>
        <w:fldChar w:fldCharType="separate"/>
      </w:r>
      <w:r>
        <w:t>262</w:t>
      </w:r>
      <w:r>
        <w:fldChar w:fldCharType="end"/>
      </w:r>
    </w:p>
    <w:p w14:paraId="064AC1D1" w14:textId="27720047" w:rsidR="00047720" w:rsidRDefault="00047720">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_Toc76507650 \h </w:instrText>
      </w:r>
      <w:r>
        <w:fldChar w:fldCharType="separate"/>
      </w:r>
      <w:r>
        <w:t>262</w:t>
      </w:r>
      <w:r>
        <w:fldChar w:fldCharType="end"/>
      </w:r>
    </w:p>
    <w:p w14:paraId="7CFA2159" w14:textId="5C4B8EAD" w:rsidR="00047720" w:rsidRDefault="00047720">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_Toc76507651 \h </w:instrText>
      </w:r>
      <w:r>
        <w:fldChar w:fldCharType="separate"/>
      </w:r>
      <w:r>
        <w:t>262</w:t>
      </w:r>
      <w:r>
        <w:fldChar w:fldCharType="end"/>
      </w:r>
    </w:p>
    <w:p w14:paraId="22DE5CE7" w14:textId="3610E024" w:rsidR="00047720" w:rsidRDefault="0004772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_Toc76507652 \h </w:instrText>
      </w:r>
      <w:r>
        <w:fldChar w:fldCharType="separate"/>
      </w:r>
      <w:r>
        <w:t>263</w:t>
      </w:r>
      <w:r>
        <w:fldChar w:fldCharType="end"/>
      </w:r>
    </w:p>
    <w:p w14:paraId="479ED047" w14:textId="79129A83" w:rsidR="00047720" w:rsidRDefault="00047720">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_Toc76507653 \h </w:instrText>
      </w:r>
      <w:r>
        <w:fldChar w:fldCharType="separate"/>
      </w:r>
      <w:r>
        <w:t>263</w:t>
      </w:r>
      <w:r>
        <w:fldChar w:fldCharType="end"/>
      </w:r>
    </w:p>
    <w:p w14:paraId="32A8FCC6" w14:textId="7C9779D3" w:rsidR="00047720" w:rsidRDefault="00047720">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_Toc76507654 \h </w:instrText>
      </w:r>
      <w:r>
        <w:fldChar w:fldCharType="separate"/>
      </w:r>
      <w:r>
        <w:t>263</w:t>
      </w:r>
      <w:r>
        <w:fldChar w:fldCharType="end"/>
      </w:r>
    </w:p>
    <w:p w14:paraId="17F60EA0" w14:textId="703B534F" w:rsidR="00047720" w:rsidRDefault="0004772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_Toc76507655 \h </w:instrText>
      </w:r>
      <w:r>
        <w:fldChar w:fldCharType="separate"/>
      </w:r>
      <w:r>
        <w:t>264</w:t>
      </w:r>
      <w:r>
        <w:fldChar w:fldCharType="end"/>
      </w:r>
    </w:p>
    <w:p w14:paraId="559BC9AB" w14:textId="0234A837" w:rsidR="00047720" w:rsidRDefault="0004772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_Toc76507656 \h </w:instrText>
      </w:r>
      <w:r>
        <w:fldChar w:fldCharType="separate"/>
      </w:r>
      <w:r>
        <w:t>264</w:t>
      </w:r>
      <w:r>
        <w:fldChar w:fldCharType="end"/>
      </w:r>
    </w:p>
    <w:p w14:paraId="54949224" w14:textId="7D9CB32D" w:rsidR="00047720" w:rsidRDefault="0004772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_Toc76507657 \h </w:instrText>
      </w:r>
      <w:r>
        <w:fldChar w:fldCharType="separate"/>
      </w:r>
      <w:r>
        <w:t>264</w:t>
      </w:r>
      <w:r>
        <w:fldChar w:fldCharType="end"/>
      </w:r>
    </w:p>
    <w:p w14:paraId="62B753EE" w14:textId="59753AFC" w:rsidR="00047720" w:rsidRDefault="0004772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_Toc76507658 \h </w:instrText>
      </w:r>
      <w:r>
        <w:fldChar w:fldCharType="separate"/>
      </w:r>
      <w:r>
        <w:t>264</w:t>
      </w:r>
      <w:r>
        <w:fldChar w:fldCharType="end"/>
      </w:r>
    </w:p>
    <w:p w14:paraId="2E1BBE09" w14:textId="246B60B2" w:rsidR="00047720" w:rsidRDefault="00047720">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_Toc76507659 \h </w:instrText>
      </w:r>
      <w:r>
        <w:fldChar w:fldCharType="separate"/>
      </w:r>
      <w:r>
        <w:t>265</w:t>
      </w:r>
      <w:r>
        <w:fldChar w:fldCharType="end"/>
      </w:r>
    </w:p>
    <w:p w14:paraId="79561A4F" w14:textId="168D76AA" w:rsidR="00047720" w:rsidRDefault="0004772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_Toc76507660 \h </w:instrText>
      </w:r>
      <w:r>
        <w:fldChar w:fldCharType="separate"/>
      </w:r>
      <w:r>
        <w:t>267</w:t>
      </w:r>
      <w:r>
        <w:fldChar w:fldCharType="end"/>
      </w:r>
    </w:p>
    <w:p w14:paraId="773C4DFE" w14:textId="6E6F4DCE" w:rsidR="00047720" w:rsidRDefault="0004772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_Toc76507661 \h </w:instrText>
      </w:r>
      <w:r>
        <w:fldChar w:fldCharType="separate"/>
      </w:r>
      <w:r>
        <w:t>267</w:t>
      </w:r>
      <w:r>
        <w:fldChar w:fldCharType="end"/>
      </w:r>
    </w:p>
    <w:p w14:paraId="5F890EDE" w14:textId="1D3547BE" w:rsidR="00047720" w:rsidRDefault="0004772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_Toc76507662 \h </w:instrText>
      </w:r>
      <w:r>
        <w:fldChar w:fldCharType="separate"/>
      </w:r>
      <w:r>
        <w:t>267</w:t>
      </w:r>
      <w:r>
        <w:fldChar w:fldCharType="end"/>
      </w:r>
    </w:p>
    <w:p w14:paraId="280C55C2" w14:textId="2397A86C" w:rsidR="00047720" w:rsidRDefault="0004772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_Toc76507663 \h </w:instrText>
      </w:r>
      <w:r>
        <w:fldChar w:fldCharType="separate"/>
      </w:r>
      <w:r>
        <w:t>267</w:t>
      </w:r>
      <w:r>
        <w:fldChar w:fldCharType="end"/>
      </w:r>
    </w:p>
    <w:p w14:paraId="7C42B7A8" w14:textId="35A126E5" w:rsidR="00047720" w:rsidRDefault="00047720">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_Toc76507664 \h </w:instrText>
      </w:r>
      <w:r>
        <w:fldChar w:fldCharType="separate"/>
      </w:r>
      <w:r>
        <w:t>267</w:t>
      </w:r>
      <w:r>
        <w:fldChar w:fldCharType="end"/>
      </w:r>
    </w:p>
    <w:p w14:paraId="268CB37A" w14:textId="307ABEF4" w:rsidR="00047720" w:rsidRDefault="0004772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_Toc76507665 \h </w:instrText>
      </w:r>
      <w:r>
        <w:fldChar w:fldCharType="separate"/>
      </w:r>
      <w:r>
        <w:t>267</w:t>
      </w:r>
      <w:r>
        <w:fldChar w:fldCharType="end"/>
      </w:r>
    </w:p>
    <w:p w14:paraId="7ECE0424" w14:textId="67A78D2E" w:rsidR="00047720" w:rsidRDefault="0004772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_Toc76507666 \h </w:instrText>
      </w:r>
      <w:r>
        <w:fldChar w:fldCharType="separate"/>
      </w:r>
      <w:r>
        <w:t>268</w:t>
      </w:r>
      <w:r>
        <w:fldChar w:fldCharType="end"/>
      </w:r>
    </w:p>
    <w:p w14:paraId="4081DB74" w14:textId="77EFE1BC" w:rsidR="00047720" w:rsidRDefault="0004772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_Toc76507667 \h </w:instrText>
      </w:r>
      <w:r>
        <w:fldChar w:fldCharType="separate"/>
      </w:r>
      <w:r>
        <w:t>268</w:t>
      </w:r>
      <w:r>
        <w:fldChar w:fldCharType="end"/>
      </w:r>
    </w:p>
    <w:p w14:paraId="50CCCD14" w14:textId="2A875BE5" w:rsidR="00047720" w:rsidRDefault="0004772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_Toc76507668 \h </w:instrText>
      </w:r>
      <w:r>
        <w:fldChar w:fldCharType="separate"/>
      </w:r>
      <w:r>
        <w:t>268</w:t>
      </w:r>
      <w:r>
        <w:fldChar w:fldCharType="end"/>
      </w:r>
    </w:p>
    <w:p w14:paraId="5BE44D3C" w14:textId="07EE3867" w:rsidR="00047720" w:rsidRDefault="0004772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_Toc76507669 \h </w:instrText>
      </w:r>
      <w:r>
        <w:fldChar w:fldCharType="separate"/>
      </w:r>
      <w:r>
        <w:t>269</w:t>
      </w:r>
      <w:r>
        <w:fldChar w:fldCharType="end"/>
      </w:r>
    </w:p>
    <w:p w14:paraId="6073CFE3" w14:textId="14EA8EE1" w:rsidR="00047720" w:rsidRDefault="0004772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_Toc76507670 \h </w:instrText>
      </w:r>
      <w:r>
        <w:fldChar w:fldCharType="separate"/>
      </w:r>
      <w:r>
        <w:t>271</w:t>
      </w:r>
      <w:r>
        <w:fldChar w:fldCharType="end"/>
      </w:r>
    </w:p>
    <w:p w14:paraId="55FB102E" w14:textId="4F7F7F56" w:rsidR="00047720" w:rsidRDefault="0004772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_Toc76507671 \h </w:instrText>
      </w:r>
      <w:r>
        <w:fldChar w:fldCharType="separate"/>
      </w:r>
      <w:r>
        <w:t>277</w:t>
      </w:r>
      <w:r>
        <w:fldChar w:fldCharType="end"/>
      </w:r>
    </w:p>
    <w:p w14:paraId="1BA890F3" w14:textId="10CD80BC" w:rsidR="00047720" w:rsidRDefault="0004772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_Toc76507672 \h </w:instrText>
      </w:r>
      <w:r>
        <w:fldChar w:fldCharType="separate"/>
      </w:r>
      <w:r>
        <w:t>277</w:t>
      </w:r>
      <w:r>
        <w:fldChar w:fldCharType="end"/>
      </w:r>
    </w:p>
    <w:p w14:paraId="2CCD84C2" w14:textId="06D8EC2B" w:rsidR="00047720" w:rsidRDefault="0004772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_Toc76507673 \h </w:instrText>
      </w:r>
      <w:r>
        <w:fldChar w:fldCharType="separate"/>
      </w:r>
      <w:r>
        <w:t>277</w:t>
      </w:r>
      <w:r>
        <w:fldChar w:fldCharType="end"/>
      </w:r>
    </w:p>
    <w:p w14:paraId="636ACF15" w14:textId="11506F61" w:rsidR="00047720" w:rsidRDefault="00047720">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_Toc76507674 \h </w:instrText>
      </w:r>
      <w:r>
        <w:fldChar w:fldCharType="separate"/>
      </w:r>
      <w:r>
        <w:t>277</w:t>
      </w:r>
      <w:r>
        <w:fldChar w:fldCharType="end"/>
      </w:r>
    </w:p>
    <w:p w14:paraId="139732D8" w14:textId="510E9DE6" w:rsidR="00047720" w:rsidRDefault="0004772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_Toc76507675 \h </w:instrText>
      </w:r>
      <w:r>
        <w:fldChar w:fldCharType="separate"/>
      </w:r>
      <w:r>
        <w:t>277</w:t>
      </w:r>
      <w:r>
        <w:fldChar w:fldCharType="end"/>
      </w:r>
    </w:p>
    <w:p w14:paraId="2A86569F" w14:textId="0E373EC5" w:rsidR="00047720" w:rsidRDefault="00047720">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_Toc76507676 \h </w:instrText>
      </w:r>
      <w:r>
        <w:fldChar w:fldCharType="separate"/>
      </w:r>
      <w:r>
        <w:t>277</w:t>
      </w:r>
      <w:r>
        <w:fldChar w:fldCharType="end"/>
      </w:r>
    </w:p>
    <w:p w14:paraId="7EB5D68B" w14:textId="203C1C81" w:rsidR="00047720" w:rsidRDefault="00047720">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_Toc76507677 \h </w:instrText>
      </w:r>
      <w:r>
        <w:fldChar w:fldCharType="separate"/>
      </w:r>
      <w:r>
        <w:t>278</w:t>
      </w:r>
      <w:r>
        <w:fldChar w:fldCharType="end"/>
      </w:r>
    </w:p>
    <w:p w14:paraId="20F488F6" w14:textId="160D6978" w:rsidR="00047720" w:rsidRDefault="0004772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_Toc76507678 \h </w:instrText>
      </w:r>
      <w:r>
        <w:fldChar w:fldCharType="separate"/>
      </w:r>
      <w:r>
        <w:t>278</w:t>
      </w:r>
      <w:r>
        <w:fldChar w:fldCharType="end"/>
      </w:r>
    </w:p>
    <w:p w14:paraId="6036FF96" w14:textId="0209EA62" w:rsidR="00047720" w:rsidRDefault="00047720">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_Toc76507679 \h </w:instrText>
      </w:r>
      <w:r>
        <w:fldChar w:fldCharType="separate"/>
      </w:r>
      <w:r>
        <w:t>278</w:t>
      </w:r>
      <w:r>
        <w:fldChar w:fldCharType="end"/>
      </w:r>
    </w:p>
    <w:p w14:paraId="38F7FC81" w14:textId="69022654" w:rsidR="00047720" w:rsidRDefault="0004772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_Toc76507680 \h </w:instrText>
      </w:r>
      <w:r>
        <w:fldChar w:fldCharType="separate"/>
      </w:r>
      <w:r>
        <w:t>279</w:t>
      </w:r>
      <w:r>
        <w:fldChar w:fldCharType="end"/>
      </w:r>
    </w:p>
    <w:p w14:paraId="1C9EA0A1" w14:textId="3F493844" w:rsidR="00047720" w:rsidRDefault="0004772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_Toc76507681 \h </w:instrText>
      </w:r>
      <w:r>
        <w:fldChar w:fldCharType="separate"/>
      </w:r>
      <w:r>
        <w:t>279</w:t>
      </w:r>
      <w:r>
        <w:fldChar w:fldCharType="end"/>
      </w:r>
    </w:p>
    <w:p w14:paraId="0C850A12" w14:textId="77AC48BA" w:rsidR="00047720" w:rsidRDefault="0004772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_Toc76507682 \h </w:instrText>
      </w:r>
      <w:r>
        <w:fldChar w:fldCharType="separate"/>
      </w:r>
      <w:r>
        <w:t>280</w:t>
      </w:r>
      <w:r>
        <w:fldChar w:fldCharType="end"/>
      </w:r>
    </w:p>
    <w:p w14:paraId="66E01640" w14:textId="0F04DC10" w:rsidR="00047720" w:rsidRDefault="0004772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_Toc76507683 \h </w:instrText>
      </w:r>
      <w:r>
        <w:fldChar w:fldCharType="separate"/>
      </w:r>
      <w:r>
        <w:t>280</w:t>
      </w:r>
      <w:r>
        <w:fldChar w:fldCharType="end"/>
      </w:r>
    </w:p>
    <w:p w14:paraId="3DC27A8E" w14:textId="7918E3E3" w:rsidR="00047720" w:rsidRDefault="0004772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_Toc76507684 \h </w:instrText>
      </w:r>
      <w:r>
        <w:fldChar w:fldCharType="separate"/>
      </w:r>
      <w:r>
        <w:t>280</w:t>
      </w:r>
      <w:r>
        <w:fldChar w:fldCharType="end"/>
      </w:r>
    </w:p>
    <w:p w14:paraId="68E4633D" w14:textId="5224BD5B" w:rsidR="00047720" w:rsidRDefault="0004772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_Toc76507685 \h </w:instrText>
      </w:r>
      <w:r>
        <w:fldChar w:fldCharType="separate"/>
      </w:r>
      <w:r>
        <w:t>281</w:t>
      </w:r>
      <w:r>
        <w:fldChar w:fldCharType="end"/>
      </w:r>
    </w:p>
    <w:p w14:paraId="1CC00A35" w14:textId="632889DC" w:rsidR="00047720" w:rsidRDefault="00047720">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_Toc76507686 \h </w:instrText>
      </w:r>
      <w:r>
        <w:fldChar w:fldCharType="separate"/>
      </w:r>
      <w:r>
        <w:t>282</w:t>
      </w:r>
      <w:r>
        <w:fldChar w:fldCharType="end"/>
      </w:r>
    </w:p>
    <w:p w14:paraId="0E544E13" w14:textId="742CF146" w:rsidR="00047720" w:rsidRDefault="0004772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_Toc76507687 \h </w:instrText>
      </w:r>
      <w:r>
        <w:fldChar w:fldCharType="separate"/>
      </w:r>
      <w:r>
        <w:t>283</w:t>
      </w:r>
      <w:r>
        <w:fldChar w:fldCharType="end"/>
      </w:r>
    </w:p>
    <w:p w14:paraId="5343F8EE" w14:textId="27E67D8F" w:rsidR="00047720" w:rsidRDefault="0004772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_Toc76507688 \h </w:instrText>
      </w:r>
      <w:r>
        <w:fldChar w:fldCharType="separate"/>
      </w:r>
      <w:r>
        <w:t>284</w:t>
      </w:r>
      <w:r>
        <w:fldChar w:fldCharType="end"/>
      </w:r>
    </w:p>
    <w:p w14:paraId="71B1ADFB" w14:textId="336E8CA4" w:rsidR="00047720" w:rsidRDefault="0004772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_Toc76507689 \h </w:instrText>
      </w:r>
      <w:r>
        <w:fldChar w:fldCharType="separate"/>
      </w:r>
      <w:r>
        <w:t>287</w:t>
      </w:r>
      <w:r>
        <w:fldChar w:fldCharType="end"/>
      </w:r>
    </w:p>
    <w:p w14:paraId="486C6920" w14:textId="7377EFB3" w:rsidR="00047720" w:rsidRDefault="0004772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_Toc76507690 \h </w:instrText>
      </w:r>
      <w:r>
        <w:fldChar w:fldCharType="separate"/>
      </w:r>
      <w:r>
        <w:t>287</w:t>
      </w:r>
      <w:r>
        <w:fldChar w:fldCharType="end"/>
      </w:r>
    </w:p>
    <w:p w14:paraId="0209BCAE" w14:textId="4879BEF7" w:rsidR="00047720" w:rsidRDefault="0004772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_Toc76507691 \h </w:instrText>
      </w:r>
      <w:r>
        <w:fldChar w:fldCharType="separate"/>
      </w:r>
      <w:r>
        <w:t>287</w:t>
      </w:r>
      <w:r>
        <w:fldChar w:fldCharType="end"/>
      </w:r>
    </w:p>
    <w:p w14:paraId="4A9820B3" w14:textId="25B6BA03" w:rsidR="00047720" w:rsidRDefault="00047720">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_Toc76507692 \h </w:instrText>
      </w:r>
      <w:r>
        <w:fldChar w:fldCharType="separate"/>
      </w:r>
      <w:r>
        <w:t>287</w:t>
      </w:r>
      <w:r>
        <w:fldChar w:fldCharType="end"/>
      </w:r>
    </w:p>
    <w:p w14:paraId="492B436D" w14:textId="73B80F63" w:rsidR="00047720" w:rsidRDefault="00047720">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_Toc76507693 \h </w:instrText>
      </w:r>
      <w:r>
        <w:fldChar w:fldCharType="separate"/>
      </w:r>
      <w:r>
        <w:t>287</w:t>
      </w:r>
      <w:r>
        <w:fldChar w:fldCharType="end"/>
      </w:r>
    </w:p>
    <w:p w14:paraId="1BC6999F" w14:textId="26BD228F" w:rsidR="00047720" w:rsidRDefault="00047720">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_Toc76507694 \h </w:instrText>
      </w:r>
      <w:r>
        <w:fldChar w:fldCharType="separate"/>
      </w:r>
      <w:r>
        <w:t>287</w:t>
      </w:r>
      <w:r>
        <w:fldChar w:fldCharType="end"/>
      </w:r>
    </w:p>
    <w:p w14:paraId="2D002741" w14:textId="1CD28DD3" w:rsidR="00047720" w:rsidRDefault="0004772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_Toc76507695 \h </w:instrText>
      </w:r>
      <w:r>
        <w:fldChar w:fldCharType="separate"/>
      </w:r>
      <w:r>
        <w:t>287</w:t>
      </w:r>
      <w:r>
        <w:fldChar w:fldCharType="end"/>
      </w:r>
    </w:p>
    <w:p w14:paraId="79EEAED1" w14:textId="1A5F5E8D" w:rsidR="00047720" w:rsidRDefault="00047720">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_Toc76507696 \h </w:instrText>
      </w:r>
      <w:r>
        <w:fldChar w:fldCharType="separate"/>
      </w:r>
      <w:r>
        <w:t>287</w:t>
      </w:r>
      <w:r>
        <w:fldChar w:fldCharType="end"/>
      </w:r>
    </w:p>
    <w:p w14:paraId="54B58FB2" w14:textId="7C422C1F" w:rsidR="00047720" w:rsidRDefault="00047720">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_Toc76507697 \h </w:instrText>
      </w:r>
      <w:r>
        <w:fldChar w:fldCharType="separate"/>
      </w:r>
      <w:r>
        <w:t>288</w:t>
      </w:r>
      <w:r>
        <w:fldChar w:fldCharType="end"/>
      </w:r>
    </w:p>
    <w:p w14:paraId="54567E99" w14:textId="61C351A6" w:rsidR="00047720" w:rsidRDefault="0004772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_Toc76507698 \h </w:instrText>
      </w:r>
      <w:r>
        <w:fldChar w:fldCharType="separate"/>
      </w:r>
      <w:r>
        <w:t>289</w:t>
      </w:r>
      <w:r>
        <w:fldChar w:fldCharType="end"/>
      </w:r>
    </w:p>
    <w:p w14:paraId="154392BE" w14:textId="68170E3E" w:rsidR="00047720" w:rsidRDefault="00047720">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_Toc76507699 \h </w:instrText>
      </w:r>
      <w:r>
        <w:fldChar w:fldCharType="separate"/>
      </w:r>
      <w:r>
        <w:t>289</w:t>
      </w:r>
      <w:r>
        <w:fldChar w:fldCharType="end"/>
      </w:r>
    </w:p>
    <w:p w14:paraId="5C6150B9" w14:textId="4732D34F" w:rsidR="00047720" w:rsidRDefault="00047720">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_Toc76507700 \h </w:instrText>
      </w:r>
      <w:r>
        <w:fldChar w:fldCharType="separate"/>
      </w:r>
      <w:r>
        <w:t>290</w:t>
      </w:r>
      <w:r>
        <w:fldChar w:fldCharType="end"/>
      </w:r>
    </w:p>
    <w:p w14:paraId="1C62B0E9" w14:textId="4F25DB19" w:rsidR="00047720" w:rsidRDefault="00047720">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_Toc76507701 \h </w:instrText>
      </w:r>
      <w:r>
        <w:fldChar w:fldCharType="separate"/>
      </w:r>
      <w:r>
        <w:t>291</w:t>
      </w:r>
      <w:r>
        <w:fldChar w:fldCharType="end"/>
      </w:r>
    </w:p>
    <w:p w14:paraId="11299D1C" w14:textId="2623AA67" w:rsidR="00047720" w:rsidRDefault="0004772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_Toc76507702 \h </w:instrText>
      </w:r>
      <w:r>
        <w:fldChar w:fldCharType="separate"/>
      </w:r>
      <w:r>
        <w:t>293</w:t>
      </w:r>
      <w:r>
        <w:fldChar w:fldCharType="end"/>
      </w:r>
    </w:p>
    <w:p w14:paraId="047CF313" w14:textId="2B1856BD" w:rsidR="00047720" w:rsidRDefault="00047720">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_Toc76507703 \h </w:instrText>
      </w:r>
      <w:r>
        <w:fldChar w:fldCharType="separate"/>
      </w:r>
      <w:r>
        <w:t>293</w:t>
      </w:r>
      <w:r>
        <w:fldChar w:fldCharType="end"/>
      </w:r>
    </w:p>
    <w:p w14:paraId="4885C059" w14:textId="3E77738E" w:rsidR="00047720" w:rsidRDefault="00047720">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_Toc76507704 \h </w:instrText>
      </w:r>
      <w:r>
        <w:fldChar w:fldCharType="separate"/>
      </w:r>
      <w:r>
        <w:t>293</w:t>
      </w:r>
      <w:r>
        <w:fldChar w:fldCharType="end"/>
      </w:r>
    </w:p>
    <w:p w14:paraId="4E30E2C2" w14:textId="4C49DF5A" w:rsidR="00047720" w:rsidRDefault="00047720">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_Toc76507705 \h </w:instrText>
      </w:r>
      <w:r>
        <w:fldChar w:fldCharType="separate"/>
      </w:r>
      <w:r>
        <w:t>293</w:t>
      </w:r>
      <w:r>
        <w:fldChar w:fldCharType="end"/>
      </w:r>
    </w:p>
    <w:p w14:paraId="447810CE" w14:textId="5338E4D8" w:rsidR="00047720" w:rsidRDefault="0004772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_Toc76507706 \h </w:instrText>
      </w:r>
      <w:r>
        <w:fldChar w:fldCharType="separate"/>
      </w:r>
      <w:r>
        <w:t>293</w:t>
      </w:r>
      <w:r>
        <w:fldChar w:fldCharType="end"/>
      </w:r>
    </w:p>
    <w:p w14:paraId="4D2990FE" w14:textId="0105B4E6" w:rsidR="00047720" w:rsidRDefault="00047720">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_Toc76507707 \h </w:instrText>
      </w:r>
      <w:r>
        <w:fldChar w:fldCharType="separate"/>
      </w:r>
      <w:r>
        <w:t>293</w:t>
      </w:r>
      <w:r>
        <w:fldChar w:fldCharType="end"/>
      </w:r>
    </w:p>
    <w:p w14:paraId="4EAC382A" w14:textId="38BDF77F" w:rsidR="00047720" w:rsidRDefault="00047720">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_Toc76507708 \h </w:instrText>
      </w:r>
      <w:r>
        <w:fldChar w:fldCharType="separate"/>
      </w:r>
      <w:r>
        <w:t>293</w:t>
      </w:r>
      <w:r>
        <w:fldChar w:fldCharType="end"/>
      </w:r>
    </w:p>
    <w:p w14:paraId="3FF37F92" w14:textId="01D9D133" w:rsidR="00047720" w:rsidRDefault="0004772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_Toc76507709 \h </w:instrText>
      </w:r>
      <w:r>
        <w:fldChar w:fldCharType="separate"/>
      </w:r>
      <w:r>
        <w:t>294</w:t>
      </w:r>
      <w:r>
        <w:fldChar w:fldCharType="end"/>
      </w:r>
    </w:p>
    <w:p w14:paraId="7B71D57C" w14:textId="432DABC5" w:rsidR="00047720" w:rsidRDefault="00047720">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_Toc76507710 \h </w:instrText>
      </w:r>
      <w:r>
        <w:fldChar w:fldCharType="separate"/>
      </w:r>
      <w:r>
        <w:t>294</w:t>
      </w:r>
      <w:r>
        <w:fldChar w:fldCharType="end"/>
      </w:r>
    </w:p>
    <w:p w14:paraId="5917E0E5" w14:textId="4122C443" w:rsidR="00047720" w:rsidRDefault="00047720">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_Toc76507711 \h </w:instrText>
      </w:r>
      <w:r>
        <w:fldChar w:fldCharType="separate"/>
      </w:r>
      <w:r>
        <w:t>299</w:t>
      </w:r>
      <w:r>
        <w:fldChar w:fldCharType="end"/>
      </w:r>
    </w:p>
    <w:p w14:paraId="041B8BEF" w14:textId="382F18C3" w:rsidR="00047720" w:rsidRDefault="00047720">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_Toc76507712 \h </w:instrText>
      </w:r>
      <w:r>
        <w:fldChar w:fldCharType="separate"/>
      </w:r>
      <w:r>
        <w:t>304</w:t>
      </w:r>
      <w:r>
        <w:fldChar w:fldCharType="end"/>
      </w:r>
    </w:p>
    <w:p w14:paraId="2FD40207" w14:textId="1979C03C" w:rsidR="00047720" w:rsidRDefault="0004772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_Toc76507713 \h </w:instrText>
      </w:r>
      <w:r>
        <w:fldChar w:fldCharType="separate"/>
      </w:r>
      <w:r>
        <w:t>309</w:t>
      </w:r>
      <w:r>
        <w:fldChar w:fldCharType="end"/>
      </w:r>
    </w:p>
    <w:p w14:paraId="735E94D7" w14:textId="5A160F64" w:rsidR="00047720" w:rsidRDefault="0004772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_Toc76507714 \h </w:instrText>
      </w:r>
      <w:r>
        <w:fldChar w:fldCharType="separate"/>
      </w:r>
      <w:r>
        <w:t>309</w:t>
      </w:r>
      <w:r>
        <w:fldChar w:fldCharType="end"/>
      </w:r>
    </w:p>
    <w:p w14:paraId="0E80F531" w14:textId="62ABF2F1" w:rsidR="00047720" w:rsidRDefault="0004772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_Toc76507715 \h </w:instrText>
      </w:r>
      <w:r>
        <w:fldChar w:fldCharType="separate"/>
      </w:r>
      <w:r>
        <w:t>309</w:t>
      </w:r>
      <w:r>
        <w:fldChar w:fldCharType="end"/>
      </w:r>
    </w:p>
    <w:p w14:paraId="044B20A9" w14:textId="5CD9B0FA" w:rsidR="00047720" w:rsidRDefault="0004772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_Toc76507716 \h </w:instrText>
      </w:r>
      <w:r>
        <w:fldChar w:fldCharType="separate"/>
      </w:r>
      <w:r>
        <w:t>309</w:t>
      </w:r>
      <w:r>
        <w:fldChar w:fldCharType="end"/>
      </w:r>
    </w:p>
    <w:p w14:paraId="5130AE4A" w14:textId="7FC0A35C" w:rsidR="00047720" w:rsidRDefault="0004772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_Toc76507717 \h </w:instrText>
      </w:r>
      <w:r>
        <w:fldChar w:fldCharType="separate"/>
      </w:r>
      <w:r>
        <w:t>310</w:t>
      </w:r>
      <w:r>
        <w:fldChar w:fldCharType="end"/>
      </w:r>
    </w:p>
    <w:p w14:paraId="539B1DE1" w14:textId="36B4AD4E" w:rsidR="00047720" w:rsidRDefault="0004772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_Toc76507718 \h </w:instrText>
      </w:r>
      <w:r>
        <w:fldChar w:fldCharType="separate"/>
      </w:r>
      <w:r>
        <w:t>310</w:t>
      </w:r>
      <w:r>
        <w:fldChar w:fldCharType="end"/>
      </w:r>
    </w:p>
    <w:p w14:paraId="00D62825" w14:textId="37E8BDDB" w:rsidR="00047720" w:rsidRDefault="0004772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_Toc76507719 \h </w:instrText>
      </w:r>
      <w:r>
        <w:fldChar w:fldCharType="separate"/>
      </w:r>
      <w:r>
        <w:t>310</w:t>
      </w:r>
      <w:r>
        <w:fldChar w:fldCharType="end"/>
      </w:r>
    </w:p>
    <w:p w14:paraId="32CEBA08" w14:textId="44867C3B" w:rsidR="00047720" w:rsidRDefault="0004772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_Toc76507720 \h </w:instrText>
      </w:r>
      <w:r>
        <w:fldChar w:fldCharType="separate"/>
      </w:r>
      <w:r>
        <w:t>310</w:t>
      </w:r>
      <w:r>
        <w:fldChar w:fldCharType="end"/>
      </w:r>
    </w:p>
    <w:p w14:paraId="3FC38D4A" w14:textId="3B10AD1C" w:rsidR="00047720" w:rsidRDefault="0004772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_Toc76507721 \h </w:instrText>
      </w:r>
      <w:r>
        <w:fldChar w:fldCharType="separate"/>
      </w:r>
      <w:r>
        <w:t>311</w:t>
      </w:r>
      <w:r>
        <w:fldChar w:fldCharType="end"/>
      </w:r>
    </w:p>
    <w:p w14:paraId="4C1020B1" w14:textId="34509475" w:rsidR="00047720" w:rsidRDefault="0004772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_Toc76507722 \h </w:instrText>
      </w:r>
      <w:r>
        <w:fldChar w:fldCharType="separate"/>
      </w:r>
      <w:r>
        <w:t>311</w:t>
      </w:r>
      <w:r>
        <w:fldChar w:fldCharType="end"/>
      </w:r>
    </w:p>
    <w:p w14:paraId="21C30F81" w14:textId="24BA1915" w:rsidR="00047720" w:rsidRDefault="0004772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_Toc76507723 \h </w:instrText>
      </w:r>
      <w:r>
        <w:fldChar w:fldCharType="separate"/>
      </w:r>
      <w:r>
        <w:t>311</w:t>
      </w:r>
      <w:r>
        <w:fldChar w:fldCharType="end"/>
      </w:r>
    </w:p>
    <w:p w14:paraId="53367C3D" w14:textId="08B8398C" w:rsidR="00047720" w:rsidRDefault="0004772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_Toc76507724 \h </w:instrText>
      </w:r>
      <w:r>
        <w:fldChar w:fldCharType="separate"/>
      </w:r>
      <w:r>
        <w:t>311</w:t>
      </w:r>
      <w:r>
        <w:fldChar w:fldCharType="end"/>
      </w:r>
    </w:p>
    <w:p w14:paraId="6C4908B9" w14:textId="36E5E0B1" w:rsidR="00047720" w:rsidRDefault="0004772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_Toc76507725 \h </w:instrText>
      </w:r>
      <w:r>
        <w:fldChar w:fldCharType="separate"/>
      </w:r>
      <w:r>
        <w:t>312</w:t>
      </w:r>
      <w:r>
        <w:fldChar w:fldCharType="end"/>
      </w:r>
    </w:p>
    <w:p w14:paraId="48E095DF" w14:textId="275EDC94" w:rsidR="00047720" w:rsidRDefault="00047720">
      <w:pPr>
        <w:pStyle w:val="TOC4"/>
        <w:rPr>
          <w:rFonts w:asciiTheme="minorHAnsi" w:eastAsiaTheme="minorEastAsia" w:hAnsiTheme="minorHAnsi" w:cstheme="minorBidi"/>
          <w:sz w:val="22"/>
          <w:szCs w:val="22"/>
          <w:lang w:eastAsia="en-GB"/>
        </w:rPr>
      </w:pPr>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_Toc76507726 \h </w:instrText>
      </w:r>
      <w:r>
        <w:fldChar w:fldCharType="separate"/>
      </w:r>
      <w:r>
        <w:t>312</w:t>
      </w:r>
      <w:r>
        <w:fldChar w:fldCharType="end"/>
      </w:r>
    </w:p>
    <w:p w14:paraId="6AE25ECE" w14:textId="2F2B80C5" w:rsidR="00047720" w:rsidRDefault="0004772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_Toc76507727 \h </w:instrText>
      </w:r>
      <w:r>
        <w:fldChar w:fldCharType="separate"/>
      </w:r>
      <w:r>
        <w:t>312</w:t>
      </w:r>
      <w:r>
        <w:fldChar w:fldCharType="end"/>
      </w:r>
    </w:p>
    <w:p w14:paraId="095BFA07" w14:textId="794E4103" w:rsidR="00047720" w:rsidRDefault="00047720">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_Toc76507728 \h </w:instrText>
      </w:r>
      <w:r>
        <w:fldChar w:fldCharType="separate"/>
      </w:r>
      <w:r>
        <w:t>312</w:t>
      </w:r>
      <w:r>
        <w:fldChar w:fldCharType="end"/>
      </w:r>
    </w:p>
    <w:p w14:paraId="28939551" w14:textId="56C90B01" w:rsidR="00047720" w:rsidRDefault="00047720">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_Toc76507729 \h </w:instrText>
      </w:r>
      <w:r>
        <w:fldChar w:fldCharType="separate"/>
      </w:r>
      <w:r>
        <w:t>312</w:t>
      </w:r>
      <w:r>
        <w:fldChar w:fldCharType="end"/>
      </w:r>
    </w:p>
    <w:p w14:paraId="40D415CC" w14:textId="771C557A" w:rsidR="00047720" w:rsidRDefault="00047720">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_Toc76507730 \h </w:instrText>
      </w:r>
      <w:r>
        <w:fldChar w:fldCharType="separate"/>
      </w:r>
      <w:r>
        <w:t>313</w:t>
      </w:r>
      <w:r>
        <w:fldChar w:fldCharType="end"/>
      </w:r>
    </w:p>
    <w:p w14:paraId="235516FE" w14:textId="459EF690" w:rsidR="00047720" w:rsidRDefault="00047720">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_Toc76507731 \h </w:instrText>
      </w:r>
      <w:r>
        <w:fldChar w:fldCharType="separate"/>
      </w:r>
      <w:r>
        <w:t>313</w:t>
      </w:r>
      <w:r>
        <w:fldChar w:fldCharType="end"/>
      </w:r>
    </w:p>
    <w:p w14:paraId="125FC69F" w14:textId="04DF8215" w:rsidR="00047720" w:rsidRDefault="0004772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_Toc76507732 \h </w:instrText>
      </w:r>
      <w:r>
        <w:fldChar w:fldCharType="separate"/>
      </w:r>
      <w:r>
        <w:t>313</w:t>
      </w:r>
      <w:r>
        <w:fldChar w:fldCharType="end"/>
      </w:r>
    </w:p>
    <w:p w14:paraId="7F538C03" w14:textId="187773E1" w:rsidR="00047720" w:rsidRDefault="00047720">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_Toc76507733 \h </w:instrText>
      </w:r>
      <w:r>
        <w:fldChar w:fldCharType="separate"/>
      </w:r>
      <w:r>
        <w:t>313</w:t>
      </w:r>
      <w:r>
        <w:fldChar w:fldCharType="end"/>
      </w:r>
    </w:p>
    <w:p w14:paraId="432F4F84" w14:textId="005C8703" w:rsidR="00047720" w:rsidRDefault="00047720">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_Toc76507734 \h </w:instrText>
      </w:r>
      <w:r>
        <w:fldChar w:fldCharType="separate"/>
      </w:r>
      <w:r>
        <w:t>313</w:t>
      </w:r>
      <w:r>
        <w:fldChar w:fldCharType="end"/>
      </w:r>
    </w:p>
    <w:p w14:paraId="090A61AF" w14:textId="0F90D7D4" w:rsidR="00047720" w:rsidRDefault="00047720">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_Toc76507735 \h </w:instrText>
      </w:r>
      <w:r>
        <w:fldChar w:fldCharType="separate"/>
      </w:r>
      <w:r>
        <w:t>315</w:t>
      </w:r>
      <w:r>
        <w:fldChar w:fldCharType="end"/>
      </w:r>
    </w:p>
    <w:p w14:paraId="6E522B2C" w14:textId="4A3D99CB" w:rsidR="00047720" w:rsidRDefault="00047720">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_Toc76507736 \h </w:instrText>
      </w:r>
      <w:r>
        <w:fldChar w:fldCharType="separate"/>
      </w:r>
      <w:r>
        <w:t>319</w:t>
      </w:r>
      <w:r>
        <w:fldChar w:fldCharType="end"/>
      </w:r>
    </w:p>
    <w:p w14:paraId="614F2474" w14:textId="20062286" w:rsidR="00047720" w:rsidRDefault="00047720">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_Toc76507737 \h </w:instrText>
      </w:r>
      <w:r>
        <w:fldChar w:fldCharType="separate"/>
      </w:r>
      <w:r>
        <w:t>320</w:t>
      </w:r>
      <w:r>
        <w:fldChar w:fldCharType="end"/>
      </w:r>
    </w:p>
    <w:p w14:paraId="34365E84" w14:textId="1A0AA89C" w:rsidR="00047720" w:rsidRDefault="0004772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_Toc76507738 \h </w:instrText>
      </w:r>
      <w:r>
        <w:fldChar w:fldCharType="separate"/>
      </w:r>
      <w:r>
        <w:t>324</w:t>
      </w:r>
      <w:r>
        <w:fldChar w:fldCharType="end"/>
      </w:r>
    </w:p>
    <w:p w14:paraId="24D4C8C5" w14:textId="2DE92B51" w:rsidR="00047720" w:rsidRDefault="0004772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_Toc76507739 \h </w:instrText>
      </w:r>
      <w:r>
        <w:fldChar w:fldCharType="separate"/>
      </w:r>
      <w:r>
        <w:t>324</w:t>
      </w:r>
      <w:r>
        <w:fldChar w:fldCharType="end"/>
      </w:r>
    </w:p>
    <w:p w14:paraId="1226E6BD" w14:textId="76D0B813" w:rsidR="00047720" w:rsidRDefault="0004772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_Toc76507740 \h </w:instrText>
      </w:r>
      <w:r>
        <w:fldChar w:fldCharType="separate"/>
      </w:r>
      <w:r>
        <w:t>324</w:t>
      </w:r>
      <w:r>
        <w:fldChar w:fldCharType="end"/>
      </w:r>
    </w:p>
    <w:p w14:paraId="796EAAD6" w14:textId="11B013DA" w:rsidR="00047720" w:rsidRDefault="0004772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_Toc76507741 \h </w:instrText>
      </w:r>
      <w:r>
        <w:fldChar w:fldCharType="separate"/>
      </w:r>
      <w:r>
        <w:t>325</w:t>
      </w:r>
      <w:r>
        <w:fldChar w:fldCharType="end"/>
      </w:r>
    </w:p>
    <w:p w14:paraId="259CCD34" w14:textId="02C2796D" w:rsidR="00047720" w:rsidRDefault="0004772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_Toc76507742 \h </w:instrText>
      </w:r>
      <w:r>
        <w:fldChar w:fldCharType="separate"/>
      </w:r>
      <w:r>
        <w:t>325</w:t>
      </w:r>
      <w:r>
        <w:fldChar w:fldCharType="end"/>
      </w:r>
    </w:p>
    <w:p w14:paraId="0B79084E" w14:textId="12353940" w:rsidR="00047720" w:rsidRDefault="0004772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_Toc76507743 \h </w:instrText>
      </w:r>
      <w:r>
        <w:fldChar w:fldCharType="separate"/>
      </w:r>
      <w:r>
        <w:t>325</w:t>
      </w:r>
      <w:r>
        <w:fldChar w:fldCharType="end"/>
      </w:r>
    </w:p>
    <w:p w14:paraId="3D404598" w14:textId="4AA29D60" w:rsidR="00047720" w:rsidRDefault="0004772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_Toc76507744 \h </w:instrText>
      </w:r>
      <w:r>
        <w:fldChar w:fldCharType="separate"/>
      </w:r>
      <w:r>
        <w:t>325</w:t>
      </w:r>
      <w:r>
        <w:fldChar w:fldCharType="end"/>
      </w:r>
    </w:p>
    <w:p w14:paraId="65BAA6F7" w14:textId="471082C8" w:rsidR="00047720" w:rsidRDefault="0004772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_Toc76507745 \h </w:instrText>
      </w:r>
      <w:r>
        <w:fldChar w:fldCharType="separate"/>
      </w:r>
      <w:r>
        <w:t>326</w:t>
      </w:r>
      <w:r>
        <w:fldChar w:fldCharType="end"/>
      </w:r>
    </w:p>
    <w:p w14:paraId="44A44E43" w14:textId="4E51D1A2" w:rsidR="00047720" w:rsidRDefault="0004772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_Toc76507746 \h </w:instrText>
      </w:r>
      <w:r>
        <w:fldChar w:fldCharType="separate"/>
      </w:r>
      <w:r>
        <w:t>326</w:t>
      </w:r>
      <w:r>
        <w:fldChar w:fldCharType="end"/>
      </w:r>
    </w:p>
    <w:p w14:paraId="6E5B35D5" w14:textId="355D1F0B" w:rsidR="00047720" w:rsidRDefault="0004772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_Toc76507747 \h </w:instrText>
      </w:r>
      <w:r>
        <w:fldChar w:fldCharType="separate"/>
      </w:r>
      <w:r>
        <w:t>327</w:t>
      </w:r>
      <w:r>
        <w:fldChar w:fldCharType="end"/>
      </w:r>
    </w:p>
    <w:p w14:paraId="3C2D0FE2" w14:textId="458D91C7" w:rsidR="00047720" w:rsidRDefault="000477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_Toc76507748 \h </w:instrText>
      </w:r>
      <w:r>
        <w:fldChar w:fldCharType="separate"/>
      </w:r>
      <w:r>
        <w:t>330</w:t>
      </w:r>
      <w:r>
        <w:fldChar w:fldCharType="end"/>
      </w:r>
    </w:p>
    <w:p w14:paraId="27C73356" w14:textId="0BF81DF9" w:rsidR="00047720" w:rsidRDefault="0004772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_Toc76507749 \h </w:instrText>
      </w:r>
      <w:r>
        <w:fldChar w:fldCharType="separate"/>
      </w:r>
      <w:r>
        <w:t>330</w:t>
      </w:r>
      <w:r>
        <w:fldChar w:fldCharType="end"/>
      </w:r>
    </w:p>
    <w:p w14:paraId="200922BE" w14:textId="1B898381" w:rsidR="00047720" w:rsidRDefault="0004772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_Toc76507750 \h </w:instrText>
      </w:r>
      <w:r>
        <w:fldChar w:fldCharType="separate"/>
      </w:r>
      <w:r>
        <w:t>331</w:t>
      </w:r>
      <w:r>
        <w:fldChar w:fldCharType="end"/>
      </w:r>
    </w:p>
    <w:p w14:paraId="198684DA" w14:textId="1C7F6A13" w:rsidR="00047720" w:rsidRDefault="0004772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_Toc76507751 \h </w:instrText>
      </w:r>
      <w:r>
        <w:fldChar w:fldCharType="separate"/>
      </w:r>
      <w:r>
        <w:t>331</w:t>
      </w:r>
      <w:r>
        <w:fldChar w:fldCharType="end"/>
      </w:r>
    </w:p>
    <w:p w14:paraId="58A37104" w14:textId="1255A15F" w:rsidR="00047720" w:rsidRDefault="0004772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_Toc76507752 \h </w:instrText>
      </w:r>
      <w:r>
        <w:fldChar w:fldCharType="separate"/>
      </w:r>
      <w:r>
        <w:t>331</w:t>
      </w:r>
      <w:r>
        <w:fldChar w:fldCharType="end"/>
      </w:r>
    </w:p>
    <w:p w14:paraId="11338DC8" w14:textId="34D6E620" w:rsidR="00047720" w:rsidRDefault="0004772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_Toc76507753 \h </w:instrText>
      </w:r>
      <w:r>
        <w:fldChar w:fldCharType="separate"/>
      </w:r>
      <w:r>
        <w:t>331</w:t>
      </w:r>
      <w:r>
        <w:fldChar w:fldCharType="end"/>
      </w:r>
    </w:p>
    <w:p w14:paraId="01D2F7A5" w14:textId="39B94F38" w:rsidR="00047720" w:rsidRDefault="0004772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_Toc76507754 \h </w:instrText>
      </w:r>
      <w:r>
        <w:fldChar w:fldCharType="separate"/>
      </w:r>
      <w:r>
        <w:t>332</w:t>
      </w:r>
      <w:r>
        <w:fldChar w:fldCharType="end"/>
      </w:r>
    </w:p>
    <w:p w14:paraId="15731B15" w14:textId="31B75356" w:rsidR="00047720" w:rsidRDefault="0004772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_Toc76507755 \h </w:instrText>
      </w:r>
      <w:r>
        <w:fldChar w:fldCharType="separate"/>
      </w:r>
      <w:r>
        <w:t>333</w:t>
      </w:r>
      <w:r>
        <w:fldChar w:fldCharType="end"/>
      </w:r>
    </w:p>
    <w:p w14:paraId="7BE2B990" w14:textId="6963591E" w:rsidR="00047720" w:rsidRDefault="0004772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_Toc76507756 \h </w:instrText>
      </w:r>
      <w:r>
        <w:fldChar w:fldCharType="separate"/>
      </w:r>
      <w:r>
        <w:t>333</w:t>
      </w:r>
      <w:r>
        <w:fldChar w:fldCharType="end"/>
      </w:r>
    </w:p>
    <w:p w14:paraId="43F5BE5A" w14:textId="4099CC0D" w:rsidR="00047720" w:rsidRDefault="0004772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_Toc76507757 \h </w:instrText>
      </w:r>
      <w:r>
        <w:fldChar w:fldCharType="separate"/>
      </w:r>
      <w:r>
        <w:t>333</w:t>
      </w:r>
      <w:r>
        <w:fldChar w:fldCharType="end"/>
      </w:r>
    </w:p>
    <w:p w14:paraId="4594520B" w14:textId="64DF5119" w:rsidR="00047720" w:rsidRDefault="00047720">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_Toc76507758 \h </w:instrText>
      </w:r>
      <w:r>
        <w:fldChar w:fldCharType="separate"/>
      </w:r>
      <w:r>
        <w:t>333</w:t>
      </w:r>
      <w:r>
        <w:fldChar w:fldCharType="end"/>
      </w:r>
    </w:p>
    <w:p w14:paraId="661C578C" w14:textId="13B8053B" w:rsidR="00047720" w:rsidRDefault="00047720">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_Toc76507759 \h </w:instrText>
      </w:r>
      <w:r>
        <w:fldChar w:fldCharType="separate"/>
      </w:r>
      <w:r>
        <w:t>333</w:t>
      </w:r>
      <w:r>
        <w:fldChar w:fldCharType="end"/>
      </w:r>
    </w:p>
    <w:p w14:paraId="685770BF" w14:textId="4888FD00" w:rsidR="00047720" w:rsidRDefault="00047720">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_Toc76507760 \h </w:instrText>
      </w:r>
      <w:r>
        <w:fldChar w:fldCharType="separate"/>
      </w:r>
      <w:r>
        <w:t>334</w:t>
      </w:r>
      <w:r>
        <w:fldChar w:fldCharType="end"/>
      </w:r>
    </w:p>
    <w:p w14:paraId="7D8D35E3" w14:textId="1E293393" w:rsidR="00047720" w:rsidRDefault="0004772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_Toc76507761 \h </w:instrText>
      </w:r>
      <w:r>
        <w:fldChar w:fldCharType="separate"/>
      </w:r>
      <w:r>
        <w:t>335</w:t>
      </w:r>
      <w:r>
        <w:fldChar w:fldCharType="end"/>
      </w:r>
    </w:p>
    <w:p w14:paraId="2D5931E3" w14:textId="0223C2F2" w:rsidR="00047720" w:rsidRDefault="0004772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_Toc76507762 \h </w:instrText>
      </w:r>
      <w:r>
        <w:fldChar w:fldCharType="separate"/>
      </w:r>
      <w:r>
        <w:t>335</w:t>
      </w:r>
      <w:r>
        <w:fldChar w:fldCharType="end"/>
      </w:r>
    </w:p>
    <w:p w14:paraId="51DBA502" w14:textId="6EEB3F60" w:rsidR="00047720" w:rsidRDefault="0004772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_Toc76507763 \h </w:instrText>
      </w:r>
      <w:r>
        <w:fldChar w:fldCharType="separate"/>
      </w:r>
      <w:r>
        <w:t>336</w:t>
      </w:r>
      <w:r>
        <w:fldChar w:fldCharType="end"/>
      </w:r>
    </w:p>
    <w:p w14:paraId="72562BDE" w14:textId="18F6AC6E" w:rsidR="00047720" w:rsidRDefault="0004772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_Toc76507764 \h </w:instrText>
      </w:r>
      <w:r>
        <w:fldChar w:fldCharType="separate"/>
      </w:r>
      <w:r>
        <w:t>336</w:t>
      </w:r>
      <w:r>
        <w:fldChar w:fldCharType="end"/>
      </w:r>
    </w:p>
    <w:p w14:paraId="6EDDE44C" w14:textId="7615F159" w:rsidR="00047720" w:rsidRDefault="0004772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_Toc76507765 \h </w:instrText>
      </w:r>
      <w:r>
        <w:fldChar w:fldCharType="separate"/>
      </w:r>
      <w:r>
        <w:t>336</w:t>
      </w:r>
      <w:r>
        <w:fldChar w:fldCharType="end"/>
      </w:r>
    </w:p>
    <w:p w14:paraId="518C332A" w14:textId="3CDEEACB" w:rsidR="00047720" w:rsidRDefault="0004772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_Toc76507766 \h </w:instrText>
      </w:r>
      <w:r>
        <w:fldChar w:fldCharType="separate"/>
      </w:r>
      <w:r>
        <w:t>337</w:t>
      </w:r>
      <w:r>
        <w:fldChar w:fldCharType="end"/>
      </w:r>
    </w:p>
    <w:p w14:paraId="0A93C055" w14:textId="4900FFAD" w:rsidR="00047720" w:rsidRDefault="00047720">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_Toc76507767 \h </w:instrText>
      </w:r>
      <w:r>
        <w:fldChar w:fldCharType="separate"/>
      </w:r>
      <w:r>
        <w:t>337</w:t>
      </w:r>
      <w:r>
        <w:fldChar w:fldCharType="end"/>
      </w:r>
    </w:p>
    <w:p w14:paraId="614629D6" w14:textId="336DA32A" w:rsidR="00047720" w:rsidRDefault="00047720">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_Toc76507768 \h </w:instrText>
      </w:r>
      <w:r>
        <w:fldChar w:fldCharType="separate"/>
      </w:r>
      <w:r>
        <w:t>337</w:t>
      </w:r>
      <w:r>
        <w:fldChar w:fldCharType="end"/>
      </w:r>
    </w:p>
    <w:p w14:paraId="5BBFCFFB" w14:textId="0BFB9C01" w:rsidR="00047720" w:rsidRDefault="00047720">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_Toc76507769 \h </w:instrText>
      </w:r>
      <w:r>
        <w:fldChar w:fldCharType="separate"/>
      </w:r>
      <w:r>
        <w:t>338</w:t>
      </w:r>
      <w:r>
        <w:fldChar w:fldCharType="end"/>
      </w:r>
    </w:p>
    <w:p w14:paraId="689AB6D5" w14:textId="301D7D22" w:rsidR="00047720" w:rsidRDefault="0004772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_Toc76507770 \h </w:instrText>
      </w:r>
      <w:r>
        <w:fldChar w:fldCharType="separate"/>
      </w:r>
      <w:r>
        <w:t>338</w:t>
      </w:r>
      <w:r>
        <w:fldChar w:fldCharType="end"/>
      </w:r>
    </w:p>
    <w:p w14:paraId="126503BD" w14:textId="5C8D9B8E" w:rsidR="00047720" w:rsidRDefault="0004772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_Toc76507771 \h </w:instrText>
      </w:r>
      <w:r>
        <w:fldChar w:fldCharType="separate"/>
      </w:r>
      <w:r>
        <w:t>338</w:t>
      </w:r>
      <w:r>
        <w:fldChar w:fldCharType="end"/>
      </w:r>
    </w:p>
    <w:p w14:paraId="484D34E3" w14:textId="4B84EF81" w:rsidR="00047720" w:rsidRDefault="0004772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_Toc76507772 \h </w:instrText>
      </w:r>
      <w:r>
        <w:fldChar w:fldCharType="separate"/>
      </w:r>
      <w:r>
        <w:t>339</w:t>
      </w:r>
      <w:r>
        <w:fldChar w:fldCharType="end"/>
      </w:r>
    </w:p>
    <w:p w14:paraId="54F2D064" w14:textId="4CB4DE67" w:rsidR="00047720" w:rsidRDefault="0004772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_Toc76507773 \h </w:instrText>
      </w:r>
      <w:r>
        <w:fldChar w:fldCharType="separate"/>
      </w:r>
      <w:r>
        <w:t>339</w:t>
      </w:r>
      <w:r>
        <w:fldChar w:fldCharType="end"/>
      </w:r>
    </w:p>
    <w:p w14:paraId="023163B3" w14:textId="7584ECCA" w:rsidR="00047720" w:rsidRDefault="0004772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_Toc76507774 \h </w:instrText>
      </w:r>
      <w:r>
        <w:fldChar w:fldCharType="separate"/>
      </w:r>
      <w:r>
        <w:t>340</w:t>
      </w:r>
      <w:r>
        <w:fldChar w:fldCharType="end"/>
      </w:r>
    </w:p>
    <w:p w14:paraId="3BCA7590" w14:textId="0318792E" w:rsidR="00047720" w:rsidRDefault="0004772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_Toc76507775 \h </w:instrText>
      </w:r>
      <w:r>
        <w:fldChar w:fldCharType="separate"/>
      </w:r>
      <w:r>
        <w:t>340</w:t>
      </w:r>
      <w:r>
        <w:fldChar w:fldCharType="end"/>
      </w:r>
    </w:p>
    <w:p w14:paraId="610CDD3F" w14:textId="6D079885" w:rsidR="00047720" w:rsidRDefault="00047720">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_Toc76507776 \h </w:instrText>
      </w:r>
      <w:r>
        <w:fldChar w:fldCharType="separate"/>
      </w:r>
      <w:r>
        <w:t>340</w:t>
      </w:r>
      <w:r>
        <w:fldChar w:fldCharType="end"/>
      </w:r>
    </w:p>
    <w:p w14:paraId="459092C0" w14:textId="76AA5C32" w:rsidR="00047720" w:rsidRDefault="00047720">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_Toc76507777 \h </w:instrText>
      </w:r>
      <w:r>
        <w:fldChar w:fldCharType="separate"/>
      </w:r>
      <w:r>
        <w:t>340</w:t>
      </w:r>
      <w:r>
        <w:fldChar w:fldCharType="end"/>
      </w:r>
    </w:p>
    <w:p w14:paraId="565AB9EC" w14:textId="415941AB" w:rsidR="00047720" w:rsidRDefault="00047720">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_Toc76507778 \h </w:instrText>
      </w:r>
      <w:r>
        <w:fldChar w:fldCharType="separate"/>
      </w:r>
      <w:r>
        <w:t>341</w:t>
      </w:r>
      <w:r>
        <w:fldChar w:fldCharType="end"/>
      </w:r>
    </w:p>
    <w:p w14:paraId="719B7B55" w14:textId="0E32EAC1" w:rsidR="00047720" w:rsidRDefault="00047720">
      <w:pPr>
        <w:pStyle w:val="TOC8"/>
        <w:rPr>
          <w:rFonts w:asciiTheme="minorHAnsi" w:eastAsiaTheme="minorEastAsia" w:hAnsiTheme="minorHAnsi" w:cstheme="minorBidi"/>
          <w:b w:val="0"/>
          <w:szCs w:val="22"/>
          <w:lang w:eastAsia="en-GB"/>
        </w:rPr>
      </w:pPr>
      <w:r>
        <w:lastRenderedPageBreak/>
        <w:t>Annex A (normative): Test system characterization</w:t>
      </w:r>
      <w:r>
        <w:tab/>
      </w:r>
      <w:r>
        <w:fldChar w:fldCharType="begin"/>
      </w:r>
      <w:r>
        <w:instrText xml:space="preserve"> PAGEREF _Toc76507779 \h </w:instrText>
      </w:r>
      <w:r>
        <w:fldChar w:fldCharType="separate"/>
      </w:r>
      <w:r>
        <w:t>342</w:t>
      </w:r>
      <w:r>
        <w:fldChar w:fldCharType="end"/>
      </w:r>
    </w:p>
    <w:p w14:paraId="74D75B98" w14:textId="3ABD126D" w:rsidR="00047720" w:rsidRDefault="00047720">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_Toc76507780 \h </w:instrText>
      </w:r>
      <w:r>
        <w:fldChar w:fldCharType="separate"/>
      </w:r>
      <w:r>
        <w:t>343</w:t>
      </w:r>
      <w:r>
        <w:fldChar w:fldCharType="end"/>
      </w:r>
    </w:p>
    <w:p w14:paraId="04E1CFD5" w14:textId="117CFFB2" w:rsidR="00047720" w:rsidRDefault="0004772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_Toc76507781 \h </w:instrText>
      </w:r>
      <w:r>
        <w:fldChar w:fldCharType="separate"/>
      </w:r>
      <w:r>
        <w:t>344</w:t>
      </w:r>
      <w:r>
        <w:fldChar w:fldCharType="end"/>
      </w:r>
    </w:p>
    <w:p w14:paraId="65EECA5C" w14:textId="5E3D80E3" w:rsidR="00047720" w:rsidRDefault="0004772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_Toc76507782 \h </w:instrText>
      </w:r>
      <w:r>
        <w:fldChar w:fldCharType="separate"/>
      </w:r>
      <w:r>
        <w:t>344</w:t>
      </w:r>
      <w:r>
        <w:fldChar w:fldCharType="end"/>
      </w:r>
    </w:p>
    <w:p w14:paraId="14D61D2A" w14:textId="075264E5" w:rsidR="00047720" w:rsidRDefault="0004772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_Toc76507783 \h </w:instrText>
      </w:r>
      <w:r>
        <w:fldChar w:fldCharType="separate"/>
      </w:r>
      <w:r>
        <w:t>345</w:t>
      </w:r>
      <w:r>
        <w:fldChar w:fldCharType="end"/>
      </w:r>
    </w:p>
    <w:p w14:paraId="7529A3C1" w14:textId="60259E84" w:rsidR="00047720" w:rsidRDefault="0004772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_Toc76507784 \h </w:instrText>
      </w:r>
      <w:r>
        <w:fldChar w:fldCharType="separate"/>
      </w:r>
      <w:r>
        <w:t>347</w:t>
      </w:r>
      <w:r>
        <w:fldChar w:fldCharType="end"/>
      </w:r>
    </w:p>
    <w:p w14:paraId="597C189A" w14:textId="3C025A88" w:rsidR="00047720" w:rsidRDefault="00047720">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_Toc76507785 \h </w:instrText>
      </w:r>
      <w:r>
        <w:fldChar w:fldCharType="separate"/>
      </w:r>
      <w:r>
        <w:t>348</w:t>
      </w:r>
      <w:r>
        <w:fldChar w:fldCharType="end"/>
      </w:r>
    </w:p>
    <w:p w14:paraId="08C89E98" w14:textId="06835666" w:rsidR="00047720" w:rsidRDefault="0004772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_Toc76507786 \h </w:instrText>
      </w:r>
      <w:r>
        <w:fldChar w:fldCharType="separate"/>
      </w:r>
      <w:r>
        <w:t>348</w:t>
      </w:r>
      <w:r>
        <w:fldChar w:fldCharType="end"/>
      </w:r>
    </w:p>
    <w:p w14:paraId="1378EE1C" w14:textId="75ED5CFC" w:rsidR="00047720" w:rsidRDefault="0004772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_Toc76507787 \h </w:instrText>
      </w:r>
      <w:r>
        <w:fldChar w:fldCharType="separate"/>
      </w:r>
      <w:r>
        <w:t>348</w:t>
      </w:r>
      <w:r>
        <w:fldChar w:fldCharType="end"/>
      </w:r>
    </w:p>
    <w:p w14:paraId="21536730" w14:textId="65E7B577" w:rsidR="00047720" w:rsidRDefault="0004772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_Toc76507788 \h </w:instrText>
      </w:r>
      <w:r>
        <w:fldChar w:fldCharType="separate"/>
      </w:r>
      <w:r>
        <w:t>349</w:t>
      </w:r>
      <w:r>
        <w:fldChar w:fldCharType="end"/>
      </w:r>
    </w:p>
    <w:p w14:paraId="17AA6D10" w14:textId="1F403B55" w:rsidR="00047720" w:rsidRDefault="0004772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_Toc76507789 \h </w:instrText>
      </w:r>
      <w:r>
        <w:fldChar w:fldCharType="separate"/>
      </w:r>
      <w:r>
        <w:t>349</w:t>
      </w:r>
      <w:r>
        <w:fldChar w:fldCharType="end"/>
      </w:r>
    </w:p>
    <w:p w14:paraId="0026C360" w14:textId="6C4A6CED" w:rsidR="00047720" w:rsidRDefault="00047720">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_Toc76507790 \h </w:instrText>
      </w:r>
      <w:r>
        <w:fldChar w:fldCharType="separate"/>
      </w:r>
      <w:r>
        <w:t>350</w:t>
      </w:r>
      <w:r>
        <w:fldChar w:fldCharType="end"/>
      </w:r>
    </w:p>
    <w:p w14:paraId="6A21F511" w14:textId="1B01F97F" w:rsidR="00047720" w:rsidRDefault="00047720">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_Toc76507791 \h </w:instrText>
      </w:r>
      <w:r>
        <w:fldChar w:fldCharType="separate"/>
      </w:r>
      <w:r>
        <w:t>350</w:t>
      </w:r>
      <w:r>
        <w:fldChar w:fldCharType="end"/>
      </w:r>
    </w:p>
    <w:p w14:paraId="33C37A0D" w14:textId="1981D0C5" w:rsidR="00047720" w:rsidRDefault="0004772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_Toc76507792 \h </w:instrText>
      </w:r>
      <w:r>
        <w:fldChar w:fldCharType="separate"/>
      </w:r>
      <w:r>
        <w:t>351</w:t>
      </w:r>
      <w:r>
        <w:fldChar w:fldCharType="end"/>
      </w:r>
    </w:p>
    <w:p w14:paraId="6D2E03A9" w14:textId="07F0FE84" w:rsidR="00047720" w:rsidRDefault="0004772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_Toc76507793 \h </w:instrText>
      </w:r>
      <w:r>
        <w:fldChar w:fldCharType="separate"/>
      </w:r>
      <w:r>
        <w:t>351</w:t>
      </w:r>
      <w:r>
        <w:fldChar w:fldCharType="end"/>
      </w:r>
    </w:p>
    <w:p w14:paraId="194F5A6A" w14:textId="360EE234" w:rsidR="00047720" w:rsidRDefault="0004772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_Toc76507794 \h </w:instrText>
      </w:r>
      <w:r>
        <w:fldChar w:fldCharType="separate"/>
      </w:r>
      <w:r>
        <w:t>351</w:t>
      </w:r>
      <w:r>
        <w:fldChar w:fldCharType="end"/>
      </w:r>
    </w:p>
    <w:p w14:paraId="144C5D44" w14:textId="3935C356" w:rsidR="00047720" w:rsidRDefault="0004772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_Toc76507795 \h </w:instrText>
      </w:r>
      <w:r>
        <w:fldChar w:fldCharType="separate"/>
      </w:r>
      <w:r>
        <w:t>352</w:t>
      </w:r>
      <w:r>
        <w:fldChar w:fldCharType="end"/>
      </w:r>
    </w:p>
    <w:p w14:paraId="50A2BB7D" w14:textId="4D9C7D77" w:rsidR="00047720" w:rsidRDefault="0004772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_Toc76507796 \h </w:instrText>
      </w:r>
      <w:r>
        <w:fldChar w:fldCharType="separate"/>
      </w:r>
      <w:r>
        <w:t>353</w:t>
      </w:r>
      <w:r>
        <w:fldChar w:fldCharType="end"/>
      </w:r>
    </w:p>
    <w:p w14:paraId="0DFF96AF" w14:textId="32E90781" w:rsidR="00047720" w:rsidRDefault="0004772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_Toc76507797 \h </w:instrText>
      </w:r>
      <w:r>
        <w:fldChar w:fldCharType="separate"/>
      </w:r>
      <w:r>
        <w:t>354</w:t>
      </w:r>
      <w:r>
        <w:fldChar w:fldCharType="end"/>
      </w:r>
    </w:p>
    <w:p w14:paraId="21447D1C" w14:textId="16105EA7" w:rsidR="00047720" w:rsidRDefault="0004772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_Toc76507798 \h </w:instrText>
      </w:r>
      <w:r>
        <w:fldChar w:fldCharType="separate"/>
      </w:r>
      <w:r>
        <w:t>354</w:t>
      </w:r>
      <w:r>
        <w:fldChar w:fldCharType="end"/>
      </w:r>
    </w:p>
    <w:p w14:paraId="5B80643A" w14:textId="13A7BEF0" w:rsidR="00047720" w:rsidRDefault="00047720">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_Toc76507799 \h </w:instrText>
      </w:r>
      <w:r>
        <w:fldChar w:fldCharType="separate"/>
      </w:r>
      <w:r>
        <w:t>355</w:t>
      </w:r>
      <w:r>
        <w:fldChar w:fldCharType="end"/>
      </w:r>
    </w:p>
    <w:p w14:paraId="6791E2BB" w14:textId="4E5E8B4F" w:rsidR="00047720" w:rsidRDefault="0004772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_Toc76507800 \h </w:instrText>
      </w:r>
      <w:r>
        <w:fldChar w:fldCharType="separate"/>
      </w:r>
      <w:r>
        <w:t>356</w:t>
      </w:r>
      <w:r>
        <w:fldChar w:fldCharType="end"/>
      </w:r>
    </w:p>
    <w:p w14:paraId="62B3FBB8" w14:textId="6C64BFF0" w:rsidR="00047720" w:rsidRDefault="00047720">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_Toc76507801 \h </w:instrText>
      </w:r>
      <w:r>
        <w:fldChar w:fldCharType="separate"/>
      </w:r>
      <w:r>
        <w:t>357</w:t>
      </w:r>
      <w:r>
        <w:fldChar w:fldCharType="end"/>
      </w:r>
    </w:p>
    <w:p w14:paraId="2DCCAF3E" w14:textId="7B23B8BB" w:rsidR="00047720" w:rsidRDefault="0004772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_Toc76507802 \h </w:instrText>
      </w:r>
      <w:r>
        <w:fldChar w:fldCharType="separate"/>
      </w:r>
      <w:r>
        <w:t>357</w:t>
      </w:r>
      <w:r>
        <w:fldChar w:fldCharType="end"/>
      </w:r>
    </w:p>
    <w:p w14:paraId="206B987F" w14:textId="28FC6DA6" w:rsidR="00047720" w:rsidRDefault="0004772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_Toc76507803 \h </w:instrText>
      </w:r>
      <w:r>
        <w:fldChar w:fldCharType="separate"/>
      </w:r>
      <w:r>
        <w:t>357</w:t>
      </w:r>
      <w:r>
        <w:fldChar w:fldCharType="end"/>
      </w:r>
    </w:p>
    <w:p w14:paraId="5AC5F1BD" w14:textId="2C0323A4" w:rsidR="00047720" w:rsidRDefault="0004772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_Toc76507804 \h </w:instrText>
      </w:r>
      <w:r>
        <w:fldChar w:fldCharType="separate"/>
      </w:r>
      <w:r>
        <w:t>357</w:t>
      </w:r>
      <w:r>
        <w:fldChar w:fldCharType="end"/>
      </w:r>
    </w:p>
    <w:p w14:paraId="76D7C2F0" w14:textId="75E92D4E" w:rsidR="00047720" w:rsidRDefault="00047720">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_Toc76507805 \h </w:instrText>
      </w:r>
      <w:r>
        <w:fldChar w:fldCharType="separate"/>
      </w:r>
      <w:r>
        <w:t>357</w:t>
      </w:r>
      <w:r>
        <w:fldChar w:fldCharType="end"/>
      </w:r>
    </w:p>
    <w:p w14:paraId="4E5E64E0" w14:textId="2690681D" w:rsidR="00047720" w:rsidRDefault="00047720">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_Toc76507806 \h </w:instrText>
      </w:r>
      <w:r>
        <w:fldChar w:fldCharType="separate"/>
      </w:r>
      <w:r>
        <w:t>357</w:t>
      </w:r>
      <w:r>
        <w:fldChar w:fldCharType="end"/>
      </w:r>
    </w:p>
    <w:p w14:paraId="1650D09A" w14:textId="7A6B515F" w:rsidR="00047720" w:rsidRDefault="00047720">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_Toc76507807 \h </w:instrText>
      </w:r>
      <w:r>
        <w:fldChar w:fldCharType="separate"/>
      </w:r>
      <w:r>
        <w:t>358</w:t>
      </w:r>
      <w:r>
        <w:fldChar w:fldCharType="end"/>
      </w:r>
    </w:p>
    <w:p w14:paraId="355F54A6" w14:textId="7C9BA0E4" w:rsidR="00047720" w:rsidRDefault="0004772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_Toc76507808 \h </w:instrText>
      </w:r>
      <w:r>
        <w:fldChar w:fldCharType="separate"/>
      </w:r>
      <w:r>
        <w:t>358</w:t>
      </w:r>
      <w:r>
        <w:fldChar w:fldCharType="end"/>
      </w:r>
    </w:p>
    <w:p w14:paraId="253F40B1" w14:textId="74643FB4" w:rsidR="00047720" w:rsidRDefault="0004772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_Toc76507809 \h </w:instrText>
      </w:r>
      <w:r>
        <w:fldChar w:fldCharType="separate"/>
      </w:r>
      <w:r>
        <w:t>358</w:t>
      </w:r>
      <w:r>
        <w:fldChar w:fldCharType="end"/>
      </w:r>
    </w:p>
    <w:p w14:paraId="06A19EB8" w14:textId="486B3B72" w:rsidR="00047720" w:rsidRDefault="00047720">
      <w:pPr>
        <w:pStyle w:val="TOC2"/>
        <w:rPr>
          <w:rFonts w:asciiTheme="minorHAnsi" w:eastAsiaTheme="minorEastAsia" w:hAnsiTheme="minorHAnsi" w:cstheme="minorBidi"/>
          <w:sz w:val="22"/>
          <w:szCs w:val="22"/>
          <w:lang w:eastAsia="en-GB"/>
        </w:rPr>
      </w:pPr>
      <w:r w:rsidRPr="00D14A52">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_Toc76507810 \h </w:instrText>
      </w:r>
      <w:r>
        <w:fldChar w:fldCharType="separate"/>
      </w:r>
      <w:r>
        <w:t>358</w:t>
      </w:r>
      <w:r>
        <w:fldChar w:fldCharType="end"/>
      </w:r>
    </w:p>
    <w:p w14:paraId="0152B936" w14:textId="34657F50" w:rsidR="00047720" w:rsidRDefault="00047720">
      <w:pPr>
        <w:pStyle w:val="TOC2"/>
        <w:rPr>
          <w:rFonts w:asciiTheme="minorHAnsi" w:eastAsiaTheme="minorEastAsia" w:hAnsiTheme="minorHAnsi" w:cstheme="minorBidi"/>
          <w:sz w:val="22"/>
          <w:szCs w:val="22"/>
          <w:lang w:eastAsia="en-GB"/>
        </w:rPr>
      </w:pPr>
      <w:r w:rsidRPr="00D14A52">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_Toc76507811 \h </w:instrText>
      </w:r>
      <w:r>
        <w:fldChar w:fldCharType="separate"/>
      </w:r>
      <w:r>
        <w:t>358</w:t>
      </w:r>
      <w:r>
        <w:fldChar w:fldCharType="end"/>
      </w:r>
    </w:p>
    <w:p w14:paraId="5D980137" w14:textId="6EB8291A" w:rsidR="00047720" w:rsidRDefault="0004772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_Toc76507812 \h </w:instrText>
      </w:r>
      <w:r>
        <w:fldChar w:fldCharType="separate"/>
      </w:r>
      <w:r>
        <w:t>360</w:t>
      </w:r>
      <w:r>
        <w:fldChar w:fldCharType="end"/>
      </w:r>
    </w:p>
    <w:p w14:paraId="2B738874" w14:textId="0AFACA4D" w:rsidR="00047720" w:rsidRDefault="0004772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_Toc76507813 \h </w:instrText>
      </w:r>
      <w:r>
        <w:fldChar w:fldCharType="separate"/>
      </w:r>
      <w:r>
        <w:t>361</w:t>
      </w:r>
      <w:r>
        <w:fldChar w:fldCharType="end"/>
      </w:r>
    </w:p>
    <w:p w14:paraId="0A46978C" w14:textId="2C0A103B" w:rsidR="00047720" w:rsidRDefault="0004772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_Toc76507814 \h </w:instrText>
      </w:r>
      <w:r>
        <w:fldChar w:fldCharType="separate"/>
      </w:r>
      <w:r>
        <w:t>361</w:t>
      </w:r>
      <w:r>
        <w:fldChar w:fldCharType="end"/>
      </w:r>
    </w:p>
    <w:p w14:paraId="51307B53" w14:textId="1485B518" w:rsidR="00047720" w:rsidRDefault="0004772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_Toc76507815 \h </w:instrText>
      </w:r>
      <w:r>
        <w:fldChar w:fldCharType="separate"/>
      </w:r>
      <w:r>
        <w:t>361</w:t>
      </w:r>
      <w:r>
        <w:fldChar w:fldCharType="end"/>
      </w:r>
    </w:p>
    <w:p w14:paraId="4BF7F219" w14:textId="7E58F168" w:rsidR="00047720" w:rsidRDefault="0004772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_Toc76507816 \h </w:instrText>
      </w:r>
      <w:r>
        <w:fldChar w:fldCharType="separate"/>
      </w:r>
      <w:r>
        <w:t>362</w:t>
      </w:r>
      <w:r>
        <w:fldChar w:fldCharType="end"/>
      </w:r>
    </w:p>
    <w:p w14:paraId="020F85D9" w14:textId="76FB12D4" w:rsidR="00047720" w:rsidRDefault="0004772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_Toc76507817 \h </w:instrText>
      </w:r>
      <w:r>
        <w:fldChar w:fldCharType="separate"/>
      </w:r>
      <w:r>
        <w:t>362</w:t>
      </w:r>
      <w:r>
        <w:fldChar w:fldCharType="end"/>
      </w:r>
    </w:p>
    <w:p w14:paraId="288E845D" w14:textId="49E06E7B" w:rsidR="00047720" w:rsidRDefault="00047720">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_Toc76507818 \h </w:instrText>
      </w:r>
      <w:r>
        <w:fldChar w:fldCharType="separate"/>
      </w:r>
      <w:r>
        <w:t>363</w:t>
      </w:r>
      <w:r>
        <w:fldChar w:fldCharType="end"/>
      </w:r>
    </w:p>
    <w:p w14:paraId="7E78B5E8" w14:textId="397226F8" w:rsidR="00047720" w:rsidRDefault="0004772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_Toc76507819 \h </w:instrText>
      </w:r>
      <w:r>
        <w:fldChar w:fldCharType="separate"/>
      </w:r>
      <w:r>
        <w:t>363</w:t>
      </w:r>
      <w:r>
        <w:fldChar w:fldCharType="end"/>
      </w:r>
    </w:p>
    <w:p w14:paraId="77E7791E" w14:textId="1D040FEF" w:rsidR="00047720" w:rsidRDefault="00047720">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_Toc76507820 \h </w:instrText>
      </w:r>
      <w:r>
        <w:fldChar w:fldCharType="separate"/>
      </w:r>
      <w:r>
        <w:t>363</w:t>
      </w:r>
      <w:r>
        <w:fldChar w:fldCharType="end"/>
      </w:r>
    </w:p>
    <w:p w14:paraId="061E6D36" w14:textId="7DAF14C2" w:rsidR="00047720" w:rsidRDefault="00047720">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_Toc76507821 \h </w:instrText>
      </w:r>
      <w:r>
        <w:fldChar w:fldCharType="separate"/>
      </w:r>
      <w:r>
        <w:t>363</w:t>
      </w:r>
      <w:r>
        <w:fldChar w:fldCharType="end"/>
      </w:r>
    </w:p>
    <w:p w14:paraId="58506717" w14:textId="496ED56D" w:rsidR="00047720" w:rsidRDefault="00047720">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_Toc76507822 \h </w:instrText>
      </w:r>
      <w:r>
        <w:fldChar w:fldCharType="separate"/>
      </w:r>
      <w:r>
        <w:t>364</w:t>
      </w:r>
      <w:r>
        <w:fldChar w:fldCharType="end"/>
      </w:r>
    </w:p>
    <w:p w14:paraId="1F8FB938" w14:textId="68A63C17" w:rsidR="00047720" w:rsidRDefault="00047720">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_Toc76507823 \h </w:instrText>
      </w:r>
      <w:r>
        <w:fldChar w:fldCharType="separate"/>
      </w:r>
      <w:r>
        <w:t>364</w:t>
      </w:r>
      <w:r>
        <w:fldChar w:fldCharType="end"/>
      </w:r>
    </w:p>
    <w:p w14:paraId="67C16758" w14:textId="7A3E157F" w:rsidR="00047720" w:rsidRDefault="00047720">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_Toc76507824 \h </w:instrText>
      </w:r>
      <w:r>
        <w:fldChar w:fldCharType="separate"/>
      </w:r>
      <w:r>
        <w:t>364</w:t>
      </w:r>
      <w:r>
        <w:fldChar w:fldCharType="end"/>
      </w:r>
    </w:p>
    <w:p w14:paraId="01A6782F" w14:textId="5F120CCC" w:rsidR="00047720" w:rsidRDefault="00047720">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_Toc76507825 \h </w:instrText>
      </w:r>
      <w:r>
        <w:fldChar w:fldCharType="separate"/>
      </w:r>
      <w:r>
        <w:t>365</w:t>
      </w:r>
      <w:r>
        <w:fldChar w:fldCharType="end"/>
      </w:r>
    </w:p>
    <w:p w14:paraId="6A5D550D" w14:textId="5980D363" w:rsidR="00047720" w:rsidRDefault="00047720">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_Toc76507826 \h </w:instrText>
      </w:r>
      <w:r>
        <w:fldChar w:fldCharType="separate"/>
      </w:r>
      <w:r>
        <w:t>366</w:t>
      </w:r>
      <w:r>
        <w:fldChar w:fldCharType="end"/>
      </w:r>
    </w:p>
    <w:p w14:paraId="1994B37C" w14:textId="3E0F162D" w:rsidR="00047720" w:rsidRDefault="0004772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_Toc76507827 \h </w:instrText>
      </w:r>
      <w:r>
        <w:fldChar w:fldCharType="separate"/>
      </w:r>
      <w:r>
        <w:t>366</w:t>
      </w:r>
      <w:r>
        <w:fldChar w:fldCharType="end"/>
      </w:r>
    </w:p>
    <w:p w14:paraId="78B6603A" w14:textId="34F5ED3F" w:rsidR="00047720" w:rsidRDefault="0004772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D14A52">
        <w:rPr>
          <w:rFonts w:cs="v4.2.0"/>
        </w:rPr>
        <w:t>Normal test environment</w:t>
      </w:r>
      <w:r>
        <w:tab/>
      </w:r>
      <w:r>
        <w:fldChar w:fldCharType="begin"/>
      </w:r>
      <w:r>
        <w:instrText xml:space="preserve"> PAGEREF _Toc76507828 \h </w:instrText>
      </w:r>
      <w:r>
        <w:fldChar w:fldCharType="separate"/>
      </w:r>
      <w:r>
        <w:t>366</w:t>
      </w:r>
      <w:r>
        <w:fldChar w:fldCharType="end"/>
      </w:r>
    </w:p>
    <w:p w14:paraId="07969C84" w14:textId="63E5EE4B" w:rsidR="00047720" w:rsidRDefault="00047720">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D14A52">
        <w:rPr>
          <w:rFonts w:cs="v4.2.0"/>
        </w:rPr>
        <w:t>Extreme test environment</w:t>
      </w:r>
      <w:r>
        <w:tab/>
      </w:r>
      <w:r>
        <w:fldChar w:fldCharType="begin"/>
      </w:r>
      <w:r>
        <w:instrText xml:space="preserve"> PAGEREF _Toc76507829 \h </w:instrText>
      </w:r>
      <w:r>
        <w:fldChar w:fldCharType="separate"/>
      </w:r>
      <w:r>
        <w:t>366</w:t>
      </w:r>
      <w:r>
        <w:fldChar w:fldCharType="end"/>
      </w:r>
    </w:p>
    <w:p w14:paraId="37FF28C7" w14:textId="60CB9810" w:rsidR="00047720" w:rsidRDefault="00047720">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_Toc76507830 \h </w:instrText>
      </w:r>
      <w:r>
        <w:fldChar w:fldCharType="separate"/>
      </w:r>
      <w:r>
        <w:t>366</w:t>
      </w:r>
      <w:r>
        <w:fldChar w:fldCharType="end"/>
      </w:r>
    </w:p>
    <w:p w14:paraId="52CC364E" w14:textId="5DA73F8F" w:rsidR="00047720" w:rsidRDefault="00047720">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_Toc76507831 \h </w:instrText>
      </w:r>
      <w:r>
        <w:fldChar w:fldCharType="separate"/>
      </w:r>
      <w:r>
        <w:t>367</w:t>
      </w:r>
      <w:r>
        <w:fldChar w:fldCharType="end"/>
      </w:r>
    </w:p>
    <w:p w14:paraId="7F4C2A45" w14:textId="45008F93" w:rsidR="00047720" w:rsidRDefault="0004772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D14A52">
        <w:rPr>
          <w:rFonts w:cs="v4.2.0"/>
        </w:rPr>
        <w:t>Vibration</w:t>
      </w:r>
      <w:r>
        <w:tab/>
      </w:r>
      <w:r>
        <w:fldChar w:fldCharType="begin"/>
      </w:r>
      <w:r>
        <w:instrText xml:space="preserve"> PAGEREF _Toc76507832 \h </w:instrText>
      </w:r>
      <w:r>
        <w:fldChar w:fldCharType="separate"/>
      </w:r>
      <w:r>
        <w:t>367</w:t>
      </w:r>
      <w:r>
        <w:fldChar w:fldCharType="end"/>
      </w:r>
    </w:p>
    <w:p w14:paraId="27FE9466" w14:textId="7A557AFB" w:rsidR="00047720" w:rsidRDefault="00047720">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D14A52">
        <w:rPr>
          <w:rFonts w:cs="v4.2.0"/>
        </w:rPr>
        <w:t>Power supply</w:t>
      </w:r>
      <w:r>
        <w:tab/>
      </w:r>
      <w:r>
        <w:fldChar w:fldCharType="begin"/>
      </w:r>
      <w:r>
        <w:instrText xml:space="preserve"> PAGEREF _Toc76507833 \h </w:instrText>
      </w:r>
      <w:r>
        <w:fldChar w:fldCharType="separate"/>
      </w:r>
      <w:r>
        <w:t>367</w:t>
      </w:r>
      <w:r>
        <w:fldChar w:fldCharType="end"/>
      </w:r>
    </w:p>
    <w:p w14:paraId="6C8FE64B" w14:textId="25865C8A" w:rsidR="00047720" w:rsidRDefault="00047720">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_Toc76507834 \h </w:instrText>
      </w:r>
      <w:r>
        <w:fldChar w:fldCharType="separate"/>
      </w:r>
      <w:r>
        <w:t>367</w:t>
      </w:r>
      <w:r>
        <w:fldChar w:fldCharType="end"/>
      </w:r>
    </w:p>
    <w:p w14:paraId="6782B1E5" w14:textId="4F9187A8" w:rsidR="00047720" w:rsidRDefault="00047720">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_Toc76507835 \h </w:instrText>
      </w:r>
      <w:r>
        <w:fldChar w:fldCharType="separate"/>
      </w:r>
      <w:r>
        <w:t>368</w:t>
      </w:r>
      <w:r>
        <w:fldChar w:fldCharType="end"/>
      </w:r>
    </w:p>
    <w:p w14:paraId="1BEF98B4" w14:textId="6462D754" w:rsidR="00047720" w:rsidRDefault="00047720">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_Toc76507836 \h </w:instrText>
      </w:r>
      <w:r>
        <w:fldChar w:fldCharType="separate"/>
      </w:r>
      <w:r>
        <w:t>368</w:t>
      </w:r>
      <w:r>
        <w:fldChar w:fldCharType="end"/>
      </w:r>
    </w:p>
    <w:p w14:paraId="51C1E431" w14:textId="67C45E16" w:rsidR="00047720" w:rsidRDefault="00047720">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_Toc76507837 \h </w:instrText>
      </w:r>
      <w:r>
        <w:fldChar w:fldCharType="separate"/>
      </w:r>
      <w:r>
        <w:t>368</w:t>
      </w:r>
      <w:r>
        <w:fldChar w:fldCharType="end"/>
      </w:r>
    </w:p>
    <w:p w14:paraId="165C0B7D" w14:textId="6BE363B6" w:rsidR="00047720" w:rsidRDefault="00047720">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_Toc76507838 \h </w:instrText>
      </w:r>
      <w:r>
        <w:fldChar w:fldCharType="separate"/>
      </w:r>
      <w:r>
        <w:t>370</w:t>
      </w:r>
      <w:r>
        <w:fldChar w:fldCharType="end"/>
      </w:r>
    </w:p>
    <w:p w14:paraId="64316C29" w14:textId="719F12EC" w:rsidR="00047720" w:rsidRDefault="00047720">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_Toc76507839 \h </w:instrText>
      </w:r>
      <w:r>
        <w:fldChar w:fldCharType="separate"/>
      </w:r>
      <w:r>
        <w:t>371</w:t>
      </w:r>
      <w:r>
        <w:fldChar w:fldCharType="end"/>
      </w:r>
    </w:p>
    <w:p w14:paraId="6B4777C1" w14:textId="570F521C" w:rsidR="00080512" w:rsidRPr="00090C64" w:rsidRDefault="00047720">
      <w:r>
        <w:rPr>
          <w:noProof/>
          <w:color w:val="auto"/>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p>
    <w:p w14:paraId="75C9A8D5" w14:textId="77777777" w:rsidR="002D4621" w:rsidRPr="00090C64" w:rsidRDefault="002D4621" w:rsidP="002D4621">
      <w:r w:rsidRPr="00090C64">
        <w:t xml:space="preserve">This Technical </w:t>
      </w:r>
      <w:bookmarkStart w:id="25" w:name="spectype3"/>
      <w:r w:rsidRPr="00090C64">
        <w:t>Specification</w:t>
      </w:r>
      <w:bookmarkEnd w:id="25"/>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6" w:name="_Toc21124819"/>
      <w:bookmarkStart w:id="27" w:name="_Toc29767809"/>
      <w:bookmarkStart w:id="28" w:name="_Toc36044251"/>
      <w:bookmarkStart w:id="29" w:name="_Toc37230156"/>
      <w:bookmarkStart w:id="30" w:name="_Toc45907299"/>
      <w:bookmarkStart w:id="31" w:name="_Toc53181404"/>
      <w:bookmarkStart w:id="32" w:name="_Toc61127278"/>
      <w:bookmarkStart w:id="33" w:name="_Toc67054285"/>
      <w:bookmarkStart w:id="34" w:name="_Toc67061283"/>
      <w:bookmarkStart w:id="35" w:name="_Toc74734801"/>
      <w:bookmarkStart w:id="36" w:name="_Toc74753044"/>
      <w:bookmarkStart w:id="37" w:name="_Toc76507303"/>
      <w:r w:rsidRPr="00090C64">
        <w:lastRenderedPageBreak/>
        <w:t>1</w:t>
      </w:r>
      <w:r w:rsidRPr="00090C64">
        <w:tab/>
        <w:t>Scope</w:t>
      </w:r>
      <w:bookmarkEnd w:id="26"/>
      <w:bookmarkEnd w:id="27"/>
      <w:bookmarkEnd w:id="28"/>
      <w:bookmarkEnd w:id="29"/>
      <w:bookmarkEnd w:id="30"/>
      <w:bookmarkEnd w:id="31"/>
      <w:bookmarkEnd w:id="32"/>
      <w:bookmarkEnd w:id="33"/>
      <w:bookmarkEnd w:id="34"/>
      <w:bookmarkEnd w:id="35"/>
      <w:bookmarkEnd w:id="36"/>
      <w:bookmarkEnd w:id="3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8" w:name="_Toc21124820"/>
      <w:bookmarkStart w:id="39" w:name="_Toc29767810"/>
      <w:bookmarkStart w:id="40" w:name="_Toc36044252"/>
      <w:bookmarkStart w:id="41" w:name="_Toc37230157"/>
      <w:bookmarkStart w:id="42" w:name="_Toc45907300"/>
      <w:bookmarkStart w:id="43" w:name="_Toc53181405"/>
      <w:bookmarkStart w:id="44" w:name="_Toc61127279"/>
      <w:bookmarkStart w:id="45" w:name="_Toc67054286"/>
      <w:bookmarkStart w:id="46" w:name="_Toc67061284"/>
      <w:bookmarkStart w:id="47" w:name="_Toc74734802"/>
      <w:bookmarkStart w:id="48" w:name="_Toc74753045"/>
      <w:bookmarkStart w:id="49" w:name="_Toc76507304"/>
      <w:r w:rsidRPr="00090C64">
        <w:t>2</w:t>
      </w:r>
      <w:r w:rsidRPr="00090C64">
        <w:tab/>
        <w:t>References</w:t>
      </w:r>
      <w:bookmarkEnd w:id="38"/>
      <w:bookmarkEnd w:id="39"/>
      <w:bookmarkEnd w:id="40"/>
      <w:bookmarkEnd w:id="41"/>
      <w:bookmarkEnd w:id="42"/>
      <w:bookmarkEnd w:id="43"/>
      <w:bookmarkEnd w:id="44"/>
      <w:bookmarkEnd w:id="45"/>
      <w:bookmarkEnd w:id="46"/>
      <w:bookmarkEnd w:id="47"/>
      <w:bookmarkEnd w:id="48"/>
      <w:bookmarkEnd w:id="49"/>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0" w:name="_Toc21124821"/>
      <w:bookmarkStart w:id="51" w:name="_Toc29767811"/>
      <w:bookmarkStart w:id="52" w:name="_Toc36044253"/>
      <w:bookmarkStart w:id="53" w:name="_Toc37230158"/>
      <w:bookmarkStart w:id="54" w:name="_Toc45907301"/>
      <w:bookmarkStart w:id="55" w:name="_Toc53181406"/>
      <w:bookmarkStart w:id="56" w:name="_Toc61127280"/>
      <w:bookmarkStart w:id="57" w:name="_Toc67054287"/>
      <w:bookmarkStart w:id="58" w:name="_Toc67061285"/>
      <w:bookmarkStart w:id="59" w:name="_Toc74734803"/>
      <w:bookmarkStart w:id="60" w:name="_Toc74753046"/>
      <w:bookmarkStart w:id="61" w:name="_Toc76507305"/>
      <w:r w:rsidRPr="00090C64">
        <w:t>3</w:t>
      </w:r>
      <w:r w:rsidRPr="00090C64">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1E8CB7A3" w14:textId="77777777" w:rsidR="00D57C09" w:rsidRPr="00090C64" w:rsidRDefault="00D57C09" w:rsidP="00D57C09">
      <w:pPr>
        <w:pStyle w:val="Heading2"/>
      </w:pPr>
      <w:bookmarkStart w:id="62" w:name="_Toc21124822"/>
      <w:bookmarkStart w:id="63" w:name="_Toc29767812"/>
      <w:bookmarkStart w:id="64" w:name="_Toc36044254"/>
      <w:bookmarkStart w:id="65" w:name="_Toc37230159"/>
      <w:bookmarkStart w:id="66" w:name="_Toc45907302"/>
      <w:bookmarkStart w:id="67" w:name="_Toc53181407"/>
      <w:bookmarkStart w:id="68" w:name="_Toc61127281"/>
      <w:bookmarkStart w:id="69" w:name="_Toc67054288"/>
      <w:bookmarkStart w:id="70" w:name="_Toc67061286"/>
      <w:bookmarkStart w:id="71" w:name="_Toc74734804"/>
      <w:bookmarkStart w:id="72" w:name="_Toc74753047"/>
      <w:bookmarkStart w:id="73" w:name="_Toc76507306"/>
      <w:r w:rsidRPr="00090C64">
        <w:t>3.1</w:t>
      </w:r>
      <w:r w:rsidRPr="00090C64">
        <w:tab/>
        <w:t>Definitions</w:t>
      </w:r>
      <w:bookmarkEnd w:id="62"/>
      <w:bookmarkEnd w:id="63"/>
      <w:bookmarkEnd w:id="64"/>
      <w:bookmarkEnd w:id="65"/>
      <w:bookmarkEnd w:id="66"/>
      <w:bookmarkEnd w:id="67"/>
      <w:bookmarkEnd w:id="68"/>
      <w:bookmarkEnd w:id="69"/>
      <w:bookmarkEnd w:id="70"/>
      <w:bookmarkEnd w:id="71"/>
      <w:bookmarkEnd w:id="72"/>
      <w:bookmarkEnd w:id="7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74" w:name="OLE_LINK44"/>
      <w:bookmarkStart w:id="7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74"/>
      <w:bookmarkEnd w:id="7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7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7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77" w:name="_Toc21124823"/>
      <w:bookmarkStart w:id="78" w:name="_Toc29767813"/>
      <w:bookmarkStart w:id="79" w:name="_Toc36044255"/>
      <w:bookmarkStart w:id="80" w:name="_Toc37230160"/>
      <w:bookmarkStart w:id="81" w:name="_Toc45907303"/>
      <w:bookmarkStart w:id="82" w:name="_Toc53181408"/>
      <w:bookmarkStart w:id="83" w:name="_Toc61127282"/>
      <w:bookmarkStart w:id="84" w:name="_Toc67054289"/>
      <w:bookmarkStart w:id="85" w:name="_Toc67061287"/>
      <w:bookmarkStart w:id="86" w:name="_Toc74734805"/>
      <w:bookmarkStart w:id="87" w:name="_Toc74753048"/>
      <w:bookmarkStart w:id="88" w:name="_Toc76507307"/>
      <w:r w:rsidRPr="00090C64">
        <w:lastRenderedPageBreak/>
        <w:t>3.2</w:t>
      </w:r>
      <w:r w:rsidRPr="00090C64">
        <w:tab/>
        <w:t>Symbols</w:t>
      </w:r>
      <w:bookmarkEnd w:id="77"/>
      <w:bookmarkEnd w:id="78"/>
      <w:bookmarkEnd w:id="79"/>
      <w:bookmarkEnd w:id="80"/>
      <w:bookmarkEnd w:id="81"/>
      <w:bookmarkEnd w:id="82"/>
      <w:bookmarkEnd w:id="83"/>
      <w:bookmarkEnd w:id="84"/>
      <w:bookmarkEnd w:id="85"/>
      <w:bookmarkEnd w:id="86"/>
      <w:bookmarkEnd w:id="87"/>
      <w:bookmarkEnd w:id="88"/>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65pt" o:ole="">
            <v:imagedata r:id="rId17" o:title=""/>
          </v:shape>
          <o:OLEObject Type="Embed" ProgID="Word.Picture.8" ShapeID="_x0000_i1025" DrawAspect="Content" ObjectID="_1687120187" r:id="rId18"/>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9" o:title=""/>
          </v:shape>
          <o:OLEObject Type="Embed" ProgID="Word.Picture.8" ShapeID="_x0000_i1026" DrawAspect="Content" ObjectID="_1687120188" r:id="rId20"/>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21" o:title=""/>
          </v:shape>
          <o:OLEObject Type="Embed" ProgID="Word.Picture.8" ShapeID="_x0000_i1027" DrawAspect="Content" ObjectID="_1687120189" r:id="rId22"/>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89" w:name="_Toc21124824"/>
      <w:bookmarkStart w:id="90" w:name="_Toc29767814"/>
      <w:bookmarkStart w:id="91" w:name="_Toc36044256"/>
      <w:bookmarkStart w:id="92" w:name="_Toc37230161"/>
      <w:bookmarkStart w:id="93" w:name="_Toc45907304"/>
      <w:bookmarkStart w:id="94" w:name="_Toc53181409"/>
      <w:bookmarkStart w:id="95" w:name="_Toc61127283"/>
      <w:bookmarkStart w:id="96" w:name="_Toc67054290"/>
      <w:bookmarkStart w:id="97" w:name="_Toc67061288"/>
      <w:bookmarkStart w:id="98" w:name="_Toc74734806"/>
      <w:bookmarkStart w:id="99" w:name="_Toc74753049"/>
      <w:bookmarkStart w:id="100" w:name="_Toc76507308"/>
      <w:r w:rsidRPr="00090C64">
        <w:t>3.3</w:t>
      </w:r>
      <w:r w:rsidRPr="00090C64">
        <w:tab/>
        <w:t>Abbreviations</w:t>
      </w:r>
      <w:bookmarkEnd w:id="89"/>
      <w:bookmarkEnd w:id="90"/>
      <w:bookmarkEnd w:id="91"/>
      <w:bookmarkEnd w:id="92"/>
      <w:bookmarkEnd w:id="93"/>
      <w:bookmarkEnd w:id="94"/>
      <w:bookmarkEnd w:id="95"/>
      <w:bookmarkEnd w:id="96"/>
      <w:bookmarkEnd w:id="97"/>
      <w:bookmarkEnd w:id="98"/>
      <w:bookmarkEnd w:id="99"/>
      <w:bookmarkEnd w:id="10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01" w:name="_Toc21124825"/>
      <w:bookmarkStart w:id="102" w:name="_Toc29767815"/>
      <w:bookmarkStart w:id="103" w:name="_Toc36044257"/>
      <w:bookmarkStart w:id="104" w:name="_Toc37230162"/>
      <w:bookmarkStart w:id="105" w:name="_Toc45907305"/>
      <w:bookmarkStart w:id="106" w:name="_Toc53181410"/>
      <w:bookmarkStart w:id="107" w:name="_Toc61127284"/>
      <w:bookmarkStart w:id="108" w:name="_Toc67054291"/>
      <w:bookmarkStart w:id="109" w:name="_Toc67061289"/>
      <w:bookmarkStart w:id="110" w:name="_Toc74734807"/>
      <w:bookmarkStart w:id="111" w:name="_Toc74753050"/>
      <w:bookmarkStart w:id="112" w:name="_Toc76507309"/>
      <w:r w:rsidRPr="00090C64">
        <w:rPr>
          <w:lang w:eastAsia="zh-CN"/>
        </w:rPr>
        <w:t>4</w:t>
      </w:r>
      <w:r w:rsidRPr="00090C64">
        <w:rPr>
          <w:lang w:eastAsia="zh-CN"/>
        </w:rPr>
        <w:tab/>
        <w:t>General test conditions and declarations</w:t>
      </w:r>
      <w:bookmarkEnd w:id="101"/>
      <w:bookmarkEnd w:id="102"/>
      <w:bookmarkEnd w:id="103"/>
      <w:bookmarkEnd w:id="104"/>
      <w:bookmarkEnd w:id="105"/>
      <w:bookmarkEnd w:id="106"/>
      <w:bookmarkEnd w:id="107"/>
      <w:bookmarkEnd w:id="108"/>
      <w:bookmarkEnd w:id="109"/>
      <w:bookmarkEnd w:id="110"/>
      <w:bookmarkEnd w:id="111"/>
      <w:bookmarkEnd w:id="112"/>
    </w:p>
    <w:p w14:paraId="0D5C4137" w14:textId="77777777" w:rsidR="00D57C09" w:rsidRPr="00090C64" w:rsidRDefault="00D57C09" w:rsidP="00D57C09">
      <w:pPr>
        <w:pStyle w:val="Heading2"/>
        <w:rPr>
          <w:lang w:eastAsia="zh-CN"/>
        </w:rPr>
      </w:pPr>
      <w:bookmarkStart w:id="113" w:name="_Toc21124826"/>
      <w:bookmarkStart w:id="114" w:name="_Toc29767816"/>
      <w:bookmarkStart w:id="115" w:name="_Toc36044258"/>
      <w:bookmarkStart w:id="116" w:name="_Toc37230163"/>
      <w:bookmarkStart w:id="117" w:name="_Toc45907306"/>
      <w:bookmarkStart w:id="118" w:name="_Toc53181411"/>
      <w:bookmarkStart w:id="119" w:name="_Toc61127285"/>
      <w:bookmarkStart w:id="120" w:name="_Toc67054292"/>
      <w:bookmarkStart w:id="121" w:name="_Toc67061290"/>
      <w:bookmarkStart w:id="122" w:name="_Toc74734808"/>
      <w:bookmarkStart w:id="123" w:name="_Toc74753051"/>
      <w:bookmarkStart w:id="124" w:name="_Toc76507310"/>
      <w:r w:rsidRPr="00090C64">
        <w:rPr>
          <w:lang w:eastAsia="zh-CN"/>
        </w:rPr>
        <w:t>4.1</w:t>
      </w:r>
      <w:r w:rsidRPr="00090C64">
        <w:rPr>
          <w:lang w:eastAsia="zh-CN"/>
        </w:rPr>
        <w:tab/>
        <w:t>Measurement uncertainties and test requirements</w:t>
      </w:r>
      <w:bookmarkEnd w:id="113"/>
      <w:bookmarkEnd w:id="114"/>
      <w:bookmarkEnd w:id="115"/>
      <w:bookmarkEnd w:id="116"/>
      <w:bookmarkEnd w:id="117"/>
      <w:bookmarkEnd w:id="118"/>
      <w:bookmarkEnd w:id="119"/>
      <w:bookmarkEnd w:id="120"/>
      <w:bookmarkEnd w:id="121"/>
      <w:bookmarkEnd w:id="122"/>
      <w:bookmarkEnd w:id="123"/>
      <w:bookmarkEnd w:id="124"/>
    </w:p>
    <w:p w14:paraId="273E8312" w14:textId="77777777" w:rsidR="00D57C09" w:rsidRPr="00090C64" w:rsidRDefault="00D57C09" w:rsidP="00D57C09">
      <w:pPr>
        <w:pStyle w:val="Heading3"/>
      </w:pPr>
      <w:bookmarkStart w:id="125" w:name="_Toc21124827"/>
      <w:bookmarkStart w:id="126" w:name="_Toc29767817"/>
      <w:bookmarkStart w:id="127" w:name="_Toc36044259"/>
      <w:bookmarkStart w:id="128" w:name="_Toc37230164"/>
      <w:bookmarkStart w:id="129" w:name="_Toc45907307"/>
      <w:bookmarkStart w:id="130" w:name="_Toc53181412"/>
      <w:bookmarkStart w:id="131" w:name="_Toc61127286"/>
      <w:bookmarkStart w:id="132" w:name="_Toc67054293"/>
      <w:bookmarkStart w:id="133" w:name="_Toc67061291"/>
      <w:bookmarkStart w:id="134" w:name="_Toc74734809"/>
      <w:bookmarkStart w:id="135" w:name="_Toc74753052"/>
      <w:bookmarkStart w:id="136" w:name="_Toc76507311"/>
      <w:r w:rsidRPr="00090C64">
        <w:t>4.1.1</w:t>
      </w:r>
      <w:r w:rsidRPr="00090C64">
        <w:tab/>
        <w:t>General</w:t>
      </w:r>
      <w:bookmarkEnd w:id="125"/>
      <w:bookmarkEnd w:id="126"/>
      <w:bookmarkEnd w:id="127"/>
      <w:bookmarkEnd w:id="128"/>
      <w:bookmarkEnd w:id="129"/>
      <w:bookmarkEnd w:id="130"/>
      <w:bookmarkEnd w:id="131"/>
      <w:bookmarkEnd w:id="132"/>
      <w:bookmarkEnd w:id="133"/>
      <w:bookmarkEnd w:id="134"/>
      <w:bookmarkEnd w:id="135"/>
      <w:bookmarkEnd w:id="13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37" w:name="_Toc21124828"/>
      <w:bookmarkStart w:id="138" w:name="_Toc29767818"/>
      <w:bookmarkStart w:id="139" w:name="_Toc36044260"/>
      <w:bookmarkStart w:id="140" w:name="_Toc37230165"/>
      <w:bookmarkStart w:id="141" w:name="_Toc45907308"/>
      <w:bookmarkStart w:id="142" w:name="_Toc53181413"/>
      <w:bookmarkStart w:id="143" w:name="_Toc61127287"/>
      <w:bookmarkStart w:id="144" w:name="_Toc67054294"/>
      <w:bookmarkStart w:id="145" w:name="_Toc67061292"/>
      <w:bookmarkStart w:id="146" w:name="_Toc74734810"/>
      <w:bookmarkStart w:id="147" w:name="_Toc74753053"/>
      <w:bookmarkStart w:id="148" w:name="_Toc76507312"/>
      <w:r w:rsidRPr="00090C64">
        <w:t>4.1.2</w:t>
      </w:r>
      <w:r w:rsidRPr="00090C64">
        <w:tab/>
        <w:t>Acceptable uncertainty of Test System</w:t>
      </w:r>
      <w:bookmarkEnd w:id="137"/>
      <w:bookmarkEnd w:id="138"/>
      <w:bookmarkEnd w:id="139"/>
      <w:bookmarkEnd w:id="140"/>
      <w:bookmarkEnd w:id="141"/>
      <w:bookmarkEnd w:id="142"/>
      <w:bookmarkEnd w:id="143"/>
      <w:bookmarkEnd w:id="144"/>
      <w:bookmarkEnd w:id="145"/>
      <w:bookmarkEnd w:id="146"/>
      <w:bookmarkEnd w:id="147"/>
      <w:bookmarkEnd w:id="148"/>
    </w:p>
    <w:p w14:paraId="0763DE55" w14:textId="77777777" w:rsidR="00D57C09" w:rsidRPr="00090C64" w:rsidRDefault="00D57C09" w:rsidP="00D57C09">
      <w:pPr>
        <w:pStyle w:val="Heading4"/>
      </w:pPr>
      <w:bookmarkStart w:id="149" w:name="_Toc21124829"/>
      <w:bookmarkStart w:id="150" w:name="_Toc29767819"/>
      <w:bookmarkStart w:id="151" w:name="_Toc36044261"/>
      <w:bookmarkStart w:id="152" w:name="_Toc37230166"/>
      <w:bookmarkStart w:id="153" w:name="_Toc45907309"/>
      <w:bookmarkStart w:id="154" w:name="_Toc53181414"/>
      <w:bookmarkStart w:id="155" w:name="_Toc61127288"/>
      <w:bookmarkStart w:id="156" w:name="_Toc67054295"/>
      <w:bookmarkStart w:id="157" w:name="_Toc67061293"/>
      <w:bookmarkStart w:id="158" w:name="_Toc74734811"/>
      <w:bookmarkStart w:id="159" w:name="_Toc74753054"/>
      <w:bookmarkStart w:id="160" w:name="_Toc76507313"/>
      <w:r w:rsidRPr="00090C64">
        <w:t>4.1.2.1</w:t>
      </w:r>
      <w:r w:rsidRPr="00090C64">
        <w:tab/>
        <w:t>General</w:t>
      </w:r>
      <w:bookmarkEnd w:id="149"/>
      <w:bookmarkEnd w:id="150"/>
      <w:bookmarkEnd w:id="151"/>
      <w:bookmarkEnd w:id="152"/>
      <w:bookmarkEnd w:id="153"/>
      <w:bookmarkEnd w:id="154"/>
      <w:bookmarkEnd w:id="155"/>
      <w:bookmarkEnd w:id="156"/>
      <w:bookmarkEnd w:id="157"/>
      <w:bookmarkEnd w:id="158"/>
      <w:bookmarkEnd w:id="159"/>
      <w:bookmarkEnd w:id="16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61" w:name="_Toc21124830"/>
      <w:bookmarkStart w:id="162" w:name="_Toc29767820"/>
      <w:bookmarkStart w:id="163" w:name="_Toc36044262"/>
      <w:bookmarkStart w:id="164" w:name="_Toc37230167"/>
      <w:bookmarkStart w:id="16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66" w:name="_Toc53181415"/>
      <w:bookmarkStart w:id="167" w:name="_Toc61127289"/>
      <w:bookmarkStart w:id="168" w:name="_Toc67054296"/>
      <w:bookmarkStart w:id="169" w:name="_Toc67061294"/>
      <w:bookmarkStart w:id="170" w:name="_Toc74734812"/>
      <w:bookmarkStart w:id="171" w:name="_Toc74753055"/>
      <w:bookmarkStart w:id="172" w:name="_Toc76507314"/>
      <w:r w:rsidRPr="00090C64">
        <w:rPr>
          <w:lang w:eastAsia="sv-SE"/>
        </w:rPr>
        <w:lastRenderedPageBreak/>
        <w:t>4.1.</w:t>
      </w:r>
      <w:r w:rsidRPr="00090C64">
        <w:t>2.2</w:t>
      </w:r>
      <w:r w:rsidRPr="00090C64">
        <w:rPr>
          <w:lang w:eastAsia="sv-SE"/>
        </w:rPr>
        <w:tab/>
        <w:t>Measurement of t</w:t>
      </w:r>
      <w:r w:rsidRPr="00090C64">
        <w:t>ransmitter</w:t>
      </w:r>
      <w:bookmarkEnd w:id="161"/>
      <w:bookmarkEnd w:id="162"/>
      <w:bookmarkEnd w:id="163"/>
      <w:bookmarkEnd w:id="164"/>
      <w:bookmarkEnd w:id="165"/>
      <w:bookmarkEnd w:id="166"/>
      <w:bookmarkEnd w:id="167"/>
      <w:bookmarkEnd w:id="168"/>
      <w:bookmarkEnd w:id="169"/>
      <w:bookmarkEnd w:id="170"/>
      <w:bookmarkEnd w:id="171"/>
      <w:bookmarkEnd w:id="172"/>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73" w:name="_Toc21124831"/>
      <w:bookmarkStart w:id="174" w:name="_Toc29767821"/>
      <w:bookmarkStart w:id="175" w:name="_Toc36044263"/>
      <w:bookmarkStart w:id="176" w:name="_Toc37230168"/>
      <w:bookmarkStart w:id="177" w:name="_Toc45907311"/>
      <w:bookmarkStart w:id="178" w:name="_Toc53181416"/>
      <w:bookmarkStart w:id="179" w:name="_Toc61127290"/>
      <w:bookmarkStart w:id="180" w:name="_Toc67054297"/>
      <w:bookmarkStart w:id="181" w:name="_Toc67061295"/>
      <w:bookmarkStart w:id="182" w:name="_Toc74734813"/>
      <w:bookmarkStart w:id="183" w:name="_Toc74753056"/>
      <w:bookmarkStart w:id="184" w:name="_Toc76507315"/>
      <w:r w:rsidRPr="00090C64">
        <w:rPr>
          <w:lang w:eastAsia="sv-SE"/>
        </w:rPr>
        <w:lastRenderedPageBreak/>
        <w:t>4.1.</w:t>
      </w:r>
      <w:r w:rsidRPr="00090C64">
        <w:t>2.3</w:t>
      </w:r>
      <w:r w:rsidRPr="00090C64">
        <w:rPr>
          <w:lang w:eastAsia="sv-SE"/>
        </w:rPr>
        <w:tab/>
        <w:t xml:space="preserve">Measurement of </w:t>
      </w:r>
      <w:r w:rsidRPr="00090C64">
        <w:t>receiver</w:t>
      </w:r>
      <w:bookmarkEnd w:id="173"/>
      <w:bookmarkEnd w:id="174"/>
      <w:bookmarkEnd w:id="175"/>
      <w:bookmarkEnd w:id="176"/>
      <w:bookmarkEnd w:id="177"/>
      <w:bookmarkEnd w:id="178"/>
      <w:bookmarkEnd w:id="179"/>
      <w:bookmarkEnd w:id="180"/>
      <w:bookmarkEnd w:id="181"/>
      <w:bookmarkEnd w:id="182"/>
      <w:bookmarkEnd w:id="183"/>
      <w:bookmarkEnd w:id="18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85" w:name="_Toc21124832"/>
      <w:bookmarkStart w:id="186" w:name="_Toc29767822"/>
      <w:bookmarkStart w:id="187" w:name="_Toc36044264"/>
      <w:bookmarkStart w:id="188" w:name="_Toc37230169"/>
      <w:bookmarkStart w:id="189" w:name="_Toc45907312"/>
      <w:bookmarkStart w:id="190" w:name="_Toc53181417"/>
      <w:bookmarkStart w:id="191" w:name="_Toc61127291"/>
      <w:bookmarkStart w:id="192" w:name="_Toc67054298"/>
      <w:bookmarkStart w:id="193" w:name="_Toc67061296"/>
      <w:bookmarkStart w:id="194" w:name="_Toc74734814"/>
      <w:bookmarkStart w:id="195" w:name="_Toc74753057"/>
      <w:bookmarkStart w:id="196" w:name="_Toc76507316"/>
      <w:r w:rsidRPr="00090C64">
        <w:rPr>
          <w:lang w:eastAsia="sv-SE"/>
        </w:rPr>
        <w:lastRenderedPageBreak/>
        <w:t>4.1.</w:t>
      </w:r>
      <w:r w:rsidRPr="00090C64">
        <w:t>2.4</w:t>
      </w:r>
      <w:r w:rsidRPr="00090C64">
        <w:rPr>
          <w:lang w:eastAsia="sv-SE"/>
        </w:rPr>
        <w:tab/>
        <w:t xml:space="preserve">Measurement of </w:t>
      </w:r>
      <w:r w:rsidRPr="00090C64">
        <w:t>performance requirement</w:t>
      </w:r>
      <w:bookmarkEnd w:id="185"/>
      <w:bookmarkEnd w:id="186"/>
      <w:bookmarkEnd w:id="187"/>
      <w:bookmarkEnd w:id="188"/>
      <w:bookmarkEnd w:id="189"/>
      <w:bookmarkEnd w:id="190"/>
      <w:bookmarkEnd w:id="191"/>
      <w:bookmarkEnd w:id="192"/>
      <w:bookmarkEnd w:id="193"/>
      <w:bookmarkEnd w:id="194"/>
      <w:bookmarkEnd w:id="195"/>
      <w:bookmarkEnd w:id="19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97" w:name="_Toc21124833"/>
      <w:bookmarkStart w:id="198" w:name="_Toc29767823"/>
      <w:bookmarkStart w:id="199" w:name="_Toc36044265"/>
      <w:bookmarkStart w:id="200" w:name="_Toc37230170"/>
      <w:bookmarkStart w:id="201" w:name="_Toc45907313"/>
      <w:bookmarkStart w:id="202" w:name="_Toc53181418"/>
      <w:bookmarkStart w:id="203" w:name="_Toc61127292"/>
      <w:bookmarkStart w:id="204" w:name="_Toc67054299"/>
      <w:bookmarkStart w:id="205" w:name="_Toc67061297"/>
      <w:bookmarkStart w:id="206" w:name="_Toc74734815"/>
      <w:bookmarkStart w:id="207" w:name="_Toc74753058"/>
      <w:bookmarkStart w:id="208" w:name="_Toc76507317"/>
      <w:r w:rsidRPr="00090C64">
        <w:rPr>
          <w:lang w:eastAsia="sv-SE"/>
        </w:rPr>
        <w:t>4.1.</w:t>
      </w:r>
      <w:r w:rsidRPr="00090C64">
        <w:t>3</w:t>
      </w:r>
      <w:r w:rsidRPr="00090C64">
        <w:rPr>
          <w:lang w:eastAsia="sv-SE"/>
        </w:rPr>
        <w:tab/>
        <w:t>Interpretation of measurement results</w:t>
      </w:r>
      <w:bookmarkEnd w:id="197"/>
      <w:bookmarkEnd w:id="198"/>
      <w:bookmarkEnd w:id="199"/>
      <w:bookmarkEnd w:id="200"/>
      <w:bookmarkEnd w:id="201"/>
      <w:bookmarkEnd w:id="202"/>
      <w:bookmarkEnd w:id="203"/>
      <w:bookmarkEnd w:id="204"/>
      <w:bookmarkEnd w:id="205"/>
      <w:bookmarkEnd w:id="206"/>
      <w:bookmarkEnd w:id="207"/>
      <w:bookmarkEnd w:id="208"/>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09" w:name="_Toc21124834"/>
      <w:bookmarkStart w:id="210" w:name="_Toc29767824"/>
      <w:bookmarkStart w:id="211" w:name="_Toc36044266"/>
      <w:bookmarkStart w:id="212" w:name="_Toc37230171"/>
      <w:bookmarkStart w:id="213" w:name="_Toc45907314"/>
      <w:bookmarkStart w:id="214" w:name="_Toc53181419"/>
      <w:bookmarkStart w:id="215" w:name="_Toc61127293"/>
      <w:bookmarkStart w:id="216" w:name="_Toc67054300"/>
      <w:bookmarkStart w:id="217" w:name="_Toc67061298"/>
      <w:bookmarkStart w:id="218" w:name="_Toc74734816"/>
      <w:bookmarkStart w:id="219" w:name="_Toc74753059"/>
      <w:bookmarkStart w:id="220" w:name="_Toc76507318"/>
      <w:r w:rsidRPr="00090C64">
        <w:rPr>
          <w:snapToGrid w:val="0"/>
        </w:rPr>
        <w:t>4.2</w:t>
      </w:r>
      <w:r w:rsidRPr="00090C64">
        <w:rPr>
          <w:snapToGrid w:val="0"/>
        </w:rPr>
        <w:tab/>
      </w:r>
      <w:r w:rsidRPr="00090C64">
        <w:rPr>
          <w:lang w:eastAsia="zh-CN"/>
        </w:rPr>
        <w:t>Conducted and radiated requirement reference points</w:t>
      </w:r>
      <w:bookmarkEnd w:id="209"/>
      <w:bookmarkEnd w:id="210"/>
      <w:bookmarkEnd w:id="211"/>
      <w:bookmarkEnd w:id="212"/>
      <w:bookmarkEnd w:id="213"/>
      <w:bookmarkEnd w:id="214"/>
      <w:bookmarkEnd w:id="215"/>
      <w:bookmarkEnd w:id="216"/>
      <w:bookmarkEnd w:id="217"/>
      <w:bookmarkEnd w:id="218"/>
      <w:bookmarkEnd w:id="219"/>
      <w:bookmarkEnd w:id="220"/>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6.05pt" o:ole="">
            <v:imagedata r:id="rId23" o:title=""/>
          </v:shape>
          <o:OLEObject Type="Embed" ProgID="Visio.Drawing.15" ShapeID="_x0000_i1028" DrawAspect="Content" ObjectID="_1687120190" r:id="rId24"/>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6pt;height:192.75pt" o:ole="">
            <v:imagedata r:id="rId25" o:title=""/>
          </v:shape>
          <o:OLEObject Type="Embed" ProgID="Visio.Drawing.15" ShapeID="_x0000_i1029" DrawAspect="Content" ObjectID="_1687120191" r:id="rId26"/>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21" w:name="_Toc21124835"/>
      <w:bookmarkStart w:id="222" w:name="_Toc29767825"/>
      <w:bookmarkStart w:id="223" w:name="_Toc36044267"/>
      <w:bookmarkStart w:id="224" w:name="_Toc37230172"/>
      <w:bookmarkStart w:id="225" w:name="_Toc45907315"/>
      <w:bookmarkStart w:id="226" w:name="_Toc53181420"/>
      <w:bookmarkStart w:id="227" w:name="_Toc61127294"/>
      <w:bookmarkStart w:id="228" w:name="_Toc67054301"/>
      <w:bookmarkStart w:id="229" w:name="_Toc67061299"/>
      <w:bookmarkStart w:id="230" w:name="_Toc74734817"/>
      <w:bookmarkStart w:id="231" w:name="_Toc74753060"/>
      <w:bookmarkStart w:id="232" w:name="_Toc76507319"/>
      <w:r w:rsidRPr="00090C64">
        <w:rPr>
          <w:snapToGrid w:val="0"/>
        </w:rPr>
        <w:t>4.3</w:t>
      </w:r>
      <w:r w:rsidRPr="00090C64">
        <w:rPr>
          <w:snapToGrid w:val="0"/>
        </w:rPr>
        <w:tab/>
      </w:r>
      <w:r w:rsidRPr="00090C64">
        <w:rPr>
          <w:lang w:eastAsia="zh-CN"/>
        </w:rPr>
        <w:t>Base station classes</w:t>
      </w:r>
      <w:r w:rsidRPr="00090C64">
        <w:t xml:space="preserve"> for AAS BS</w:t>
      </w:r>
      <w:bookmarkEnd w:id="221"/>
      <w:bookmarkEnd w:id="222"/>
      <w:bookmarkEnd w:id="223"/>
      <w:bookmarkEnd w:id="224"/>
      <w:bookmarkEnd w:id="225"/>
      <w:bookmarkEnd w:id="226"/>
      <w:bookmarkEnd w:id="227"/>
      <w:bookmarkEnd w:id="228"/>
      <w:bookmarkEnd w:id="229"/>
      <w:bookmarkEnd w:id="230"/>
      <w:bookmarkEnd w:id="231"/>
      <w:bookmarkEnd w:id="23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33" w:name="_Toc21124836"/>
      <w:bookmarkStart w:id="234" w:name="_Toc29767826"/>
      <w:bookmarkStart w:id="235" w:name="_Toc36044268"/>
      <w:bookmarkStart w:id="236" w:name="_Toc37230173"/>
      <w:bookmarkStart w:id="237" w:name="_Toc45907316"/>
      <w:bookmarkStart w:id="238" w:name="_Toc53181421"/>
      <w:bookmarkStart w:id="239" w:name="_Toc61127295"/>
      <w:bookmarkStart w:id="240" w:name="_Toc67054302"/>
      <w:bookmarkStart w:id="241" w:name="_Toc67061300"/>
      <w:bookmarkStart w:id="242" w:name="_Toc74734818"/>
      <w:bookmarkStart w:id="243" w:name="_Toc74753061"/>
      <w:bookmarkStart w:id="244" w:name="_Toc76507320"/>
      <w:r w:rsidRPr="00090C64">
        <w:rPr>
          <w:lang w:eastAsia="zh-CN"/>
        </w:rPr>
        <w:t>4.4</w:t>
      </w:r>
      <w:r w:rsidRPr="00090C64">
        <w:rPr>
          <w:lang w:eastAsia="zh-CN"/>
        </w:rPr>
        <w:tab/>
        <w:t>Regional requirements</w:t>
      </w:r>
      <w:bookmarkEnd w:id="233"/>
      <w:bookmarkEnd w:id="234"/>
      <w:bookmarkEnd w:id="235"/>
      <w:bookmarkEnd w:id="236"/>
      <w:bookmarkEnd w:id="237"/>
      <w:bookmarkEnd w:id="238"/>
      <w:bookmarkEnd w:id="239"/>
      <w:bookmarkEnd w:id="240"/>
      <w:bookmarkEnd w:id="241"/>
      <w:bookmarkEnd w:id="242"/>
      <w:bookmarkEnd w:id="243"/>
      <w:bookmarkEnd w:id="244"/>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45" w:name="_Toc21124837"/>
      <w:bookmarkStart w:id="246" w:name="_Toc29767827"/>
      <w:bookmarkStart w:id="247" w:name="_Toc36044269"/>
      <w:bookmarkStart w:id="248" w:name="_Toc37230174"/>
      <w:bookmarkStart w:id="249" w:name="_Toc45907317"/>
      <w:bookmarkStart w:id="250" w:name="_Toc53181422"/>
      <w:bookmarkStart w:id="251" w:name="_Toc61127296"/>
      <w:bookmarkStart w:id="252" w:name="_Toc67054303"/>
      <w:bookmarkStart w:id="253" w:name="_Toc67061301"/>
      <w:bookmarkStart w:id="254" w:name="_Toc74734819"/>
      <w:bookmarkStart w:id="255" w:name="_Toc74753062"/>
      <w:bookmarkStart w:id="256" w:name="_Toc76507321"/>
      <w:r w:rsidRPr="00090C64">
        <w:rPr>
          <w:lang w:eastAsia="zh-CN"/>
        </w:rPr>
        <w:t>4.5</w:t>
      </w:r>
      <w:r w:rsidRPr="00090C64">
        <w:rPr>
          <w:lang w:eastAsia="zh-CN"/>
        </w:rPr>
        <w:tab/>
        <w:t>Operating bands and band categories</w:t>
      </w:r>
      <w:bookmarkEnd w:id="245"/>
      <w:bookmarkEnd w:id="246"/>
      <w:bookmarkEnd w:id="247"/>
      <w:bookmarkEnd w:id="248"/>
      <w:bookmarkEnd w:id="249"/>
      <w:bookmarkEnd w:id="250"/>
      <w:bookmarkEnd w:id="251"/>
      <w:bookmarkEnd w:id="252"/>
      <w:bookmarkEnd w:id="253"/>
      <w:bookmarkEnd w:id="254"/>
      <w:bookmarkEnd w:id="255"/>
      <w:bookmarkEnd w:id="25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57" w:name="_Toc21124838"/>
      <w:bookmarkStart w:id="258" w:name="_Toc29767828"/>
      <w:bookmarkStart w:id="259" w:name="_Toc36044270"/>
      <w:bookmarkStart w:id="260" w:name="_Toc37230175"/>
      <w:bookmarkStart w:id="261" w:name="_Toc45907318"/>
      <w:bookmarkStart w:id="262" w:name="_Toc53181423"/>
      <w:bookmarkStart w:id="263" w:name="_Toc61127297"/>
      <w:bookmarkStart w:id="264" w:name="_Toc67054304"/>
      <w:bookmarkStart w:id="265" w:name="_Toc67061302"/>
      <w:bookmarkStart w:id="266" w:name="_Toc74734820"/>
      <w:bookmarkStart w:id="267" w:name="_Toc74753063"/>
      <w:bookmarkStart w:id="268" w:name="_Toc76507322"/>
      <w:r w:rsidRPr="00090C64">
        <w:rPr>
          <w:lang w:eastAsia="zh-CN"/>
        </w:rPr>
        <w:t>4.6</w:t>
      </w:r>
      <w:r w:rsidRPr="00090C64">
        <w:rPr>
          <w:lang w:eastAsia="zh-CN"/>
        </w:rPr>
        <w:tab/>
        <w:t>Channel arrangements</w:t>
      </w:r>
      <w:bookmarkEnd w:id="257"/>
      <w:bookmarkEnd w:id="258"/>
      <w:bookmarkEnd w:id="259"/>
      <w:bookmarkEnd w:id="260"/>
      <w:bookmarkEnd w:id="261"/>
      <w:bookmarkEnd w:id="262"/>
      <w:bookmarkEnd w:id="263"/>
      <w:bookmarkEnd w:id="264"/>
      <w:bookmarkEnd w:id="265"/>
      <w:bookmarkEnd w:id="266"/>
      <w:bookmarkEnd w:id="267"/>
      <w:bookmarkEnd w:id="268"/>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69" w:name="_Toc21124839"/>
      <w:bookmarkStart w:id="270" w:name="_Toc29767829"/>
      <w:bookmarkStart w:id="271" w:name="_Toc36044271"/>
      <w:bookmarkStart w:id="272" w:name="_Toc37230176"/>
      <w:bookmarkStart w:id="273" w:name="_Toc45907319"/>
      <w:bookmarkStart w:id="274" w:name="_Toc53181424"/>
      <w:bookmarkStart w:id="275" w:name="_Toc61127298"/>
      <w:bookmarkStart w:id="276" w:name="_Toc67054305"/>
      <w:bookmarkStart w:id="277" w:name="_Toc67061303"/>
      <w:bookmarkStart w:id="278" w:name="_Toc74734821"/>
      <w:bookmarkStart w:id="279" w:name="_Toc74753064"/>
      <w:bookmarkStart w:id="280" w:name="_Toc76507323"/>
      <w:r w:rsidRPr="00090C64">
        <w:rPr>
          <w:lang w:eastAsia="zh-CN"/>
        </w:rPr>
        <w:t>4.7</w:t>
      </w:r>
      <w:r w:rsidRPr="00090C64">
        <w:rPr>
          <w:lang w:eastAsia="zh-CN"/>
        </w:rPr>
        <w:tab/>
        <w:t>Requirements for AAS BS capable of multi-band operation</w:t>
      </w:r>
      <w:bookmarkEnd w:id="269"/>
      <w:bookmarkEnd w:id="270"/>
      <w:bookmarkEnd w:id="271"/>
      <w:bookmarkEnd w:id="272"/>
      <w:bookmarkEnd w:id="273"/>
      <w:bookmarkEnd w:id="274"/>
      <w:bookmarkEnd w:id="275"/>
      <w:bookmarkEnd w:id="276"/>
      <w:bookmarkEnd w:id="277"/>
      <w:bookmarkEnd w:id="278"/>
      <w:bookmarkEnd w:id="279"/>
      <w:bookmarkEnd w:id="280"/>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81" w:name="_Toc21124840"/>
      <w:bookmarkStart w:id="282" w:name="_Toc29767830"/>
      <w:bookmarkStart w:id="283" w:name="_Toc36044272"/>
      <w:bookmarkStart w:id="284" w:name="_Toc37230177"/>
      <w:bookmarkStart w:id="285" w:name="_Toc45907320"/>
      <w:bookmarkStart w:id="286" w:name="_Toc53181425"/>
      <w:bookmarkStart w:id="287" w:name="_Toc61127299"/>
      <w:bookmarkStart w:id="288" w:name="_Toc67054306"/>
      <w:bookmarkStart w:id="289" w:name="_Toc67061304"/>
      <w:bookmarkStart w:id="290" w:name="_Toc74734822"/>
      <w:bookmarkStart w:id="291" w:name="_Toc74753065"/>
      <w:bookmarkStart w:id="292" w:name="_Toc76507324"/>
      <w:r w:rsidRPr="00090C64">
        <w:rPr>
          <w:lang w:eastAsia="zh-CN"/>
        </w:rPr>
        <w:t>4.8</w:t>
      </w:r>
      <w:r w:rsidRPr="00090C64">
        <w:rPr>
          <w:lang w:eastAsia="zh-CN"/>
        </w:rPr>
        <w:tab/>
        <w:t>AAS BS configurations</w:t>
      </w:r>
      <w:bookmarkEnd w:id="281"/>
      <w:bookmarkEnd w:id="282"/>
      <w:bookmarkEnd w:id="283"/>
      <w:bookmarkEnd w:id="284"/>
      <w:bookmarkEnd w:id="285"/>
      <w:bookmarkEnd w:id="286"/>
      <w:bookmarkEnd w:id="287"/>
      <w:bookmarkEnd w:id="288"/>
      <w:bookmarkEnd w:id="289"/>
      <w:bookmarkEnd w:id="290"/>
      <w:bookmarkEnd w:id="291"/>
      <w:bookmarkEnd w:id="292"/>
    </w:p>
    <w:p w14:paraId="48C1D565" w14:textId="77777777" w:rsidR="00D57C09" w:rsidRPr="00090C64" w:rsidRDefault="00D57C09" w:rsidP="00D57C09">
      <w:pPr>
        <w:pStyle w:val="Heading3"/>
      </w:pPr>
      <w:bookmarkStart w:id="293" w:name="_Toc21124841"/>
      <w:bookmarkStart w:id="294" w:name="_Toc29767831"/>
      <w:bookmarkStart w:id="295" w:name="_Toc36044273"/>
      <w:bookmarkStart w:id="296" w:name="_Toc37230178"/>
      <w:bookmarkStart w:id="297" w:name="_Toc45907321"/>
      <w:bookmarkStart w:id="298" w:name="_Toc53181426"/>
      <w:bookmarkStart w:id="299" w:name="_Toc61127300"/>
      <w:bookmarkStart w:id="300" w:name="_Toc67054307"/>
      <w:bookmarkStart w:id="301" w:name="_Toc67061305"/>
      <w:bookmarkStart w:id="302" w:name="_Toc74734823"/>
      <w:bookmarkStart w:id="303" w:name="_Toc74753066"/>
      <w:bookmarkStart w:id="304" w:name="_Toc76507325"/>
      <w:r w:rsidRPr="00090C64">
        <w:t>4.8.1</w:t>
      </w:r>
      <w:r w:rsidRPr="00090C64">
        <w:tab/>
        <w:t>Transmit configurations</w:t>
      </w:r>
      <w:bookmarkEnd w:id="293"/>
      <w:bookmarkEnd w:id="294"/>
      <w:bookmarkEnd w:id="295"/>
      <w:bookmarkEnd w:id="296"/>
      <w:bookmarkEnd w:id="297"/>
      <w:bookmarkEnd w:id="298"/>
      <w:bookmarkEnd w:id="299"/>
      <w:bookmarkEnd w:id="300"/>
      <w:bookmarkEnd w:id="301"/>
      <w:bookmarkEnd w:id="302"/>
      <w:bookmarkEnd w:id="303"/>
      <w:bookmarkEnd w:id="30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4.95pt" o:ole="">
            <v:imagedata r:id="rId27" o:title=""/>
          </v:shape>
          <o:OLEObject Type="Embed" ProgID="Word.Picture.8" ShapeID="_x0000_i1030" DrawAspect="Content" ObjectID="_1687120192" r:id="rId28"/>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9" o:title=""/>
          </v:shape>
          <o:OLEObject Type="Embed" ProgID="Visio.Drawing.15" ShapeID="_x0000_i1031" DrawAspect="Content" ObjectID="_1687120193" r:id="rId30"/>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5" w:name="_Toc21124842"/>
      <w:bookmarkStart w:id="306" w:name="_Toc29767832"/>
      <w:bookmarkStart w:id="307" w:name="_Toc36044274"/>
      <w:bookmarkStart w:id="308" w:name="_Toc37230179"/>
      <w:bookmarkStart w:id="309" w:name="_Toc45907322"/>
      <w:bookmarkStart w:id="310" w:name="_Toc53181427"/>
      <w:bookmarkStart w:id="311" w:name="_Toc61127301"/>
      <w:bookmarkStart w:id="312" w:name="_Toc67054308"/>
      <w:bookmarkStart w:id="313" w:name="_Toc67061306"/>
      <w:bookmarkStart w:id="314" w:name="_Toc74734824"/>
      <w:bookmarkStart w:id="315" w:name="_Toc74753067"/>
      <w:bookmarkStart w:id="316" w:name="_Toc76507326"/>
      <w:r w:rsidRPr="00090C64">
        <w:t>4.8.2</w:t>
      </w:r>
      <w:r w:rsidRPr="00090C64">
        <w:tab/>
        <w:t>Receive configurations</w:t>
      </w:r>
      <w:bookmarkEnd w:id="305"/>
      <w:bookmarkEnd w:id="306"/>
      <w:bookmarkEnd w:id="307"/>
      <w:bookmarkEnd w:id="308"/>
      <w:bookmarkEnd w:id="309"/>
      <w:bookmarkEnd w:id="310"/>
      <w:bookmarkEnd w:id="311"/>
      <w:bookmarkEnd w:id="312"/>
      <w:bookmarkEnd w:id="313"/>
      <w:bookmarkEnd w:id="314"/>
      <w:bookmarkEnd w:id="315"/>
      <w:bookmarkEnd w:id="31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17" w:name="_MON_1561373884"/>
    <w:bookmarkEnd w:id="317"/>
    <w:p w14:paraId="7AC8EACA" w14:textId="77777777" w:rsidR="00D57C09" w:rsidRPr="00090C64" w:rsidRDefault="00D57C09" w:rsidP="00D57C09">
      <w:pPr>
        <w:pStyle w:val="TH"/>
      </w:pPr>
      <w:r w:rsidRPr="00090C64">
        <w:object w:dxaOrig="10259" w:dyaOrig="4212" w14:anchorId="05535C2C">
          <v:shape id="_x0000_i1032" type="#_x0000_t75" style="width:476.85pt;height:194.95pt" o:ole="">
            <v:imagedata r:id="rId31" o:title=""/>
          </v:shape>
          <o:OLEObject Type="Embed" ProgID="Word.Picture.8" ShapeID="_x0000_i1032" DrawAspect="Content" ObjectID="_1687120194" r:id="rId32"/>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65pt;height:346.15pt" o:ole="">
            <v:imagedata r:id="rId33" o:title=""/>
          </v:shape>
          <o:OLEObject Type="Embed" ProgID="Visio.Drawing.15" ShapeID="_x0000_i1033" DrawAspect="Content" ObjectID="_1687120195" r:id="rId34"/>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18" w:name="_Toc21124843"/>
      <w:bookmarkStart w:id="319" w:name="_Toc29767833"/>
      <w:bookmarkStart w:id="320" w:name="_Toc36044275"/>
      <w:bookmarkStart w:id="321" w:name="_Toc37230180"/>
      <w:bookmarkStart w:id="322" w:name="_Toc45907323"/>
      <w:bookmarkStart w:id="323" w:name="_Toc53181428"/>
      <w:bookmarkStart w:id="324" w:name="_Toc61127302"/>
      <w:bookmarkStart w:id="325" w:name="_Toc67054309"/>
      <w:bookmarkStart w:id="326" w:name="_Toc67061307"/>
      <w:bookmarkStart w:id="327" w:name="_Toc74734825"/>
      <w:bookmarkStart w:id="328" w:name="_Toc74753068"/>
      <w:bookmarkStart w:id="329" w:name="_Toc76507327"/>
      <w:r w:rsidRPr="00090C64">
        <w:t>4.8.3</w:t>
      </w:r>
      <w:r w:rsidRPr="00090C64">
        <w:tab/>
        <w:t>Power supply options</w:t>
      </w:r>
      <w:bookmarkEnd w:id="318"/>
      <w:bookmarkEnd w:id="319"/>
      <w:bookmarkEnd w:id="320"/>
      <w:bookmarkEnd w:id="321"/>
      <w:bookmarkEnd w:id="322"/>
      <w:bookmarkEnd w:id="323"/>
      <w:bookmarkEnd w:id="324"/>
      <w:bookmarkEnd w:id="325"/>
      <w:bookmarkEnd w:id="326"/>
      <w:bookmarkEnd w:id="327"/>
      <w:bookmarkEnd w:id="328"/>
      <w:bookmarkEnd w:id="329"/>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30" w:name="_Toc21124844"/>
      <w:bookmarkStart w:id="331" w:name="_Toc29767834"/>
      <w:bookmarkStart w:id="332" w:name="_Toc36044276"/>
      <w:bookmarkStart w:id="333" w:name="_Toc37230181"/>
      <w:bookmarkStart w:id="334" w:name="_Toc45907324"/>
      <w:bookmarkStart w:id="335" w:name="_Toc53181429"/>
      <w:bookmarkStart w:id="336" w:name="_Toc61127303"/>
      <w:bookmarkStart w:id="337" w:name="_Toc67054310"/>
      <w:bookmarkStart w:id="338" w:name="_Toc67061308"/>
      <w:bookmarkStart w:id="339" w:name="_Toc74734826"/>
      <w:bookmarkStart w:id="340" w:name="_Toc74753069"/>
      <w:bookmarkStart w:id="341" w:name="_Toc76507328"/>
      <w:r w:rsidRPr="00090C64">
        <w:t>4.8.4</w:t>
      </w:r>
      <w:r w:rsidRPr="00090C64">
        <w:tab/>
        <w:t>BS with integrated Iuant BS modem</w:t>
      </w:r>
      <w:bookmarkEnd w:id="330"/>
      <w:bookmarkEnd w:id="331"/>
      <w:bookmarkEnd w:id="332"/>
      <w:bookmarkEnd w:id="333"/>
      <w:bookmarkEnd w:id="334"/>
      <w:bookmarkEnd w:id="335"/>
      <w:bookmarkEnd w:id="336"/>
      <w:bookmarkEnd w:id="337"/>
      <w:bookmarkEnd w:id="338"/>
      <w:bookmarkEnd w:id="339"/>
      <w:bookmarkEnd w:id="340"/>
      <w:bookmarkEnd w:id="34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42" w:name="_Toc21124845"/>
      <w:bookmarkStart w:id="343" w:name="_Toc29767835"/>
      <w:bookmarkStart w:id="344" w:name="_Toc36044277"/>
      <w:bookmarkStart w:id="345" w:name="_Toc37230182"/>
      <w:bookmarkStart w:id="346" w:name="_Toc45907325"/>
      <w:bookmarkStart w:id="347" w:name="_Toc53181430"/>
      <w:bookmarkStart w:id="348" w:name="_Toc61127304"/>
      <w:bookmarkStart w:id="349" w:name="_Toc67054311"/>
      <w:bookmarkStart w:id="350" w:name="_Toc67061309"/>
      <w:bookmarkStart w:id="351" w:name="_Toc74734827"/>
      <w:bookmarkStart w:id="352" w:name="_Toc74753070"/>
      <w:bookmarkStart w:id="353" w:name="_Toc76507329"/>
      <w:r w:rsidRPr="00090C64">
        <w:rPr>
          <w:lang w:eastAsia="zh-CN"/>
        </w:rPr>
        <w:t>4.9</w:t>
      </w:r>
      <w:r w:rsidRPr="00090C64">
        <w:rPr>
          <w:lang w:eastAsia="zh-CN"/>
        </w:rPr>
        <w:tab/>
        <w:t>Capability sets</w:t>
      </w:r>
      <w:bookmarkEnd w:id="342"/>
      <w:bookmarkEnd w:id="343"/>
      <w:bookmarkEnd w:id="344"/>
      <w:bookmarkEnd w:id="345"/>
      <w:bookmarkEnd w:id="346"/>
      <w:bookmarkEnd w:id="347"/>
      <w:bookmarkEnd w:id="348"/>
      <w:bookmarkEnd w:id="349"/>
      <w:bookmarkEnd w:id="350"/>
      <w:bookmarkEnd w:id="351"/>
      <w:bookmarkEnd w:id="352"/>
      <w:bookmarkEnd w:id="35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54" w:name="_Toc21124846"/>
      <w:bookmarkStart w:id="355" w:name="_Toc29767836"/>
      <w:bookmarkStart w:id="356" w:name="_Toc36044278"/>
      <w:bookmarkStart w:id="357" w:name="_Toc37230183"/>
      <w:bookmarkStart w:id="358" w:name="_Toc45907326"/>
      <w:bookmarkStart w:id="359" w:name="_Toc53181431"/>
      <w:bookmarkStart w:id="360" w:name="_Toc61127305"/>
      <w:bookmarkStart w:id="361" w:name="_Toc67054312"/>
      <w:bookmarkStart w:id="362" w:name="_Toc67061310"/>
      <w:bookmarkStart w:id="363" w:name="_Toc74734828"/>
      <w:bookmarkStart w:id="364" w:name="_Toc74753071"/>
      <w:bookmarkStart w:id="365" w:name="_Toc76507330"/>
      <w:r w:rsidRPr="00090C64">
        <w:rPr>
          <w:lang w:eastAsia="zh-CN"/>
        </w:rPr>
        <w:t>4.10</w:t>
      </w:r>
      <w:r w:rsidRPr="00090C64">
        <w:rPr>
          <w:lang w:eastAsia="zh-CN"/>
        </w:rPr>
        <w:tab/>
        <w:t>Manufacturer declarations</w:t>
      </w:r>
      <w:bookmarkEnd w:id="354"/>
      <w:bookmarkEnd w:id="355"/>
      <w:bookmarkEnd w:id="356"/>
      <w:bookmarkEnd w:id="357"/>
      <w:bookmarkEnd w:id="358"/>
      <w:bookmarkEnd w:id="359"/>
      <w:bookmarkEnd w:id="360"/>
      <w:bookmarkEnd w:id="361"/>
      <w:bookmarkEnd w:id="362"/>
      <w:bookmarkEnd w:id="363"/>
      <w:bookmarkEnd w:id="364"/>
      <w:bookmarkEnd w:id="365"/>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66" w:name="_Toc21124847"/>
      <w:bookmarkStart w:id="367" w:name="_Toc29767837"/>
      <w:bookmarkStart w:id="368" w:name="_Toc36044279"/>
      <w:bookmarkStart w:id="369" w:name="_Toc37230184"/>
      <w:bookmarkStart w:id="370" w:name="_Toc45907327"/>
      <w:bookmarkStart w:id="371" w:name="_Toc53181432"/>
      <w:bookmarkStart w:id="372" w:name="_Toc61127306"/>
      <w:bookmarkStart w:id="373" w:name="_Toc67054313"/>
      <w:bookmarkStart w:id="374" w:name="_Toc67061311"/>
      <w:bookmarkStart w:id="375" w:name="_Toc74734829"/>
      <w:bookmarkStart w:id="376" w:name="_Toc74753072"/>
      <w:bookmarkStart w:id="377" w:name="_Toc76507331"/>
      <w:r w:rsidRPr="00090C64">
        <w:rPr>
          <w:lang w:eastAsia="zh-CN"/>
        </w:rPr>
        <w:t>4.11</w:t>
      </w:r>
      <w:r w:rsidRPr="00090C64">
        <w:rPr>
          <w:lang w:eastAsia="zh-CN"/>
        </w:rPr>
        <w:tab/>
        <w:t>Test signal configurations for testing</w:t>
      </w:r>
      <w:bookmarkEnd w:id="366"/>
      <w:bookmarkEnd w:id="367"/>
      <w:bookmarkEnd w:id="368"/>
      <w:bookmarkEnd w:id="369"/>
      <w:bookmarkEnd w:id="370"/>
      <w:bookmarkEnd w:id="371"/>
      <w:bookmarkEnd w:id="372"/>
      <w:bookmarkEnd w:id="373"/>
      <w:bookmarkEnd w:id="374"/>
      <w:bookmarkEnd w:id="375"/>
      <w:bookmarkEnd w:id="376"/>
      <w:bookmarkEnd w:id="377"/>
    </w:p>
    <w:p w14:paraId="6D83E0B7" w14:textId="77777777" w:rsidR="00D57C09" w:rsidRPr="00090C64" w:rsidRDefault="00D57C09" w:rsidP="000937A4">
      <w:pPr>
        <w:pStyle w:val="Heading3"/>
        <w:rPr>
          <w:lang w:eastAsia="zh-CN"/>
        </w:rPr>
      </w:pPr>
      <w:bookmarkStart w:id="378" w:name="_Toc21124848"/>
      <w:bookmarkStart w:id="379" w:name="_Toc29767838"/>
      <w:bookmarkStart w:id="380" w:name="_Toc36044280"/>
      <w:bookmarkStart w:id="381" w:name="_Toc37230185"/>
      <w:bookmarkStart w:id="382" w:name="_Toc45907328"/>
      <w:bookmarkStart w:id="383" w:name="_Toc53181433"/>
      <w:bookmarkStart w:id="384" w:name="_Toc61127307"/>
      <w:bookmarkStart w:id="385" w:name="_Toc67054314"/>
      <w:bookmarkStart w:id="386" w:name="_Toc67061312"/>
      <w:bookmarkStart w:id="387" w:name="_Toc74734830"/>
      <w:bookmarkStart w:id="388" w:name="_Toc74753073"/>
      <w:bookmarkStart w:id="389" w:name="_Toc76507332"/>
      <w:r w:rsidRPr="00090C64">
        <w:rPr>
          <w:lang w:eastAsia="zh-CN"/>
        </w:rPr>
        <w:t>4.11.1</w:t>
      </w:r>
      <w:r w:rsidRPr="00090C64">
        <w:rPr>
          <w:lang w:eastAsia="zh-CN"/>
        </w:rPr>
        <w:tab/>
        <w:t>General</w:t>
      </w:r>
      <w:bookmarkEnd w:id="378"/>
      <w:bookmarkEnd w:id="379"/>
      <w:bookmarkEnd w:id="380"/>
      <w:bookmarkEnd w:id="381"/>
      <w:bookmarkEnd w:id="382"/>
      <w:bookmarkEnd w:id="383"/>
      <w:bookmarkEnd w:id="384"/>
      <w:bookmarkEnd w:id="385"/>
      <w:bookmarkEnd w:id="386"/>
      <w:bookmarkEnd w:id="387"/>
      <w:bookmarkEnd w:id="388"/>
      <w:bookmarkEnd w:id="389"/>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90" w:name="_Toc21124849"/>
      <w:bookmarkStart w:id="391" w:name="_Toc29767839"/>
      <w:bookmarkStart w:id="392" w:name="_Toc36044281"/>
      <w:bookmarkStart w:id="393" w:name="_Toc37230186"/>
      <w:bookmarkStart w:id="394" w:name="_Toc45907329"/>
      <w:bookmarkStart w:id="395" w:name="_Toc53181434"/>
      <w:bookmarkStart w:id="396" w:name="_Toc61127308"/>
      <w:bookmarkStart w:id="397" w:name="_Toc67054315"/>
      <w:bookmarkStart w:id="398" w:name="_Toc67061313"/>
      <w:bookmarkStart w:id="399" w:name="_Toc74734831"/>
      <w:bookmarkStart w:id="400" w:name="_Toc74753074"/>
      <w:bookmarkStart w:id="401" w:name="_Toc76507333"/>
      <w:r w:rsidRPr="00090C64">
        <w:rPr>
          <w:lang w:eastAsia="zh-CN"/>
        </w:rPr>
        <w:lastRenderedPageBreak/>
        <w:t>4.11.1A</w:t>
      </w:r>
      <w:r w:rsidRPr="00090C64">
        <w:rPr>
          <w:lang w:eastAsia="zh-CN"/>
        </w:rPr>
        <w:tab/>
        <w:t xml:space="preserve">NR </w:t>
      </w:r>
      <w:r w:rsidRPr="00090C64">
        <w:t>Test signal used to build Test Configurations</w:t>
      </w:r>
      <w:bookmarkEnd w:id="390"/>
      <w:bookmarkEnd w:id="391"/>
      <w:bookmarkEnd w:id="392"/>
      <w:bookmarkEnd w:id="393"/>
      <w:bookmarkEnd w:id="394"/>
      <w:bookmarkEnd w:id="395"/>
      <w:bookmarkEnd w:id="396"/>
      <w:bookmarkEnd w:id="397"/>
      <w:bookmarkEnd w:id="398"/>
      <w:bookmarkEnd w:id="399"/>
      <w:bookmarkEnd w:id="400"/>
      <w:bookmarkEnd w:id="401"/>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02" w:name="_Ref516750404"/>
      <w:r w:rsidRPr="004119DC">
        <w:t>Table</w:t>
      </w:r>
      <w:bookmarkEnd w:id="40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03" w:name="_Toc21124850"/>
      <w:bookmarkStart w:id="404" w:name="_Toc29767840"/>
      <w:bookmarkStart w:id="405" w:name="_Toc36044282"/>
      <w:bookmarkStart w:id="406" w:name="_Toc37230187"/>
      <w:bookmarkStart w:id="407" w:name="_Toc45907330"/>
      <w:bookmarkStart w:id="408" w:name="_Toc53181435"/>
      <w:bookmarkStart w:id="409" w:name="_Toc61127309"/>
      <w:bookmarkStart w:id="410" w:name="_Toc67054316"/>
      <w:bookmarkStart w:id="411" w:name="_Toc67061314"/>
      <w:bookmarkStart w:id="412" w:name="_Toc74734832"/>
      <w:bookmarkStart w:id="413" w:name="_Toc74753075"/>
      <w:bookmarkStart w:id="414" w:name="_Toc76507334"/>
      <w:r w:rsidRPr="00090C64">
        <w:rPr>
          <w:lang w:eastAsia="zh-CN"/>
        </w:rPr>
        <w:t>4.11.2</w:t>
      </w:r>
      <w:r w:rsidRPr="00090C64">
        <w:rPr>
          <w:lang w:eastAsia="zh-CN"/>
        </w:rPr>
        <w:tab/>
        <w:t>Test signal configurations</w:t>
      </w:r>
      <w:bookmarkEnd w:id="403"/>
      <w:bookmarkEnd w:id="404"/>
      <w:bookmarkEnd w:id="405"/>
      <w:bookmarkEnd w:id="406"/>
      <w:bookmarkEnd w:id="407"/>
      <w:bookmarkEnd w:id="408"/>
      <w:bookmarkEnd w:id="409"/>
      <w:bookmarkEnd w:id="410"/>
      <w:bookmarkEnd w:id="411"/>
      <w:bookmarkEnd w:id="412"/>
      <w:bookmarkEnd w:id="413"/>
      <w:bookmarkEnd w:id="414"/>
    </w:p>
    <w:p w14:paraId="5E286F6D" w14:textId="77777777" w:rsidR="00D57C09" w:rsidRPr="00090C64" w:rsidRDefault="00D57C09" w:rsidP="00D57C09">
      <w:pPr>
        <w:pStyle w:val="Heading4"/>
      </w:pPr>
      <w:bookmarkStart w:id="415" w:name="_Toc21124851"/>
      <w:bookmarkStart w:id="416" w:name="_Toc29767841"/>
      <w:bookmarkStart w:id="417" w:name="_Toc36044283"/>
      <w:bookmarkStart w:id="418" w:name="_Toc37230188"/>
      <w:bookmarkStart w:id="419" w:name="_Toc45907331"/>
      <w:bookmarkStart w:id="420" w:name="_Toc53181436"/>
      <w:bookmarkStart w:id="421" w:name="_Toc61127310"/>
      <w:bookmarkStart w:id="422" w:name="_Toc67054317"/>
      <w:bookmarkStart w:id="423" w:name="_Toc67061315"/>
      <w:bookmarkStart w:id="424" w:name="_Toc74734833"/>
      <w:bookmarkStart w:id="425" w:name="_Toc74753076"/>
      <w:bookmarkStart w:id="426" w:name="_Toc76507335"/>
      <w:r w:rsidRPr="00090C64">
        <w:t>4.11.2.1</w:t>
      </w:r>
      <w:r w:rsidRPr="00090C64">
        <w:tab/>
        <w:t>ATCR1: UTRA multicarrier operation</w:t>
      </w:r>
      <w:bookmarkEnd w:id="415"/>
      <w:bookmarkEnd w:id="416"/>
      <w:bookmarkEnd w:id="417"/>
      <w:bookmarkEnd w:id="418"/>
      <w:bookmarkEnd w:id="419"/>
      <w:bookmarkEnd w:id="420"/>
      <w:bookmarkEnd w:id="421"/>
      <w:bookmarkEnd w:id="422"/>
      <w:bookmarkEnd w:id="423"/>
      <w:bookmarkEnd w:id="424"/>
      <w:bookmarkEnd w:id="425"/>
      <w:bookmarkEnd w:id="426"/>
    </w:p>
    <w:p w14:paraId="50478A3B" w14:textId="77777777" w:rsidR="00D57C09" w:rsidRPr="00090C64" w:rsidRDefault="00D57C09" w:rsidP="00D57C09">
      <w:pPr>
        <w:pStyle w:val="Heading5"/>
      </w:pPr>
      <w:bookmarkStart w:id="427" w:name="_Toc21124852"/>
      <w:bookmarkStart w:id="428" w:name="_Toc29767842"/>
      <w:bookmarkStart w:id="429" w:name="_Toc36044284"/>
      <w:bookmarkStart w:id="430" w:name="_Toc37230189"/>
      <w:bookmarkStart w:id="431" w:name="_Toc45907332"/>
      <w:bookmarkStart w:id="432" w:name="_Toc53181437"/>
      <w:bookmarkStart w:id="433" w:name="_Toc61127311"/>
      <w:bookmarkStart w:id="434" w:name="_Toc67054318"/>
      <w:bookmarkStart w:id="435" w:name="_Toc67061316"/>
      <w:bookmarkStart w:id="436" w:name="_Toc74734834"/>
      <w:bookmarkStart w:id="437" w:name="_Toc74753077"/>
      <w:bookmarkStart w:id="438" w:name="_Toc76507336"/>
      <w:r w:rsidRPr="00090C64">
        <w:t>4.11.2.1.1</w:t>
      </w:r>
      <w:r w:rsidRPr="00090C64">
        <w:tab/>
        <w:t>General</w:t>
      </w:r>
      <w:bookmarkEnd w:id="427"/>
      <w:bookmarkEnd w:id="428"/>
      <w:bookmarkEnd w:id="429"/>
      <w:bookmarkEnd w:id="430"/>
      <w:bookmarkEnd w:id="431"/>
      <w:bookmarkEnd w:id="432"/>
      <w:bookmarkEnd w:id="433"/>
      <w:bookmarkEnd w:id="434"/>
      <w:bookmarkEnd w:id="435"/>
      <w:bookmarkEnd w:id="436"/>
      <w:bookmarkEnd w:id="437"/>
      <w:bookmarkEnd w:id="43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439" w:name="_Toc21124853"/>
      <w:bookmarkStart w:id="440" w:name="_Toc29767843"/>
      <w:bookmarkStart w:id="441" w:name="_Toc36044285"/>
      <w:bookmarkStart w:id="442" w:name="_Toc37230190"/>
      <w:bookmarkStart w:id="443" w:name="_Toc45907333"/>
      <w:bookmarkStart w:id="444" w:name="_Toc53181438"/>
      <w:bookmarkStart w:id="445" w:name="_Toc61127312"/>
      <w:bookmarkStart w:id="446" w:name="_Toc67054319"/>
      <w:bookmarkStart w:id="447" w:name="_Toc67061317"/>
      <w:bookmarkStart w:id="448" w:name="_Toc74734835"/>
      <w:bookmarkStart w:id="449" w:name="_Toc74753078"/>
      <w:bookmarkStart w:id="450" w:name="_Toc76507337"/>
      <w:r w:rsidRPr="00090C64">
        <w:t>4.11.2.1.2</w:t>
      </w:r>
      <w:r w:rsidRPr="00090C64">
        <w:tab/>
        <w:t>ATCR1a generation</w:t>
      </w:r>
      <w:bookmarkEnd w:id="439"/>
      <w:bookmarkEnd w:id="440"/>
      <w:bookmarkEnd w:id="441"/>
      <w:bookmarkEnd w:id="442"/>
      <w:bookmarkEnd w:id="443"/>
      <w:bookmarkEnd w:id="444"/>
      <w:bookmarkEnd w:id="445"/>
      <w:bookmarkEnd w:id="446"/>
      <w:bookmarkEnd w:id="447"/>
      <w:bookmarkEnd w:id="448"/>
      <w:bookmarkEnd w:id="449"/>
      <w:bookmarkEnd w:id="450"/>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451" w:name="_Toc21124854"/>
      <w:bookmarkStart w:id="452" w:name="_Toc29767844"/>
      <w:bookmarkStart w:id="453" w:name="_Toc36044286"/>
      <w:bookmarkStart w:id="454" w:name="_Toc37230191"/>
      <w:bookmarkStart w:id="455" w:name="_Toc45907334"/>
      <w:bookmarkStart w:id="456" w:name="_Toc53181439"/>
      <w:bookmarkStart w:id="457" w:name="_Toc61127313"/>
      <w:bookmarkStart w:id="458" w:name="_Toc67054320"/>
      <w:bookmarkStart w:id="459" w:name="_Toc67061318"/>
      <w:bookmarkStart w:id="460" w:name="_Toc74734836"/>
      <w:bookmarkStart w:id="461" w:name="_Toc74753079"/>
      <w:bookmarkStart w:id="462" w:name="_Toc76507338"/>
      <w:r w:rsidRPr="00090C64">
        <w:t>4.11.2.1.3</w:t>
      </w:r>
      <w:r w:rsidRPr="00090C64">
        <w:tab/>
        <w:t>ATCR1b generation</w:t>
      </w:r>
      <w:bookmarkEnd w:id="451"/>
      <w:bookmarkEnd w:id="452"/>
      <w:bookmarkEnd w:id="453"/>
      <w:bookmarkEnd w:id="454"/>
      <w:bookmarkEnd w:id="455"/>
      <w:bookmarkEnd w:id="456"/>
      <w:bookmarkEnd w:id="457"/>
      <w:bookmarkEnd w:id="458"/>
      <w:bookmarkEnd w:id="459"/>
      <w:bookmarkEnd w:id="460"/>
      <w:bookmarkEnd w:id="461"/>
      <w:bookmarkEnd w:id="462"/>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463" w:name="_Toc21124855"/>
      <w:bookmarkStart w:id="464" w:name="_Toc29767845"/>
      <w:bookmarkStart w:id="465" w:name="_Toc36044287"/>
      <w:bookmarkStart w:id="466" w:name="_Toc37230192"/>
      <w:bookmarkStart w:id="467" w:name="_Toc45907335"/>
      <w:bookmarkStart w:id="468" w:name="_Toc53181440"/>
      <w:bookmarkStart w:id="469" w:name="_Toc61127314"/>
      <w:bookmarkStart w:id="470" w:name="_Toc67054321"/>
      <w:bookmarkStart w:id="471" w:name="_Toc67061319"/>
      <w:bookmarkStart w:id="472" w:name="_Toc74734837"/>
      <w:bookmarkStart w:id="473" w:name="_Toc74753080"/>
      <w:bookmarkStart w:id="474" w:name="_Toc76507339"/>
      <w:r w:rsidRPr="00090C64">
        <w:t>4.11.2.1.4</w:t>
      </w:r>
      <w:r w:rsidRPr="00090C64">
        <w:tab/>
        <w:t>ATCR1 power allocation</w:t>
      </w:r>
      <w:bookmarkEnd w:id="463"/>
      <w:bookmarkEnd w:id="464"/>
      <w:bookmarkEnd w:id="465"/>
      <w:bookmarkEnd w:id="466"/>
      <w:bookmarkEnd w:id="467"/>
      <w:bookmarkEnd w:id="468"/>
      <w:bookmarkEnd w:id="469"/>
      <w:bookmarkEnd w:id="470"/>
      <w:bookmarkEnd w:id="471"/>
      <w:bookmarkEnd w:id="472"/>
      <w:bookmarkEnd w:id="473"/>
      <w:bookmarkEnd w:id="47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475" w:name="_Toc21124856"/>
      <w:bookmarkStart w:id="476" w:name="_Toc29767846"/>
      <w:bookmarkStart w:id="477" w:name="_Toc36044288"/>
      <w:bookmarkStart w:id="478" w:name="_Toc37230193"/>
      <w:bookmarkStart w:id="479" w:name="_Toc45907336"/>
      <w:bookmarkStart w:id="480" w:name="_Toc53181441"/>
      <w:bookmarkStart w:id="481" w:name="_Toc61127315"/>
      <w:bookmarkStart w:id="482" w:name="_Toc67054322"/>
      <w:bookmarkStart w:id="483" w:name="_Toc67061320"/>
      <w:bookmarkStart w:id="484" w:name="_Toc74734838"/>
      <w:bookmarkStart w:id="485" w:name="_Toc74753081"/>
      <w:bookmarkStart w:id="486" w:name="_Toc76507340"/>
      <w:r w:rsidRPr="00090C64">
        <w:t>4.11.2.2</w:t>
      </w:r>
      <w:r w:rsidRPr="00090C64">
        <w:tab/>
        <w:t>ANTCR1: UTRA FDD multicarrier non-contiguous operation</w:t>
      </w:r>
      <w:bookmarkEnd w:id="475"/>
      <w:bookmarkEnd w:id="476"/>
      <w:bookmarkEnd w:id="477"/>
      <w:bookmarkEnd w:id="478"/>
      <w:bookmarkEnd w:id="479"/>
      <w:bookmarkEnd w:id="480"/>
      <w:bookmarkEnd w:id="481"/>
      <w:bookmarkEnd w:id="482"/>
      <w:bookmarkEnd w:id="483"/>
      <w:bookmarkEnd w:id="484"/>
      <w:bookmarkEnd w:id="485"/>
      <w:bookmarkEnd w:id="486"/>
    </w:p>
    <w:p w14:paraId="46E51C67" w14:textId="77777777" w:rsidR="00D57C09" w:rsidRPr="00090C64" w:rsidRDefault="00D57C09" w:rsidP="00D57C09">
      <w:pPr>
        <w:pStyle w:val="Heading5"/>
      </w:pPr>
      <w:bookmarkStart w:id="487" w:name="_Toc21124857"/>
      <w:bookmarkStart w:id="488" w:name="_Toc29767847"/>
      <w:bookmarkStart w:id="489" w:name="_Toc36044289"/>
      <w:bookmarkStart w:id="490" w:name="_Toc37230194"/>
      <w:bookmarkStart w:id="491" w:name="_Toc45907337"/>
      <w:bookmarkStart w:id="492" w:name="_Toc53181442"/>
      <w:bookmarkStart w:id="493" w:name="_Toc61127316"/>
      <w:bookmarkStart w:id="494" w:name="_Toc67054323"/>
      <w:bookmarkStart w:id="495" w:name="_Toc67061321"/>
      <w:bookmarkStart w:id="496" w:name="_Toc74734839"/>
      <w:bookmarkStart w:id="497" w:name="_Toc74753082"/>
      <w:bookmarkStart w:id="498" w:name="_Toc76507341"/>
      <w:r w:rsidRPr="00090C64">
        <w:t>4.11.2.2.1</w:t>
      </w:r>
      <w:r w:rsidRPr="00090C64">
        <w:tab/>
        <w:t>General</w:t>
      </w:r>
      <w:bookmarkEnd w:id="487"/>
      <w:bookmarkEnd w:id="488"/>
      <w:bookmarkEnd w:id="489"/>
      <w:bookmarkEnd w:id="490"/>
      <w:bookmarkEnd w:id="491"/>
      <w:bookmarkEnd w:id="492"/>
      <w:bookmarkEnd w:id="493"/>
      <w:bookmarkEnd w:id="494"/>
      <w:bookmarkEnd w:id="495"/>
      <w:bookmarkEnd w:id="496"/>
      <w:bookmarkEnd w:id="497"/>
      <w:bookmarkEnd w:id="49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499" w:name="_Toc21124858"/>
      <w:bookmarkStart w:id="500" w:name="_Toc29767848"/>
      <w:bookmarkStart w:id="501" w:name="_Toc36044290"/>
      <w:bookmarkStart w:id="502" w:name="_Toc37230195"/>
      <w:bookmarkStart w:id="503" w:name="_Toc45907338"/>
      <w:bookmarkStart w:id="504" w:name="_Toc53181443"/>
      <w:bookmarkStart w:id="505" w:name="_Toc61127317"/>
      <w:bookmarkStart w:id="506" w:name="_Toc67054324"/>
      <w:bookmarkStart w:id="507" w:name="_Toc67061322"/>
      <w:bookmarkStart w:id="508" w:name="_Toc74734840"/>
      <w:bookmarkStart w:id="509" w:name="_Toc74753083"/>
      <w:bookmarkStart w:id="510" w:name="_Toc76507342"/>
      <w:r w:rsidRPr="00090C64">
        <w:t>4.11.2.2.2</w:t>
      </w:r>
      <w:r w:rsidRPr="00090C64">
        <w:tab/>
        <w:t>ANTCR1 generation</w:t>
      </w:r>
      <w:bookmarkEnd w:id="499"/>
      <w:bookmarkEnd w:id="500"/>
      <w:bookmarkEnd w:id="501"/>
      <w:bookmarkEnd w:id="502"/>
      <w:bookmarkEnd w:id="503"/>
      <w:bookmarkEnd w:id="504"/>
      <w:bookmarkEnd w:id="505"/>
      <w:bookmarkEnd w:id="506"/>
      <w:bookmarkEnd w:id="507"/>
      <w:bookmarkEnd w:id="508"/>
      <w:bookmarkEnd w:id="509"/>
      <w:bookmarkEnd w:id="510"/>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511" w:name="_Toc21124859"/>
      <w:bookmarkStart w:id="512" w:name="_Toc29767849"/>
      <w:bookmarkStart w:id="513" w:name="_Toc36044291"/>
      <w:bookmarkStart w:id="514" w:name="_Toc37230196"/>
      <w:bookmarkStart w:id="515" w:name="_Toc45907339"/>
      <w:bookmarkStart w:id="516" w:name="_Toc53181444"/>
      <w:bookmarkStart w:id="517" w:name="_Toc61127318"/>
      <w:bookmarkStart w:id="518" w:name="_Toc67054325"/>
      <w:bookmarkStart w:id="519" w:name="_Toc67061323"/>
      <w:bookmarkStart w:id="520" w:name="_Toc74734841"/>
      <w:bookmarkStart w:id="521" w:name="_Toc74753084"/>
      <w:bookmarkStart w:id="522" w:name="_Toc76507343"/>
      <w:r w:rsidRPr="00090C64">
        <w:t>4.11.2.2.3</w:t>
      </w:r>
      <w:r w:rsidRPr="00090C64">
        <w:tab/>
        <w:t>ANTCR1 power allocation</w:t>
      </w:r>
      <w:bookmarkEnd w:id="511"/>
      <w:bookmarkEnd w:id="512"/>
      <w:bookmarkEnd w:id="513"/>
      <w:bookmarkEnd w:id="514"/>
      <w:bookmarkEnd w:id="515"/>
      <w:bookmarkEnd w:id="516"/>
      <w:bookmarkEnd w:id="517"/>
      <w:bookmarkEnd w:id="518"/>
      <w:bookmarkEnd w:id="519"/>
      <w:bookmarkEnd w:id="520"/>
      <w:bookmarkEnd w:id="521"/>
      <w:bookmarkEnd w:id="522"/>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523" w:name="_Toc21124860"/>
      <w:bookmarkStart w:id="524" w:name="_Toc29767850"/>
      <w:bookmarkStart w:id="525" w:name="_Toc36044292"/>
      <w:bookmarkStart w:id="526" w:name="_Toc37230197"/>
      <w:bookmarkStart w:id="527" w:name="_Toc45907340"/>
      <w:bookmarkStart w:id="528" w:name="_Toc53181445"/>
      <w:bookmarkStart w:id="529" w:name="_Toc61127319"/>
      <w:bookmarkStart w:id="530" w:name="_Toc67054326"/>
      <w:bookmarkStart w:id="531" w:name="_Toc67061324"/>
      <w:bookmarkStart w:id="532" w:name="_Toc74734842"/>
      <w:bookmarkStart w:id="533" w:name="_Toc74753085"/>
      <w:bookmarkStart w:id="534" w:name="_Toc76507344"/>
      <w:r w:rsidRPr="00090C64">
        <w:t>4.11.2.3</w:t>
      </w:r>
      <w:r w:rsidRPr="00090C64">
        <w:tab/>
        <w:t>ATCR2: E-UTRA multicarrier operation</w:t>
      </w:r>
      <w:bookmarkEnd w:id="523"/>
      <w:bookmarkEnd w:id="524"/>
      <w:bookmarkEnd w:id="525"/>
      <w:bookmarkEnd w:id="526"/>
      <w:bookmarkEnd w:id="527"/>
      <w:bookmarkEnd w:id="528"/>
      <w:bookmarkEnd w:id="529"/>
      <w:bookmarkEnd w:id="530"/>
      <w:bookmarkEnd w:id="531"/>
      <w:bookmarkEnd w:id="532"/>
      <w:bookmarkEnd w:id="533"/>
      <w:bookmarkEnd w:id="534"/>
    </w:p>
    <w:p w14:paraId="242B19A8" w14:textId="77777777" w:rsidR="00D57C09" w:rsidRPr="00090C64" w:rsidRDefault="00D57C09" w:rsidP="00D57C09">
      <w:pPr>
        <w:pStyle w:val="Heading5"/>
      </w:pPr>
      <w:bookmarkStart w:id="535" w:name="_Toc21124861"/>
      <w:bookmarkStart w:id="536" w:name="_Toc29767851"/>
      <w:bookmarkStart w:id="537" w:name="_Toc36044293"/>
      <w:bookmarkStart w:id="538" w:name="_Toc37230198"/>
      <w:bookmarkStart w:id="539" w:name="_Toc45907341"/>
      <w:bookmarkStart w:id="540" w:name="_Toc53181446"/>
      <w:bookmarkStart w:id="541" w:name="_Toc61127320"/>
      <w:bookmarkStart w:id="542" w:name="_Toc67054327"/>
      <w:bookmarkStart w:id="543" w:name="_Toc67061325"/>
      <w:bookmarkStart w:id="544" w:name="_Toc74734843"/>
      <w:bookmarkStart w:id="545" w:name="_Toc74753086"/>
      <w:bookmarkStart w:id="546" w:name="_Toc76507345"/>
      <w:r w:rsidRPr="00090C64">
        <w:t>4.11.2.3.1</w:t>
      </w:r>
      <w:r w:rsidRPr="00090C64">
        <w:tab/>
        <w:t>General</w:t>
      </w:r>
      <w:bookmarkEnd w:id="535"/>
      <w:bookmarkEnd w:id="536"/>
      <w:bookmarkEnd w:id="537"/>
      <w:bookmarkEnd w:id="538"/>
      <w:bookmarkEnd w:id="539"/>
      <w:bookmarkEnd w:id="540"/>
      <w:bookmarkEnd w:id="541"/>
      <w:bookmarkEnd w:id="542"/>
      <w:bookmarkEnd w:id="543"/>
      <w:bookmarkEnd w:id="544"/>
      <w:bookmarkEnd w:id="545"/>
      <w:bookmarkEnd w:id="54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547" w:name="_Toc21124862"/>
      <w:bookmarkStart w:id="548" w:name="_Toc29767852"/>
      <w:bookmarkStart w:id="549" w:name="_Toc36044294"/>
      <w:bookmarkStart w:id="550" w:name="_Toc37230199"/>
      <w:bookmarkStart w:id="551" w:name="_Toc45907342"/>
      <w:bookmarkStart w:id="552" w:name="_Toc53181447"/>
      <w:bookmarkStart w:id="553" w:name="_Toc61127321"/>
      <w:bookmarkStart w:id="554" w:name="_Toc67054328"/>
      <w:bookmarkStart w:id="555" w:name="_Toc67061326"/>
      <w:bookmarkStart w:id="556" w:name="_Toc74734844"/>
      <w:bookmarkStart w:id="557" w:name="_Toc74753087"/>
      <w:bookmarkStart w:id="558" w:name="_Toc76507346"/>
      <w:r w:rsidRPr="00090C64">
        <w:t>4.11.2.3.2</w:t>
      </w:r>
      <w:r w:rsidRPr="00090C64">
        <w:tab/>
        <w:t>ATCR2a generation</w:t>
      </w:r>
      <w:bookmarkEnd w:id="547"/>
      <w:bookmarkEnd w:id="548"/>
      <w:bookmarkEnd w:id="549"/>
      <w:bookmarkEnd w:id="550"/>
      <w:bookmarkEnd w:id="551"/>
      <w:bookmarkEnd w:id="552"/>
      <w:bookmarkEnd w:id="553"/>
      <w:bookmarkEnd w:id="554"/>
      <w:bookmarkEnd w:id="555"/>
      <w:bookmarkEnd w:id="556"/>
      <w:bookmarkEnd w:id="557"/>
      <w:bookmarkEnd w:id="55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559" w:name="_Toc21124863"/>
      <w:bookmarkStart w:id="560" w:name="_Toc29767853"/>
      <w:bookmarkStart w:id="561" w:name="_Toc36044295"/>
      <w:bookmarkStart w:id="562" w:name="_Toc37230200"/>
      <w:bookmarkStart w:id="563" w:name="_Toc45907343"/>
      <w:bookmarkStart w:id="564" w:name="_Toc53181448"/>
      <w:bookmarkStart w:id="565" w:name="_Toc61127322"/>
      <w:bookmarkStart w:id="566" w:name="_Toc67054329"/>
      <w:bookmarkStart w:id="567" w:name="_Toc67061327"/>
      <w:bookmarkStart w:id="568" w:name="_Toc74734845"/>
      <w:bookmarkStart w:id="569" w:name="_Toc74753088"/>
      <w:bookmarkStart w:id="570" w:name="_Toc76507347"/>
      <w:r w:rsidRPr="00090C64">
        <w:t>4.11.2.3.3</w:t>
      </w:r>
      <w:r w:rsidRPr="00090C64">
        <w:tab/>
        <w:t>ATCR2b generation</w:t>
      </w:r>
      <w:bookmarkEnd w:id="559"/>
      <w:bookmarkEnd w:id="560"/>
      <w:bookmarkEnd w:id="561"/>
      <w:bookmarkEnd w:id="562"/>
      <w:bookmarkEnd w:id="563"/>
      <w:bookmarkEnd w:id="564"/>
      <w:bookmarkEnd w:id="565"/>
      <w:bookmarkEnd w:id="566"/>
      <w:bookmarkEnd w:id="567"/>
      <w:bookmarkEnd w:id="568"/>
      <w:bookmarkEnd w:id="569"/>
      <w:bookmarkEnd w:id="570"/>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571" w:name="OLE_LINK18"/>
      <w:r w:rsidRPr="00090C64">
        <w:rPr>
          <w:lang w:eastAsia="zh-CN"/>
        </w:rPr>
        <w:t>component carrier</w:t>
      </w:r>
      <w:bookmarkEnd w:id="571"/>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572" w:name="_Toc21124864"/>
      <w:bookmarkStart w:id="573" w:name="_Toc29767854"/>
      <w:bookmarkStart w:id="574" w:name="_Toc36044296"/>
      <w:bookmarkStart w:id="575" w:name="_Toc37230201"/>
      <w:bookmarkStart w:id="576" w:name="_Toc45907344"/>
      <w:bookmarkStart w:id="577" w:name="_Toc53181449"/>
      <w:bookmarkStart w:id="578" w:name="_Toc61127323"/>
      <w:bookmarkStart w:id="579" w:name="_Toc67054330"/>
      <w:bookmarkStart w:id="580" w:name="_Toc67061328"/>
      <w:bookmarkStart w:id="581" w:name="_Toc74734846"/>
      <w:bookmarkStart w:id="582" w:name="_Toc74753089"/>
      <w:bookmarkStart w:id="583" w:name="_Toc76507348"/>
      <w:r w:rsidRPr="00090C64">
        <w:t>4.11.2.3.4</w:t>
      </w:r>
      <w:r w:rsidRPr="00090C64">
        <w:tab/>
        <w:t>ATCR2 power allocation</w:t>
      </w:r>
      <w:bookmarkEnd w:id="572"/>
      <w:bookmarkEnd w:id="573"/>
      <w:bookmarkEnd w:id="574"/>
      <w:bookmarkEnd w:id="575"/>
      <w:bookmarkEnd w:id="576"/>
      <w:bookmarkEnd w:id="577"/>
      <w:bookmarkEnd w:id="578"/>
      <w:bookmarkEnd w:id="579"/>
      <w:bookmarkEnd w:id="580"/>
      <w:bookmarkEnd w:id="581"/>
      <w:bookmarkEnd w:id="582"/>
      <w:bookmarkEnd w:id="58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584" w:name="_Toc21124865"/>
      <w:bookmarkStart w:id="585" w:name="_Toc29767855"/>
      <w:bookmarkStart w:id="586" w:name="_Toc36044297"/>
      <w:bookmarkStart w:id="587" w:name="_Toc37230202"/>
      <w:bookmarkStart w:id="588" w:name="_Toc45907345"/>
      <w:bookmarkStart w:id="589" w:name="_Toc53181450"/>
      <w:bookmarkStart w:id="590" w:name="_Toc61127324"/>
      <w:bookmarkStart w:id="591" w:name="_Toc67054331"/>
      <w:bookmarkStart w:id="592" w:name="_Toc67061329"/>
      <w:bookmarkStart w:id="593" w:name="_Toc74734847"/>
      <w:bookmarkStart w:id="594" w:name="_Toc74753090"/>
      <w:bookmarkStart w:id="595" w:name="_Toc76507349"/>
      <w:r w:rsidRPr="00090C64">
        <w:lastRenderedPageBreak/>
        <w:t>4.11.2.4</w:t>
      </w:r>
      <w:r w:rsidRPr="00090C64">
        <w:tab/>
        <w:t>ANTCR2: E-UTRA multicarrier non-contiguous operation</w:t>
      </w:r>
      <w:bookmarkEnd w:id="584"/>
      <w:bookmarkEnd w:id="585"/>
      <w:bookmarkEnd w:id="586"/>
      <w:bookmarkEnd w:id="587"/>
      <w:bookmarkEnd w:id="588"/>
      <w:bookmarkEnd w:id="589"/>
      <w:bookmarkEnd w:id="590"/>
      <w:bookmarkEnd w:id="591"/>
      <w:bookmarkEnd w:id="592"/>
      <w:bookmarkEnd w:id="593"/>
      <w:bookmarkEnd w:id="594"/>
      <w:bookmarkEnd w:id="595"/>
    </w:p>
    <w:p w14:paraId="555C75A2" w14:textId="77777777" w:rsidR="00D57C09" w:rsidRPr="00090C64" w:rsidRDefault="00D57C09" w:rsidP="00D57C09">
      <w:pPr>
        <w:pStyle w:val="Heading5"/>
      </w:pPr>
      <w:bookmarkStart w:id="596" w:name="_Toc21124866"/>
      <w:bookmarkStart w:id="597" w:name="_Toc29767856"/>
      <w:bookmarkStart w:id="598" w:name="_Toc36044298"/>
      <w:bookmarkStart w:id="599" w:name="_Toc37230203"/>
      <w:bookmarkStart w:id="600" w:name="_Toc45907346"/>
      <w:bookmarkStart w:id="601" w:name="_Toc53181451"/>
      <w:bookmarkStart w:id="602" w:name="_Toc61127325"/>
      <w:bookmarkStart w:id="603" w:name="_Toc67054332"/>
      <w:bookmarkStart w:id="604" w:name="_Toc67061330"/>
      <w:bookmarkStart w:id="605" w:name="_Toc74734848"/>
      <w:bookmarkStart w:id="606" w:name="_Toc74753091"/>
      <w:bookmarkStart w:id="607" w:name="_Toc76507350"/>
      <w:r w:rsidRPr="00090C64">
        <w:t>4.11.2.4.1</w:t>
      </w:r>
      <w:r w:rsidRPr="00090C64">
        <w:tab/>
        <w:t>General</w:t>
      </w:r>
      <w:bookmarkEnd w:id="596"/>
      <w:bookmarkEnd w:id="597"/>
      <w:bookmarkEnd w:id="598"/>
      <w:bookmarkEnd w:id="599"/>
      <w:bookmarkEnd w:id="600"/>
      <w:bookmarkEnd w:id="601"/>
      <w:bookmarkEnd w:id="602"/>
      <w:bookmarkEnd w:id="603"/>
      <w:bookmarkEnd w:id="604"/>
      <w:bookmarkEnd w:id="605"/>
      <w:bookmarkEnd w:id="606"/>
      <w:bookmarkEnd w:id="607"/>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608" w:name="_Toc21124867"/>
      <w:bookmarkStart w:id="609" w:name="_Toc29767857"/>
      <w:bookmarkStart w:id="610" w:name="_Toc36044299"/>
      <w:bookmarkStart w:id="611" w:name="_Toc37230204"/>
      <w:bookmarkStart w:id="612" w:name="_Toc45907347"/>
      <w:bookmarkStart w:id="613" w:name="_Toc53181452"/>
      <w:bookmarkStart w:id="614" w:name="_Toc61127326"/>
      <w:bookmarkStart w:id="615" w:name="_Toc67054333"/>
      <w:bookmarkStart w:id="616" w:name="_Toc67061331"/>
      <w:bookmarkStart w:id="617" w:name="_Toc74734849"/>
      <w:bookmarkStart w:id="618" w:name="_Toc74753092"/>
      <w:bookmarkStart w:id="619" w:name="_Toc76507351"/>
      <w:r w:rsidRPr="00090C64">
        <w:t>4.11.2.4.2</w:t>
      </w:r>
      <w:r w:rsidRPr="00090C64">
        <w:tab/>
        <w:t>ANTCR2 generation</w:t>
      </w:r>
      <w:bookmarkEnd w:id="608"/>
      <w:bookmarkEnd w:id="609"/>
      <w:bookmarkEnd w:id="610"/>
      <w:bookmarkEnd w:id="611"/>
      <w:bookmarkEnd w:id="612"/>
      <w:bookmarkEnd w:id="613"/>
      <w:bookmarkEnd w:id="614"/>
      <w:bookmarkEnd w:id="615"/>
      <w:bookmarkEnd w:id="616"/>
      <w:bookmarkEnd w:id="617"/>
      <w:bookmarkEnd w:id="618"/>
      <w:bookmarkEnd w:id="619"/>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620" w:name="_Toc21124868"/>
      <w:bookmarkStart w:id="621" w:name="_Toc29767858"/>
      <w:bookmarkStart w:id="622" w:name="_Toc36044300"/>
      <w:bookmarkStart w:id="623" w:name="_Toc37230205"/>
      <w:bookmarkStart w:id="624" w:name="_Toc45907348"/>
      <w:bookmarkStart w:id="625" w:name="_Toc53181453"/>
      <w:bookmarkStart w:id="626" w:name="_Toc61127327"/>
      <w:bookmarkStart w:id="627" w:name="_Toc67054334"/>
      <w:bookmarkStart w:id="628" w:name="_Toc67061332"/>
      <w:bookmarkStart w:id="629" w:name="_Toc74734850"/>
      <w:bookmarkStart w:id="630" w:name="_Toc74753093"/>
      <w:bookmarkStart w:id="631" w:name="_Toc76507352"/>
      <w:r w:rsidRPr="00090C64">
        <w:t>4.11.2.4.3</w:t>
      </w:r>
      <w:r w:rsidRPr="00090C64">
        <w:tab/>
        <w:t>ANTCR2 power allocation</w:t>
      </w:r>
      <w:bookmarkEnd w:id="620"/>
      <w:bookmarkEnd w:id="621"/>
      <w:bookmarkEnd w:id="622"/>
      <w:bookmarkEnd w:id="623"/>
      <w:bookmarkEnd w:id="624"/>
      <w:bookmarkEnd w:id="625"/>
      <w:bookmarkEnd w:id="626"/>
      <w:bookmarkEnd w:id="627"/>
      <w:bookmarkEnd w:id="628"/>
      <w:bookmarkEnd w:id="629"/>
      <w:bookmarkEnd w:id="630"/>
      <w:bookmarkEnd w:id="631"/>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632" w:name="_Toc21124869"/>
      <w:bookmarkStart w:id="633" w:name="_Toc29767859"/>
      <w:bookmarkStart w:id="634" w:name="_Toc36044301"/>
      <w:bookmarkStart w:id="635" w:name="_Toc37230206"/>
      <w:bookmarkStart w:id="636" w:name="_Toc45907349"/>
      <w:bookmarkStart w:id="637" w:name="_Toc53181454"/>
      <w:bookmarkStart w:id="638" w:name="_Toc61127328"/>
      <w:bookmarkStart w:id="639" w:name="_Toc67054335"/>
      <w:bookmarkStart w:id="640" w:name="_Toc67061333"/>
      <w:bookmarkStart w:id="641" w:name="_Toc74734851"/>
      <w:bookmarkStart w:id="642" w:name="_Toc74753094"/>
      <w:bookmarkStart w:id="643" w:name="_Toc76507353"/>
      <w:r w:rsidRPr="00090C64">
        <w:t>4.11.2.5</w:t>
      </w:r>
      <w:r w:rsidRPr="00090C64">
        <w:tab/>
        <w:t>ATCR3: UTRA and E-UTRA multi</w:t>
      </w:r>
      <w:r w:rsidR="006761FA">
        <w:t>-</w:t>
      </w:r>
      <w:r w:rsidRPr="00090C64">
        <w:t>RAT operation</w:t>
      </w:r>
      <w:bookmarkEnd w:id="632"/>
      <w:bookmarkEnd w:id="633"/>
      <w:bookmarkEnd w:id="634"/>
      <w:bookmarkEnd w:id="635"/>
      <w:bookmarkEnd w:id="636"/>
      <w:bookmarkEnd w:id="637"/>
      <w:bookmarkEnd w:id="638"/>
      <w:bookmarkEnd w:id="639"/>
      <w:bookmarkEnd w:id="640"/>
      <w:bookmarkEnd w:id="641"/>
      <w:bookmarkEnd w:id="642"/>
      <w:bookmarkEnd w:id="643"/>
    </w:p>
    <w:p w14:paraId="7EED3F35" w14:textId="77777777" w:rsidR="00D57C09" w:rsidRPr="00090C64" w:rsidRDefault="00D57C09" w:rsidP="00D57C09">
      <w:pPr>
        <w:pStyle w:val="Heading5"/>
      </w:pPr>
      <w:bookmarkStart w:id="644" w:name="_Toc21124870"/>
      <w:bookmarkStart w:id="645" w:name="_Toc29767860"/>
      <w:bookmarkStart w:id="646" w:name="_Toc36044302"/>
      <w:bookmarkStart w:id="647" w:name="_Toc37230207"/>
      <w:bookmarkStart w:id="648" w:name="_Toc45907350"/>
      <w:bookmarkStart w:id="649" w:name="_Toc53181455"/>
      <w:bookmarkStart w:id="650" w:name="_Toc61127329"/>
      <w:bookmarkStart w:id="651" w:name="_Toc67054336"/>
      <w:bookmarkStart w:id="652" w:name="_Toc67061334"/>
      <w:bookmarkStart w:id="653" w:name="_Toc74734852"/>
      <w:bookmarkStart w:id="654" w:name="_Toc74753095"/>
      <w:bookmarkStart w:id="655" w:name="_Toc76507354"/>
      <w:r w:rsidRPr="00090C64">
        <w:t>4.11.2.5.1</w:t>
      </w:r>
      <w:r w:rsidRPr="00090C64">
        <w:tab/>
        <w:t>General</w:t>
      </w:r>
      <w:bookmarkEnd w:id="644"/>
      <w:bookmarkEnd w:id="645"/>
      <w:bookmarkEnd w:id="646"/>
      <w:bookmarkEnd w:id="647"/>
      <w:bookmarkEnd w:id="648"/>
      <w:bookmarkEnd w:id="649"/>
      <w:bookmarkEnd w:id="650"/>
      <w:bookmarkEnd w:id="651"/>
      <w:bookmarkEnd w:id="652"/>
      <w:bookmarkEnd w:id="653"/>
      <w:bookmarkEnd w:id="654"/>
      <w:bookmarkEnd w:id="655"/>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656" w:name="_Toc21124871"/>
      <w:bookmarkStart w:id="657" w:name="_Toc29767861"/>
      <w:bookmarkStart w:id="658" w:name="_Toc36044303"/>
      <w:bookmarkStart w:id="659" w:name="_Toc37230208"/>
      <w:bookmarkStart w:id="660" w:name="_Toc45907351"/>
      <w:bookmarkStart w:id="661" w:name="_Toc53181456"/>
      <w:bookmarkStart w:id="662" w:name="_Toc61127330"/>
      <w:bookmarkStart w:id="663" w:name="_Toc67054337"/>
      <w:bookmarkStart w:id="664" w:name="_Toc67061335"/>
      <w:bookmarkStart w:id="665" w:name="_Toc74734853"/>
      <w:bookmarkStart w:id="666" w:name="_Toc74753096"/>
      <w:bookmarkStart w:id="667" w:name="_Toc76507355"/>
      <w:r w:rsidRPr="00090C64">
        <w:lastRenderedPageBreak/>
        <w:t>4.11.2.5.2</w:t>
      </w:r>
      <w:r w:rsidRPr="00090C64">
        <w:tab/>
        <w:t>ATCR3a generation</w:t>
      </w:r>
      <w:bookmarkEnd w:id="656"/>
      <w:bookmarkEnd w:id="657"/>
      <w:bookmarkEnd w:id="658"/>
      <w:bookmarkEnd w:id="659"/>
      <w:bookmarkEnd w:id="660"/>
      <w:bookmarkEnd w:id="661"/>
      <w:bookmarkEnd w:id="662"/>
      <w:bookmarkEnd w:id="663"/>
      <w:bookmarkEnd w:id="664"/>
      <w:bookmarkEnd w:id="665"/>
      <w:bookmarkEnd w:id="666"/>
      <w:bookmarkEnd w:id="667"/>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668" w:name="_Toc21124872"/>
      <w:bookmarkStart w:id="669" w:name="_Toc29767862"/>
      <w:bookmarkStart w:id="670" w:name="_Toc36044304"/>
      <w:bookmarkStart w:id="671" w:name="_Toc37230209"/>
      <w:bookmarkStart w:id="672" w:name="_Toc45907352"/>
      <w:bookmarkStart w:id="673" w:name="_Toc53181457"/>
      <w:bookmarkStart w:id="674" w:name="_Toc61127331"/>
      <w:bookmarkStart w:id="675" w:name="_Toc67054338"/>
      <w:bookmarkStart w:id="676" w:name="_Toc67061336"/>
      <w:bookmarkStart w:id="677" w:name="_Toc74734854"/>
      <w:bookmarkStart w:id="678" w:name="_Toc74753097"/>
      <w:bookmarkStart w:id="679" w:name="_Toc76507356"/>
      <w:r w:rsidRPr="00090C64">
        <w:t>4.11.2.5.3</w:t>
      </w:r>
      <w:r w:rsidRPr="00090C64">
        <w:tab/>
        <w:t>ATCR3b generation</w:t>
      </w:r>
      <w:bookmarkEnd w:id="668"/>
      <w:bookmarkEnd w:id="669"/>
      <w:bookmarkEnd w:id="670"/>
      <w:bookmarkEnd w:id="671"/>
      <w:bookmarkEnd w:id="672"/>
      <w:bookmarkEnd w:id="673"/>
      <w:bookmarkEnd w:id="674"/>
      <w:bookmarkEnd w:id="675"/>
      <w:bookmarkEnd w:id="676"/>
      <w:bookmarkEnd w:id="677"/>
      <w:bookmarkEnd w:id="678"/>
      <w:bookmarkEnd w:id="679"/>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680" w:name="_Toc21124873"/>
      <w:bookmarkStart w:id="681" w:name="_Toc29767863"/>
      <w:bookmarkStart w:id="682" w:name="_Toc36044305"/>
      <w:bookmarkStart w:id="683" w:name="_Toc37230210"/>
      <w:bookmarkStart w:id="684" w:name="_Toc45907353"/>
      <w:bookmarkStart w:id="685" w:name="_Toc53181458"/>
      <w:bookmarkStart w:id="686" w:name="_Toc61127332"/>
      <w:bookmarkStart w:id="687" w:name="_Toc67054339"/>
      <w:bookmarkStart w:id="688" w:name="_Toc67061337"/>
      <w:bookmarkStart w:id="689" w:name="_Toc74734855"/>
      <w:bookmarkStart w:id="690" w:name="_Toc74753098"/>
      <w:bookmarkStart w:id="691" w:name="_Toc76507357"/>
      <w:r w:rsidRPr="00090C64">
        <w:t>4.11.2.5.4</w:t>
      </w:r>
      <w:r w:rsidRPr="00090C64">
        <w:tab/>
        <w:t>ATCR3 power allocation</w:t>
      </w:r>
      <w:bookmarkEnd w:id="680"/>
      <w:bookmarkEnd w:id="681"/>
      <w:bookmarkEnd w:id="682"/>
      <w:bookmarkEnd w:id="683"/>
      <w:bookmarkEnd w:id="684"/>
      <w:bookmarkEnd w:id="685"/>
      <w:bookmarkEnd w:id="686"/>
      <w:bookmarkEnd w:id="687"/>
      <w:bookmarkEnd w:id="688"/>
      <w:bookmarkEnd w:id="689"/>
      <w:bookmarkEnd w:id="690"/>
      <w:bookmarkEnd w:id="691"/>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692" w:name="_Toc21124874"/>
      <w:bookmarkStart w:id="693" w:name="_Toc29767864"/>
      <w:bookmarkStart w:id="694" w:name="_Toc36044306"/>
      <w:bookmarkStart w:id="695" w:name="_Toc37230211"/>
      <w:bookmarkStart w:id="696" w:name="_Toc45907354"/>
      <w:bookmarkStart w:id="697" w:name="_Toc53181459"/>
      <w:bookmarkStart w:id="698" w:name="_Toc61127333"/>
      <w:bookmarkStart w:id="699" w:name="_Toc67054340"/>
      <w:bookmarkStart w:id="700" w:name="_Toc67061338"/>
      <w:bookmarkStart w:id="701" w:name="_Toc74734856"/>
      <w:bookmarkStart w:id="702" w:name="_Toc74753099"/>
      <w:bookmarkStart w:id="703" w:name="_Toc76507358"/>
      <w:r w:rsidRPr="00090C64">
        <w:t>4.11.2.6</w:t>
      </w:r>
      <w:r w:rsidRPr="00090C64">
        <w:tab/>
        <w:t>ANTCR3: UTRA and E-UTRA multi</w:t>
      </w:r>
      <w:r w:rsidR="006761FA">
        <w:t>-</w:t>
      </w:r>
      <w:r w:rsidRPr="00090C64">
        <w:t>RAT non-contiguous operation</w:t>
      </w:r>
      <w:bookmarkEnd w:id="692"/>
      <w:bookmarkEnd w:id="693"/>
      <w:bookmarkEnd w:id="694"/>
      <w:bookmarkEnd w:id="695"/>
      <w:bookmarkEnd w:id="696"/>
      <w:bookmarkEnd w:id="697"/>
      <w:bookmarkEnd w:id="698"/>
      <w:bookmarkEnd w:id="699"/>
      <w:bookmarkEnd w:id="700"/>
      <w:bookmarkEnd w:id="701"/>
      <w:bookmarkEnd w:id="702"/>
      <w:bookmarkEnd w:id="703"/>
    </w:p>
    <w:p w14:paraId="75A11F17" w14:textId="77777777" w:rsidR="00D57C09" w:rsidRPr="00090C64" w:rsidRDefault="00D57C09" w:rsidP="00D57C09">
      <w:pPr>
        <w:pStyle w:val="Heading5"/>
      </w:pPr>
      <w:bookmarkStart w:id="704" w:name="_Toc21124875"/>
      <w:bookmarkStart w:id="705" w:name="_Toc29767865"/>
      <w:bookmarkStart w:id="706" w:name="_Toc36044307"/>
      <w:bookmarkStart w:id="707" w:name="_Toc37230212"/>
      <w:bookmarkStart w:id="708" w:name="_Toc45907355"/>
      <w:bookmarkStart w:id="709" w:name="_Toc53181460"/>
      <w:bookmarkStart w:id="710" w:name="_Toc61127334"/>
      <w:bookmarkStart w:id="711" w:name="_Toc67054341"/>
      <w:bookmarkStart w:id="712" w:name="_Toc67061339"/>
      <w:bookmarkStart w:id="713" w:name="_Toc74734857"/>
      <w:bookmarkStart w:id="714" w:name="_Toc74753100"/>
      <w:bookmarkStart w:id="715" w:name="_Toc76507359"/>
      <w:r w:rsidRPr="00090C64">
        <w:t>4.11.2.6.1</w:t>
      </w:r>
      <w:r w:rsidRPr="00090C64">
        <w:tab/>
        <w:t>General</w:t>
      </w:r>
      <w:bookmarkEnd w:id="704"/>
      <w:bookmarkEnd w:id="705"/>
      <w:bookmarkEnd w:id="706"/>
      <w:bookmarkEnd w:id="707"/>
      <w:bookmarkEnd w:id="708"/>
      <w:bookmarkEnd w:id="709"/>
      <w:bookmarkEnd w:id="710"/>
      <w:bookmarkEnd w:id="711"/>
      <w:bookmarkEnd w:id="712"/>
      <w:bookmarkEnd w:id="713"/>
      <w:bookmarkEnd w:id="714"/>
      <w:bookmarkEnd w:id="715"/>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716" w:name="_Toc21124876"/>
      <w:bookmarkStart w:id="717" w:name="_Toc29767866"/>
      <w:bookmarkStart w:id="718" w:name="_Toc36044308"/>
      <w:bookmarkStart w:id="719" w:name="_Toc37230213"/>
      <w:bookmarkStart w:id="720" w:name="_Toc45907356"/>
      <w:bookmarkStart w:id="721" w:name="_Toc53181461"/>
      <w:bookmarkStart w:id="722" w:name="_Toc61127335"/>
      <w:bookmarkStart w:id="723" w:name="_Toc67054342"/>
      <w:bookmarkStart w:id="724" w:name="_Toc67061340"/>
      <w:bookmarkStart w:id="725" w:name="_Toc74734858"/>
      <w:bookmarkStart w:id="726" w:name="_Toc74753101"/>
      <w:bookmarkStart w:id="727" w:name="_Toc76507360"/>
      <w:r w:rsidRPr="00090C64">
        <w:t>4.11.2.6.2</w:t>
      </w:r>
      <w:r w:rsidRPr="00090C64">
        <w:tab/>
        <w:t>ANTCR3a generation</w:t>
      </w:r>
      <w:bookmarkEnd w:id="716"/>
      <w:bookmarkEnd w:id="717"/>
      <w:bookmarkEnd w:id="718"/>
      <w:bookmarkEnd w:id="719"/>
      <w:bookmarkEnd w:id="720"/>
      <w:bookmarkEnd w:id="721"/>
      <w:bookmarkEnd w:id="722"/>
      <w:bookmarkEnd w:id="723"/>
      <w:bookmarkEnd w:id="724"/>
      <w:bookmarkEnd w:id="725"/>
      <w:bookmarkEnd w:id="726"/>
      <w:bookmarkEnd w:id="727"/>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728" w:name="_Toc21124877"/>
      <w:bookmarkStart w:id="729" w:name="_Toc29767867"/>
      <w:bookmarkStart w:id="730" w:name="_Toc36044309"/>
      <w:bookmarkStart w:id="731" w:name="_Toc37230214"/>
      <w:bookmarkStart w:id="732" w:name="_Toc45907357"/>
      <w:bookmarkStart w:id="733" w:name="_Toc53181462"/>
      <w:bookmarkStart w:id="734" w:name="_Toc61127336"/>
      <w:bookmarkStart w:id="735" w:name="_Toc67054343"/>
      <w:bookmarkStart w:id="736" w:name="_Toc67061341"/>
      <w:bookmarkStart w:id="737" w:name="_Toc74734859"/>
      <w:bookmarkStart w:id="738" w:name="_Toc74753102"/>
      <w:bookmarkStart w:id="739" w:name="_Toc76507361"/>
      <w:r w:rsidRPr="00090C64">
        <w:t>4.11.2.6.3</w:t>
      </w:r>
      <w:r w:rsidRPr="00090C64">
        <w:tab/>
        <w:t>ANTCR3 power allocation</w:t>
      </w:r>
      <w:bookmarkEnd w:id="728"/>
      <w:bookmarkEnd w:id="729"/>
      <w:bookmarkEnd w:id="730"/>
      <w:bookmarkEnd w:id="731"/>
      <w:bookmarkEnd w:id="732"/>
      <w:bookmarkEnd w:id="733"/>
      <w:bookmarkEnd w:id="734"/>
      <w:bookmarkEnd w:id="735"/>
      <w:bookmarkEnd w:id="736"/>
      <w:bookmarkEnd w:id="737"/>
      <w:bookmarkEnd w:id="738"/>
      <w:bookmarkEnd w:id="739"/>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740" w:name="_Toc21124878"/>
      <w:bookmarkStart w:id="741" w:name="_Toc29767868"/>
      <w:bookmarkStart w:id="742" w:name="_Toc36044310"/>
      <w:bookmarkStart w:id="743" w:name="_Toc37230215"/>
      <w:bookmarkStart w:id="744" w:name="_Toc45907358"/>
      <w:bookmarkStart w:id="745" w:name="_Toc53181463"/>
      <w:bookmarkStart w:id="746" w:name="_Toc61127337"/>
      <w:bookmarkStart w:id="747" w:name="_Toc67054344"/>
      <w:bookmarkStart w:id="748" w:name="_Toc67061342"/>
      <w:bookmarkStart w:id="749" w:name="_Toc74734860"/>
      <w:bookmarkStart w:id="750" w:name="_Toc74753103"/>
      <w:bookmarkStart w:id="751" w:name="_Toc76507362"/>
      <w:r w:rsidRPr="00090C64">
        <w:t>4.11.2.7</w:t>
      </w:r>
      <w:r w:rsidRPr="00090C64">
        <w:tab/>
        <w:t>ATCR4: Single carrier for receiver tests</w:t>
      </w:r>
      <w:bookmarkEnd w:id="740"/>
      <w:bookmarkEnd w:id="741"/>
      <w:bookmarkEnd w:id="742"/>
      <w:bookmarkEnd w:id="743"/>
      <w:bookmarkEnd w:id="744"/>
      <w:bookmarkEnd w:id="745"/>
      <w:bookmarkEnd w:id="746"/>
      <w:bookmarkEnd w:id="747"/>
      <w:bookmarkEnd w:id="748"/>
      <w:bookmarkEnd w:id="749"/>
      <w:bookmarkEnd w:id="750"/>
      <w:bookmarkEnd w:id="751"/>
    </w:p>
    <w:p w14:paraId="4B541C5F" w14:textId="77777777" w:rsidR="00D57C09" w:rsidRPr="00090C64" w:rsidRDefault="00D57C09" w:rsidP="00D57C09">
      <w:pPr>
        <w:pStyle w:val="Heading5"/>
      </w:pPr>
      <w:bookmarkStart w:id="752" w:name="_Toc21124879"/>
      <w:bookmarkStart w:id="753" w:name="_Toc29767869"/>
      <w:bookmarkStart w:id="754" w:name="_Toc36044311"/>
      <w:bookmarkStart w:id="755" w:name="_Toc37230216"/>
      <w:bookmarkStart w:id="756" w:name="_Toc45907359"/>
      <w:bookmarkStart w:id="757" w:name="_Toc53181464"/>
      <w:bookmarkStart w:id="758" w:name="_Toc61127338"/>
      <w:bookmarkStart w:id="759" w:name="_Toc67054345"/>
      <w:bookmarkStart w:id="760" w:name="_Toc67061343"/>
      <w:bookmarkStart w:id="761" w:name="_Toc74734861"/>
      <w:bookmarkStart w:id="762" w:name="_Toc74753104"/>
      <w:bookmarkStart w:id="763" w:name="_Toc76507363"/>
      <w:r w:rsidRPr="00090C64">
        <w:t>4.11.2.7.1</w:t>
      </w:r>
      <w:r w:rsidRPr="00090C64">
        <w:tab/>
        <w:t>ATCR4a generation</w:t>
      </w:r>
      <w:bookmarkEnd w:id="752"/>
      <w:bookmarkEnd w:id="753"/>
      <w:bookmarkEnd w:id="754"/>
      <w:bookmarkEnd w:id="755"/>
      <w:bookmarkEnd w:id="756"/>
      <w:bookmarkEnd w:id="757"/>
      <w:bookmarkEnd w:id="758"/>
      <w:bookmarkEnd w:id="759"/>
      <w:bookmarkEnd w:id="760"/>
      <w:bookmarkEnd w:id="761"/>
      <w:bookmarkEnd w:id="762"/>
      <w:bookmarkEnd w:id="763"/>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764" w:name="_Toc21124880"/>
      <w:bookmarkStart w:id="765" w:name="_Toc29767870"/>
      <w:bookmarkStart w:id="766" w:name="_Toc36044312"/>
      <w:bookmarkStart w:id="767" w:name="_Toc37230217"/>
      <w:bookmarkStart w:id="768" w:name="_Toc45907360"/>
      <w:bookmarkStart w:id="769" w:name="_Toc53181465"/>
      <w:bookmarkStart w:id="770" w:name="_Toc61127339"/>
      <w:bookmarkStart w:id="771" w:name="_Toc67054346"/>
      <w:bookmarkStart w:id="772" w:name="_Toc67061344"/>
      <w:bookmarkStart w:id="773" w:name="_Toc74734862"/>
      <w:bookmarkStart w:id="774" w:name="_Toc74753105"/>
      <w:bookmarkStart w:id="775" w:name="_Toc76507364"/>
      <w:r w:rsidRPr="00090C64">
        <w:t>4.11.2.7.2</w:t>
      </w:r>
      <w:r w:rsidRPr="00090C64">
        <w:tab/>
        <w:t>ATCR4b generation</w:t>
      </w:r>
      <w:bookmarkEnd w:id="764"/>
      <w:bookmarkEnd w:id="765"/>
      <w:bookmarkEnd w:id="766"/>
      <w:bookmarkEnd w:id="767"/>
      <w:bookmarkEnd w:id="768"/>
      <w:bookmarkEnd w:id="769"/>
      <w:bookmarkEnd w:id="770"/>
      <w:bookmarkEnd w:id="771"/>
      <w:bookmarkEnd w:id="772"/>
      <w:bookmarkEnd w:id="773"/>
      <w:bookmarkEnd w:id="774"/>
      <w:bookmarkEnd w:id="775"/>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776" w:name="_Toc21124881"/>
      <w:bookmarkStart w:id="777" w:name="_Toc29767871"/>
      <w:bookmarkStart w:id="778" w:name="_Toc36044313"/>
      <w:bookmarkStart w:id="779" w:name="_Toc37230218"/>
      <w:bookmarkStart w:id="780" w:name="_Toc45907361"/>
      <w:bookmarkStart w:id="781" w:name="_Toc53181466"/>
      <w:bookmarkStart w:id="782" w:name="_Toc61127340"/>
      <w:bookmarkStart w:id="783" w:name="_Toc67054347"/>
      <w:bookmarkStart w:id="784" w:name="_Toc67061345"/>
      <w:bookmarkStart w:id="785" w:name="_Toc74734863"/>
      <w:bookmarkStart w:id="786" w:name="_Toc74753106"/>
      <w:bookmarkStart w:id="787" w:name="_Toc76507365"/>
      <w:r w:rsidRPr="00090C64">
        <w:t>4.11.2.7.3</w:t>
      </w:r>
      <w:r w:rsidRPr="00090C64">
        <w:tab/>
        <w:t>ATCR4c generation</w:t>
      </w:r>
      <w:bookmarkEnd w:id="776"/>
      <w:bookmarkEnd w:id="777"/>
      <w:bookmarkEnd w:id="778"/>
      <w:bookmarkEnd w:id="779"/>
      <w:bookmarkEnd w:id="780"/>
      <w:bookmarkEnd w:id="781"/>
      <w:bookmarkEnd w:id="782"/>
      <w:bookmarkEnd w:id="783"/>
      <w:bookmarkEnd w:id="784"/>
      <w:bookmarkEnd w:id="785"/>
      <w:bookmarkEnd w:id="786"/>
      <w:bookmarkEnd w:id="787"/>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788" w:name="_Toc21124882"/>
      <w:bookmarkStart w:id="789" w:name="_Toc29767872"/>
      <w:bookmarkStart w:id="790" w:name="_Toc36044314"/>
      <w:bookmarkStart w:id="791" w:name="_Toc37230219"/>
      <w:bookmarkStart w:id="792" w:name="_Toc45907362"/>
      <w:bookmarkStart w:id="793" w:name="_Toc53181467"/>
      <w:bookmarkStart w:id="794" w:name="_Toc61127341"/>
      <w:bookmarkStart w:id="795" w:name="_Toc67054348"/>
      <w:bookmarkStart w:id="796" w:name="_Toc67061346"/>
      <w:bookmarkStart w:id="797" w:name="_Toc74734864"/>
      <w:bookmarkStart w:id="798" w:name="_Toc74753107"/>
      <w:bookmarkStart w:id="799" w:name="_Toc76507366"/>
      <w:r w:rsidRPr="00090C64">
        <w:t>4.11.2.7.3A</w:t>
      </w:r>
      <w:r w:rsidRPr="00090C64">
        <w:tab/>
        <w:t>ATCR4d generation</w:t>
      </w:r>
      <w:bookmarkEnd w:id="788"/>
      <w:bookmarkEnd w:id="789"/>
      <w:bookmarkEnd w:id="790"/>
      <w:bookmarkEnd w:id="791"/>
      <w:bookmarkEnd w:id="792"/>
      <w:bookmarkEnd w:id="793"/>
      <w:bookmarkEnd w:id="794"/>
      <w:bookmarkEnd w:id="795"/>
      <w:bookmarkEnd w:id="796"/>
      <w:bookmarkEnd w:id="797"/>
      <w:bookmarkEnd w:id="798"/>
      <w:bookmarkEnd w:id="799"/>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800" w:name="_Toc21124883"/>
      <w:bookmarkStart w:id="801" w:name="_Toc29767873"/>
      <w:bookmarkStart w:id="802" w:name="_Toc36044315"/>
      <w:bookmarkStart w:id="803" w:name="_Toc37230220"/>
      <w:bookmarkStart w:id="804" w:name="_Toc45907363"/>
      <w:bookmarkStart w:id="805" w:name="_Toc53181468"/>
      <w:bookmarkStart w:id="806" w:name="_Toc61127342"/>
      <w:bookmarkStart w:id="807" w:name="_Toc67054349"/>
      <w:bookmarkStart w:id="808" w:name="_Toc67061347"/>
      <w:bookmarkStart w:id="809" w:name="_Toc74734865"/>
      <w:bookmarkStart w:id="810" w:name="_Toc74753108"/>
      <w:bookmarkStart w:id="811" w:name="_Toc76507367"/>
      <w:r w:rsidRPr="00090C64">
        <w:t>11.2.7.4</w:t>
      </w:r>
      <w:r w:rsidRPr="00090C64">
        <w:tab/>
        <w:t>ATCR4 power allocation</w:t>
      </w:r>
      <w:bookmarkEnd w:id="800"/>
      <w:bookmarkEnd w:id="801"/>
      <w:bookmarkEnd w:id="802"/>
      <w:bookmarkEnd w:id="803"/>
      <w:bookmarkEnd w:id="804"/>
      <w:bookmarkEnd w:id="805"/>
      <w:bookmarkEnd w:id="806"/>
      <w:bookmarkEnd w:id="807"/>
      <w:bookmarkEnd w:id="808"/>
      <w:bookmarkEnd w:id="809"/>
      <w:bookmarkEnd w:id="810"/>
      <w:bookmarkEnd w:id="811"/>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812" w:name="_Toc21124884"/>
      <w:bookmarkStart w:id="813" w:name="_Toc29767874"/>
      <w:bookmarkStart w:id="814" w:name="_Toc36044316"/>
      <w:bookmarkStart w:id="815" w:name="_Toc37230221"/>
      <w:bookmarkStart w:id="816" w:name="_Toc45907364"/>
      <w:bookmarkStart w:id="817" w:name="_Toc53181469"/>
      <w:bookmarkStart w:id="818" w:name="_Toc61127343"/>
      <w:bookmarkStart w:id="819" w:name="_Toc67054350"/>
      <w:bookmarkStart w:id="820" w:name="_Toc67061348"/>
      <w:bookmarkStart w:id="821" w:name="_Toc74734866"/>
      <w:bookmarkStart w:id="822" w:name="_Toc74753109"/>
      <w:bookmarkStart w:id="823" w:name="_Toc76507368"/>
      <w:r w:rsidRPr="00090C64">
        <w:rPr>
          <w:lang w:eastAsia="zh-CN"/>
        </w:rPr>
        <w:t>4.11.2.8</w:t>
      </w:r>
      <w:r w:rsidRPr="00090C64">
        <w:tab/>
      </w:r>
      <w:bookmarkEnd w:id="812"/>
      <w:bookmarkEnd w:id="813"/>
      <w:bookmarkEnd w:id="814"/>
      <w:bookmarkEnd w:id="815"/>
      <w:bookmarkEnd w:id="816"/>
      <w:bookmarkEnd w:id="817"/>
      <w:bookmarkEnd w:id="818"/>
      <w:r w:rsidR="00784970" w:rsidRPr="00E84EF6">
        <w:t xml:space="preserve">ATCR5: MB-MSR </w:t>
      </w:r>
      <w:r w:rsidR="00784970" w:rsidRPr="00E84EF6">
        <w:rPr>
          <w:lang w:eastAsia="zh-CN"/>
        </w:rPr>
        <w:t>operation</w:t>
      </w:r>
      <w:bookmarkEnd w:id="819"/>
      <w:bookmarkEnd w:id="820"/>
      <w:bookmarkEnd w:id="821"/>
      <w:bookmarkEnd w:id="822"/>
      <w:bookmarkEnd w:id="823"/>
    </w:p>
    <w:p w14:paraId="5025D606" w14:textId="77777777" w:rsidR="00D57C09" w:rsidRPr="00090C64" w:rsidRDefault="00D57C09" w:rsidP="00D57C09">
      <w:pPr>
        <w:pStyle w:val="Heading5"/>
      </w:pPr>
      <w:bookmarkStart w:id="824" w:name="_Toc21124885"/>
      <w:bookmarkStart w:id="825" w:name="_Toc29767875"/>
      <w:bookmarkStart w:id="826" w:name="_Toc36044317"/>
      <w:bookmarkStart w:id="827" w:name="_Toc37230222"/>
      <w:bookmarkStart w:id="828" w:name="_Toc45907365"/>
      <w:bookmarkStart w:id="829" w:name="_Toc53181470"/>
      <w:bookmarkStart w:id="830" w:name="_Toc61127344"/>
      <w:bookmarkStart w:id="831" w:name="_Toc67054351"/>
      <w:bookmarkStart w:id="832" w:name="_Toc67061349"/>
      <w:bookmarkStart w:id="833" w:name="_Toc74734867"/>
      <w:bookmarkStart w:id="834" w:name="_Toc74753110"/>
      <w:bookmarkStart w:id="835" w:name="_Toc76507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824"/>
      <w:bookmarkEnd w:id="825"/>
      <w:bookmarkEnd w:id="826"/>
      <w:bookmarkEnd w:id="827"/>
      <w:bookmarkEnd w:id="828"/>
      <w:bookmarkEnd w:id="829"/>
      <w:bookmarkEnd w:id="830"/>
      <w:bookmarkEnd w:id="831"/>
      <w:bookmarkEnd w:id="832"/>
      <w:bookmarkEnd w:id="833"/>
      <w:bookmarkEnd w:id="834"/>
      <w:bookmarkEnd w:id="835"/>
    </w:p>
    <w:p w14:paraId="56907626" w14:textId="77777777" w:rsidR="00D57C09" w:rsidRPr="00090C64" w:rsidRDefault="00D57C09" w:rsidP="00554118">
      <w:pPr>
        <w:pStyle w:val="H6"/>
      </w:pPr>
      <w:bookmarkStart w:id="836" w:name="_Toc21124886"/>
      <w:bookmarkStart w:id="837" w:name="_Toc29767876"/>
      <w:bookmarkStart w:id="838" w:name="_Toc36044318"/>
      <w:bookmarkStart w:id="839" w:name="_Toc37230223"/>
      <w:bookmarkStart w:id="840" w:name="_Toc45907366"/>
      <w:bookmarkStart w:id="841" w:name="_Toc53181471"/>
      <w:r w:rsidRPr="00090C64">
        <w:rPr>
          <w:lang w:eastAsia="zh-CN"/>
        </w:rPr>
        <w:t>4</w:t>
      </w:r>
      <w:r w:rsidRPr="00090C64">
        <w:t>.</w:t>
      </w:r>
      <w:r w:rsidRPr="00090C64">
        <w:rPr>
          <w:lang w:eastAsia="zh-CN"/>
        </w:rPr>
        <w:t>11.2.8</w:t>
      </w:r>
      <w:r w:rsidRPr="00090C64">
        <w:t>.1.1</w:t>
      </w:r>
      <w:r w:rsidRPr="00090C64">
        <w:tab/>
        <w:t>General</w:t>
      </w:r>
      <w:bookmarkEnd w:id="836"/>
      <w:bookmarkEnd w:id="837"/>
      <w:bookmarkEnd w:id="838"/>
      <w:bookmarkEnd w:id="839"/>
      <w:bookmarkEnd w:id="840"/>
      <w:bookmarkEnd w:id="841"/>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842" w:name="_Toc21124887"/>
      <w:bookmarkStart w:id="843" w:name="_Toc29767877"/>
      <w:bookmarkStart w:id="844" w:name="_Toc36044319"/>
      <w:bookmarkStart w:id="845" w:name="_Toc37230224"/>
      <w:bookmarkStart w:id="846" w:name="_Toc45907367"/>
      <w:bookmarkStart w:id="847" w:name="_Toc53181472"/>
      <w:r w:rsidRPr="00090C64">
        <w:rPr>
          <w:lang w:eastAsia="zh-CN"/>
        </w:rPr>
        <w:t>4</w:t>
      </w:r>
      <w:r w:rsidRPr="00090C64">
        <w:t>.</w:t>
      </w:r>
      <w:r w:rsidRPr="00090C64">
        <w:rPr>
          <w:lang w:eastAsia="zh-CN"/>
        </w:rPr>
        <w:t>11.2.8</w:t>
      </w:r>
      <w:r w:rsidRPr="00090C64">
        <w:t>.1.2</w:t>
      </w:r>
      <w:r w:rsidRPr="00090C64">
        <w:tab/>
        <w:t>ATCR5a generation</w:t>
      </w:r>
      <w:bookmarkEnd w:id="842"/>
      <w:bookmarkEnd w:id="843"/>
      <w:bookmarkEnd w:id="844"/>
      <w:bookmarkEnd w:id="845"/>
      <w:bookmarkEnd w:id="846"/>
      <w:bookmarkEnd w:id="847"/>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848" w:name="_Toc21124888"/>
      <w:bookmarkStart w:id="849" w:name="_Toc29767878"/>
      <w:bookmarkStart w:id="850" w:name="_Toc36044320"/>
      <w:bookmarkStart w:id="851" w:name="_Toc37230225"/>
      <w:bookmarkStart w:id="852" w:name="_Toc45907368"/>
      <w:bookmarkStart w:id="853"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848"/>
      <w:bookmarkEnd w:id="849"/>
      <w:bookmarkEnd w:id="850"/>
      <w:bookmarkEnd w:id="851"/>
      <w:bookmarkEnd w:id="852"/>
      <w:bookmarkEnd w:id="853"/>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854" w:name="_Toc21124889"/>
      <w:bookmarkStart w:id="855" w:name="_Toc29767879"/>
      <w:bookmarkStart w:id="856" w:name="_Toc36044321"/>
      <w:bookmarkStart w:id="857" w:name="_Toc37230226"/>
      <w:bookmarkStart w:id="858" w:name="_Toc45907369"/>
      <w:bookmarkStart w:id="859" w:name="_Toc53181474"/>
      <w:bookmarkStart w:id="860" w:name="_Toc61127345"/>
      <w:bookmarkStart w:id="861" w:name="_Toc67054352"/>
      <w:bookmarkStart w:id="862" w:name="_Toc67061350"/>
      <w:bookmarkStart w:id="863" w:name="_Toc74734868"/>
      <w:bookmarkStart w:id="864" w:name="_Toc74753111"/>
      <w:bookmarkStart w:id="865" w:name="_Toc76507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854"/>
      <w:bookmarkEnd w:id="855"/>
      <w:bookmarkEnd w:id="856"/>
      <w:bookmarkEnd w:id="857"/>
      <w:bookmarkEnd w:id="858"/>
      <w:bookmarkEnd w:id="859"/>
      <w:bookmarkEnd w:id="860"/>
      <w:bookmarkEnd w:id="861"/>
      <w:bookmarkEnd w:id="862"/>
      <w:bookmarkEnd w:id="863"/>
      <w:bookmarkEnd w:id="864"/>
      <w:bookmarkEnd w:id="865"/>
    </w:p>
    <w:p w14:paraId="126B1A93" w14:textId="77777777" w:rsidR="00D57C09" w:rsidRPr="00090C64" w:rsidRDefault="00D57C09" w:rsidP="00554118">
      <w:pPr>
        <w:pStyle w:val="H6"/>
      </w:pPr>
      <w:bookmarkStart w:id="866" w:name="_Toc21124890"/>
      <w:bookmarkStart w:id="867" w:name="_Toc29767880"/>
      <w:bookmarkStart w:id="868" w:name="_Toc36044322"/>
      <w:bookmarkStart w:id="869" w:name="_Toc37230227"/>
      <w:bookmarkStart w:id="870" w:name="_Toc45907370"/>
      <w:bookmarkStart w:id="871"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866"/>
      <w:bookmarkEnd w:id="867"/>
      <w:bookmarkEnd w:id="868"/>
      <w:bookmarkEnd w:id="869"/>
      <w:bookmarkEnd w:id="870"/>
      <w:bookmarkEnd w:id="871"/>
    </w:p>
    <w:p w14:paraId="78FD15E2" w14:textId="77777777" w:rsidR="00784970" w:rsidRPr="00E84EF6" w:rsidRDefault="00784970" w:rsidP="00784970">
      <w:bookmarkStart w:id="872" w:name="_Toc21124891"/>
      <w:bookmarkStart w:id="873" w:name="_Toc29767881"/>
      <w:bookmarkStart w:id="874" w:name="_Toc36044323"/>
      <w:bookmarkStart w:id="875" w:name="_Toc37230228"/>
      <w:bookmarkStart w:id="876" w:name="_Toc45907371"/>
      <w:bookmarkStart w:id="877"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872"/>
      <w:bookmarkEnd w:id="873"/>
      <w:bookmarkEnd w:id="874"/>
      <w:bookmarkEnd w:id="875"/>
      <w:bookmarkEnd w:id="876"/>
      <w:bookmarkEnd w:id="877"/>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878" w:name="_Toc21124892"/>
      <w:bookmarkStart w:id="879" w:name="_Toc29767882"/>
      <w:bookmarkStart w:id="880" w:name="_Toc36044324"/>
      <w:bookmarkStart w:id="881" w:name="_Toc37230229"/>
      <w:bookmarkStart w:id="882" w:name="_Toc45907372"/>
      <w:bookmarkStart w:id="883" w:name="_Toc53181477"/>
      <w:r w:rsidRPr="00090C64">
        <w:rPr>
          <w:lang w:eastAsia="zh-CN"/>
        </w:rPr>
        <w:t>4</w:t>
      </w:r>
      <w:r w:rsidRPr="00090C64">
        <w:t>.</w:t>
      </w:r>
      <w:r w:rsidRPr="00090C64">
        <w:rPr>
          <w:lang w:eastAsia="zh-CN"/>
        </w:rPr>
        <w:t>11.2.8</w:t>
      </w:r>
      <w:r w:rsidRPr="00090C64">
        <w:t>.2.3</w:t>
      </w:r>
      <w:r w:rsidRPr="00090C64">
        <w:tab/>
        <w:t>ATCR5b power allocation</w:t>
      </w:r>
      <w:bookmarkEnd w:id="878"/>
      <w:bookmarkEnd w:id="879"/>
      <w:bookmarkEnd w:id="880"/>
      <w:bookmarkEnd w:id="881"/>
      <w:bookmarkEnd w:id="882"/>
      <w:bookmarkEnd w:id="883"/>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884" w:name="_Toc21124893"/>
      <w:bookmarkStart w:id="885" w:name="_Toc29767883"/>
      <w:bookmarkStart w:id="886" w:name="_Toc36044325"/>
      <w:bookmarkStart w:id="887" w:name="_Toc37230230"/>
      <w:bookmarkStart w:id="888" w:name="_Toc45907373"/>
      <w:bookmarkStart w:id="889" w:name="_Toc53181478"/>
      <w:bookmarkStart w:id="890" w:name="_Toc61127346"/>
      <w:bookmarkStart w:id="891" w:name="_Toc67054353"/>
      <w:bookmarkStart w:id="892" w:name="_Toc67061351"/>
      <w:bookmarkStart w:id="893" w:name="_Toc74734869"/>
      <w:bookmarkStart w:id="894" w:name="_Toc74753112"/>
      <w:bookmarkStart w:id="895" w:name="_Toc76507371"/>
      <w:r w:rsidRPr="00090C64">
        <w:t>4.11.2.9</w:t>
      </w:r>
      <w:r w:rsidRPr="00090C64">
        <w:tab/>
        <w:t xml:space="preserve">ATCR6: Single carrier for </w:t>
      </w:r>
      <w:r w:rsidR="006761FA">
        <w:t>t</w:t>
      </w:r>
      <w:r w:rsidRPr="00090C64">
        <w:t>ransmitter tests</w:t>
      </w:r>
      <w:bookmarkEnd w:id="884"/>
      <w:bookmarkEnd w:id="885"/>
      <w:bookmarkEnd w:id="886"/>
      <w:bookmarkEnd w:id="887"/>
      <w:bookmarkEnd w:id="888"/>
      <w:bookmarkEnd w:id="889"/>
      <w:bookmarkEnd w:id="890"/>
      <w:bookmarkEnd w:id="891"/>
      <w:bookmarkEnd w:id="892"/>
      <w:bookmarkEnd w:id="893"/>
      <w:bookmarkEnd w:id="894"/>
      <w:bookmarkEnd w:id="895"/>
    </w:p>
    <w:p w14:paraId="382E65A9" w14:textId="77777777" w:rsidR="00D57C09" w:rsidRPr="00090C64" w:rsidRDefault="00D57C09" w:rsidP="00D57C09">
      <w:pPr>
        <w:pStyle w:val="Heading5"/>
      </w:pPr>
      <w:bookmarkStart w:id="896" w:name="_Toc21124894"/>
      <w:bookmarkStart w:id="897" w:name="_Toc29767884"/>
      <w:bookmarkStart w:id="898" w:name="_Toc36044326"/>
      <w:bookmarkStart w:id="899" w:name="_Toc37230231"/>
      <w:bookmarkStart w:id="900" w:name="_Toc45907374"/>
      <w:bookmarkStart w:id="901" w:name="_Toc53181479"/>
      <w:bookmarkStart w:id="902" w:name="_Toc61127347"/>
      <w:bookmarkStart w:id="903" w:name="_Toc67054354"/>
      <w:bookmarkStart w:id="904" w:name="_Toc67061352"/>
      <w:bookmarkStart w:id="905" w:name="_Toc74734870"/>
      <w:bookmarkStart w:id="906" w:name="_Toc74753113"/>
      <w:bookmarkStart w:id="907" w:name="_Toc76507372"/>
      <w:r w:rsidRPr="00090C64">
        <w:t>4.11.2.9.1</w:t>
      </w:r>
      <w:r w:rsidRPr="00090C64">
        <w:tab/>
        <w:t>ATCR6a generation</w:t>
      </w:r>
      <w:bookmarkEnd w:id="896"/>
      <w:bookmarkEnd w:id="897"/>
      <w:bookmarkEnd w:id="898"/>
      <w:bookmarkEnd w:id="899"/>
      <w:bookmarkEnd w:id="900"/>
      <w:bookmarkEnd w:id="901"/>
      <w:bookmarkEnd w:id="902"/>
      <w:bookmarkEnd w:id="903"/>
      <w:bookmarkEnd w:id="904"/>
      <w:bookmarkEnd w:id="905"/>
      <w:bookmarkEnd w:id="906"/>
      <w:bookmarkEnd w:id="907"/>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908" w:name="_Toc21124895"/>
      <w:bookmarkStart w:id="909" w:name="_Toc29767885"/>
      <w:bookmarkStart w:id="910" w:name="_Toc36044327"/>
      <w:bookmarkStart w:id="911" w:name="_Toc37230232"/>
      <w:bookmarkStart w:id="912" w:name="_Toc45907375"/>
      <w:bookmarkStart w:id="913" w:name="_Toc53181480"/>
      <w:bookmarkStart w:id="914" w:name="_Toc61127348"/>
      <w:bookmarkStart w:id="915" w:name="_Toc67054355"/>
      <w:bookmarkStart w:id="916" w:name="_Toc67061353"/>
      <w:bookmarkStart w:id="917" w:name="_Toc74734871"/>
      <w:bookmarkStart w:id="918" w:name="_Toc74753114"/>
      <w:bookmarkStart w:id="919" w:name="_Toc76507373"/>
      <w:r w:rsidRPr="00090C64">
        <w:t>4.11.2.9.2</w:t>
      </w:r>
      <w:r w:rsidRPr="00090C64">
        <w:tab/>
        <w:t>ATCR6b generation</w:t>
      </w:r>
      <w:bookmarkEnd w:id="908"/>
      <w:bookmarkEnd w:id="909"/>
      <w:bookmarkEnd w:id="910"/>
      <w:bookmarkEnd w:id="911"/>
      <w:bookmarkEnd w:id="912"/>
      <w:bookmarkEnd w:id="913"/>
      <w:bookmarkEnd w:id="914"/>
      <w:bookmarkEnd w:id="915"/>
      <w:bookmarkEnd w:id="916"/>
      <w:bookmarkEnd w:id="917"/>
      <w:bookmarkEnd w:id="918"/>
      <w:bookmarkEnd w:id="919"/>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920" w:name="_Toc21124896"/>
      <w:bookmarkStart w:id="921" w:name="_Toc29767886"/>
      <w:bookmarkStart w:id="922" w:name="_Toc36044328"/>
      <w:bookmarkStart w:id="923" w:name="_Toc37230233"/>
      <w:bookmarkStart w:id="924" w:name="_Toc45907376"/>
      <w:bookmarkStart w:id="925" w:name="_Toc53181481"/>
      <w:bookmarkStart w:id="926" w:name="_Toc61127349"/>
      <w:bookmarkStart w:id="927" w:name="_Toc67054356"/>
      <w:bookmarkStart w:id="928" w:name="_Toc67061354"/>
      <w:bookmarkStart w:id="929" w:name="_Toc74734872"/>
      <w:bookmarkStart w:id="930" w:name="_Toc74753115"/>
      <w:bookmarkStart w:id="931" w:name="_Toc76507374"/>
      <w:r w:rsidRPr="00090C64">
        <w:t>4.11.2.9.3</w:t>
      </w:r>
      <w:r w:rsidRPr="00090C64">
        <w:tab/>
        <w:t>Void</w:t>
      </w:r>
      <w:bookmarkEnd w:id="920"/>
      <w:bookmarkEnd w:id="921"/>
      <w:bookmarkEnd w:id="922"/>
      <w:bookmarkEnd w:id="923"/>
      <w:bookmarkEnd w:id="924"/>
      <w:bookmarkEnd w:id="925"/>
      <w:bookmarkEnd w:id="926"/>
      <w:bookmarkEnd w:id="927"/>
      <w:bookmarkEnd w:id="928"/>
      <w:bookmarkEnd w:id="929"/>
      <w:bookmarkEnd w:id="930"/>
      <w:bookmarkEnd w:id="931"/>
    </w:p>
    <w:p w14:paraId="5D6019A9" w14:textId="77777777" w:rsidR="00D57C09" w:rsidRPr="00090C64" w:rsidRDefault="00D57C09" w:rsidP="00D57C09">
      <w:pPr>
        <w:pStyle w:val="Heading5"/>
      </w:pPr>
      <w:bookmarkStart w:id="932" w:name="_Toc21124897"/>
      <w:bookmarkStart w:id="933" w:name="_Toc29767887"/>
      <w:bookmarkStart w:id="934" w:name="_Toc36044329"/>
      <w:bookmarkStart w:id="935" w:name="_Toc37230234"/>
      <w:bookmarkStart w:id="936" w:name="_Toc45907377"/>
      <w:bookmarkStart w:id="937" w:name="_Toc53181482"/>
      <w:bookmarkStart w:id="938" w:name="_Toc61127350"/>
      <w:bookmarkStart w:id="939" w:name="_Toc67054357"/>
      <w:bookmarkStart w:id="940" w:name="_Toc67061355"/>
      <w:bookmarkStart w:id="941" w:name="_Toc74734873"/>
      <w:bookmarkStart w:id="942" w:name="_Toc74753116"/>
      <w:bookmarkStart w:id="943" w:name="_Toc76507375"/>
      <w:r w:rsidRPr="00090C64">
        <w:t>4.11.2.9.3A</w:t>
      </w:r>
      <w:r w:rsidRPr="00090C64">
        <w:tab/>
        <w:t>ATCR6d generation</w:t>
      </w:r>
      <w:bookmarkEnd w:id="932"/>
      <w:bookmarkEnd w:id="933"/>
      <w:bookmarkEnd w:id="934"/>
      <w:bookmarkEnd w:id="935"/>
      <w:bookmarkEnd w:id="936"/>
      <w:bookmarkEnd w:id="937"/>
      <w:bookmarkEnd w:id="938"/>
      <w:bookmarkEnd w:id="939"/>
      <w:bookmarkEnd w:id="940"/>
      <w:bookmarkEnd w:id="941"/>
      <w:bookmarkEnd w:id="942"/>
      <w:bookmarkEnd w:id="943"/>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944" w:name="_Toc21124898"/>
      <w:bookmarkStart w:id="945" w:name="_Toc29767888"/>
      <w:bookmarkStart w:id="946" w:name="_Toc36044330"/>
      <w:bookmarkStart w:id="947" w:name="_Toc37230235"/>
      <w:bookmarkStart w:id="948" w:name="_Toc45907378"/>
      <w:bookmarkStart w:id="949" w:name="_Toc53181483"/>
      <w:bookmarkStart w:id="950" w:name="_Toc61127351"/>
      <w:bookmarkStart w:id="951" w:name="_Toc67054358"/>
      <w:bookmarkStart w:id="952" w:name="_Toc67061356"/>
      <w:bookmarkStart w:id="953" w:name="_Toc74734874"/>
      <w:bookmarkStart w:id="954" w:name="_Toc74753117"/>
      <w:bookmarkStart w:id="955" w:name="_Toc76507376"/>
      <w:r w:rsidRPr="00090C64">
        <w:t>4.11.2.9.4</w:t>
      </w:r>
      <w:r w:rsidRPr="00090C64">
        <w:tab/>
        <w:t>ATCR6 power allocation</w:t>
      </w:r>
      <w:bookmarkEnd w:id="944"/>
      <w:bookmarkEnd w:id="945"/>
      <w:bookmarkEnd w:id="946"/>
      <w:bookmarkEnd w:id="947"/>
      <w:bookmarkEnd w:id="948"/>
      <w:bookmarkEnd w:id="949"/>
      <w:bookmarkEnd w:id="950"/>
      <w:bookmarkEnd w:id="951"/>
      <w:bookmarkEnd w:id="952"/>
      <w:bookmarkEnd w:id="953"/>
      <w:bookmarkEnd w:id="954"/>
      <w:bookmarkEnd w:id="955"/>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956" w:name="_Toc21124899"/>
      <w:bookmarkStart w:id="957" w:name="_Toc29767889"/>
      <w:bookmarkStart w:id="958" w:name="_Toc36044331"/>
      <w:bookmarkStart w:id="959" w:name="_Toc37230236"/>
      <w:bookmarkStart w:id="960" w:name="_Toc45907379"/>
      <w:bookmarkStart w:id="961" w:name="_Toc53181484"/>
      <w:bookmarkStart w:id="962" w:name="_Toc61127352"/>
      <w:bookmarkStart w:id="963" w:name="_Toc67054359"/>
      <w:bookmarkStart w:id="964" w:name="_Toc67061357"/>
      <w:bookmarkStart w:id="965" w:name="_Toc74734875"/>
      <w:bookmarkStart w:id="966" w:name="_Toc74753118"/>
      <w:bookmarkStart w:id="967" w:name="_Toc76507377"/>
      <w:r w:rsidRPr="00090C64">
        <w:lastRenderedPageBreak/>
        <w:t>4.11.2.10</w:t>
      </w:r>
      <w:r w:rsidRPr="00090C64">
        <w:tab/>
        <w:t>ATCR7: E-UTRA and NR multi RAT operation</w:t>
      </w:r>
      <w:bookmarkEnd w:id="956"/>
      <w:bookmarkEnd w:id="957"/>
      <w:bookmarkEnd w:id="958"/>
      <w:bookmarkEnd w:id="959"/>
      <w:bookmarkEnd w:id="960"/>
      <w:bookmarkEnd w:id="961"/>
      <w:bookmarkEnd w:id="962"/>
      <w:bookmarkEnd w:id="963"/>
      <w:bookmarkEnd w:id="964"/>
      <w:bookmarkEnd w:id="965"/>
      <w:bookmarkEnd w:id="966"/>
      <w:bookmarkEnd w:id="967"/>
    </w:p>
    <w:p w14:paraId="3BF8A015" w14:textId="77777777" w:rsidR="00D57C09" w:rsidRPr="00090C64" w:rsidRDefault="00D57C09" w:rsidP="00D57C09">
      <w:pPr>
        <w:pStyle w:val="Heading5"/>
      </w:pPr>
      <w:bookmarkStart w:id="968" w:name="_Toc21124900"/>
      <w:bookmarkStart w:id="969" w:name="_Toc29767890"/>
      <w:bookmarkStart w:id="970" w:name="_Toc36044332"/>
      <w:bookmarkStart w:id="971" w:name="_Toc37230237"/>
      <w:bookmarkStart w:id="972" w:name="_Toc45907380"/>
      <w:bookmarkStart w:id="973" w:name="_Toc53181485"/>
      <w:bookmarkStart w:id="974" w:name="_Toc61127353"/>
      <w:bookmarkStart w:id="975" w:name="_Toc67054360"/>
      <w:bookmarkStart w:id="976" w:name="_Toc67061358"/>
      <w:bookmarkStart w:id="977" w:name="_Toc74734876"/>
      <w:bookmarkStart w:id="978" w:name="_Toc74753119"/>
      <w:bookmarkStart w:id="979" w:name="_Toc76507378"/>
      <w:r w:rsidRPr="00090C64">
        <w:t>4.11.2.10.1</w:t>
      </w:r>
      <w:r w:rsidRPr="00090C64">
        <w:tab/>
        <w:t>General</w:t>
      </w:r>
      <w:bookmarkEnd w:id="968"/>
      <w:bookmarkEnd w:id="969"/>
      <w:bookmarkEnd w:id="970"/>
      <w:bookmarkEnd w:id="971"/>
      <w:bookmarkEnd w:id="972"/>
      <w:bookmarkEnd w:id="973"/>
      <w:bookmarkEnd w:id="974"/>
      <w:bookmarkEnd w:id="975"/>
      <w:bookmarkEnd w:id="976"/>
      <w:bookmarkEnd w:id="977"/>
      <w:bookmarkEnd w:id="978"/>
      <w:bookmarkEnd w:id="979"/>
    </w:p>
    <w:p w14:paraId="07BF2604" w14:textId="77777777" w:rsidR="00784970" w:rsidRPr="00E84EF6" w:rsidRDefault="00784970" w:rsidP="00784970">
      <w:pPr>
        <w:keepNext/>
        <w:keepLines/>
      </w:pPr>
      <w:bookmarkStart w:id="980" w:name="_Toc21124901"/>
      <w:bookmarkStart w:id="981" w:name="_Toc29767891"/>
      <w:bookmarkStart w:id="982" w:name="_Toc36044333"/>
      <w:bookmarkStart w:id="983" w:name="_Toc37230238"/>
      <w:bookmarkStart w:id="984" w:name="_Toc45907381"/>
      <w:bookmarkStart w:id="985" w:name="_Toc53181486"/>
      <w:bookmarkStart w:id="98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987" w:name="_Toc67054361"/>
      <w:bookmarkStart w:id="988" w:name="_Toc67061359"/>
      <w:bookmarkStart w:id="989" w:name="_Toc74734877"/>
      <w:bookmarkStart w:id="990" w:name="_Toc74753120"/>
      <w:bookmarkStart w:id="991" w:name="_Toc76507379"/>
      <w:r w:rsidRPr="00090C64">
        <w:t>4.11.2.10.2</w:t>
      </w:r>
      <w:r w:rsidRPr="00090C64">
        <w:tab/>
        <w:t>ATCR7 generation</w:t>
      </w:r>
      <w:bookmarkEnd w:id="980"/>
      <w:bookmarkEnd w:id="981"/>
      <w:bookmarkEnd w:id="982"/>
      <w:bookmarkEnd w:id="983"/>
      <w:bookmarkEnd w:id="984"/>
      <w:bookmarkEnd w:id="985"/>
      <w:bookmarkEnd w:id="986"/>
      <w:bookmarkEnd w:id="987"/>
      <w:bookmarkEnd w:id="988"/>
      <w:bookmarkEnd w:id="989"/>
      <w:bookmarkEnd w:id="990"/>
      <w:bookmarkEnd w:id="991"/>
    </w:p>
    <w:p w14:paraId="65975FF5" w14:textId="77777777" w:rsidR="00784970" w:rsidRPr="00E84EF6" w:rsidRDefault="00784970" w:rsidP="00784970">
      <w:bookmarkStart w:id="992" w:name="_Toc21124902"/>
      <w:bookmarkStart w:id="993" w:name="_Toc29767892"/>
      <w:bookmarkStart w:id="994" w:name="_Toc36044334"/>
      <w:bookmarkStart w:id="995" w:name="_Toc37230239"/>
      <w:bookmarkStart w:id="996" w:name="_Toc45907382"/>
      <w:bookmarkStart w:id="997" w:name="_Toc53181487"/>
      <w:bookmarkStart w:id="998"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999" w:name="_Toc67054362"/>
      <w:bookmarkStart w:id="1000" w:name="_Toc67061360"/>
      <w:bookmarkStart w:id="1001" w:name="_Toc74734878"/>
      <w:bookmarkStart w:id="1002" w:name="_Toc74753121"/>
      <w:bookmarkStart w:id="1003" w:name="_Toc76507380"/>
      <w:r w:rsidRPr="00090C64">
        <w:t>4.11.2.10.3</w:t>
      </w:r>
      <w:r w:rsidRPr="00090C64">
        <w:tab/>
        <w:t>ATCR7 power allocation</w:t>
      </w:r>
      <w:bookmarkEnd w:id="992"/>
      <w:bookmarkEnd w:id="993"/>
      <w:bookmarkEnd w:id="994"/>
      <w:bookmarkEnd w:id="995"/>
      <w:bookmarkEnd w:id="996"/>
      <w:bookmarkEnd w:id="997"/>
      <w:bookmarkEnd w:id="998"/>
      <w:bookmarkEnd w:id="999"/>
      <w:bookmarkEnd w:id="1000"/>
      <w:bookmarkEnd w:id="1001"/>
      <w:bookmarkEnd w:id="1002"/>
      <w:bookmarkEnd w:id="1003"/>
    </w:p>
    <w:p w14:paraId="60E6ABB1" w14:textId="77777777" w:rsidR="00784970" w:rsidRPr="00E84EF6" w:rsidRDefault="00784970" w:rsidP="00784970">
      <w:pPr>
        <w:pStyle w:val="B10"/>
      </w:pPr>
      <w:bookmarkStart w:id="1004" w:name="_Toc21124903"/>
      <w:bookmarkStart w:id="1005" w:name="_Toc29767893"/>
      <w:bookmarkStart w:id="1006" w:name="_Toc36044335"/>
      <w:bookmarkStart w:id="1007" w:name="_Toc37230240"/>
      <w:bookmarkStart w:id="1008" w:name="_Toc45907383"/>
      <w:bookmarkStart w:id="1009" w:name="_Toc53181488"/>
      <w:bookmarkStart w:id="1010"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004"/>
      <w:bookmarkEnd w:id="1005"/>
      <w:bookmarkEnd w:id="1006"/>
      <w:bookmarkEnd w:id="1007"/>
      <w:bookmarkEnd w:id="1008"/>
      <w:bookmarkEnd w:id="1009"/>
      <w:bookmarkEnd w:id="1010"/>
    </w:p>
    <w:p w14:paraId="1DB7CEC7" w14:textId="77777777" w:rsidR="0031480F" w:rsidRPr="00E84EF6" w:rsidRDefault="0031480F" w:rsidP="0031480F">
      <w:pPr>
        <w:pStyle w:val="Heading4"/>
      </w:pPr>
      <w:bookmarkStart w:id="1011" w:name="_Toc67061361"/>
      <w:bookmarkStart w:id="1012" w:name="_Toc74734879"/>
      <w:bookmarkStart w:id="1013" w:name="_Toc74753122"/>
      <w:bookmarkStart w:id="1014" w:name="_Toc76507381"/>
      <w:r w:rsidRPr="00E84EF6">
        <w:lastRenderedPageBreak/>
        <w:t>4.11.2.11</w:t>
      </w:r>
      <w:r w:rsidRPr="00E84EF6">
        <w:tab/>
        <w:t>ANTCR7: E-UTRA and NR multi RAT non-contiguous operation</w:t>
      </w:r>
      <w:bookmarkEnd w:id="1011"/>
      <w:bookmarkEnd w:id="1012"/>
      <w:bookmarkEnd w:id="1013"/>
      <w:bookmarkEnd w:id="1014"/>
    </w:p>
    <w:p w14:paraId="2F8461EA" w14:textId="77777777" w:rsidR="0031480F" w:rsidRPr="00E84EF6" w:rsidRDefault="0031480F" w:rsidP="0031480F">
      <w:pPr>
        <w:pStyle w:val="Heading5"/>
      </w:pPr>
      <w:bookmarkStart w:id="1015" w:name="_Toc21124904"/>
      <w:bookmarkStart w:id="1016" w:name="_Toc29767894"/>
      <w:bookmarkStart w:id="1017" w:name="_Toc36044336"/>
      <w:bookmarkStart w:id="1018" w:name="_Toc37230241"/>
      <w:bookmarkStart w:id="1019" w:name="_Toc45907384"/>
      <w:bookmarkStart w:id="1020" w:name="_Toc67061362"/>
      <w:bookmarkStart w:id="1021" w:name="_Toc74734880"/>
      <w:bookmarkStart w:id="1022" w:name="_Toc74753123"/>
      <w:bookmarkStart w:id="1023" w:name="_Toc76507382"/>
      <w:r w:rsidRPr="00E84EF6">
        <w:t>4.11.2.11.1</w:t>
      </w:r>
      <w:r w:rsidRPr="00E84EF6">
        <w:tab/>
        <w:t>General</w:t>
      </w:r>
      <w:bookmarkEnd w:id="1015"/>
      <w:bookmarkEnd w:id="1016"/>
      <w:bookmarkEnd w:id="1017"/>
      <w:bookmarkEnd w:id="1018"/>
      <w:bookmarkEnd w:id="1019"/>
      <w:bookmarkEnd w:id="1020"/>
      <w:bookmarkEnd w:id="1021"/>
      <w:bookmarkEnd w:id="1022"/>
      <w:bookmarkEnd w:id="1023"/>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1024" w:name="_Toc21124905"/>
      <w:bookmarkStart w:id="1025" w:name="_Toc29767895"/>
      <w:bookmarkStart w:id="1026" w:name="_Toc36044337"/>
      <w:bookmarkStart w:id="1027" w:name="_Toc37230242"/>
      <w:bookmarkStart w:id="1028" w:name="_Toc45907385"/>
      <w:bookmarkStart w:id="1029" w:name="_Toc53181490"/>
      <w:bookmarkStart w:id="1030"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031" w:name="_Toc67054364"/>
      <w:bookmarkStart w:id="1032" w:name="_Toc67061363"/>
      <w:bookmarkStart w:id="1033" w:name="_Toc74734881"/>
      <w:bookmarkStart w:id="1034" w:name="_Toc74753124"/>
      <w:bookmarkStart w:id="1035" w:name="_Toc76507383"/>
      <w:r w:rsidRPr="00090C64">
        <w:t>4.11.2.11.2</w:t>
      </w:r>
      <w:r w:rsidRPr="00090C64">
        <w:tab/>
        <w:t>ANTCR7 generation</w:t>
      </w:r>
      <w:bookmarkEnd w:id="1024"/>
      <w:bookmarkEnd w:id="1025"/>
      <w:bookmarkEnd w:id="1026"/>
      <w:bookmarkEnd w:id="1027"/>
      <w:bookmarkEnd w:id="1028"/>
      <w:bookmarkEnd w:id="1029"/>
      <w:bookmarkEnd w:id="1030"/>
      <w:bookmarkEnd w:id="1031"/>
      <w:bookmarkEnd w:id="1032"/>
      <w:bookmarkEnd w:id="1033"/>
      <w:bookmarkEnd w:id="1034"/>
      <w:bookmarkEnd w:id="1035"/>
    </w:p>
    <w:p w14:paraId="0B7CA4ED" w14:textId="77777777" w:rsidR="00784970" w:rsidRPr="00E84EF6" w:rsidRDefault="00784970" w:rsidP="00784970">
      <w:pPr>
        <w:rPr>
          <w:lang w:eastAsia="zh-CN"/>
        </w:rPr>
      </w:pPr>
      <w:bookmarkStart w:id="1036" w:name="_Toc21124906"/>
      <w:bookmarkStart w:id="1037" w:name="_Toc29767896"/>
      <w:bookmarkStart w:id="1038" w:name="_Toc36044338"/>
      <w:bookmarkStart w:id="1039" w:name="_Toc37230243"/>
      <w:bookmarkStart w:id="1040" w:name="_Toc45907386"/>
      <w:bookmarkStart w:id="1041" w:name="_Toc53181491"/>
      <w:bookmarkStart w:id="1042"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043" w:name="_Toc67054365"/>
      <w:bookmarkStart w:id="1044" w:name="_Toc67061364"/>
      <w:bookmarkStart w:id="1045" w:name="_Toc74734882"/>
      <w:bookmarkStart w:id="1046" w:name="_Toc74753125"/>
      <w:bookmarkStart w:id="1047" w:name="_Toc76507384"/>
      <w:r w:rsidRPr="00090C64">
        <w:t>4.11.2.11.3</w:t>
      </w:r>
      <w:r w:rsidRPr="00090C64">
        <w:tab/>
        <w:t>ANTCR7 power allocation</w:t>
      </w:r>
      <w:bookmarkEnd w:id="1036"/>
      <w:bookmarkEnd w:id="1037"/>
      <w:bookmarkEnd w:id="1038"/>
      <w:bookmarkEnd w:id="1039"/>
      <w:bookmarkEnd w:id="1040"/>
      <w:bookmarkEnd w:id="1041"/>
      <w:bookmarkEnd w:id="1042"/>
      <w:bookmarkEnd w:id="1043"/>
      <w:bookmarkEnd w:id="1044"/>
      <w:bookmarkEnd w:id="1045"/>
      <w:bookmarkEnd w:id="1046"/>
      <w:bookmarkEnd w:id="1047"/>
    </w:p>
    <w:p w14:paraId="6DCB3D3B" w14:textId="77777777" w:rsidR="00784970" w:rsidRPr="00E84EF6" w:rsidRDefault="00784970" w:rsidP="00784970">
      <w:pPr>
        <w:pStyle w:val="B10"/>
      </w:pPr>
      <w:bookmarkStart w:id="1048" w:name="_Toc21124907"/>
      <w:bookmarkStart w:id="1049" w:name="_Toc29767897"/>
      <w:bookmarkStart w:id="1050" w:name="_Toc36044339"/>
      <w:bookmarkStart w:id="1051" w:name="_Toc37230244"/>
      <w:bookmarkStart w:id="1052" w:name="_Toc45907387"/>
      <w:bookmarkStart w:id="1053" w:name="_Toc53181492"/>
      <w:bookmarkStart w:id="1054"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055" w:name="_Toc67054366"/>
      <w:bookmarkStart w:id="1056" w:name="_Toc67061365"/>
      <w:bookmarkStart w:id="1057" w:name="_Toc74734883"/>
      <w:bookmarkStart w:id="1058" w:name="_Toc74753126"/>
      <w:bookmarkStart w:id="1059" w:name="_Toc76507385"/>
      <w:r w:rsidRPr="00090C64">
        <w:lastRenderedPageBreak/>
        <w:t>4.11.</w:t>
      </w:r>
      <w:r w:rsidR="00E92402" w:rsidRPr="00090C64">
        <w:t>2.</w:t>
      </w:r>
      <w:r w:rsidRPr="00090C64">
        <w:t>12</w:t>
      </w:r>
      <w:r w:rsidRPr="00090C64">
        <w:tab/>
        <w:t>ATCR8: NR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p>
    <w:p w14:paraId="3E1A02A6" w14:textId="77777777" w:rsidR="00D57C09" w:rsidRPr="00090C64" w:rsidRDefault="00D57C09" w:rsidP="00D57C09">
      <w:pPr>
        <w:pStyle w:val="Heading5"/>
      </w:pPr>
      <w:bookmarkStart w:id="1060" w:name="_Toc21124908"/>
      <w:bookmarkStart w:id="1061" w:name="_Toc29767898"/>
      <w:bookmarkStart w:id="1062" w:name="_Toc36044340"/>
      <w:bookmarkStart w:id="1063" w:name="_Toc37230245"/>
      <w:bookmarkStart w:id="1064" w:name="_Toc45907388"/>
      <w:bookmarkStart w:id="1065" w:name="_Toc53181493"/>
      <w:bookmarkStart w:id="1066" w:name="_Toc61127361"/>
      <w:bookmarkStart w:id="1067" w:name="_Toc67054367"/>
      <w:bookmarkStart w:id="1068" w:name="_Toc67061366"/>
      <w:bookmarkStart w:id="1069" w:name="_Toc74734884"/>
      <w:bookmarkStart w:id="1070" w:name="_Toc74753127"/>
      <w:bookmarkStart w:id="1071" w:name="_Toc76507386"/>
      <w:r w:rsidRPr="00090C64">
        <w:t>4.11.2.12.1</w:t>
      </w:r>
      <w:r w:rsidRPr="00090C64">
        <w:tab/>
        <w:t>General</w:t>
      </w:r>
      <w:bookmarkEnd w:id="1060"/>
      <w:bookmarkEnd w:id="1061"/>
      <w:bookmarkEnd w:id="1062"/>
      <w:bookmarkEnd w:id="1063"/>
      <w:bookmarkEnd w:id="1064"/>
      <w:bookmarkEnd w:id="1065"/>
      <w:bookmarkEnd w:id="1066"/>
      <w:bookmarkEnd w:id="1067"/>
      <w:bookmarkEnd w:id="1068"/>
      <w:bookmarkEnd w:id="1069"/>
      <w:bookmarkEnd w:id="1070"/>
      <w:bookmarkEnd w:id="1071"/>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072" w:name="_Toc21124909"/>
      <w:bookmarkStart w:id="1073" w:name="_Toc29767899"/>
      <w:bookmarkStart w:id="1074" w:name="_Toc36044341"/>
      <w:bookmarkStart w:id="1075" w:name="_Toc37230246"/>
      <w:bookmarkStart w:id="1076" w:name="_Toc45907389"/>
      <w:bookmarkStart w:id="1077" w:name="_Toc53181494"/>
      <w:bookmarkStart w:id="1078" w:name="_Toc61127362"/>
      <w:bookmarkStart w:id="1079" w:name="_Toc67054368"/>
      <w:bookmarkStart w:id="1080" w:name="_Toc67061367"/>
      <w:bookmarkStart w:id="1081" w:name="_Toc74734885"/>
      <w:bookmarkStart w:id="1082" w:name="_Toc74753128"/>
      <w:bookmarkStart w:id="1083" w:name="_Toc76507387"/>
      <w:r w:rsidRPr="00090C64">
        <w:t>4.11.2.12.2</w:t>
      </w:r>
      <w:r w:rsidRPr="00090C64">
        <w:tab/>
        <w:t>ATCR8a generation</w:t>
      </w:r>
      <w:bookmarkEnd w:id="1072"/>
      <w:bookmarkEnd w:id="1073"/>
      <w:bookmarkEnd w:id="1074"/>
      <w:bookmarkEnd w:id="1075"/>
      <w:bookmarkEnd w:id="1076"/>
      <w:bookmarkEnd w:id="1077"/>
      <w:bookmarkEnd w:id="1078"/>
      <w:bookmarkEnd w:id="1079"/>
      <w:bookmarkEnd w:id="1080"/>
      <w:bookmarkEnd w:id="1081"/>
      <w:bookmarkEnd w:id="1082"/>
      <w:bookmarkEnd w:id="1083"/>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084" w:name="_Toc21124910"/>
      <w:bookmarkStart w:id="1085" w:name="_Toc29767900"/>
      <w:bookmarkStart w:id="1086" w:name="_Toc36044342"/>
      <w:bookmarkStart w:id="1087" w:name="_Toc37230247"/>
      <w:bookmarkStart w:id="1088" w:name="_Toc45907390"/>
      <w:bookmarkStart w:id="1089" w:name="_Toc53181495"/>
      <w:bookmarkStart w:id="1090" w:name="_Toc61127363"/>
      <w:bookmarkStart w:id="1091" w:name="_Toc67054369"/>
      <w:bookmarkStart w:id="1092" w:name="_Toc67061368"/>
      <w:bookmarkStart w:id="1093" w:name="_Toc74734886"/>
      <w:bookmarkStart w:id="1094" w:name="_Toc74753129"/>
      <w:bookmarkStart w:id="1095" w:name="_Toc76507388"/>
      <w:r w:rsidRPr="00090C64">
        <w:t>4.11.2.</w:t>
      </w:r>
      <w:r w:rsidR="00F407D2" w:rsidRPr="00090C64">
        <w:t>12</w:t>
      </w:r>
      <w:r w:rsidRPr="00090C64">
        <w:t>.3</w:t>
      </w:r>
      <w:r w:rsidRPr="00090C64">
        <w:tab/>
        <w:t>ATCR8b generation</w:t>
      </w:r>
      <w:bookmarkEnd w:id="1084"/>
      <w:bookmarkEnd w:id="1085"/>
      <w:bookmarkEnd w:id="1086"/>
      <w:bookmarkEnd w:id="1087"/>
      <w:bookmarkEnd w:id="1088"/>
      <w:bookmarkEnd w:id="1089"/>
      <w:bookmarkEnd w:id="1090"/>
      <w:bookmarkEnd w:id="1091"/>
      <w:bookmarkEnd w:id="1092"/>
      <w:bookmarkEnd w:id="1093"/>
      <w:bookmarkEnd w:id="1094"/>
      <w:bookmarkEnd w:id="109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096" w:name="_Toc21124911"/>
      <w:bookmarkStart w:id="1097" w:name="_Toc29767901"/>
      <w:bookmarkStart w:id="1098" w:name="_Toc36044343"/>
      <w:bookmarkStart w:id="1099" w:name="_Toc37230248"/>
      <w:bookmarkStart w:id="1100" w:name="_Toc45907391"/>
      <w:bookmarkStart w:id="1101" w:name="_Toc53181496"/>
      <w:bookmarkStart w:id="1102" w:name="_Toc61127364"/>
      <w:bookmarkStart w:id="1103" w:name="_Toc67054370"/>
      <w:bookmarkStart w:id="1104" w:name="_Toc67061369"/>
      <w:bookmarkStart w:id="1105" w:name="_Toc74734887"/>
      <w:bookmarkStart w:id="1106" w:name="_Toc74753130"/>
      <w:bookmarkStart w:id="1107" w:name="_Toc76507389"/>
      <w:r w:rsidRPr="00090C64">
        <w:t>4.11.2.12.4</w:t>
      </w:r>
      <w:r w:rsidRPr="00090C64">
        <w:tab/>
        <w:t>ATCR8 power allocation</w:t>
      </w:r>
      <w:bookmarkEnd w:id="1096"/>
      <w:bookmarkEnd w:id="1097"/>
      <w:bookmarkEnd w:id="1098"/>
      <w:bookmarkEnd w:id="1099"/>
      <w:bookmarkEnd w:id="1100"/>
      <w:bookmarkEnd w:id="1101"/>
      <w:bookmarkEnd w:id="1102"/>
      <w:bookmarkEnd w:id="1103"/>
      <w:bookmarkEnd w:id="1104"/>
      <w:bookmarkEnd w:id="1105"/>
      <w:bookmarkEnd w:id="1106"/>
      <w:bookmarkEnd w:id="1107"/>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108" w:name="_Toc21124912"/>
      <w:bookmarkStart w:id="1109" w:name="_Toc29767902"/>
      <w:bookmarkStart w:id="1110" w:name="_Toc36044344"/>
      <w:bookmarkStart w:id="1111" w:name="_Toc37230249"/>
      <w:bookmarkStart w:id="1112" w:name="_Toc45907392"/>
      <w:bookmarkStart w:id="1113" w:name="_Toc53181497"/>
      <w:bookmarkStart w:id="1114" w:name="_Toc61127365"/>
      <w:bookmarkStart w:id="1115" w:name="_Toc67054371"/>
      <w:bookmarkStart w:id="1116" w:name="_Toc67061370"/>
      <w:bookmarkStart w:id="1117" w:name="_Toc74734888"/>
      <w:bookmarkStart w:id="1118" w:name="_Toc74753131"/>
      <w:bookmarkStart w:id="1119" w:name="_Toc76507390"/>
      <w:r w:rsidRPr="00090C64">
        <w:t>4.11.2.13</w:t>
      </w:r>
      <w:r w:rsidRPr="00090C64">
        <w:tab/>
        <w:t>ANTCR8: NR multicarrier non-contiguous operation</w:t>
      </w:r>
      <w:bookmarkEnd w:id="1108"/>
      <w:bookmarkEnd w:id="1109"/>
      <w:bookmarkEnd w:id="1110"/>
      <w:bookmarkEnd w:id="1111"/>
      <w:bookmarkEnd w:id="1112"/>
      <w:bookmarkEnd w:id="1113"/>
      <w:bookmarkEnd w:id="1114"/>
      <w:bookmarkEnd w:id="1115"/>
      <w:bookmarkEnd w:id="1116"/>
      <w:bookmarkEnd w:id="1117"/>
      <w:bookmarkEnd w:id="1118"/>
      <w:bookmarkEnd w:id="1119"/>
    </w:p>
    <w:p w14:paraId="03166A4C" w14:textId="77777777" w:rsidR="00D57C09" w:rsidRPr="00090C64" w:rsidRDefault="00D57C09" w:rsidP="00D57C09">
      <w:pPr>
        <w:pStyle w:val="Heading5"/>
      </w:pPr>
      <w:bookmarkStart w:id="1120" w:name="_Toc21124913"/>
      <w:bookmarkStart w:id="1121" w:name="_Toc29767903"/>
      <w:bookmarkStart w:id="1122" w:name="_Toc36044345"/>
      <w:bookmarkStart w:id="1123" w:name="_Toc37230250"/>
      <w:bookmarkStart w:id="1124" w:name="_Toc45907393"/>
      <w:bookmarkStart w:id="1125" w:name="_Toc53181498"/>
      <w:bookmarkStart w:id="1126" w:name="_Toc61127366"/>
      <w:bookmarkStart w:id="1127" w:name="_Toc67054372"/>
      <w:bookmarkStart w:id="1128" w:name="_Toc67061371"/>
      <w:bookmarkStart w:id="1129" w:name="_Toc74734889"/>
      <w:bookmarkStart w:id="1130" w:name="_Toc74753132"/>
      <w:bookmarkStart w:id="1131" w:name="_Toc76507391"/>
      <w:r w:rsidRPr="00090C64">
        <w:t>4.11.2.13.1</w:t>
      </w:r>
      <w:r w:rsidRPr="00090C64">
        <w:tab/>
        <w:t>General</w:t>
      </w:r>
      <w:bookmarkEnd w:id="1120"/>
      <w:bookmarkEnd w:id="1121"/>
      <w:bookmarkEnd w:id="1122"/>
      <w:bookmarkEnd w:id="1123"/>
      <w:bookmarkEnd w:id="1124"/>
      <w:bookmarkEnd w:id="1125"/>
      <w:bookmarkEnd w:id="1126"/>
      <w:bookmarkEnd w:id="1127"/>
      <w:bookmarkEnd w:id="1128"/>
      <w:bookmarkEnd w:id="1129"/>
      <w:bookmarkEnd w:id="1130"/>
      <w:bookmarkEnd w:id="1131"/>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132" w:name="_Toc21124914"/>
      <w:bookmarkStart w:id="1133" w:name="_Toc29767904"/>
      <w:bookmarkStart w:id="1134" w:name="_Toc36044346"/>
      <w:bookmarkStart w:id="1135" w:name="_Toc37230251"/>
      <w:bookmarkStart w:id="1136" w:name="_Toc45907394"/>
      <w:bookmarkStart w:id="1137" w:name="_Toc53181499"/>
      <w:bookmarkStart w:id="1138" w:name="_Toc61127367"/>
      <w:bookmarkStart w:id="1139" w:name="_Toc67054373"/>
      <w:bookmarkStart w:id="1140" w:name="_Toc67061372"/>
      <w:bookmarkStart w:id="1141" w:name="_Toc74734890"/>
      <w:bookmarkStart w:id="1142" w:name="_Toc74753133"/>
      <w:bookmarkStart w:id="1143" w:name="_Toc76507392"/>
      <w:r w:rsidRPr="00090C64">
        <w:t>4.11.2.13.2</w:t>
      </w:r>
      <w:r w:rsidRPr="00090C64">
        <w:tab/>
        <w:t>ANTCR8 generation</w:t>
      </w:r>
      <w:bookmarkEnd w:id="1132"/>
      <w:bookmarkEnd w:id="1133"/>
      <w:bookmarkEnd w:id="1134"/>
      <w:bookmarkEnd w:id="1135"/>
      <w:bookmarkEnd w:id="1136"/>
      <w:bookmarkEnd w:id="1137"/>
      <w:bookmarkEnd w:id="1138"/>
      <w:bookmarkEnd w:id="1139"/>
      <w:bookmarkEnd w:id="1140"/>
      <w:bookmarkEnd w:id="1141"/>
      <w:bookmarkEnd w:id="1142"/>
      <w:bookmarkEnd w:id="1143"/>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144" w:name="_Toc21124915"/>
      <w:bookmarkStart w:id="1145" w:name="_Toc29767905"/>
      <w:bookmarkStart w:id="1146" w:name="_Toc36044347"/>
      <w:bookmarkStart w:id="1147" w:name="_Toc37230252"/>
      <w:bookmarkStart w:id="1148" w:name="_Toc45907395"/>
      <w:bookmarkStart w:id="1149" w:name="_Toc53181500"/>
      <w:bookmarkStart w:id="1150" w:name="_Toc61127368"/>
      <w:bookmarkStart w:id="1151" w:name="_Toc67054374"/>
      <w:bookmarkStart w:id="1152" w:name="_Toc67061373"/>
      <w:bookmarkStart w:id="1153" w:name="_Toc74734891"/>
      <w:bookmarkStart w:id="1154" w:name="_Toc74753134"/>
      <w:bookmarkStart w:id="1155" w:name="_Toc76507393"/>
      <w:r w:rsidRPr="00090C64">
        <w:t>4.11.2.13.3</w:t>
      </w:r>
      <w:r w:rsidRPr="00090C64">
        <w:tab/>
        <w:t>ANTCR8 power allocation</w:t>
      </w:r>
      <w:bookmarkEnd w:id="1144"/>
      <w:bookmarkEnd w:id="1145"/>
      <w:bookmarkEnd w:id="1146"/>
      <w:bookmarkEnd w:id="1147"/>
      <w:bookmarkEnd w:id="1148"/>
      <w:bookmarkEnd w:id="1149"/>
      <w:bookmarkEnd w:id="1150"/>
      <w:bookmarkEnd w:id="1151"/>
      <w:bookmarkEnd w:id="1152"/>
      <w:bookmarkEnd w:id="1153"/>
      <w:bookmarkEnd w:id="1154"/>
      <w:bookmarkEnd w:id="115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156" w:name="_Toc67054375"/>
      <w:bookmarkStart w:id="1157" w:name="_Toc67061374"/>
      <w:bookmarkStart w:id="1158" w:name="_Toc74734892"/>
      <w:bookmarkStart w:id="1159" w:name="_Toc74753135"/>
      <w:bookmarkStart w:id="1160" w:name="_Toc76507394"/>
      <w:r w:rsidRPr="00E84EF6">
        <w:t>4.11.2.1</w:t>
      </w:r>
      <w:r>
        <w:t>4</w:t>
      </w:r>
      <w:r w:rsidRPr="00E84EF6">
        <w:tab/>
        <w:t>ATCR9: UTRA, E-UTRA and NR multi-RAT operation</w:t>
      </w:r>
      <w:bookmarkEnd w:id="1156"/>
      <w:bookmarkEnd w:id="1157"/>
      <w:bookmarkEnd w:id="1158"/>
      <w:bookmarkEnd w:id="1159"/>
      <w:bookmarkEnd w:id="1160"/>
    </w:p>
    <w:p w14:paraId="362FCC15" w14:textId="2260167E" w:rsidR="00784970" w:rsidRPr="00E84EF6" w:rsidRDefault="00784970" w:rsidP="00784970">
      <w:pPr>
        <w:pStyle w:val="Heading5"/>
      </w:pPr>
      <w:bookmarkStart w:id="1161" w:name="_Toc67054376"/>
      <w:bookmarkStart w:id="1162" w:name="_Toc67061375"/>
      <w:bookmarkStart w:id="1163" w:name="_Toc74734893"/>
      <w:bookmarkStart w:id="1164" w:name="_Toc74753136"/>
      <w:bookmarkStart w:id="1165" w:name="_Toc76507395"/>
      <w:r w:rsidRPr="00E84EF6">
        <w:t>4.11.2.1</w:t>
      </w:r>
      <w:r>
        <w:t>4</w:t>
      </w:r>
      <w:r w:rsidRPr="00E84EF6">
        <w:t>.1</w:t>
      </w:r>
      <w:r w:rsidRPr="00E84EF6">
        <w:tab/>
        <w:t>General</w:t>
      </w:r>
      <w:bookmarkEnd w:id="1161"/>
      <w:bookmarkEnd w:id="1162"/>
      <w:bookmarkEnd w:id="1163"/>
      <w:bookmarkEnd w:id="1164"/>
      <w:bookmarkEnd w:id="1165"/>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166" w:name="_Toc67054377"/>
      <w:bookmarkStart w:id="1167" w:name="_Toc74734894"/>
      <w:r w:rsidRPr="00E84EF6">
        <w:t>Unless otherwise stated, the E-UTRA bandwidth shall be 5 MHz unless the BS does not support 5 MHz E-UTRA, in which case the E-UTRA bandwidth shall be the lowest supported bandwidth for the operating band.</w:t>
      </w:r>
      <w:bookmarkStart w:id="1168" w:name="_Toc67054378"/>
      <w:bookmarkStart w:id="1169" w:name="_Toc67061376"/>
      <w:bookmarkEnd w:id="1166"/>
    </w:p>
    <w:p w14:paraId="52058D45" w14:textId="1D5E2A8D" w:rsidR="00784970" w:rsidRPr="00E84EF6" w:rsidRDefault="00784970" w:rsidP="00CD0660">
      <w:pPr>
        <w:pStyle w:val="Heading5"/>
      </w:pPr>
      <w:bookmarkStart w:id="1170" w:name="_Toc74753137"/>
      <w:bookmarkStart w:id="1171" w:name="_Toc76507396"/>
      <w:r w:rsidRPr="00E84EF6">
        <w:t>4.11.2.1</w:t>
      </w:r>
      <w:r>
        <w:t>4</w:t>
      </w:r>
      <w:r w:rsidRPr="00E84EF6">
        <w:t>.2</w:t>
      </w:r>
      <w:r w:rsidRPr="00E84EF6">
        <w:tab/>
      </w:r>
      <w:r w:rsidRPr="00E84EF6">
        <w:tab/>
        <w:t>ATCR9 generation</w:t>
      </w:r>
      <w:bookmarkEnd w:id="1168"/>
      <w:bookmarkEnd w:id="1169"/>
      <w:bookmarkEnd w:id="1167"/>
      <w:bookmarkEnd w:id="1170"/>
      <w:bookmarkEnd w:id="1171"/>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172" w:name="_Toc67054379"/>
      <w:bookmarkStart w:id="1173" w:name="_Toc67061377"/>
      <w:bookmarkStart w:id="1174" w:name="_Toc74734895"/>
      <w:bookmarkStart w:id="1175" w:name="_Toc74753138"/>
      <w:bookmarkStart w:id="1176" w:name="_Toc76507397"/>
      <w:r w:rsidRPr="00E84EF6">
        <w:t>4.11.2.1</w:t>
      </w:r>
      <w:r>
        <w:t>4</w:t>
      </w:r>
      <w:r w:rsidRPr="00E84EF6">
        <w:t>.3</w:t>
      </w:r>
      <w:r w:rsidRPr="00E84EF6">
        <w:tab/>
      </w:r>
      <w:r w:rsidRPr="00E84EF6">
        <w:tab/>
        <w:t>ATCR9 power allocation</w:t>
      </w:r>
      <w:bookmarkEnd w:id="1172"/>
      <w:bookmarkEnd w:id="1173"/>
      <w:bookmarkEnd w:id="1174"/>
      <w:bookmarkEnd w:id="1175"/>
      <w:bookmarkEnd w:id="1176"/>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177" w:name="_Toc67054380"/>
      <w:bookmarkStart w:id="1178" w:name="_Toc67061378"/>
      <w:bookmarkStart w:id="1179" w:name="_Toc74734896"/>
      <w:bookmarkStart w:id="1180" w:name="_Toc74753139"/>
      <w:bookmarkStart w:id="1181" w:name="_Toc76507398"/>
      <w:r w:rsidRPr="00E84EF6">
        <w:t>4.11.2.1</w:t>
      </w:r>
      <w:r>
        <w:t>5</w:t>
      </w:r>
      <w:r w:rsidRPr="00E84EF6">
        <w:tab/>
        <w:t>ANTCR9: UTRA, E-UTRA and NR multi-RAT non-contiguous operation</w:t>
      </w:r>
      <w:bookmarkEnd w:id="1177"/>
      <w:bookmarkEnd w:id="1178"/>
      <w:bookmarkEnd w:id="1179"/>
      <w:bookmarkEnd w:id="1180"/>
      <w:bookmarkEnd w:id="1181"/>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182" w:name="_Toc67054381"/>
      <w:bookmarkStart w:id="1183" w:name="_Toc67061379"/>
      <w:bookmarkStart w:id="1184" w:name="_Toc74734897"/>
      <w:bookmarkStart w:id="1185" w:name="_Toc74753140"/>
      <w:bookmarkStart w:id="1186" w:name="_Toc76507399"/>
      <w:r w:rsidRPr="00E84EF6">
        <w:t>4.11.2.1</w:t>
      </w:r>
      <w:r>
        <w:t>5</w:t>
      </w:r>
      <w:r w:rsidRPr="00E84EF6">
        <w:t>.1</w:t>
      </w:r>
      <w:r w:rsidRPr="00E84EF6">
        <w:rPr>
          <w:lang w:eastAsia="zh-CN"/>
        </w:rPr>
        <w:tab/>
      </w:r>
      <w:r w:rsidRPr="00E84EF6">
        <w:t xml:space="preserve">ANTCR9 </w:t>
      </w:r>
      <w:r w:rsidRPr="00E84EF6">
        <w:rPr>
          <w:lang w:eastAsia="zh-CN"/>
        </w:rPr>
        <w:t>generation</w:t>
      </w:r>
      <w:bookmarkEnd w:id="1182"/>
      <w:bookmarkEnd w:id="1183"/>
      <w:bookmarkEnd w:id="1184"/>
      <w:bookmarkEnd w:id="1185"/>
      <w:bookmarkEnd w:id="1186"/>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lastRenderedPageBreak/>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187" w:name="_Toc67054382"/>
      <w:bookmarkStart w:id="1188" w:name="_Toc67061380"/>
      <w:bookmarkStart w:id="1189" w:name="_Toc74734898"/>
      <w:bookmarkStart w:id="1190" w:name="_Toc74753141"/>
      <w:bookmarkStart w:id="1191" w:name="_Toc76507400"/>
      <w:r w:rsidRPr="00E84EF6">
        <w:t>4.11.2.1</w:t>
      </w:r>
      <w:r>
        <w:t>5</w:t>
      </w:r>
      <w:r w:rsidRPr="00E84EF6">
        <w:t>.2</w:t>
      </w:r>
      <w:r w:rsidRPr="00E84EF6">
        <w:tab/>
        <w:t>ANTCR9 power allocation</w:t>
      </w:r>
      <w:bookmarkEnd w:id="1187"/>
      <w:bookmarkEnd w:id="1188"/>
      <w:bookmarkEnd w:id="1189"/>
      <w:bookmarkEnd w:id="1190"/>
      <w:bookmarkEnd w:id="1191"/>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192" w:name="_Toc21124916"/>
      <w:bookmarkStart w:id="1193" w:name="_Toc29767906"/>
      <w:bookmarkStart w:id="1194" w:name="_Toc36044348"/>
      <w:bookmarkStart w:id="1195" w:name="_Toc37230253"/>
      <w:bookmarkStart w:id="1196" w:name="_Toc45907396"/>
      <w:bookmarkStart w:id="1197" w:name="_Toc53181501"/>
      <w:bookmarkStart w:id="1198" w:name="_Toc61127369"/>
      <w:bookmarkStart w:id="1199" w:name="_Toc67054383"/>
      <w:bookmarkStart w:id="1200" w:name="_Toc67061381"/>
      <w:bookmarkStart w:id="1201" w:name="_Toc74734899"/>
      <w:bookmarkStart w:id="1202" w:name="_Toc74753142"/>
      <w:bookmarkStart w:id="1203" w:name="_Toc76507401"/>
      <w:r w:rsidRPr="00090C64">
        <w:rPr>
          <w:lang w:eastAsia="zh-CN"/>
        </w:rPr>
        <w:t>4.12</w:t>
      </w:r>
      <w:r w:rsidRPr="00090C64">
        <w:rPr>
          <w:lang w:eastAsia="zh-CN"/>
        </w:rPr>
        <w:tab/>
        <w:t>RF channels and test models</w:t>
      </w:r>
      <w:bookmarkEnd w:id="1192"/>
      <w:bookmarkEnd w:id="1193"/>
      <w:bookmarkEnd w:id="1194"/>
      <w:bookmarkEnd w:id="1195"/>
      <w:bookmarkEnd w:id="1196"/>
      <w:bookmarkEnd w:id="1197"/>
      <w:bookmarkEnd w:id="1198"/>
      <w:bookmarkEnd w:id="1199"/>
      <w:bookmarkEnd w:id="1200"/>
      <w:bookmarkEnd w:id="1201"/>
      <w:bookmarkEnd w:id="1202"/>
      <w:bookmarkEnd w:id="1203"/>
    </w:p>
    <w:p w14:paraId="765D7CC6" w14:textId="77777777" w:rsidR="00D57C09" w:rsidRPr="00090C64" w:rsidRDefault="00D57C09" w:rsidP="00D57C09">
      <w:pPr>
        <w:pStyle w:val="Heading3"/>
      </w:pPr>
      <w:bookmarkStart w:id="1204" w:name="_Toc21124917"/>
      <w:bookmarkStart w:id="1205" w:name="_Toc29767907"/>
      <w:bookmarkStart w:id="1206" w:name="_Toc36044349"/>
      <w:bookmarkStart w:id="1207" w:name="_Toc37230254"/>
      <w:bookmarkStart w:id="1208" w:name="_Toc45907397"/>
      <w:bookmarkStart w:id="1209" w:name="_Toc53181502"/>
      <w:bookmarkStart w:id="1210" w:name="_Toc61127370"/>
      <w:bookmarkStart w:id="1211" w:name="_Toc67054384"/>
      <w:bookmarkStart w:id="1212" w:name="_Toc67061382"/>
      <w:bookmarkStart w:id="1213" w:name="_Toc74734900"/>
      <w:bookmarkStart w:id="1214" w:name="_Toc74753143"/>
      <w:bookmarkStart w:id="1215" w:name="_Toc76507402"/>
      <w:r w:rsidRPr="00090C64">
        <w:t>4.12.1</w:t>
      </w:r>
      <w:r w:rsidRPr="00090C64">
        <w:tab/>
        <w:t>RF channels</w:t>
      </w:r>
      <w:bookmarkEnd w:id="1204"/>
      <w:bookmarkEnd w:id="1205"/>
      <w:bookmarkEnd w:id="1206"/>
      <w:bookmarkEnd w:id="1207"/>
      <w:bookmarkEnd w:id="1208"/>
      <w:bookmarkEnd w:id="1209"/>
      <w:bookmarkEnd w:id="1210"/>
      <w:bookmarkEnd w:id="1211"/>
      <w:bookmarkEnd w:id="1212"/>
      <w:bookmarkEnd w:id="1213"/>
      <w:bookmarkEnd w:id="1214"/>
      <w:bookmarkEnd w:id="1215"/>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216" w:name="_Toc21124918"/>
      <w:bookmarkStart w:id="1217" w:name="_Toc29767908"/>
      <w:bookmarkStart w:id="1218" w:name="_Toc36044350"/>
      <w:bookmarkStart w:id="1219" w:name="_Toc37230255"/>
      <w:bookmarkStart w:id="1220" w:name="_Toc45907398"/>
      <w:bookmarkStart w:id="1221" w:name="_Toc53181503"/>
      <w:bookmarkStart w:id="1222" w:name="_Toc61127371"/>
      <w:bookmarkStart w:id="1223" w:name="_Toc67054385"/>
      <w:bookmarkStart w:id="1224" w:name="_Toc67061383"/>
      <w:bookmarkStart w:id="1225" w:name="_Toc74734901"/>
      <w:bookmarkStart w:id="1226" w:name="_Toc74753144"/>
      <w:bookmarkStart w:id="1227" w:name="_Toc76507403"/>
      <w:r w:rsidRPr="00090C64">
        <w:t>4.12.2</w:t>
      </w:r>
      <w:r w:rsidRPr="00090C64">
        <w:tab/>
        <w:t>Test models</w:t>
      </w:r>
      <w:bookmarkEnd w:id="1216"/>
      <w:bookmarkEnd w:id="1217"/>
      <w:bookmarkEnd w:id="1218"/>
      <w:bookmarkEnd w:id="1219"/>
      <w:bookmarkEnd w:id="1220"/>
      <w:bookmarkEnd w:id="1221"/>
      <w:bookmarkEnd w:id="1222"/>
      <w:bookmarkEnd w:id="1223"/>
      <w:bookmarkEnd w:id="1224"/>
      <w:bookmarkEnd w:id="1225"/>
      <w:bookmarkEnd w:id="1226"/>
      <w:bookmarkEnd w:id="1227"/>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228" w:name="_Toc21124919"/>
      <w:bookmarkStart w:id="1229" w:name="_Toc29767909"/>
      <w:bookmarkStart w:id="1230" w:name="_Toc36044351"/>
      <w:bookmarkStart w:id="1231" w:name="_Toc37230256"/>
      <w:bookmarkStart w:id="1232" w:name="_Toc45907399"/>
      <w:bookmarkStart w:id="1233" w:name="_Toc53181504"/>
      <w:bookmarkStart w:id="1234" w:name="_Toc61127372"/>
      <w:bookmarkStart w:id="1235" w:name="_Toc67054386"/>
      <w:bookmarkStart w:id="1236" w:name="_Toc67061384"/>
      <w:bookmarkStart w:id="1237" w:name="_Toc74734902"/>
      <w:bookmarkStart w:id="1238" w:name="_Toc74753145"/>
      <w:bookmarkStart w:id="1239" w:name="_Toc76507404"/>
      <w:r w:rsidRPr="00090C64">
        <w:rPr>
          <w:lang w:eastAsia="zh-CN"/>
        </w:rPr>
        <w:t>4.13</w:t>
      </w:r>
      <w:r w:rsidRPr="00090C64">
        <w:rPr>
          <w:lang w:eastAsia="zh-CN"/>
        </w:rPr>
        <w:tab/>
      </w:r>
      <w:r w:rsidRPr="00090C64">
        <w:t>Format and interpretation of tests</w:t>
      </w:r>
      <w:bookmarkEnd w:id="1228"/>
      <w:bookmarkEnd w:id="1229"/>
      <w:bookmarkEnd w:id="1230"/>
      <w:bookmarkEnd w:id="1231"/>
      <w:bookmarkEnd w:id="1232"/>
      <w:bookmarkEnd w:id="1233"/>
      <w:bookmarkEnd w:id="1234"/>
      <w:bookmarkEnd w:id="1235"/>
      <w:bookmarkEnd w:id="1236"/>
      <w:bookmarkEnd w:id="1237"/>
      <w:bookmarkEnd w:id="1238"/>
      <w:bookmarkEnd w:id="1239"/>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240" w:name="_Toc21124920"/>
      <w:bookmarkStart w:id="1241" w:name="_Toc29767910"/>
      <w:bookmarkStart w:id="1242" w:name="_Toc36044352"/>
      <w:bookmarkStart w:id="1243" w:name="_Toc37230257"/>
      <w:bookmarkStart w:id="1244" w:name="_Toc45907400"/>
      <w:bookmarkStart w:id="1245" w:name="_Toc53181505"/>
      <w:bookmarkStart w:id="1246" w:name="_Toc61127373"/>
      <w:bookmarkStart w:id="1247" w:name="_Toc67054387"/>
      <w:bookmarkStart w:id="1248" w:name="_Toc67061385"/>
      <w:bookmarkStart w:id="1249" w:name="_Toc74734903"/>
      <w:bookmarkStart w:id="1250" w:name="_Toc74753146"/>
      <w:bookmarkStart w:id="1251" w:name="_Toc76507405"/>
      <w:r w:rsidRPr="00090C64">
        <w:rPr>
          <w:lang w:eastAsia="zh-CN"/>
        </w:rPr>
        <w:t>4.14</w:t>
      </w:r>
      <w:r w:rsidRPr="00090C64">
        <w:rPr>
          <w:lang w:eastAsia="zh-CN"/>
        </w:rPr>
        <w:tab/>
      </w:r>
      <w:r w:rsidRPr="00090C64">
        <w:t>Reference coordinate system</w:t>
      </w:r>
      <w:bookmarkEnd w:id="1240"/>
      <w:bookmarkEnd w:id="1241"/>
      <w:bookmarkEnd w:id="1242"/>
      <w:bookmarkEnd w:id="1243"/>
      <w:bookmarkEnd w:id="1244"/>
      <w:bookmarkEnd w:id="1245"/>
      <w:bookmarkEnd w:id="1246"/>
      <w:bookmarkEnd w:id="1247"/>
      <w:bookmarkEnd w:id="1248"/>
      <w:bookmarkEnd w:id="1249"/>
      <w:bookmarkEnd w:id="1250"/>
      <w:bookmarkEnd w:id="125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252" w:name="_Toc21124921"/>
      <w:bookmarkStart w:id="1253" w:name="_Toc29767911"/>
      <w:bookmarkStart w:id="1254" w:name="_Toc36044353"/>
      <w:bookmarkStart w:id="1255" w:name="_Toc37230258"/>
      <w:bookmarkStart w:id="1256" w:name="_Toc45907401"/>
      <w:bookmarkStart w:id="1257" w:name="_Toc53181506"/>
      <w:bookmarkStart w:id="1258" w:name="_Toc61127374"/>
      <w:bookmarkStart w:id="1259" w:name="_Toc67054388"/>
      <w:bookmarkStart w:id="1260" w:name="_Toc67061386"/>
      <w:bookmarkStart w:id="1261" w:name="_Toc74734904"/>
      <w:bookmarkStart w:id="1262" w:name="_Toc74753147"/>
      <w:bookmarkStart w:id="1263" w:name="_Toc76507406"/>
      <w:r w:rsidRPr="00090C64">
        <w:rPr>
          <w:lang w:eastAsia="zh-CN"/>
        </w:rPr>
        <w:t>4.15</w:t>
      </w:r>
      <w:r w:rsidRPr="00090C64">
        <w:rPr>
          <w:lang w:eastAsia="zh-CN"/>
        </w:rPr>
        <w:tab/>
      </w:r>
      <w:r w:rsidRPr="00090C64">
        <w:t>Co-location requirements</w:t>
      </w:r>
      <w:bookmarkEnd w:id="1252"/>
      <w:bookmarkEnd w:id="1253"/>
      <w:bookmarkEnd w:id="1254"/>
      <w:bookmarkEnd w:id="1255"/>
      <w:bookmarkEnd w:id="1256"/>
      <w:bookmarkEnd w:id="1257"/>
      <w:bookmarkEnd w:id="1258"/>
      <w:bookmarkEnd w:id="1259"/>
      <w:bookmarkEnd w:id="1260"/>
      <w:bookmarkEnd w:id="1261"/>
      <w:bookmarkEnd w:id="1262"/>
      <w:bookmarkEnd w:id="1263"/>
    </w:p>
    <w:p w14:paraId="080116E9" w14:textId="77777777" w:rsidR="00D57C09" w:rsidRPr="00090C64" w:rsidRDefault="00D57C09" w:rsidP="00D57C09">
      <w:pPr>
        <w:pStyle w:val="Heading3"/>
        <w:rPr>
          <w:lang w:eastAsia="zh-CN"/>
        </w:rPr>
      </w:pPr>
      <w:bookmarkStart w:id="1264" w:name="_Toc21124922"/>
      <w:bookmarkStart w:id="1265" w:name="_Toc29767912"/>
      <w:bookmarkStart w:id="1266" w:name="_Toc36044354"/>
      <w:bookmarkStart w:id="1267" w:name="_Toc37230259"/>
      <w:bookmarkStart w:id="1268" w:name="_Toc45907402"/>
      <w:bookmarkStart w:id="1269" w:name="_Toc53181507"/>
      <w:bookmarkStart w:id="1270" w:name="_Toc61127375"/>
      <w:bookmarkStart w:id="1271" w:name="_Toc67054389"/>
      <w:bookmarkStart w:id="1272" w:name="_Toc67061387"/>
      <w:bookmarkStart w:id="1273" w:name="_Toc74734905"/>
      <w:bookmarkStart w:id="1274" w:name="_Toc74753148"/>
      <w:bookmarkStart w:id="1275" w:name="_Toc76507407"/>
      <w:r w:rsidRPr="00090C64">
        <w:rPr>
          <w:lang w:eastAsia="zh-CN"/>
        </w:rPr>
        <w:t>4.15.1</w:t>
      </w:r>
      <w:r w:rsidRPr="00090C64">
        <w:rPr>
          <w:lang w:eastAsia="zh-CN"/>
        </w:rPr>
        <w:tab/>
        <w:t>General</w:t>
      </w:r>
      <w:bookmarkEnd w:id="1264"/>
      <w:bookmarkEnd w:id="1265"/>
      <w:bookmarkEnd w:id="1266"/>
      <w:bookmarkEnd w:id="1267"/>
      <w:bookmarkEnd w:id="1268"/>
      <w:bookmarkEnd w:id="1269"/>
      <w:bookmarkEnd w:id="1270"/>
      <w:bookmarkEnd w:id="1271"/>
      <w:bookmarkEnd w:id="1272"/>
      <w:bookmarkEnd w:id="1273"/>
      <w:bookmarkEnd w:id="1274"/>
      <w:bookmarkEnd w:id="1275"/>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276" w:name="_Toc61127376"/>
      <w:bookmarkStart w:id="1277" w:name="_Toc67054390"/>
      <w:bookmarkStart w:id="1278" w:name="_Toc67061388"/>
      <w:bookmarkStart w:id="1279" w:name="_Toc74734906"/>
      <w:bookmarkStart w:id="1280" w:name="_Toc74753149"/>
      <w:bookmarkStart w:id="1281" w:name="_Toc76507408"/>
      <w:r w:rsidRPr="00090C64">
        <w:rPr>
          <w:lang w:eastAsia="zh-CN"/>
        </w:rPr>
        <w:t>4.15.2</w:t>
      </w:r>
      <w:r w:rsidRPr="00090C64">
        <w:rPr>
          <w:lang w:eastAsia="zh-CN"/>
        </w:rPr>
        <w:tab/>
        <w:t>Co-location test antenna</w:t>
      </w:r>
      <w:bookmarkEnd w:id="1276"/>
      <w:bookmarkEnd w:id="1277"/>
      <w:bookmarkEnd w:id="1278"/>
      <w:bookmarkEnd w:id="1279"/>
      <w:bookmarkEnd w:id="1280"/>
      <w:bookmarkEnd w:id="1281"/>
    </w:p>
    <w:p w14:paraId="238D13C6" w14:textId="77777777" w:rsidR="00D57C09" w:rsidRPr="00090C64" w:rsidRDefault="00D57C09" w:rsidP="005D2715">
      <w:pPr>
        <w:pStyle w:val="Heading4"/>
        <w:rPr>
          <w:lang w:eastAsia="zh-CN"/>
        </w:rPr>
      </w:pPr>
      <w:bookmarkStart w:id="1282" w:name="_Toc61127377"/>
      <w:bookmarkStart w:id="1283" w:name="_Toc67054391"/>
      <w:bookmarkStart w:id="1284" w:name="_Toc67061389"/>
      <w:bookmarkStart w:id="1285" w:name="_Toc74734907"/>
      <w:bookmarkStart w:id="1286" w:name="_Toc74753150"/>
      <w:bookmarkStart w:id="1287" w:name="_Toc76507409"/>
      <w:r w:rsidRPr="00090C64">
        <w:rPr>
          <w:lang w:eastAsia="zh-CN"/>
        </w:rPr>
        <w:t>4.15.2.1</w:t>
      </w:r>
      <w:r w:rsidRPr="00090C64">
        <w:rPr>
          <w:lang w:eastAsia="zh-CN"/>
        </w:rPr>
        <w:tab/>
        <w:t>General</w:t>
      </w:r>
      <w:bookmarkEnd w:id="1282"/>
      <w:bookmarkEnd w:id="1283"/>
      <w:bookmarkEnd w:id="1284"/>
      <w:bookmarkEnd w:id="1285"/>
      <w:bookmarkEnd w:id="1286"/>
      <w:bookmarkEnd w:id="1287"/>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288" w:name="_Toc21124923"/>
      <w:bookmarkStart w:id="1289" w:name="_Toc29767913"/>
      <w:bookmarkStart w:id="1290" w:name="_Toc36044355"/>
      <w:bookmarkStart w:id="1291" w:name="_Toc37230260"/>
      <w:bookmarkStart w:id="1292" w:name="_Toc45907403"/>
      <w:bookmarkStart w:id="1293" w:name="_Toc53181508"/>
      <w:bookmarkStart w:id="1294" w:name="_Toc61127378"/>
      <w:bookmarkStart w:id="1295" w:name="_Toc67054392"/>
      <w:bookmarkStart w:id="1296" w:name="_Toc67061390"/>
      <w:bookmarkStart w:id="1297" w:name="_Toc74734908"/>
      <w:bookmarkStart w:id="1298" w:name="_Toc74753151"/>
      <w:bookmarkStart w:id="1299" w:name="_Toc76507410"/>
      <w:r w:rsidRPr="00090C64">
        <w:rPr>
          <w:lang w:eastAsia="zh-CN"/>
        </w:rPr>
        <w:t>4.15.2.2</w:t>
      </w:r>
      <w:r w:rsidRPr="00090C64">
        <w:rPr>
          <w:lang w:eastAsia="zh-CN"/>
        </w:rPr>
        <w:tab/>
        <w:t>Co-location test antenna characteristics</w:t>
      </w:r>
      <w:bookmarkEnd w:id="1288"/>
      <w:bookmarkEnd w:id="1289"/>
      <w:bookmarkEnd w:id="1290"/>
      <w:bookmarkEnd w:id="1291"/>
      <w:bookmarkEnd w:id="1292"/>
      <w:bookmarkEnd w:id="1293"/>
      <w:bookmarkEnd w:id="1294"/>
      <w:bookmarkEnd w:id="1295"/>
      <w:bookmarkEnd w:id="1296"/>
      <w:bookmarkEnd w:id="1297"/>
      <w:bookmarkEnd w:id="1298"/>
      <w:bookmarkEnd w:id="129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300" w:name="_Toc61127379"/>
      <w:bookmarkStart w:id="1301" w:name="_Toc67054393"/>
      <w:bookmarkStart w:id="1302" w:name="_Toc67061391"/>
      <w:bookmarkStart w:id="1303" w:name="_Toc74734909"/>
      <w:bookmarkStart w:id="1304" w:name="_Toc74753152"/>
      <w:bookmarkStart w:id="1305" w:name="_Toc76507411"/>
      <w:r w:rsidRPr="00090C64">
        <w:rPr>
          <w:lang w:eastAsia="zh-CN"/>
        </w:rPr>
        <w:t>4.15.2.3</w:t>
      </w:r>
      <w:r w:rsidRPr="00090C64">
        <w:rPr>
          <w:lang w:eastAsia="zh-CN"/>
        </w:rPr>
        <w:tab/>
        <w:t>Co-location test antenna alignment</w:t>
      </w:r>
      <w:bookmarkEnd w:id="1300"/>
      <w:bookmarkEnd w:id="1301"/>
      <w:bookmarkEnd w:id="1302"/>
      <w:bookmarkEnd w:id="1303"/>
      <w:bookmarkEnd w:id="1304"/>
      <w:bookmarkEnd w:id="1305"/>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306" w:name="_Toc21124924"/>
      <w:bookmarkStart w:id="1307" w:name="_Toc29767914"/>
      <w:bookmarkStart w:id="1308" w:name="_Toc36044356"/>
      <w:bookmarkStart w:id="1309" w:name="_Toc37230261"/>
      <w:bookmarkStart w:id="1310" w:name="_Toc45907404"/>
      <w:bookmarkStart w:id="1311" w:name="_Toc53181509"/>
      <w:bookmarkStart w:id="1312" w:name="_Toc61127380"/>
      <w:bookmarkStart w:id="1313" w:name="_Toc67054394"/>
      <w:bookmarkStart w:id="1314" w:name="_Toc67061392"/>
      <w:bookmarkStart w:id="1315" w:name="_Toc74734910"/>
      <w:bookmarkStart w:id="1316" w:name="_Toc74753153"/>
      <w:bookmarkStart w:id="1317" w:name="_Toc76507412"/>
      <w:r w:rsidRPr="00090C64">
        <w:rPr>
          <w:lang w:eastAsia="zh-CN"/>
        </w:rPr>
        <w:t>5</w:t>
      </w:r>
      <w:r w:rsidRPr="00090C64">
        <w:rPr>
          <w:lang w:eastAsia="zh-CN"/>
        </w:rPr>
        <w:tab/>
        <w:t>Applicability of Requirements</w:t>
      </w:r>
      <w:bookmarkEnd w:id="1306"/>
      <w:bookmarkEnd w:id="1307"/>
      <w:bookmarkEnd w:id="1308"/>
      <w:bookmarkEnd w:id="1309"/>
      <w:bookmarkEnd w:id="1310"/>
      <w:bookmarkEnd w:id="1311"/>
      <w:bookmarkEnd w:id="1312"/>
      <w:bookmarkEnd w:id="1313"/>
      <w:bookmarkEnd w:id="1314"/>
      <w:bookmarkEnd w:id="1315"/>
      <w:bookmarkEnd w:id="1316"/>
      <w:bookmarkEnd w:id="1317"/>
    </w:p>
    <w:p w14:paraId="6C897F96" w14:textId="77777777" w:rsidR="00D57C09" w:rsidRPr="00090C64" w:rsidRDefault="00D57C09" w:rsidP="00D57C09">
      <w:pPr>
        <w:pStyle w:val="Heading2"/>
      </w:pPr>
      <w:bookmarkStart w:id="1318" w:name="_Toc21124925"/>
      <w:bookmarkStart w:id="1319" w:name="_Toc29767915"/>
      <w:bookmarkStart w:id="1320" w:name="_Toc36044357"/>
      <w:bookmarkStart w:id="1321" w:name="_Toc37230262"/>
      <w:bookmarkStart w:id="1322" w:name="_Toc45907405"/>
      <w:bookmarkStart w:id="1323" w:name="_Toc53181510"/>
      <w:bookmarkStart w:id="1324" w:name="_Toc61127381"/>
      <w:bookmarkStart w:id="1325" w:name="_Toc67054395"/>
      <w:bookmarkStart w:id="1326" w:name="_Toc67061393"/>
      <w:bookmarkStart w:id="1327" w:name="_Toc74734911"/>
      <w:bookmarkStart w:id="1328" w:name="_Toc74753154"/>
      <w:bookmarkStart w:id="1329" w:name="_Toc76507413"/>
      <w:r w:rsidRPr="00090C64">
        <w:t>5.1</w:t>
      </w:r>
      <w:r w:rsidRPr="00090C64">
        <w:tab/>
        <w:t>General</w:t>
      </w:r>
      <w:bookmarkEnd w:id="1318"/>
      <w:bookmarkEnd w:id="1319"/>
      <w:bookmarkEnd w:id="1320"/>
      <w:bookmarkEnd w:id="1321"/>
      <w:bookmarkEnd w:id="1322"/>
      <w:bookmarkEnd w:id="1323"/>
      <w:bookmarkEnd w:id="1324"/>
      <w:bookmarkEnd w:id="1325"/>
      <w:bookmarkEnd w:id="1326"/>
      <w:bookmarkEnd w:id="1327"/>
      <w:bookmarkEnd w:id="1328"/>
      <w:bookmarkEnd w:id="1329"/>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330" w:name="_Toc21124926"/>
      <w:bookmarkStart w:id="1331" w:name="_Toc29767916"/>
      <w:bookmarkStart w:id="1332" w:name="_Toc36044358"/>
      <w:bookmarkStart w:id="1333" w:name="_Toc37230263"/>
      <w:bookmarkStart w:id="1334" w:name="_Toc45907406"/>
      <w:bookmarkStart w:id="1335" w:name="_Toc53181511"/>
      <w:bookmarkStart w:id="1336" w:name="_Toc61127382"/>
      <w:bookmarkStart w:id="1337" w:name="_Toc67054396"/>
      <w:bookmarkStart w:id="1338" w:name="_Toc67061394"/>
      <w:bookmarkStart w:id="1339" w:name="_Toc74734912"/>
      <w:bookmarkStart w:id="1340" w:name="_Toc74753155"/>
      <w:bookmarkStart w:id="1341" w:name="_Toc76507414"/>
      <w:r w:rsidRPr="00090C64">
        <w:lastRenderedPageBreak/>
        <w:t>5.2</w:t>
      </w:r>
      <w:r w:rsidRPr="00090C64">
        <w:tab/>
        <w:t>Test configurations for AAS BS for operating bands where MSR with more than 1 RAT is supported</w:t>
      </w:r>
      <w:bookmarkEnd w:id="1330"/>
      <w:bookmarkEnd w:id="1331"/>
      <w:bookmarkEnd w:id="1332"/>
      <w:bookmarkEnd w:id="1333"/>
      <w:bookmarkEnd w:id="1334"/>
      <w:bookmarkEnd w:id="1335"/>
      <w:bookmarkEnd w:id="1336"/>
      <w:bookmarkEnd w:id="1337"/>
      <w:bookmarkEnd w:id="1338"/>
      <w:bookmarkEnd w:id="1339"/>
      <w:bookmarkEnd w:id="1340"/>
      <w:bookmarkEnd w:id="134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342" w:name="_Toc21124927"/>
      <w:bookmarkStart w:id="1343" w:name="_Toc29767917"/>
      <w:bookmarkStart w:id="1344" w:name="_Toc36044359"/>
      <w:bookmarkStart w:id="1345" w:name="_Toc37230264"/>
      <w:bookmarkStart w:id="1346" w:name="_Toc45907407"/>
      <w:bookmarkStart w:id="1347" w:name="_Toc53181512"/>
      <w:bookmarkStart w:id="1348" w:name="_Toc61127383"/>
      <w:bookmarkStart w:id="1349" w:name="_Toc67054397"/>
      <w:bookmarkStart w:id="1350" w:name="_Toc67061395"/>
      <w:bookmarkStart w:id="1351" w:name="_Toc74734913"/>
      <w:bookmarkStart w:id="1352" w:name="_Toc74753156"/>
      <w:bookmarkStart w:id="1353" w:name="_Toc76507415"/>
      <w:r w:rsidRPr="00090C64">
        <w:lastRenderedPageBreak/>
        <w:t>5.3</w:t>
      </w:r>
      <w:r w:rsidRPr="00090C64">
        <w:tab/>
        <w:t>Test configurations for multi-carrier capable AAS BS in operating bands where one RAT capability sets are supported</w:t>
      </w:r>
      <w:bookmarkEnd w:id="1342"/>
      <w:bookmarkEnd w:id="1343"/>
      <w:bookmarkEnd w:id="1344"/>
      <w:bookmarkEnd w:id="1345"/>
      <w:bookmarkEnd w:id="1346"/>
      <w:bookmarkEnd w:id="1347"/>
      <w:bookmarkEnd w:id="1348"/>
      <w:bookmarkEnd w:id="1349"/>
      <w:bookmarkEnd w:id="1350"/>
      <w:bookmarkEnd w:id="1351"/>
      <w:bookmarkEnd w:id="1352"/>
      <w:bookmarkEnd w:id="1353"/>
    </w:p>
    <w:p w14:paraId="31455A18" w14:textId="77777777" w:rsidR="00D57C09" w:rsidRPr="00090C64" w:rsidRDefault="00D57C09" w:rsidP="00D57C09">
      <w:pPr>
        <w:pStyle w:val="Heading3"/>
      </w:pPr>
      <w:bookmarkStart w:id="1354" w:name="_Toc21124928"/>
      <w:bookmarkStart w:id="1355" w:name="_Toc29767918"/>
      <w:bookmarkStart w:id="1356" w:name="_Toc36044360"/>
      <w:bookmarkStart w:id="1357" w:name="_Toc37230265"/>
      <w:bookmarkStart w:id="1358" w:name="_Toc45907408"/>
      <w:bookmarkStart w:id="1359" w:name="_Toc53181513"/>
      <w:bookmarkStart w:id="1360" w:name="_Toc61127384"/>
      <w:bookmarkStart w:id="1361" w:name="_Toc67054398"/>
      <w:bookmarkStart w:id="1362" w:name="_Toc67061396"/>
      <w:bookmarkStart w:id="1363" w:name="_Toc74734914"/>
      <w:bookmarkStart w:id="1364" w:name="_Toc74753157"/>
      <w:bookmarkStart w:id="1365" w:name="_Toc76507416"/>
      <w:r w:rsidRPr="00090C64">
        <w:t>5.3.1</w:t>
      </w:r>
      <w:r w:rsidRPr="00090C64">
        <w:tab/>
        <w:t>General</w:t>
      </w:r>
      <w:bookmarkEnd w:id="1354"/>
      <w:bookmarkEnd w:id="1355"/>
      <w:bookmarkEnd w:id="1356"/>
      <w:bookmarkEnd w:id="1357"/>
      <w:bookmarkEnd w:id="1358"/>
      <w:bookmarkEnd w:id="1359"/>
      <w:bookmarkEnd w:id="1360"/>
      <w:bookmarkEnd w:id="1361"/>
      <w:bookmarkEnd w:id="1362"/>
      <w:bookmarkEnd w:id="1363"/>
      <w:bookmarkEnd w:id="1364"/>
      <w:bookmarkEnd w:id="1365"/>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366" w:name="_Toc21124929"/>
      <w:bookmarkStart w:id="1367" w:name="_Toc29767919"/>
      <w:bookmarkStart w:id="1368" w:name="_Toc36044361"/>
      <w:bookmarkStart w:id="1369" w:name="_Toc37230266"/>
      <w:bookmarkStart w:id="1370" w:name="_Toc45907409"/>
      <w:bookmarkStart w:id="1371" w:name="_Toc53181514"/>
      <w:bookmarkStart w:id="1372" w:name="_Toc61127385"/>
      <w:bookmarkStart w:id="1373" w:name="_Toc67054399"/>
      <w:bookmarkStart w:id="1374" w:name="_Toc67061397"/>
      <w:bookmarkStart w:id="1375" w:name="_Toc74734915"/>
      <w:bookmarkStart w:id="1376" w:name="_Toc74753158"/>
      <w:bookmarkStart w:id="1377" w:name="_Toc76507417"/>
      <w:r w:rsidRPr="00090C64">
        <w:t>5.3.2</w:t>
      </w:r>
      <w:r w:rsidRPr="00090C64">
        <w:tab/>
        <w:t>AAS BS supporting one RAT only MSR in the operating band</w:t>
      </w:r>
      <w:bookmarkEnd w:id="1366"/>
      <w:bookmarkEnd w:id="1367"/>
      <w:bookmarkEnd w:id="1368"/>
      <w:bookmarkEnd w:id="1369"/>
      <w:bookmarkEnd w:id="1370"/>
      <w:bookmarkEnd w:id="1371"/>
      <w:bookmarkEnd w:id="1372"/>
      <w:bookmarkEnd w:id="1373"/>
      <w:bookmarkEnd w:id="1374"/>
      <w:bookmarkEnd w:id="1375"/>
      <w:bookmarkEnd w:id="1376"/>
      <w:bookmarkEnd w:id="1377"/>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378" w:name="_Toc21124930"/>
      <w:bookmarkStart w:id="1379" w:name="_Toc29767920"/>
      <w:bookmarkStart w:id="1380" w:name="_Toc36044362"/>
      <w:bookmarkStart w:id="1381" w:name="_Toc37230267"/>
      <w:bookmarkStart w:id="1382" w:name="_Toc45907410"/>
      <w:bookmarkStart w:id="1383" w:name="_Toc53181515"/>
      <w:bookmarkStart w:id="1384" w:name="_Toc61127386"/>
      <w:bookmarkStart w:id="1385" w:name="_Toc67054400"/>
      <w:bookmarkStart w:id="1386" w:name="_Toc67061398"/>
      <w:bookmarkStart w:id="1387" w:name="_Toc74734916"/>
      <w:bookmarkStart w:id="1388" w:name="_Toc74753159"/>
      <w:bookmarkStart w:id="1389" w:name="_Toc76507418"/>
      <w:r w:rsidRPr="00090C64">
        <w:t>5.3.3</w:t>
      </w:r>
      <w:r w:rsidRPr="00090C64">
        <w:tab/>
        <w:t>AAS BS supporting Single-RAT UTRA in the operating band</w:t>
      </w:r>
      <w:bookmarkEnd w:id="1378"/>
      <w:bookmarkEnd w:id="1379"/>
      <w:bookmarkEnd w:id="1380"/>
      <w:bookmarkEnd w:id="1381"/>
      <w:bookmarkEnd w:id="1382"/>
      <w:bookmarkEnd w:id="1383"/>
      <w:bookmarkEnd w:id="1384"/>
      <w:bookmarkEnd w:id="1385"/>
      <w:bookmarkEnd w:id="1386"/>
      <w:bookmarkEnd w:id="1387"/>
      <w:bookmarkEnd w:id="1388"/>
      <w:bookmarkEnd w:id="138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390" w:name="_Toc21124931"/>
      <w:bookmarkStart w:id="1391" w:name="_Toc29767921"/>
      <w:bookmarkStart w:id="1392" w:name="_Toc36044363"/>
      <w:bookmarkStart w:id="1393" w:name="_Toc37230268"/>
      <w:bookmarkStart w:id="1394" w:name="_Toc45907411"/>
      <w:bookmarkStart w:id="1395" w:name="_Toc53181516"/>
      <w:bookmarkStart w:id="1396" w:name="_Toc61127387"/>
      <w:bookmarkStart w:id="1397" w:name="_Toc67054401"/>
      <w:bookmarkStart w:id="1398" w:name="_Toc67061399"/>
      <w:bookmarkStart w:id="1399" w:name="_Toc74734917"/>
      <w:bookmarkStart w:id="1400" w:name="_Toc74753160"/>
      <w:bookmarkStart w:id="1401" w:name="_Toc76507419"/>
      <w:r w:rsidRPr="00090C64">
        <w:t>5.3.4</w:t>
      </w:r>
      <w:r w:rsidRPr="00090C64">
        <w:tab/>
        <w:t>AAS BS supporting Single-RAT E-UTRA in the operating band</w:t>
      </w:r>
      <w:bookmarkEnd w:id="1390"/>
      <w:bookmarkEnd w:id="1391"/>
      <w:bookmarkEnd w:id="1392"/>
      <w:bookmarkEnd w:id="1393"/>
      <w:bookmarkEnd w:id="1394"/>
      <w:bookmarkEnd w:id="1395"/>
      <w:bookmarkEnd w:id="1396"/>
      <w:bookmarkEnd w:id="1397"/>
      <w:bookmarkEnd w:id="1398"/>
      <w:bookmarkEnd w:id="1399"/>
      <w:bookmarkEnd w:id="1400"/>
      <w:bookmarkEnd w:id="1401"/>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402" w:name="_Toc21124932"/>
      <w:bookmarkStart w:id="1403" w:name="_Toc29767922"/>
      <w:bookmarkStart w:id="1404" w:name="_Toc36044364"/>
      <w:bookmarkStart w:id="1405" w:name="_Toc37230269"/>
      <w:bookmarkStart w:id="1406" w:name="_Toc45907412"/>
      <w:bookmarkStart w:id="1407" w:name="_Toc53181517"/>
      <w:bookmarkStart w:id="1408" w:name="_Toc61127388"/>
      <w:bookmarkStart w:id="1409" w:name="_Toc67054402"/>
      <w:bookmarkStart w:id="1410" w:name="_Toc67061400"/>
      <w:bookmarkStart w:id="1411" w:name="_Toc74734918"/>
      <w:bookmarkStart w:id="1412" w:name="_Toc74753161"/>
      <w:bookmarkStart w:id="1413" w:name="_Toc76507420"/>
      <w:r w:rsidRPr="00090C64">
        <w:lastRenderedPageBreak/>
        <w:t>5.</w:t>
      </w:r>
      <w:r w:rsidRPr="00090C64">
        <w:rPr>
          <w:lang w:eastAsia="zh-CN"/>
        </w:rPr>
        <w:t>4</w:t>
      </w:r>
      <w:r w:rsidRPr="00090C64">
        <w:tab/>
        <w:t>Test configurations for AAS BS operating bands with multi-band dependencies</w:t>
      </w:r>
      <w:bookmarkEnd w:id="1402"/>
      <w:bookmarkEnd w:id="1403"/>
      <w:bookmarkEnd w:id="1404"/>
      <w:bookmarkEnd w:id="1405"/>
      <w:bookmarkEnd w:id="1406"/>
      <w:bookmarkEnd w:id="1407"/>
      <w:bookmarkEnd w:id="1408"/>
      <w:bookmarkEnd w:id="1409"/>
      <w:bookmarkEnd w:id="1410"/>
      <w:bookmarkEnd w:id="1411"/>
      <w:bookmarkEnd w:id="1412"/>
      <w:bookmarkEnd w:id="1413"/>
    </w:p>
    <w:p w14:paraId="76C7DB60" w14:textId="77777777" w:rsidR="00D57C09" w:rsidRPr="00090C64" w:rsidRDefault="00D57C09" w:rsidP="00D57C09">
      <w:pPr>
        <w:pStyle w:val="Heading3"/>
      </w:pPr>
      <w:bookmarkStart w:id="1414" w:name="_Toc21124933"/>
      <w:bookmarkStart w:id="1415" w:name="_Toc29767923"/>
      <w:bookmarkStart w:id="1416" w:name="_Toc36044365"/>
      <w:bookmarkStart w:id="1417" w:name="_Toc37230270"/>
      <w:bookmarkStart w:id="1418" w:name="_Toc45907413"/>
      <w:bookmarkStart w:id="1419" w:name="_Toc53181518"/>
      <w:bookmarkStart w:id="1420" w:name="_Toc61127389"/>
      <w:bookmarkStart w:id="1421" w:name="_Toc67054403"/>
      <w:bookmarkStart w:id="1422" w:name="_Toc67061401"/>
      <w:bookmarkStart w:id="1423" w:name="_Toc74734919"/>
      <w:bookmarkStart w:id="1424" w:name="_Toc74753162"/>
      <w:bookmarkStart w:id="1425" w:name="_Toc76507421"/>
      <w:r w:rsidRPr="00090C64">
        <w:t>5.4.1</w:t>
      </w:r>
      <w:r w:rsidRPr="00090C64">
        <w:tab/>
        <w:t>AAS BS operating bands with multi-band dependencies supporting MSR operation</w:t>
      </w:r>
      <w:bookmarkEnd w:id="1414"/>
      <w:bookmarkEnd w:id="1415"/>
      <w:bookmarkEnd w:id="1416"/>
      <w:bookmarkEnd w:id="1417"/>
      <w:bookmarkEnd w:id="1418"/>
      <w:bookmarkEnd w:id="1419"/>
      <w:bookmarkEnd w:id="1420"/>
      <w:bookmarkEnd w:id="1421"/>
      <w:bookmarkEnd w:id="1422"/>
      <w:bookmarkEnd w:id="1423"/>
      <w:bookmarkEnd w:id="1424"/>
      <w:bookmarkEnd w:id="1425"/>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426" w:name="_Toc21124934"/>
      <w:bookmarkStart w:id="1427" w:name="_Toc29767924"/>
      <w:bookmarkStart w:id="1428" w:name="_Toc36044366"/>
      <w:bookmarkStart w:id="1429" w:name="_Toc37230271"/>
      <w:bookmarkStart w:id="1430" w:name="_Toc45907414"/>
      <w:bookmarkStart w:id="1431" w:name="_Toc53181519"/>
      <w:bookmarkStart w:id="1432" w:name="_Toc61127390"/>
      <w:bookmarkStart w:id="1433" w:name="_Toc67054404"/>
      <w:bookmarkStart w:id="1434" w:name="_Toc67061402"/>
      <w:bookmarkStart w:id="1435" w:name="_Toc74734920"/>
      <w:bookmarkStart w:id="1436" w:name="_Toc74753163"/>
      <w:bookmarkStart w:id="1437" w:name="_Toc76507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426"/>
      <w:bookmarkEnd w:id="1427"/>
      <w:bookmarkEnd w:id="1428"/>
      <w:bookmarkEnd w:id="1429"/>
      <w:bookmarkEnd w:id="1430"/>
      <w:bookmarkEnd w:id="1431"/>
      <w:bookmarkEnd w:id="1432"/>
      <w:bookmarkEnd w:id="1433"/>
      <w:bookmarkEnd w:id="1434"/>
      <w:bookmarkEnd w:id="1435"/>
      <w:bookmarkEnd w:id="1436"/>
      <w:bookmarkEnd w:id="1437"/>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438" w:name="_Toc21124935"/>
      <w:bookmarkStart w:id="1439" w:name="_Toc29767925"/>
      <w:bookmarkStart w:id="1440" w:name="_Toc36044367"/>
      <w:bookmarkStart w:id="1441" w:name="_Toc37230272"/>
      <w:bookmarkStart w:id="1442" w:name="_Toc45907415"/>
      <w:bookmarkStart w:id="1443" w:name="_Toc53181520"/>
      <w:bookmarkStart w:id="1444" w:name="_Toc61127391"/>
      <w:bookmarkStart w:id="1445" w:name="_Toc67054405"/>
      <w:bookmarkStart w:id="1446" w:name="_Toc67061403"/>
      <w:bookmarkStart w:id="1447" w:name="_Toc74734921"/>
      <w:bookmarkStart w:id="1448" w:name="_Toc74753164"/>
      <w:bookmarkStart w:id="1449" w:name="_Toc76507423"/>
      <w:r w:rsidRPr="00090C64">
        <w:rPr>
          <w:lang w:eastAsia="zh-CN"/>
        </w:rPr>
        <w:t>6</w:t>
      </w:r>
      <w:r w:rsidRPr="00090C64">
        <w:rPr>
          <w:lang w:eastAsia="zh-CN"/>
        </w:rPr>
        <w:tab/>
        <w:t>Radiated transmitter characteristics</w:t>
      </w:r>
      <w:bookmarkEnd w:id="1438"/>
      <w:bookmarkEnd w:id="1439"/>
      <w:bookmarkEnd w:id="1440"/>
      <w:bookmarkEnd w:id="1441"/>
      <w:bookmarkEnd w:id="1442"/>
      <w:bookmarkEnd w:id="1443"/>
      <w:bookmarkEnd w:id="1444"/>
      <w:bookmarkEnd w:id="1445"/>
      <w:bookmarkEnd w:id="1446"/>
      <w:bookmarkEnd w:id="1447"/>
      <w:bookmarkEnd w:id="1448"/>
      <w:bookmarkEnd w:id="1449"/>
    </w:p>
    <w:p w14:paraId="27F3F2BF" w14:textId="77777777" w:rsidR="00D57C09" w:rsidRPr="00090C64" w:rsidRDefault="00D57C09" w:rsidP="00D57C09">
      <w:pPr>
        <w:pStyle w:val="Heading2"/>
        <w:rPr>
          <w:lang w:eastAsia="zh-CN"/>
        </w:rPr>
      </w:pPr>
      <w:bookmarkStart w:id="1450" w:name="_Toc21124936"/>
      <w:bookmarkStart w:id="1451" w:name="_Toc29767926"/>
      <w:bookmarkStart w:id="1452" w:name="_Toc36044368"/>
      <w:bookmarkStart w:id="1453" w:name="_Toc37230273"/>
      <w:bookmarkStart w:id="1454" w:name="_Toc45907416"/>
      <w:bookmarkStart w:id="1455" w:name="_Toc53181521"/>
      <w:bookmarkStart w:id="1456" w:name="_Toc61127392"/>
      <w:bookmarkStart w:id="1457" w:name="_Toc67054406"/>
      <w:bookmarkStart w:id="1458" w:name="_Toc67061404"/>
      <w:bookmarkStart w:id="1459" w:name="_Toc74734922"/>
      <w:bookmarkStart w:id="1460" w:name="_Toc74753165"/>
      <w:bookmarkStart w:id="1461" w:name="_Toc76507424"/>
      <w:r w:rsidRPr="00090C64">
        <w:rPr>
          <w:lang w:eastAsia="zh-CN"/>
        </w:rPr>
        <w:t>6.1</w:t>
      </w:r>
      <w:r w:rsidRPr="00090C64">
        <w:rPr>
          <w:lang w:eastAsia="zh-CN"/>
        </w:rPr>
        <w:tab/>
        <w:t>General</w:t>
      </w:r>
      <w:bookmarkEnd w:id="1450"/>
      <w:bookmarkEnd w:id="1451"/>
      <w:bookmarkEnd w:id="1452"/>
      <w:bookmarkEnd w:id="1453"/>
      <w:bookmarkEnd w:id="1454"/>
      <w:bookmarkEnd w:id="1455"/>
      <w:bookmarkEnd w:id="1456"/>
      <w:bookmarkEnd w:id="1457"/>
      <w:bookmarkEnd w:id="1458"/>
      <w:bookmarkEnd w:id="1459"/>
      <w:bookmarkEnd w:id="1460"/>
      <w:bookmarkEnd w:id="1461"/>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5.45pt" o:ole="">
            <v:imagedata r:id="rId37" o:title=""/>
          </v:shape>
          <o:OLEObject Type="Embed" ProgID="Equation.3" ShapeID="_x0000_i1034" DrawAspect="Content" ObjectID="_1687120196" r:id="rId38"/>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462" w:name="_Toc21124937"/>
      <w:bookmarkStart w:id="1463" w:name="_Toc29767927"/>
      <w:bookmarkStart w:id="1464" w:name="_Toc36044369"/>
      <w:bookmarkStart w:id="1465" w:name="_Toc37230274"/>
      <w:bookmarkStart w:id="1466" w:name="_Toc45907417"/>
      <w:bookmarkStart w:id="1467" w:name="_Toc53181522"/>
      <w:bookmarkStart w:id="1468" w:name="_Toc61127393"/>
      <w:bookmarkStart w:id="1469" w:name="_Toc67054407"/>
      <w:bookmarkStart w:id="1470" w:name="_Toc67061405"/>
      <w:bookmarkStart w:id="1471" w:name="_Toc74734923"/>
      <w:bookmarkStart w:id="1472" w:name="_Toc74753166"/>
      <w:bookmarkStart w:id="1473" w:name="_Toc76507425"/>
      <w:r w:rsidRPr="00090C64">
        <w:rPr>
          <w:lang w:eastAsia="zh-CN"/>
        </w:rPr>
        <w:t>6.2</w:t>
      </w:r>
      <w:r w:rsidRPr="00090C64">
        <w:rPr>
          <w:lang w:eastAsia="zh-CN"/>
        </w:rPr>
        <w:tab/>
        <w:t>Radiated Transmit Power</w:t>
      </w:r>
      <w:bookmarkEnd w:id="1462"/>
      <w:bookmarkEnd w:id="1463"/>
      <w:bookmarkEnd w:id="1464"/>
      <w:bookmarkEnd w:id="1465"/>
      <w:bookmarkEnd w:id="1466"/>
      <w:bookmarkEnd w:id="1467"/>
      <w:bookmarkEnd w:id="1468"/>
      <w:bookmarkEnd w:id="1469"/>
      <w:bookmarkEnd w:id="1470"/>
      <w:bookmarkEnd w:id="1471"/>
      <w:bookmarkEnd w:id="1472"/>
      <w:bookmarkEnd w:id="1473"/>
    </w:p>
    <w:p w14:paraId="66F46D24" w14:textId="77777777" w:rsidR="00D57C09" w:rsidRPr="00090C64" w:rsidRDefault="00D57C09" w:rsidP="00D57C09">
      <w:pPr>
        <w:pStyle w:val="Heading3"/>
        <w:rPr>
          <w:lang w:eastAsia="sv-SE"/>
        </w:rPr>
      </w:pPr>
      <w:bookmarkStart w:id="1474" w:name="_Toc21124938"/>
      <w:bookmarkStart w:id="1475" w:name="_Toc29767928"/>
      <w:bookmarkStart w:id="1476" w:name="_Toc36044370"/>
      <w:bookmarkStart w:id="1477" w:name="_Toc37230275"/>
      <w:bookmarkStart w:id="1478" w:name="_Toc45907418"/>
      <w:bookmarkStart w:id="1479" w:name="_Toc53181523"/>
      <w:bookmarkStart w:id="1480" w:name="_Toc61127394"/>
      <w:bookmarkStart w:id="1481" w:name="_Toc67054408"/>
      <w:bookmarkStart w:id="1482" w:name="_Toc67061406"/>
      <w:bookmarkStart w:id="1483" w:name="_Toc74734924"/>
      <w:bookmarkStart w:id="1484" w:name="_Toc74753167"/>
      <w:bookmarkStart w:id="1485" w:name="_Toc76507426"/>
      <w:r w:rsidRPr="00090C64">
        <w:rPr>
          <w:lang w:eastAsia="sv-SE"/>
        </w:rPr>
        <w:t>6.2.1</w:t>
      </w:r>
      <w:r w:rsidRPr="00090C64">
        <w:rPr>
          <w:lang w:eastAsia="sv-SE"/>
        </w:rPr>
        <w:tab/>
        <w:t>Definition and applicability</w:t>
      </w:r>
      <w:bookmarkEnd w:id="1474"/>
      <w:bookmarkEnd w:id="1475"/>
      <w:bookmarkEnd w:id="1476"/>
      <w:bookmarkEnd w:id="1477"/>
      <w:bookmarkEnd w:id="1478"/>
      <w:bookmarkEnd w:id="1479"/>
      <w:bookmarkEnd w:id="1480"/>
      <w:bookmarkEnd w:id="1481"/>
      <w:bookmarkEnd w:id="1482"/>
      <w:bookmarkEnd w:id="1483"/>
      <w:bookmarkEnd w:id="1484"/>
      <w:bookmarkEnd w:id="1485"/>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486" w:name="_Toc21124939"/>
      <w:bookmarkStart w:id="1487" w:name="_Toc29767929"/>
      <w:bookmarkStart w:id="1488" w:name="_Toc36044371"/>
      <w:bookmarkStart w:id="1489" w:name="_Toc37230276"/>
      <w:bookmarkStart w:id="1490" w:name="_Toc45907419"/>
      <w:bookmarkStart w:id="1491" w:name="_Toc53181524"/>
      <w:bookmarkStart w:id="1492" w:name="_Toc61127395"/>
      <w:bookmarkStart w:id="1493" w:name="_Toc67054409"/>
      <w:bookmarkStart w:id="1494" w:name="_Toc67061407"/>
      <w:bookmarkStart w:id="1495" w:name="_Toc74734925"/>
      <w:bookmarkStart w:id="1496" w:name="_Toc74753168"/>
      <w:bookmarkStart w:id="1497" w:name="_Toc76507427"/>
      <w:r w:rsidRPr="00090C64">
        <w:rPr>
          <w:lang w:eastAsia="sv-SE"/>
        </w:rPr>
        <w:t>6.2.2</w:t>
      </w:r>
      <w:r w:rsidRPr="00090C64">
        <w:rPr>
          <w:lang w:eastAsia="sv-SE"/>
        </w:rPr>
        <w:tab/>
        <w:t>Minimum Requirement</w:t>
      </w:r>
      <w:bookmarkEnd w:id="1486"/>
      <w:bookmarkEnd w:id="1487"/>
      <w:bookmarkEnd w:id="1488"/>
      <w:bookmarkEnd w:id="1489"/>
      <w:bookmarkEnd w:id="1490"/>
      <w:bookmarkEnd w:id="1491"/>
      <w:bookmarkEnd w:id="1492"/>
      <w:bookmarkEnd w:id="1493"/>
      <w:bookmarkEnd w:id="1494"/>
      <w:bookmarkEnd w:id="1495"/>
      <w:bookmarkEnd w:id="1496"/>
      <w:bookmarkEnd w:id="1497"/>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498" w:name="_Toc21124940"/>
      <w:bookmarkStart w:id="1499" w:name="_Toc29767930"/>
      <w:bookmarkStart w:id="1500" w:name="_Toc36044372"/>
      <w:bookmarkStart w:id="1501" w:name="_Toc37230277"/>
      <w:bookmarkStart w:id="1502" w:name="_Toc45907420"/>
      <w:bookmarkStart w:id="1503" w:name="_Toc53181525"/>
      <w:bookmarkStart w:id="1504" w:name="_Toc61127396"/>
      <w:bookmarkStart w:id="1505" w:name="_Toc67054410"/>
      <w:bookmarkStart w:id="1506" w:name="_Toc67061408"/>
      <w:bookmarkStart w:id="1507" w:name="_Toc74734926"/>
      <w:bookmarkStart w:id="1508" w:name="_Toc74753169"/>
      <w:bookmarkStart w:id="1509" w:name="_Toc76507428"/>
      <w:r w:rsidRPr="00090C64">
        <w:rPr>
          <w:lang w:eastAsia="sv-SE"/>
        </w:rPr>
        <w:t>6.2.3</w:t>
      </w:r>
      <w:r w:rsidRPr="00090C64">
        <w:rPr>
          <w:lang w:eastAsia="sv-SE"/>
        </w:rPr>
        <w:tab/>
        <w:t>Test purpose</w:t>
      </w:r>
      <w:bookmarkEnd w:id="1498"/>
      <w:bookmarkEnd w:id="1499"/>
      <w:bookmarkEnd w:id="1500"/>
      <w:bookmarkEnd w:id="1501"/>
      <w:bookmarkEnd w:id="1502"/>
      <w:bookmarkEnd w:id="1503"/>
      <w:bookmarkEnd w:id="1504"/>
      <w:bookmarkEnd w:id="1505"/>
      <w:bookmarkEnd w:id="1506"/>
      <w:bookmarkEnd w:id="1507"/>
      <w:bookmarkEnd w:id="1508"/>
      <w:bookmarkEnd w:id="150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510" w:name="_Toc21124941"/>
      <w:bookmarkStart w:id="1511" w:name="_Toc29767931"/>
      <w:bookmarkStart w:id="1512" w:name="_Toc36044373"/>
      <w:bookmarkStart w:id="1513" w:name="_Toc37230278"/>
      <w:bookmarkStart w:id="1514" w:name="_Toc45907421"/>
      <w:bookmarkStart w:id="1515" w:name="_Toc53181526"/>
      <w:bookmarkStart w:id="1516" w:name="_Toc61127397"/>
      <w:bookmarkStart w:id="1517" w:name="_Toc67054411"/>
      <w:bookmarkStart w:id="1518" w:name="_Toc67061409"/>
      <w:bookmarkStart w:id="1519" w:name="_Toc74734927"/>
      <w:bookmarkStart w:id="1520" w:name="_Toc74753170"/>
      <w:bookmarkStart w:id="1521" w:name="_Toc76507429"/>
      <w:r w:rsidRPr="00090C64">
        <w:rPr>
          <w:lang w:eastAsia="sv-SE"/>
        </w:rPr>
        <w:t>6.</w:t>
      </w:r>
      <w:r w:rsidRPr="00090C64">
        <w:rPr>
          <w:lang w:eastAsia="zh-CN"/>
        </w:rPr>
        <w:t>2</w:t>
      </w:r>
      <w:r w:rsidRPr="00090C64">
        <w:rPr>
          <w:lang w:eastAsia="sv-SE"/>
        </w:rPr>
        <w:t>.4</w:t>
      </w:r>
      <w:r w:rsidRPr="00090C64">
        <w:rPr>
          <w:lang w:eastAsia="sv-SE"/>
        </w:rPr>
        <w:tab/>
        <w:t>Method of test</w:t>
      </w:r>
      <w:bookmarkEnd w:id="1510"/>
      <w:bookmarkEnd w:id="1511"/>
      <w:bookmarkEnd w:id="1512"/>
      <w:bookmarkEnd w:id="1513"/>
      <w:bookmarkEnd w:id="1514"/>
      <w:bookmarkEnd w:id="1515"/>
      <w:bookmarkEnd w:id="1516"/>
      <w:bookmarkEnd w:id="1517"/>
      <w:bookmarkEnd w:id="1518"/>
      <w:bookmarkEnd w:id="1519"/>
      <w:bookmarkEnd w:id="1520"/>
      <w:bookmarkEnd w:id="1521"/>
    </w:p>
    <w:p w14:paraId="538ECBFD" w14:textId="77777777" w:rsidR="00D57C09" w:rsidRPr="00090C64" w:rsidRDefault="00D57C09" w:rsidP="00D57C09">
      <w:pPr>
        <w:pStyle w:val="Heading4"/>
        <w:rPr>
          <w:lang w:eastAsia="sv-SE"/>
        </w:rPr>
      </w:pPr>
      <w:bookmarkStart w:id="1522" w:name="_Toc21124942"/>
      <w:bookmarkStart w:id="1523" w:name="_Toc29767932"/>
      <w:bookmarkStart w:id="1524" w:name="_Toc36044374"/>
      <w:bookmarkStart w:id="1525" w:name="_Toc37230279"/>
      <w:bookmarkStart w:id="1526" w:name="_Toc45907422"/>
      <w:bookmarkStart w:id="1527" w:name="_Toc53181527"/>
      <w:bookmarkStart w:id="1528" w:name="_Toc61127398"/>
      <w:bookmarkStart w:id="1529" w:name="_Toc67054412"/>
      <w:bookmarkStart w:id="1530" w:name="_Toc67061410"/>
      <w:bookmarkStart w:id="1531" w:name="_Toc74734928"/>
      <w:bookmarkStart w:id="1532" w:name="_Toc74753171"/>
      <w:bookmarkStart w:id="1533" w:name="_Toc76507430"/>
      <w:r w:rsidRPr="00090C64">
        <w:rPr>
          <w:lang w:eastAsia="sv-SE"/>
        </w:rPr>
        <w:t>6.2.4.1</w:t>
      </w:r>
      <w:r w:rsidRPr="00090C64">
        <w:rPr>
          <w:lang w:eastAsia="sv-SE"/>
        </w:rPr>
        <w:tab/>
        <w:t>Initial conditions</w:t>
      </w:r>
      <w:bookmarkEnd w:id="1522"/>
      <w:bookmarkEnd w:id="1523"/>
      <w:bookmarkEnd w:id="1524"/>
      <w:bookmarkEnd w:id="1525"/>
      <w:bookmarkEnd w:id="1526"/>
      <w:bookmarkEnd w:id="1527"/>
      <w:bookmarkEnd w:id="1528"/>
      <w:bookmarkEnd w:id="1529"/>
      <w:bookmarkEnd w:id="1530"/>
      <w:bookmarkEnd w:id="1531"/>
      <w:bookmarkEnd w:id="1532"/>
      <w:bookmarkEnd w:id="1533"/>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1534" w:name="_Toc21124943"/>
      <w:bookmarkStart w:id="1535" w:name="_Toc29767933"/>
      <w:bookmarkStart w:id="1536" w:name="_Toc36044375"/>
      <w:bookmarkStart w:id="1537" w:name="_Toc37230280"/>
      <w:bookmarkStart w:id="1538" w:name="_Toc45907423"/>
      <w:bookmarkStart w:id="1539" w:name="_Toc53181528"/>
      <w:bookmarkStart w:id="1540" w:name="_Toc61127399"/>
      <w:bookmarkStart w:id="1541" w:name="_Toc67054413"/>
      <w:bookmarkStart w:id="1542" w:name="_Toc67061411"/>
      <w:bookmarkStart w:id="1543" w:name="_Toc74734929"/>
      <w:bookmarkStart w:id="1544" w:name="_Toc74753172"/>
      <w:bookmarkStart w:id="1545" w:name="_Toc76507431"/>
      <w:r w:rsidRPr="00090C64">
        <w:rPr>
          <w:lang w:eastAsia="sv-SE"/>
        </w:rPr>
        <w:t>6.2.4.2</w:t>
      </w:r>
      <w:r w:rsidRPr="00090C64">
        <w:rPr>
          <w:lang w:eastAsia="sv-SE"/>
        </w:rPr>
        <w:tab/>
        <w:t>Procedure</w:t>
      </w:r>
      <w:bookmarkEnd w:id="1534"/>
      <w:bookmarkEnd w:id="1535"/>
      <w:bookmarkEnd w:id="1536"/>
      <w:bookmarkEnd w:id="1537"/>
      <w:bookmarkEnd w:id="1538"/>
      <w:bookmarkEnd w:id="1539"/>
      <w:bookmarkEnd w:id="1540"/>
      <w:bookmarkEnd w:id="1541"/>
      <w:bookmarkEnd w:id="1542"/>
      <w:bookmarkEnd w:id="1543"/>
      <w:bookmarkEnd w:id="1544"/>
      <w:bookmarkEnd w:id="154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546" w:name="_Toc21124944"/>
      <w:bookmarkStart w:id="1547" w:name="_Toc29767934"/>
      <w:bookmarkStart w:id="1548" w:name="_Toc36044376"/>
      <w:bookmarkStart w:id="1549" w:name="_Toc37230281"/>
      <w:bookmarkStart w:id="1550" w:name="_Toc45907424"/>
      <w:bookmarkStart w:id="1551" w:name="_Toc53181529"/>
      <w:bookmarkStart w:id="1552" w:name="_Toc61127400"/>
      <w:bookmarkStart w:id="1553" w:name="_Toc67054414"/>
      <w:bookmarkStart w:id="1554" w:name="_Toc67061412"/>
      <w:bookmarkStart w:id="1555" w:name="_Toc74734930"/>
      <w:bookmarkStart w:id="1556" w:name="_Toc74753173"/>
      <w:bookmarkStart w:id="1557" w:name="_Toc76507432"/>
      <w:r w:rsidRPr="00090C64">
        <w:rPr>
          <w:lang w:eastAsia="sv-SE"/>
        </w:rPr>
        <w:t>6.</w:t>
      </w:r>
      <w:r w:rsidRPr="00090C64">
        <w:rPr>
          <w:lang w:eastAsia="zh-CN"/>
        </w:rPr>
        <w:t>2</w:t>
      </w:r>
      <w:r w:rsidRPr="00090C64">
        <w:rPr>
          <w:lang w:eastAsia="sv-SE"/>
        </w:rPr>
        <w:t>.5</w:t>
      </w:r>
      <w:r w:rsidRPr="00090C64">
        <w:rPr>
          <w:lang w:eastAsia="sv-SE"/>
        </w:rPr>
        <w:tab/>
        <w:t>Test Requirement</w:t>
      </w:r>
      <w:bookmarkEnd w:id="1546"/>
      <w:bookmarkEnd w:id="1547"/>
      <w:bookmarkEnd w:id="1548"/>
      <w:bookmarkEnd w:id="1549"/>
      <w:bookmarkEnd w:id="1550"/>
      <w:bookmarkEnd w:id="1551"/>
      <w:bookmarkEnd w:id="1552"/>
      <w:bookmarkEnd w:id="1553"/>
      <w:bookmarkEnd w:id="1554"/>
      <w:bookmarkEnd w:id="1555"/>
      <w:bookmarkEnd w:id="1556"/>
      <w:bookmarkEnd w:id="1557"/>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558" w:name="_Toc21124945"/>
      <w:bookmarkStart w:id="1559" w:name="_Toc29767935"/>
      <w:bookmarkStart w:id="1560" w:name="_Toc36044377"/>
      <w:bookmarkStart w:id="1561" w:name="_Toc37230282"/>
      <w:bookmarkStart w:id="1562" w:name="_Toc45907425"/>
      <w:bookmarkStart w:id="1563" w:name="_Toc53181530"/>
      <w:bookmarkStart w:id="1564" w:name="_Toc61127401"/>
      <w:bookmarkStart w:id="1565" w:name="_Toc67054415"/>
      <w:bookmarkStart w:id="1566" w:name="_Toc67061413"/>
      <w:bookmarkStart w:id="1567" w:name="_Toc74734931"/>
      <w:bookmarkStart w:id="1568" w:name="_Toc74753174"/>
      <w:bookmarkStart w:id="1569" w:name="_Toc76507433"/>
      <w:r w:rsidRPr="00090C64">
        <w:t>6.3</w:t>
      </w:r>
      <w:r w:rsidRPr="00090C64">
        <w:tab/>
        <w:t>OTA Base Station output power</w:t>
      </w:r>
      <w:bookmarkEnd w:id="1558"/>
      <w:bookmarkEnd w:id="1559"/>
      <w:bookmarkEnd w:id="1560"/>
      <w:bookmarkEnd w:id="1561"/>
      <w:bookmarkEnd w:id="1562"/>
      <w:bookmarkEnd w:id="1563"/>
      <w:bookmarkEnd w:id="1564"/>
      <w:bookmarkEnd w:id="1565"/>
      <w:bookmarkEnd w:id="1566"/>
      <w:bookmarkEnd w:id="1567"/>
      <w:bookmarkEnd w:id="1568"/>
      <w:bookmarkEnd w:id="1569"/>
    </w:p>
    <w:p w14:paraId="1A1AD85B" w14:textId="77777777" w:rsidR="00D57C09" w:rsidRPr="00090C64" w:rsidRDefault="00D57C09" w:rsidP="00D57C09">
      <w:pPr>
        <w:pStyle w:val="Heading3"/>
      </w:pPr>
      <w:bookmarkStart w:id="1570" w:name="_Toc21124946"/>
      <w:bookmarkStart w:id="1571" w:name="_Toc29767936"/>
      <w:bookmarkStart w:id="1572" w:name="_Toc36044378"/>
      <w:bookmarkStart w:id="1573" w:name="_Toc37230283"/>
      <w:bookmarkStart w:id="1574" w:name="_Toc45907426"/>
      <w:bookmarkStart w:id="1575" w:name="_Toc53181531"/>
      <w:bookmarkStart w:id="1576" w:name="_Toc61127402"/>
      <w:bookmarkStart w:id="1577" w:name="_Toc67054416"/>
      <w:bookmarkStart w:id="1578" w:name="_Toc67061414"/>
      <w:bookmarkStart w:id="1579" w:name="_Toc74734932"/>
      <w:bookmarkStart w:id="1580" w:name="_Toc74753175"/>
      <w:bookmarkStart w:id="1581" w:name="_Toc76507434"/>
      <w:r w:rsidRPr="00090C64">
        <w:t>6.3.1</w:t>
      </w:r>
      <w:r w:rsidRPr="00090C64">
        <w:tab/>
        <w:t>General</w:t>
      </w:r>
      <w:bookmarkEnd w:id="1570"/>
      <w:bookmarkEnd w:id="1571"/>
      <w:bookmarkEnd w:id="1572"/>
      <w:bookmarkEnd w:id="1573"/>
      <w:bookmarkEnd w:id="1574"/>
      <w:bookmarkEnd w:id="1575"/>
      <w:bookmarkEnd w:id="1576"/>
      <w:bookmarkEnd w:id="1577"/>
      <w:bookmarkEnd w:id="1578"/>
      <w:bookmarkEnd w:id="1579"/>
      <w:bookmarkEnd w:id="1580"/>
      <w:bookmarkEnd w:id="158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582" w:name="_Toc21124947"/>
      <w:bookmarkStart w:id="1583" w:name="_Toc29767937"/>
      <w:bookmarkStart w:id="1584" w:name="_Toc36044379"/>
      <w:bookmarkStart w:id="1585" w:name="_Toc37230284"/>
      <w:bookmarkStart w:id="1586" w:name="_Toc45907427"/>
      <w:bookmarkStart w:id="1587" w:name="_Toc53181532"/>
      <w:bookmarkStart w:id="1588" w:name="_Toc61127403"/>
      <w:bookmarkStart w:id="1589" w:name="_Toc67054417"/>
      <w:bookmarkStart w:id="1590" w:name="_Toc67061415"/>
      <w:bookmarkStart w:id="1591" w:name="_Toc74734933"/>
      <w:bookmarkStart w:id="1592" w:name="_Toc74753176"/>
      <w:bookmarkStart w:id="1593" w:name="_Toc76507435"/>
      <w:r w:rsidRPr="00090C64">
        <w:t>6.3.2</w:t>
      </w:r>
      <w:r w:rsidRPr="00090C64">
        <w:tab/>
        <w:t>OTA Maximum output power</w:t>
      </w:r>
      <w:bookmarkEnd w:id="1582"/>
      <w:bookmarkEnd w:id="1583"/>
      <w:bookmarkEnd w:id="1584"/>
      <w:bookmarkEnd w:id="1585"/>
      <w:bookmarkEnd w:id="1586"/>
      <w:bookmarkEnd w:id="1587"/>
      <w:bookmarkEnd w:id="1588"/>
      <w:bookmarkEnd w:id="1589"/>
      <w:bookmarkEnd w:id="1590"/>
      <w:bookmarkEnd w:id="1591"/>
      <w:bookmarkEnd w:id="1592"/>
      <w:bookmarkEnd w:id="1593"/>
    </w:p>
    <w:p w14:paraId="794D2DAF" w14:textId="77777777" w:rsidR="00D57C09" w:rsidRPr="00090C64" w:rsidRDefault="00D57C09" w:rsidP="00D57C09">
      <w:pPr>
        <w:pStyle w:val="Heading4"/>
        <w:rPr>
          <w:lang w:eastAsia="sv-SE"/>
        </w:rPr>
      </w:pPr>
      <w:bookmarkStart w:id="1594" w:name="_Toc21124948"/>
      <w:bookmarkStart w:id="1595" w:name="_Toc29767938"/>
      <w:bookmarkStart w:id="1596" w:name="_Toc36044380"/>
      <w:bookmarkStart w:id="1597" w:name="_Toc37230285"/>
      <w:bookmarkStart w:id="1598" w:name="_Toc45907428"/>
      <w:bookmarkStart w:id="1599" w:name="_Toc53181533"/>
      <w:bookmarkStart w:id="1600" w:name="_Toc61127404"/>
      <w:bookmarkStart w:id="1601" w:name="_Toc67054418"/>
      <w:bookmarkStart w:id="1602" w:name="_Toc67061416"/>
      <w:bookmarkStart w:id="1603" w:name="_Toc74734934"/>
      <w:bookmarkStart w:id="1604" w:name="_Toc74753177"/>
      <w:bookmarkStart w:id="1605" w:name="_Toc76507436"/>
      <w:r w:rsidRPr="00090C64">
        <w:rPr>
          <w:lang w:eastAsia="sv-SE"/>
        </w:rPr>
        <w:t>6.3.2.1</w:t>
      </w:r>
      <w:r w:rsidRPr="00090C64">
        <w:rPr>
          <w:lang w:eastAsia="sv-SE"/>
        </w:rPr>
        <w:tab/>
        <w:t>Definition and applicability</w:t>
      </w:r>
      <w:bookmarkEnd w:id="1594"/>
      <w:bookmarkEnd w:id="1595"/>
      <w:bookmarkEnd w:id="1596"/>
      <w:bookmarkEnd w:id="1597"/>
      <w:bookmarkEnd w:id="1598"/>
      <w:bookmarkEnd w:id="1599"/>
      <w:bookmarkEnd w:id="1600"/>
      <w:bookmarkEnd w:id="1601"/>
      <w:bookmarkEnd w:id="1602"/>
      <w:bookmarkEnd w:id="1603"/>
      <w:bookmarkEnd w:id="1604"/>
      <w:bookmarkEnd w:id="160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1606" w:name="_Toc21124949"/>
      <w:bookmarkStart w:id="1607" w:name="_Toc29767939"/>
      <w:bookmarkStart w:id="1608" w:name="_Toc36044381"/>
      <w:bookmarkStart w:id="1609" w:name="_Toc37230286"/>
      <w:bookmarkStart w:id="1610" w:name="_Toc45907429"/>
      <w:bookmarkStart w:id="1611" w:name="_Toc53181534"/>
      <w:bookmarkStart w:id="1612" w:name="_Toc61127405"/>
      <w:bookmarkStart w:id="1613" w:name="_Toc67054419"/>
      <w:bookmarkStart w:id="1614" w:name="_Toc67061417"/>
      <w:bookmarkStart w:id="1615" w:name="_Toc74734935"/>
      <w:bookmarkStart w:id="1616" w:name="_Toc74753178"/>
      <w:bookmarkStart w:id="1617" w:name="_Toc76507437"/>
      <w:r w:rsidRPr="00090C64">
        <w:rPr>
          <w:lang w:eastAsia="sv-SE"/>
        </w:rPr>
        <w:t>6.3.2.2</w:t>
      </w:r>
      <w:r w:rsidRPr="00090C64">
        <w:rPr>
          <w:lang w:eastAsia="sv-SE"/>
        </w:rP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1618" w:name="_Toc21124950"/>
      <w:bookmarkStart w:id="1619" w:name="_Toc29767940"/>
      <w:bookmarkStart w:id="1620" w:name="_Toc36044382"/>
      <w:bookmarkStart w:id="1621" w:name="_Toc37230287"/>
      <w:bookmarkStart w:id="1622" w:name="_Toc45907430"/>
      <w:bookmarkStart w:id="1623" w:name="_Toc53181535"/>
      <w:bookmarkStart w:id="1624" w:name="_Toc61127406"/>
      <w:bookmarkStart w:id="1625" w:name="_Toc67054420"/>
      <w:bookmarkStart w:id="1626" w:name="_Toc67061418"/>
      <w:bookmarkStart w:id="1627" w:name="_Toc74734936"/>
      <w:bookmarkStart w:id="1628" w:name="_Toc74753179"/>
      <w:bookmarkStart w:id="1629" w:name="_Toc76507438"/>
      <w:r w:rsidRPr="00090C64">
        <w:rPr>
          <w:lang w:eastAsia="sv-SE"/>
        </w:rPr>
        <w:t>6.3.2.3</w:t>
      </w:r>
      <w:r w:rsidRPr="00090C64">
        <w:rPr>
          <w:lang w:eastAsia="sv-SE"/>
        </w:rPr>
        <w:tab/>
        <w:t>Test purpose</w:t>
      </w:r>
      <w:bookmarkEnd w:id="1618"/>
      <w:bookmarkEnd w:id="1619"/>
      <w:bookmarkEnd w:id="1620"/>
      <w:bookmarkEnd w:id="1621"/>
      <w:bookmarkEnd w:id="1622"/>
      <w:bookmarkEnd w:id="1623"/>
      <w:bookmarkEnd w:id="1624"/>
      <w:bookmarkEnd w:id="1625"/>
      <w:bookmarkEnd w:id="1626"/>
      <w:bookmarkEnd w:id="1627"/>
      <w:bookmarkEnd w:id="1628"/>
      <w:bookmarkEnd w:id="162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1630" w:name="_Toc21124951"/>
      <w:bookmarkStart w:id="1631" w:name="_Toc29767941"/>
      <w:bookmarkStart w:id="1632" w:name="_Toc36044383"/>
      <w:bookmarkStart w:id="1633" w:name="_Toc37230288"/>
      <w:bookmarkStart w:id="1634" w:name="_Toc45907431"/>
      <w:bookmarkStart w:id="1635" w:name="_Toc53181536"/>
      <w:bookmarkStart w:id="1636" w:name="_Toc61127407"/>
      <w:bookmarkStart w:id="1637" w:name="_Toc67054421"/>
      <w:bookmarkStart w:id="1638" w:name="_Toc67061419"/>
      <w:bookmarkStart w:id="1639" w:name="_Toc74734937"/>
      <w:bookmarkStart w:id="1640" w:name="_Toc74753180"/>
      <w:bookmarkStart w:id="1641" w:name="_Toc76507439"/>
      <w:r w:rsidRPr="00090C64">
        <w:rPr>
          <w:lang w:eastAsia="sv-SE"/>
        </w:rPr>
        <w:t>6.</w:t>
      </w:r>
      <w:r w:rsidRPr="00090C64">
        <w:rPr>
          <w:lang w:eastAsia="zh-CN"/>
        </w:rPr>
        <w:t>3.2.</w:t>
      </w:r>
      <w:r w:rsidRPr="00090C64">
        <w:rPr>
          <w:lang w:eastAsia="sv-SE"/>
        </w:rPr>
        <w:t>4</w:t>
      </w:r>
      <w:r w:rsidRPr="00090C64">
        <w:rPr>
          <w:lang w:eastAsia="sv-SE"/>
        </w:rPr>
        <w:tab/>
        <w:t>Method of test</w:t>
      </w:r>
      <w:bookmarkEnd w:id="1630"/>
      <w:bookmarkEnd w:id="1631"/>
      <w:bookmarkEnd w:id="1632"/>
      <w:bookmarkEnd w:id="1633"/>
      <w:bookmarkEnd w:id="1634"/>
      <w:bookmarkEnd w:id="1635"/>
      <w:bookmarkEnd w:id="1636"/>
      <w:bookmarkEnd w:id="1637"/>
      <w:bookmarkEnd w:id="1638"/>
      <w:bookmarkEnd w:id="1639"/>
      <w:bookmarkEnd w:id="1640"/>
      <w:bookmarkEnd w:id="1641"/>
    </w:p>
    <w:p w14:paraId="35664324" w14:textId="77777777" w:rsidR="00D57C09" w:rsidRPr="00090C64" w:rsidRDefault="00D57C09" w:rsidP="00D57C09">
      <w:pPr>
        <w:pStyle w:val="Heading5"/>
        <w:rPr>
          <w:lang w:eastAsia="sv-SE"/>
        </w:rPr>
      </w:pPr>
      <w:bookmarkStart w:id="1642" w:name="_Toc21124952"/>
      <w:bookmarkStart w:id="1643" w:name="_Toc29767942"/>
      <w:bookmarkStart w:id="1644" w:name="_Toc36044384"/>
      <w:bookmarkStart w:id="1645" w:name="_Toc37230289"/>
      <w:bookmarkStart w:id="1646" w:name="_Toc45907432"/>
      <w:bookmarkStart w:id="1647" w:name="_Toc53181537"/>
      <w:bookmarkStart w:id="1648" w:name="_Toc61127408"/>
      <w:bookmarkStart w:id="1649" w:name="_Toc67054422"/>
      <w:bookmarkStart w:id="1650" w:name="_Toc67061420"/>
      <w:bookmarkStart w:id="1651" w:name="_Toc74734938"/>
      <w:bookmarkStart w:id="1652" w:name="_Toc74753181"/>
      <w:bookmarkStart w:id="1653" w:name="_Toc76507440"/>
      <w:r w:rsidRPr="00090C64">
        <w:rPr>
          <w:lang w:eastAsia="sv-SE"/>
        </w:rPr>
        <w:t>6.3.2.4.1</w:t>
      </w:r>
      <w:r w:rsidRPr="00090C64">
        <w:rPr>
          <w:lang w:eastAsia="sv-SE"/>
        </w:rPr>
        <w:tab/>
        <w:t>Initial conditions</w:t>
      </w:r>
      <w:bookmarkEnd w:id="1642"/>
      <w:bookmarkEnd w:id="1643"/>
      <w:bookmarkEnd w:id="1644"/>
      <w:bookmarkEnd w:id="1645"/>
      <w:bookmarkEnd w:id="1646"/>
      <w:bookmarkEnd w:id="1647"/>
      <w:bookmarkEnd w:id="1648"/>
      <w:bookmarkEnd w:id="1649"/>
      <w:bookmarkEnd w:id="1650"/>
      <w:bookmarkEnd w:id="1651"/>
      <w:bookmarkEnd w:id="1652"/>
      <w:bookmarkEnd w:id="165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1654" w:name="_Toc21124953"/>
      <w:bookmarkStart w:id="1655" w:name="_Toc29767943"/>
      <w:bookmarkStart w:id="1656" w:name="_Toc36044385"/>
      <w:bookmarkStart w:id="1657" w:name="_Toc37230290"/>
      <w:bookmarkStart w:id="1658" w:name="_Toc45907433"/>
      <w:bookmarkStart w:id="1659" w:name="_Toc53181538"/>
      <w:bookmarkStart w:id="1660" w:name="_Toc61127409"/>
      <w:bookmarkStart w:id="1661" w:name="_Toc67054423"/>
      <w:bookmarkStart w:id="1662" w:name="_Toc67061421"/>
      <w:bookmarkStart w:id="1663" w:name="_Toc74734939"/>
      <w:bookmarkStart w:id="1664" w:name="_Toc74753182"/>
      <w:bookmarkStart w:id="1665" w:name="_Toc76507441"/>
      <w:r w:rsidRPr="00090C64">
        <w:rPr>
          <w:lang w:eastAsia="sv-SE"/>
        </w:rPr>
        <w:t>6.3.2.4.2</w:t>
      </w:r>
      <w:r w:rsidRPr="00090C64">
        <w:rPr>
          <w:lang w:eastAsia="sv-SE"/>
        </w:rPr>
        <w:tab/>
        <w:t>Procedure</w:t>
      </w:r>
      <w:bookmarkEnd w:id="1654"/>
      <w:bookmarkEnd w:id="1655"/>
      <w:bookmarkEnd w:id="1656"/>
      <w:bookmarkEnd w:id="1657"/>
      <w:bookmarkEnd w:id="1658"/>
      <w:bookmarkEnd w:id="1659"/>
      <w:bookmarkEnd w:id="1660"/>
      <w:bookmarkEnd w:id="1661"/>
      <w:bookmarkEnd w:id="1662"/>
      <w:bookmarkEnd w:id="1663"/>
      <w:bookmarkEnd w:id="1664"/>
      <w:bookmarkEnd w:id="1665"/>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1666" w:name="_Toc21124954"/>
      <w:bookmarkStart w:id="1667" w:name="_Toc29767944"/>
      <w:bookmarkStart w:id="1668" w:name="_Toc36044386"/>
      <w:bookmarkStart w:id="1669" w:name="_Toc37230291"/>
      <w:bookmarkStart w:id="1670" w:name="_Toc45907434"/>
      <w:bookmarkStart w:id="1671" w:name="_Toc53181539"/>
      <w:bookmarkStart w:id="1672" w:name="_Toc61127410"/>
      <w:bookmarkStart w:id="1673" w:name="_Toc67054424"/>
      <w:bookmarkStart w:id="1674" w:name="_Toc67061422"/>
      <w:bookmarkStart w:id="1675" w:name="_Toc74734940"/>
      <w:bookmarkStart w:id="1676" w:name="_Toc74753183"/>
      <w:bookmarkStart w:id="1677" w:name="_Toc76507442"/>
      <w:r w:rsidRPr="00090C64">
        <w:rPr>
          <w:lang w:eastAsia="sv-SE"/>
        </w:rPr>
        <w:t>6.</w:t>
      </w:r>
      <w:r w:rsidRPr="00090C64">
        <w:rPr>
          <w:lang w:eastAsia="zh-CN"/>
        </w:rPr>
        <w:t>3.2.</w:t>
      </w:r>
      <w:r w:rsidRPr="00090C64">
        <w:rPr>
          <w:lang w:eastAsia="sv-SE"/>
        </w:rPr>
        <w:t>5</w:t>
      </w:r>
      <w:r w:rsidRPr="00090C64">
        <w:rPr>
          <w:lang w:eastAsia="sv-SE"/>
        </w:rPr>
        <w:tab/>
        <w:t>Test Requirement</w:t>
      </w:r>
      <w:bookmarkEnd w:id="1666"/>
      <w:bookmarkEnd w:id="1667"/>
      <w:bookmarkEnd w:id="1668"/>
      <w:bookmarkEnd w:id="1669"/>
      <w:bookmarkEnd w:id="1670"/>
      <w:bookmarkEnd w:id="1671"/>
      <w:bookmarkEnd w:id="1672"/>
      <w:bookmarkEnd w:id="1673"/>
      <w:bookmarkEnd w:id="1674"/>
      <w:bookmarkEnd w:id="1675"/>
      <w:bookmarkEnd w:id="1676"/>
      <w:bookmarkEnd w:id="1677"/>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1678" w:name="_Toc21124955"/>
      <w:bookmarkStart w:id="1679" w:name="_Toc29767945"/>
      <w:bookmarkStart w:id="1680" w:name="_Toc36044387"/>
      <w:bookmarkStart w:id="1681" w:name="_Toc37230292"/>
      <w:bookmarkStart w:id="1682" w:name="_Toc45907435"/>
      <w:bookmarkStart w:id="1683" w:name="_Toc53181540"/>
      <w:bookmarkStart w:id="1684" w:name="_Toc61127411"/>
      <w:bookmarkStart w:id="1685" w:name="_Toc67054425"/>
      <w:bookmarkStart w:id="1686" w:name="_Toc67061423"/>
      <w:bookmarkStart w:id="1687" w:name="_Toc74734941"/>
      <w:bookmarkStart w:id="1688" w:name="_Toc74753184"/>
      <w:bookmarkStart w:id="1689" w:name="_Toc76507443"/>
      <w:r w:rsidRPr="00090C64">
        <w:t>6.3.3</w:t>
      </w:r>
      <w:r w:rsidRPr="00090C64">
        <w:tab/>
        <w:t>OTA E-UTRA DL RS power</w:t>
      </w:r>
      <w:bookmarkEnd w:id="1678"/>
      <w:bookmarkEnd w:id="1679"/>
      <w:bookmarkEnd w:id="1680"/>
      <w:bookmarkEnd w:id="1681"/>
      <w:bookmarkEnd w:id="1682"/>
      <w:bookmarkEnd w:id="1683"/>
      <w:bookmarkEnd w:id="1684"/>
      <w:bookmarkEnd w:id="1685"/>
      <w:bookmarkEnd w:id="1686"/>
      <w:bookmarkEnd w:id="1687"/>
      <w:bookmarkEnd w:id="1688"/>
      <w:bookmarkEnd w:id="1689"/>
    </w:p>
    <w:p w14:paraId="7F34C950" w14:textId="77777777" w:rsidR="00D57C09" w:rsidRPr="00090C64" w:rsidRDefault="00D57C09" w:rsidP="00D57C09">
      <w:pPr>
        <w:pStyle w:val="Heading4"/>
        <w:rPr>
          <w:lang w:eastAsia="sv-SE"/>
        </w:rPr>
      </w:pPr>
      <w:bookmarkStart w:id="1690" w:name="_Toc21124956"/>
      <w:bookmarkStart w:id="1691" w:name="_Toc29767946"/>
      <w:bookmarkStart w:id="1692" w:name="_Toc36044388"/>
      <w:bookmarkStart w:id="1693" w:name="_Toc37230293"/>
      <w:bookmarkStart w:id="1694" w:name="_Toc45907436"/>
      <w:bookmarkStart w:id="1695" w:name="_Toc53181541"/>
      <w:bookmarkStart w:id="1696" w:name="_Toc61127412"/>
      <w:bookmarkStart w:id="1697" w:name="_Toc67054426"/>
      <w:bookmarkStart w:id="1698" w:name="_Toc67061424"/>
      <w:bookmarkStart w:id="1699" w:name="_Toc74734942"/>
      <w:bookmarkStart w:id="1700" w:name="_Toc74753185"/>
      <w:bookmarkStart w:id="1701" w:name="_Toc76507444"/>
      <w:r w:rsidRPr="00090C64">
        <w:rPr>
          <w:lang w:eastAsia="sv-SE"/>
        </w:rPr>
        <w:t>6.3.3.1</w:t>
      </w:r>
      <w:r w:rsidRPr="00090C64">
        <w:rPr>
          <w:lang w:eastAsia="sv-SE"/>
        </w:rPr>
        <w:tab/>
        <w:t>Definition and applicability</w:t>
      </w:r>
      <w:bookmarkEnd w:id="1690"/>
      <w:bookmarkEnd w:id="1691"/>
      <w:bookmarkEnd w:id="1692"/>
      <w:bookmarkEnd w:id="1693"/>
      <w:bookmarkEnd w:id="1694"/>
      <w:bookmarkEnd w:id="1695"/>
      <w:bookmarkEnd w:id="1696"/>
      <w:bookmarkEnd w:id="1697"/>
      <w:bookmarkEnd w:id="1698"/>
      <w:bookmarkEnd w:id="1699"/>
      <w:bookmarkEnd w:id="1700"/>
      <w:bookmarkEnd w:id="170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1702" w:name="_Toc21124957"/>
      <w:bookmarkStart w:id="1703" w:name="_Toc29767947"/>
      <w:bookmarkStart w:id="1704" w:name="_Toc36044389"/>
      <w:bookmarkStart w:id="1705" w:name="_Toc37230294"/>
      <w:bookmarkStart w:id="1706" w:name="_Toc45907437"/>
      <w:bookmarkStart w:id="1707" w:name="_Toc53181542"/>
      <w:bookmarkStart w:id="1708" w:name="_Toc61127413"/>
      <w:bookmarkStart w:id="1709" w:name="_Toc67054427"/>
      <w:bookmarkStart w:id="1710" w:name="_Toc67061425"/>
      <w:bookmarkStart w:id="1711" w:name="_Toc74734943"/>
      <w:bookmarkStart w:id="1712" w:name="_Toc74753186"/>
      <w:bookmarkStart w:id="1713" w:name="_Toc76507445"/>
      <w:r w:rsidRPr="00090C64">
        <w:rPr>
          <w:lang w:eastAsia="sv-SE"/>
        </w:rPr>
        <w:t>6.3.3.2</w:t>
      </w:r>
      <w:r w:rsidRPr="00090C64">
        <w:rPr>
          <w:lang w:eastAsia="sv-SE"/>
        </w:rPr>
        <w:tab/>
        <w:t>Minimum Requirement</w:t>
      </w:r>
      <w:bookmarkEnd w:id="1702"/>
      <w:bookmarkEnd w:id="1703"/>
      <w:bookmarkEnd w:id="1704"/>
      <w:bookmarkEnd w:id="1705"/>
      <w:bookmarkEnd w:id="1706"/>
      <w:bookmarkEnd w:id="1707"/>
      <w:bookmarkEnd w:id="1708"/>
      <w:bookmarkEnd w:id="1709"/>
      <w:bookmarkEnd w:id="1710"/>
      <w:bookmarkEnd w:id="1711"/>
      <w:bookmarkEnd w:id="1712"/>
      <w:bookmarkEnd w:id="1713"/>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1714" w:name="_Toc21124958"/>
      <w:bookmarkStart w:id="1715" w:name="_Toc29767948"/>
      <w:bookmarkStart w:id="1716" w:name="_Toc36044390"/>
      <w:bookmarkStart w:id="1717" w:name="_Toc37230295"/>
      <w:bookmarkStart w:id="1718" w:name="_Toc45907438"/>
      <w:bookmarkStart w:id="1719" w:name="_Toc53181543"/>
      <w:bookmarkStart w:id="1720" w:name="_Toc61127414"/>
      <w:bookmarkStart w:id="1721" w:name="_Toc67054428"/>
      <w:bookmarkStart w:id="1722" w:name="_Toc67061426"/>
      <w:bookmarkStart w:id="1723" w:name="_Toc74734944"/>
      <w:bookmarkStart w:id="1724" w:name="_Toc74753187"/>
      <w:bookmarkStart w:id="1725" w:name="_Toc76507446"/>
      <w:r w:rsidRPr="00090C64">
        <w:rPr>
          <w:lang w:eastAsia="sv-SE"/>
        </w:rPr>
        <w:t>6.3.3.3</w:t>
      </w:r>
      <w:r w:rsidRPr="00090C64">
        <w:rPr>
          <w:lang w:eastAsia="sv-SE"/>
        </w:rPr>
        <w:tab/>
        <w:t>Test purpose</w:t>
      </w:r>
      <w:bookmarkEnd w:id="1714"/>
      <w:bookmarkEnd w:id="1715"/>
      <w:bookmarkEnd w:id="1716"/>
      <w:bookmarkEnd w:id="1717"/>
      <w:bookmarkEnd w:id="1718"/>
      <w:bookmarkEnd w:id="1719"/>
      <w:bookmarkEnd w:id="1720"/>
      <w:bookmarkEnd w:id="1721"/>
      <w:bookmarkEnd w:id="1722"/>
      <w:bookmarkEnd w:id="1723"/>
      <w:bookmarkEnd w:id="1724"/>
      <w:bookmarkEnd w:id="172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726" w:name="_Toc21124959"/>
      <w:bookmarkStart w:id="1727" w:name="_Toc29767949"/>
      <w:bookmarkStart w:id="1728" w:name="_Toc36044391"/>
      <w:bookmarkStart w:id="1729" w:name="_Toc37230296"/>
      <w:bookmarkStart w:id="1730" w:name="_Toc45907439"/>
      <w:bookmarkStart w:id="1731" w:name="_Toc53181544"/>
      <w:bookmarkStart w:id="1732" w:name="_Toc61127415"/>
      <w:bookmarkStart w:id="1733" w:name="_Toc67054429"/>
      <w:bookmarkStart w:id="1734" w:name="_Toc67061427"/>
      <w:bookmarkStart w:id="1735" w:name="_Toc74734945"/>
      <w:bookmarkStart w:id="1736" w:name="_Toc74753188"/>
      <w:bookmarkStart w:id="1737" w:name="_Toc76507447"/>
      <w:r w:rsidRPr="00090C64">
        <w:rPr>
          <w:lang w:eastAsia="sv-SE"/>
        </w:rPr>
        <w:t>6.</w:t>
      </w:r>
      <w:r w:rsidRPr="00090C64">
        <w:rPr>
          <w:lang w:eastAsia="zh-CN"/>
        </w:rPr>
        <w:t>3.3.</w:t>
      </w:r>
      <w:r w:rsidRPr="00090C64">
        <w:rPr>
          <w:lang w:eastAsia="sv-SE"/>
        </w:rPr>
        <w:t>4</w:t>
      </w:r>
      <w:r w:rsidRPr="00090C64">
        <w:rPr>
          <w:lang w:eastAsia="sv-SE"/>
        </w:rPr>
        <w:tab/>
        <w:t>Method of test</w:t>
      </w:r>
      <w:bookmarkEnd w:id="1726"/>
      <w:bookmarkEnd w:id="1727"/>
      <w:bookmarkEnd w:id="1728"/>
      <w:bookmarkEnd w:id="1729"/>
      <w:bookmarkEnd w:id="1730"/>
      <w:bookmarkEnd w:id="1731"/>
      <w:bookmarkEnd w:id="1732"/>
      <w:bookmarkEnd w:id="1733"/>
      <w:bookmarkEnd w:id="1734"/>
      <w:bookmarkEnd w:id="1735"/>
      <w:bookmarkEnd w:id="1736"/>
      <w:bookmarkEnd w:id="1737"/>
    </w:p>
    <w:p w14:paraId="3030F5E7" w14:textId="77777777" w:rsidR="00D57C09" w:rsidRPr="00090C64" w:rsidRDefault="00D57C09" w:rsidP="00D57C09">
      <w:pPr>
        <w:pStyle w:val="Heading5"/>
        <w:rPr>
          <w:lang w:eastAsia="sv-SE"/>
        </w:rPr>
      </w:pPr>
      <w:bookmarkStart w:id="1738" w:name="_Toc21124960"/>
      <w:bookmarkStart w:id="1739" w:name="_Toc29767950"/>
      <w:bookmarkStart w:id="1740" w:name="_Toc36044392"/>
      <w:bookmarkStart w:id="1741" w:name="_Toc37230297"/>
      <w:bookmarkStart w:id="1742" w:name="_Toc45907440"/>
      <w:bookmarkStart w:id="1743" w:name="_Toc53181545"/>
      <w:bookmarkStart w:id="1744" w:name="_Toc61127416"/>
      <w:bookmarkStart w:id="1745" w:name="_Toc67054430"/>
      <w:bookmarkStart w:id="1746" w:name="_Toc67061428"/>
      <w:bookmarkStart w:id="1747" w:name="_Toc74734946"/>
      <w:bookmarkStart w:id="1748" w:name="_Toc74753189"/>
      <w:bookmarkStart w:id="1749" w:name="_Toc76507448"/>
      <w:r w:rsidRPr="00090C64">
        <w:rPr>
          <w:lang w:eastAsia="sv-SE"/>
        </w:rPr>
        <w:t>6.3.3.4.1</w:t>
      </w:r>
      <w:r w:rsidRPr="00090C64">
        <w:rPr>
          <w:lang w:eastAsia="sv-SE"/>
        </w:rPr>
        <w:tab/>
        <w:t>Initial conditions</w:t>
      </w:r>
      <w:bookmarkEnd w:id="1738"/>
      <w:bookmarkEnd w:id="1739"/>
      <w:bookmarkEnd w:id="1740"/>
      <w:bookmarkEnd w:id="1741"/>
      <w:bookmarkEnd w:id="1742"/>
      <w:bookmarkEnd w:id="1743"/>
      <w:bookmarkEnd w:id="1744"/>
      <w:bookmarkEnd w:id="1745"/>
      <w:bookmarkEnd w:id="1746"/>
      <w:bookmarkEnd w:id="1747"/>
      <w:bookmarkEnd w:id="1748"/>
      <w:bookmarkEnd w:id="174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750" w:name="_Toc21124961"/>
      <w:bookmarkStart w:id="1751" w:name="_Toc29767951"/>
      <w:bookmarkStart w:id="1752" w:name="_Toc36044393"/>
      <w:bookmarkStart w:id="1753" w:name="_Toc37230298"/>
      <w:bookmarkStart w:id="1754" w:name="_Toc45907441"/>
      <w:bookmarkStart w:id="1755" w:name="_Toc53181546"/>
      <w:bookmarkStart w:id="1756" w:name="_Toc61127417"/>
      <w:bookmarkStart w:id="1757" w:name="_Toc67054431"/>
      <w:bookmarkStart w:id="1758" w:name="_Toc67061429"/>
      <w:bookmarkStart w:id="1759" w:name="_Toc74734947"/>
      <w:bookmarkStart w:id="1760" w:name="_Toc74753190"/>
      <w:bookmarkStart w:id="1761" w:name="_Toc76507449"/>
      <w:r w:rsidRPr="00090C64">
        <w:rPr>
          <w:lang w:eastAsia="sv-SE"/>
        </w:rPr>
        <w:t>6.3.3.4.2</w:t>
      </w:r>
      <w:r w:rsidRPr="00090C64">
        <w:rPr>
          <w:lang w:eastAsia="sv-SE"/>
        </w:rPr>
        <w:tab/>
        <w:t>Procedure</w:t>
      </w:r>
      <w:bookmarkEnd w:id="1750"/>
      <w:bookmarkEnd w:id="1751"/>
      <w:bookmarkEnd w:id="1752"/>
      <w:bookmarkEnd w:id="1753"/>
      <w:bookmarkEnd w:id="1754"/>
      <w:bookmarkEnd w:id="1755"/>
      <w:bookmarkEnd w:id="1756"/>
      <w:bookmarkEnd w:id="1757"/>
      <w:bookmarkEnd w:id="1758"/>
      <w:bookmarkEnd w:id="1759"/>
      <w:bookmarkEnd w:id="1760"/>
      <w:bookmarkEnd w:id="1761"/>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762" w:name="_Toc21124962"/>
      <w:bookmarkStart w:id="1763" w:name="_Toc29767952"/>
      <w:bookmarkStart w:id="1764" w:name="_Toc36044394"/>
      <w:bookmarkStart w:id="1765" w:name="_Toc37230299"/>
      <w:bookmarkStart w:id="1766" w:name="_Toc45907442"/>
      <w:bookmarkStart w:id="1767" w:name="_Toc53181547"/>
      <w:bookmarkStart w:id="1768" w:name="_Toc61127418"/>
      <w:bookmarkStart w:id="1769" w:name="_Toc67054432"/>
      <w:bookmarkStart w:id="1770" w:name="_Toc67061430"/>
      <w:bookmarkStart w:id="1771" w:name="_Toc74734948"/>
      <w:bookmarkStart w:id="1772" w:name="_Toc74753191"/>
      <w:bookmarkStart w:id="1773" w:name="_Toc76507450"/>
      <w:r w:rsidRPr="00090C64">
        <w:rPr>
          <w:lang w:eastAsia="sv-SE"/>
        </w:rPr>
        <w:t>6.</w:t>
      </w:r>
      <w:r w:rsidRPr="00090C64">
        <w:rPr>
          <w:lang w:eastAsia="zh-CN"/>
        </w:rPr>
        <w:t>3.3.</w:t>
      </w:r>
      <w:r w:rsidRPr="00090C64">
        <w:rPr>
          <w:lang w:eastAsia="sv-SE"/>
        </w:rPr>
        <w:t>5</w:t>
      </w:r>
      <w:r w:rsidRPr="00090C64">
        <w:rPr>
          <w:lang w:eastAsia="sv-SE"/>
        </w:rPr>
        <w:tab/>
        <w:t>Test Requirement</w:t>
      </w:r>
      <w:bookmarkEnd w:id="1762"/>
      <w:bookmarkEnd w:id="1763"/>
      <w:bookmarkEnd w:id="1764"/>
      <w:bookmarkEnd w:id="1765"/>
      <w:bookmarkEnd w:id="1766"/>
      <w:bookmarkEnd w:id="1767"/>
      <w:bookmarkEnd w:id="1768"/>
      <w:bookmarkEnd w:id="1769"/>
      <w:bookmarkEnd w:id="1770"/>
      <w:bookmarkEnd w:id="1771"/>
      <w:bookmarkEnd w:id="1772"/>
      <w:bookmarkEnd w:id="177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774" w:name="_Toc21124963"/>
      <w:bookmarkStart w:id="1775" w:name="_Toc29767953"/>
      <w:bookmarkStart w:id="1776" w:name="_Toc36044395"/>
      <w:bookmarkStart w:id="1777" w:name="_Toc37230300"/>
      <w:bookmarkStart w:id="1778" w:name="_Toc45907443"/>
      <w:bookmarkStart w:id="1779" w:name="_Toc53181548"/>
      <w:bookmarkStart w:id="1780" w:name="_Toc61127419"/>
      <w:bookmarkStart w:id="1781" w:name="_Toc67054433"/>
      <w:bookmarkStart w:id="1782" w:name="_Toc67061431"/>
      <w:bookmarkStart w:id="1783" w:name="_Toc74734949"/>
      <w:bookmarkStart w:id="1784" w:name="_Toc74753192"/>
      <w:bookmarkStart w:id="1785" w:name="_Toc76507451"/>
      <w:r w:rsidRPr="00090C64">
        <w:t>6.4</w:t>
      </w:r>
      <w:r w:rsidRPr="00090C64">
        <w:tab/>
        <w:t>OTA Output power dynamics</w:t>
      </w:r>
      <w:bookmarkEnd w:id="1774"/>
      <w:bookmarkEnd w:id="1775"/>
      <w:bookmarkEnd w:id="1776"/>
      <w:bookmarkEnd w:id="1777"/>
      <w:bookmarkEnd w:id="1778"/>
      <w:bookmarkEnd w:id="1779"/>
      <w:bookmarkEnd w:id="1780"/>
      <w:bookmarkEnd w:id="1781"/>
      <w:bookmarkEnd w:id="1782"/>
      <w:bookmarkEnd w:id="1783"/>
      <w:bookmarkEnd w:id="1784"/>
      <w:bookmarkEnd w:id="1785"/>
    </w:p>
    <w:p w14:paraId="52185E47" w14:textId="77777777" w:rsidR="00D57C09" w:rsidRPr="00090C64" w:rsidRDefault="00D57C09" w:rsidP="00D57C09">
      <w:pPr>
        <w:pStyle w:val="Heading3"/>
      </w:pPr>
      <w:bookmarkStart w:id="1786" w:name="_Toc21124964"/>
      <w:bookmarkStart w:id="1787" w:name="_Toc29767954"/>
      <w:bookmarkStart w:id="1788" w:name="_Toc36044396"/>
      <w:bookmarkStart w:id="1789" w:name="_Toc37230301"/>
      <w:bookmarkStart w:id="1790" w:name="_Toc45907444"/>
      <w:bookmarkStart w:id="1791" w:name="_Toc53181549"/>
      <w:bookmarkStart w:id="1792" w:name="_Toc61127420"/>
      <w:bookmarkStart w:id="1793" w:name="_Toc67054434"/>
      <w:bookmarkStart w:id="1794" w:name="_Toc67061432"/>
      <w:bookmarkStart w:id="1795" w:name="_Toc74734950"/>
      <w:bookmarkStart w:id="1796" w:name="_Toc74753193"/>
      <w:bookmarkStart w:id="1797" w:name="_Toc76507452"/>
      <w:r w:rsidRPr="00090C64">
        <w:t>6.4.1</w:t>
      </w:r>
      <w:r w:rsidRPr="00090C64">
        <w:tab/>
        <w:t>General</w:t>
      </w:r>
      <w:bookmarkEnd w:id="1786"/>
      <w:bookmarkEnd w:id="1787"/>
      <w:bookmarkEnd w:id="1788"/>
      <w:bookmarkEnd w:id="1789"/>
      <w:bookmarkEnd w:id="1790"/>
      <w:bookmarkEnd w:id="1791"/>
      <w:bookmarkEnd w:id="1792"/>
      <w:bookmarkEnd w:id="1793"/>
      <w:bookmarkEnd w:id="1794"/>
      <w:bookmarkEnd w:id="1795"/>
      <w:bookmarkEnd w:id="1796"/>
      <w:bookmarkEnd w:id="1797"/>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798" w:name="_Toc21124965"/>
      <w:bookmarkStart w:id="1799" w:name="_Toc29767955"/>
      <w:bookmarkStart w:id="1800" w:name="_Toc36044397"/>
      <w:bookmarkStart w:id="1801" w:name="_Toc37230302"/>
      <w:bookmarkStart w:id="1802" w:name="_Toc45907445"/>
      <w:bookmarkStart w:id="1803" w:name="_Toc53181550"/>
      <w:bookmarkStart w:id="1804" w:name="_Toc61127421"/>
      <w:bookmarkStart w:id="1805" w:name="_Toc67054435"/>
      <w:bookmarkStart w:id="1806" w:name="_Toc67061433"/>
      <w:bookmarkStart w:id="1807" w:name="_Toc74734951"/>
      <w:bookmarkStart w:id="1808" w:name="_Toc74753194"/>
      <w:bookmarkStart w:id="1809" w:name="_Toc76507453"/>
      <w:r w:rsidRPr="00090C64">
        <w:t>6.4.2</w:t>
      </w:r>
      <w:r w:rsidRPr="00090C64">
        <w:tab/>
        <w:t>OTA UTRA Inner loop power control in the downlink</w:t>
      </w:r>
      <w:bookmarkEnd w:id="1798"/>
      <w:bookmarkEnd w:id="1799"/>
      <w:bookmarkEnd w:id="1800"/>
      <w:bookmarkEnd w:id="1801"/>
      <w:bookmarkEnd w:id="1802"/>
      <w:bookmarkEnd w:id="1803"/>
      <w:bookmarkEnd w:id="1804"/>
      <w:bookmarkEnd w:id="1805"/>
      <w:bookmarkEnd w:id="1806"/>
      <w:bookmarkEnd w:id="1807"/>
      <w:bookmarkEnd w:id="1808"/>
      <w:bookmarkEnd w:id="1809"/>
    </w:p>
    <w:p w14:paraId="4CCCFCE9" w14:textId="77777777" w:rsidR="00D57C09" w:rsidRPr="00090C64" w:rsidRDefault="00D57C09" w:rsidP="00D57C09">
      <w:pPr>
        <w:pStyle w:val="Heading4"/>
        <w:rPr>
          <w:lang w:eastAsia="sv-SE"/>
        </w:rPr>
      </w:pPr>
      <w:bookmarkStart w:id="1810" w:name="_Toc21124966"/>
      <w:bookmarkStart w:id="1811" w:name="_Toc29767956"/>
      <w:bookmarkStart w:id="1812" w:name="_Toc36044398"/>
      <w:bookmarkStart w:id="1813" w:name="_Toc37230303"/>
      <w:bookmarkStart w:id="1814" w:name="_Toc45907446"/>
      <w:bookmarkStart w:id="1815" w:name="_Toc53181551"/>
      <w:bookmarkStart w:id="1816" w:name="_Toc61127422"/>
      <w:bookmarkStart w:id="1817" w:name="_Toc67054436"/>
      <w:bookmarkStart w:id="1818" w:name="_Toc67061434"/>
      <w:bookmarkStart w:id="1819" w:name="_Toc74734952"/>
      <w:bookmarkStart w:id="1820" w:name="_Toc74753195"/>
      <w:bookmarkStart w:id="1821" w:name="_Toc76507454"/>
      <w:r w:rsidRPr="00090C64">
        <w:rPr>
          <w:lang w:eastAsia="sv-SE"/>
        </w:rPr>
        <w:t>6.4.2.1</w:t>
      </w:r>
      <w:r w:rsidRPr="00090C64">
        <w:rPr>
          <w:lang w:eastAsia="sv-SE"/>
        </w:rPr>
        <w:tab/>
        <w:t>Definition and applicability</w:t>
      </w:r>
      <w:bookmarkEnd w:id="1810"/>
      <w:bookmarkEnd w:id="1811"/>
      <w:bookmarkEnd w:id="1812"/>
      <w:bookmarkEnd w:id="1813"/>
      <w:bookmarkEnd w:id="1814"/>
      <w:bookmarkEnd w:id="1815"/>
      <w:bookmarkEnd w:id="1816"/>
      <w:bookmarkEnd w:id="1817"/>
      <w:bookmarkEnd w:id="1818"/>
      <w:bookmarkEnd w:id="1819"/>
      <w:bookmarkEnd w:id="1820"/>
      <w:bookmarkEnd w:id="182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822" w:name="_Toc21124967"/>
      <w:bookmarkStart w:id="1823" w:name="_Toc29767957"/>
      <w:bookmarkStart w:id="1824" w:name="_Toc36044399"/>
      <w:bookmarkStart w:id="1825" w:name="_Toc37230304"/>
      <w:bookmarkStart w:id="1826" w:name="_Toc45907447"/>
      <w:bookmarkStart w:id="1827" w:name="_Toc53181552"/>
      <w:bookmarkStart w:id="1828" w:name="_Toc61127423"/>
      <w:bookmarkStart w:id="1829" w:name="_Toc67054437"/>
      <w:bookmarkStart w:id="1830" w:name="_Toc67061435"/>
      <w:bookmarkStart w:id="1831" w:name="_Toc74734953"/>
      <w:bookmarkStart w:id="1832" w:name="_Toc74753196"/>
      <w:bookmarkStart w:id="1833" w:name="_Toc76507455"/>
      <w:r w:rsidRPr="00090C64">
        <w:rPr>
          <w:lang w:eastAsia="sv-SE"/>
        </w:rPr>
        <w:t>6.4.2.2</w:t>
      </w:r>
      <w:r w:rsidRPr="00090C64">
        <w:rPr>
          <w:lang w:eastAsia="sv-SE"/>
        </w:rPr>
        <w:tab/>
        <w:t>Minimum requirement</w:t>
      </w:r>
      <w:bookmarkEnd w:id="1822"/>
      <w:bookmarkEnd w:id="1823"/>
      <w:bookmarkEnd w:id="1824"/>
      <w:bookmarkEnd w:id="1825"/>
      <w:bookmarkEnd w:id="1826"/>
      <w:bookmarkEnd w:id="1827"/>
      <w:bookmarkEnd w:id="1828"/>
      <w:bookmarkEnd w:id="1829"/>
      <w:bookmarkEnd w:id="1830"/>
      <w:bookmarkEnd w:id="1831"/>
      <w:bookmarkEnd w:id="1832"/>
      <w:bookmarkEnd w:id="1833"/>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834" w:name="_Toc21124968"/>
      <w:bookmarkStart w:id="1835" w:name="_Toc29767958"/>
      <w:bookmarkStart w:id="1836" w:name="_Toc36044400"/>
      <w:bookmarkStart w:id="1837" w:name="_Toc37230305"/>
      <w:bookmarkStart w:id="1838" w:name="_Toc45907448"/>
      <w:bookmarkStart w:id="1839" w:name="_Toc53181553"/>
      <w:bookmarkStart w:id="1840" w:name="_Toc61127424"/>
      <w:bookmarkStart w:id="1841" w:name="_Toc67054438"/>
      <w:bookmarkStart w:id="1842" w:name="_Toc67061436"/>
      <w:bookmarkStart w:id="1843" w:name="_Toc74734954"/>
      <w:bookmarkStart w:id="1844" w:name="_Toc74753197"/>
      <w:bookmarkStart w:id="1845" w:name="_Toc76507456"/>
      <w:r w:rsidRPr="00090C64">
        <w:rPr>
          <w:lang w:eastAsia="sv-SE"/>
        </w:rPr>
        <w:lastRenderedPageBreak/>
        <w:t>6.4.2.3</w:t>
      </w:r>
      <w:r w:rsidRPr="00090C64">
        <w:rPr>
          <w:lang w:eastAsia="sv-SE"/>
        </w:rPr>
        <w:tab/>
        <w:t>Test purpose</w:t>
      </w:r>
      <w:bookmarkEnd w:id="1834"/>
      <w:bookmarkEnd w:id="1835"/>
      <w:bookmarkEnd w:id="1836"/>
      <w:bookmarkEnd w:id="1837"/>
      <w:bookmarkEnd w:id="1838"/>
      <w:bookmarkEnd w:id="1839"/>
      <w:bookmarkEnd w:id="1840"/>
      <w:bookmarkEnd w:id="1841"/>
      <w:bookmarkEnd w:id="1842"/>
      <w:bookmarkEnd w:id="1843"/>
      <w:bookmarkEnd w:id="1844"/>
      <w:bookmarkEnd w:id="184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846" w:name="_Toc21124969"/>
      <w:bookmarkStart w:id="1847" w:name="_Toc29767959"/>
      <w:bookmarkStart w:id="1848" w:name="_Toc36044401"/>
      <w:bookmarkStart w:id="1849" w:name="_Toc37230306"/>
      <w:bookmarkStart w:id="1850" w:name="_Toc45907449"/>
      <w:bookmarkStart w:id="1851" w:name="_Toc53181554"/>
      <w:bookmarkStart w:id="1852" w:name="_Toc61127425"/>
      <w:bookmarkStart w:id="1853" w:name="_Toc67054439"/>
      <w:bookmarkStart w:id="1854" w:name="_Toc67061437"/>
      <w:bookmarkStart w:id="1855" w:name="_Toc74734955"/>
      <w:bookmarkStart w:id="1856" w:name="_Toc74753198"/>
      <w:bookmarkStart w:id="1857" w:name="_Toc76507457"/>
      <w:r w:rsidRPr="00090C64">
        <w:rPr>
          <w:lang w:eastAsia="sv-SE"/>
        </w:rPr>
        <w:t>6.</w:t>
      </w:r>
      <w:r w:rsidRPr="00090C64">
        <w:rPr>
          <w:lang w:eastAsia="zh-CN"/>
        </w:rPr>
        <w:t>4.2.</w:t>
      </w:r>
      <w:r w:rsidRPr="00090C64">
        <w:rPr>
          <w:lang w:eastAsia="sv-SE"/>
        </w:rPr>
        <w:t>4</w:t>
      </w:r>
      <w:r w:rsidRPr="00090C64">
        <w:rPr>
          <w:lang w:eastAsia="sv-SE"/>
        </w:rPr>
        <w:tab/>
        <w:t>Method of test</w:t>
      </w:r>
      <w:bookmarkEnd w:id="1846"/>
      <w:bookmarkEnd w:id="1847"/>
      <w:bookmarkEnd w:id="1848"/>
      <w:bookmarkEnd w:id="1849"/>
      <w:bookmarkEnd w:id="1850"/>
      <w:bookmarkEnd w:id="1851"/>
      <w:bookmarkEnd w:id="1852"/>
      <w:bookmarkEnd w:id="1853"/>
      <w:bookmarkEnd w:id="1854"/>
      <w:bookmarkEnd w:id="1855"/>
      <w:bookmarkEnd w:id="1856"/>
      <w:bookmarkEnd w:id="1857"/>
    </w:p>
    <w:p w14:paraId="55497B7E" w14:textId="77777777" w:rsidR="00D57C09" w:rsidRPr="00090C64" w:rsidRDefault="00D57C09" w:rsidP="00D57C09">
      <w:pPr>
        <w:pStyle w:val="Heading5"/>
        <w:rPr>
          <w:lang w:eastAsia="sv-SE"/>
        </w:rPr>
      </w:pPr>
      <w:bookmarkStart w:id="1858" w:name="_Toc21124970"/>
      <w:bookmarkStart w:id="1859" w:name="_Toc29767960"/>
      <w:bookmarkStart w:id="1860" w:name="_Toc36044402"/>
      <w:bookmarkStart w:id="1861" w:name="_Toc37230307"/>
      <w:bookmarkStart w:id="1862" w:name="_Toc45907450"/>
      <w:bookmarkStart w:id="1863" w:name="_Toc53181555"/>
      <w:bookmarkStart w:id="1864" w:name="_Toc61127426"/>
      <w:bookmarkStart w:id="1865" w:name="_Toc67054440"/>
      <w:bookmarkStart w:id="1866" w:name="_Toc67061438"/>
      <w:bookmarkStart w:id="1867" w:name="_Toc74734956"/>
      <w:bookmarkStart w:id="1868" w:name="_Toc74753199"/>
      <w:bookmarkStart w:id="1869" w:name="_Toc76507458"/>
      <w:r w:rsidRPr="00090C64">
        <w:rPr>
          <w:lang w:eastAsia="sv-SE"/>
        </w:rPr>
        <w:t>6.4.2.4.1</w:t>
      </w:r>
      <w:r w:rsidRPr="00090C64">
        <w:rPr>
          <w:lang w:eastAsia="sv-SE"/>
        </w:rPr>
        <w:tab/>
        <w:t>Initial conditions</w:t>
      </w:r>
      <w:bookmarkEnd w:id="1858"/>
      <w:bookmarkEnd w:id="1859"/>
      <w:bookmarkEnd w:id="1860"/>
      <w:bookmarkEnd w:id="1861"/>
      <w:bookmarkEnd w:id="1862"/>
      <w:bookmarkEnd w:id="1863"/>
      <w:bookmarkEnd w:id="1864"/>
      <w:bookmarkEnd w:id="1865"/>
      <w:bookmarkEnd w:id="1866"/>
      <w:bookmarkEnd w:id="1867"/>
      <w:bookmarkEnd w:id="1868"/>
      <w:bookmarkEnd w:id="186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1870" w:name="_Toc21124971"/>
      <w:bookmarkStart w:id="1871" w:name="_Toc29767961"/>
      <w:bookmarkStart w:id="1872" w:name="_Toc36044403"/>
      <w:bookmarkStart w:id="1873" w:name="_Toc37230308"/>
      <w:bookmarkStart w:id="1874" w:name="_Toc45907451"/>
      <w:bookmarkStart w:id="1875" w:name="_Toc53181556"/>
      <w:bookmarkStart w:id="1876" w:name="_Toc61127427"/>
      <w:bookmarkStart w:id="1877" w:name="_Toc67054441"/>
      <w:bookmarkStart w:id="1878" w:name="_Toc67061439"/>
      <w:bookmarkStart w:id="1879" w:name="_Toc74734957"/>
      <w:bookmarkStart w:id="1880" w:name="_Toc74753200"/>
      <w:bookmarkStart w:id="1881" w:name="_Toc76507459"/>
      <w:r w:rsidRPr="00090C64">
        <w:rPr>
          <w:lang w:eastAsia="sv-SE"/>
        </w:rPr>
        <w:t>6.4.2.4.2</w:t>
      </w:r>
      <w:r w:rsidRPr="00090C64">
        <w:rPr>
          <w:lang w:eastAsia="sv-SE"/>
        </w:rPr>
        <w:tab/>
        <w:t>Procedure</w:t>
      </w:r>
      <w:bookmarkEnd w:id="1870"/>
      <w:bookmarkEnd w:id="1871"/>
      <w:bookmarkEnd w:id="1872"/>
      <w:bookmarkEnd w:id="1873"/>
      <w:bookmarkEnd w:id="1874"/>
      <w:bookmarkEnd w:id="1875"/>
      <w:bookmarkEnd w:id="1876"/>
      <w:bookmarkEnd w:id="1877"/>
      <w:bookmarkEnd w:id="1878"/>
      <w:bookmarkEnd w:id="1879"/>
      <w:bookmarkEnd w:id="1880"/>
      <w:bookmarkEnd w:id="1881"/>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1882" w:name="_Toc21124972"/>
      <w:bookmarkStart w:id="1883" w:name="_Toc29767962"/>
      <w:bookmarkStart w:id="1884" w:name="_Toc36044404"/>
      <w:bookmarkStart w:id="1885" w:name="_Toc37230309"/>
      <w:bookmarkStart w:id="1886" w:name="_Toc45907452"/>
      <w:bookmarkStart w:id="1887" w:name="_Toc53181557"/>
      <w:bookmarkStart w:id="1888" w:name="_Toc61127428"/>
      <w:bookmarkStart w:id="1889" w:name="_Toc67054442"/>
      <w:bookmarkStart w:id="1890" w:name="_Toc67061440"/>
      <w:bookmarkStart w:id="1891" w:name="_Toc74734958"/>
      <w:bookmarkStart w:id="1892" w:name="_Toc74753201"/>
      <w:bookmarkStart w:id="1893" w:name="_Toc76507460"/>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1882"/>
      <w:bookmarkEnd w:id="1883"/>
      <w:bookmarkEnd w:id="1884"/>
      <w:bookmarkEnd w:id="1885"/>
      <w:bookmarkEnd w:id="1886"/>
      <w:bookmarkEnd w:id="1887"/>
      <w:bookmarkEnd w:id="1888"/>
      <w:bookmarkEnd w:id="1889"/>
      <w:bookmarkEnd w:id="1890"/>
      <w:bookmarkEnd w:id="1891"/>
      <w:bookmarkEnd w:id="1892"/>
      <w:bookmarkEnd w:id="189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894" w:name="_Toc21124973"/>
      <w:bookmarkStart w:id="1895" w:name="_Toc29767963"/>
      <w:bookmarkStart w:id="1896" w:name="_Toc36044405"/>
      <w:bookmarkStart w:id="1897" w:name="_Toc37230310"/>
      <w:bookmarkStart w:id="1898" w:name="_Toc45907453"/>
      <w:bookmarkStart w:id="1899" w:name="_Toc53181558"/>
      <w:bookmarkStart w:id="1900" w:name="_Toc61127429"/>
      <w:bookmarkStart w:id="1901" w:name="_Toc67054443"/>
      <w:bookmarkStart w:id="1902" w:name="_Toc67061441"/>
      <w:bookmarkStart w:id="1903" w:name="_Toc74734959"/>
      <w:bookmarkStart w:id="1904" w:name="_Toc74753202"/>
      <w:bookmarkStart w:id="1905" w:name="_Toc76507461"/>
      <w:r w:rsidRPr="00090C64">
        <w:t>6.4.3</w:t>
      </w:r>
      <w:r w:rsidRPr="00090C64">
        <w:tab/>
        <w:t>OTA Power control dynamic range</w:t>
      </w:r>
      <w:bookmarkEnd w:id="1894"/>
      <w:bookmarkEnd w:id="1895"/>
      <w:bookmarkEnd w:id="1896"/>
      <w:bookmarkEnd w:id="1897"/>
      <w:bookmarkEnd w:id="1898"/>
      <w:bookmarkEnd w:id="1899"/>
      <w:bookmarkEnd w:id="1900"/>
      <w:bookmarkEnd w:id="1901"/>
      <w:bookmarkEnd w:id="1902"/>
      <w:bookmarkEnd w:id="1903"/>
      <w:bookmarkEnd w:id="1904"/>
      <w:bookmarkEnd w:id="1905"/>
    </w:p>
    <w:p w14:paraId="3B1FC766" w14:textId="77777777" w:rsidR="00D57C09" w:rsidRPr="00090C64" w:rsidRDefault="00D57C09" w:rsidP="00D57C09">
      <w:pPr>
        <w:pStyle w:val="Heading4"/>
        <w:rPr>
          <w:lang w:eastAsia="sv-SE"/>
        </w:rPr>
      </w:pPr>
      <w:bookmarkStart w:id="1906" w:name="_Toc21124974"/>
      <w:bookmarkStart w:id="1907" w:name="_Toc29767964"/>
      <w:bookmarkStart w:id="1908" w:name="_Toc36044406"/>
      <w:bookmarkStart w:id="1909" w:name="_Toc37230311"/>
      <w:bookmarkStart w:id="1910" w:name="_Toc45907454"/>
      <w:bookmarkStart w:id="1911" w:name="_Toc53181559"/>
      <w:bookmarkStart w:id="1912" w:name="_Toc61127430"/>
      <w:bookmarkStart w:id="1913" w:name="_Toc67054444"/>
      <w:bookmarkStart w:id="1914" w:name="_Toc67061442"/>
      <w:bookmarkStart w:id="1915" w:name="_Toc74734960"/>
      <w:bookmarkStart w:id="1916" w:name="_Toc74753203"/>
      <w:bookmarkStart w:id="1917" w:name="_Toc76507462"/>
      <w:r w:rsidRPr="00090C64">
        <w:rPr>
          <w:lang w:eastAsia="sv-SE"/>
        </w:rPr>
        <w:t>6.4.3.1</w:t>
      </w:r>
      <w:r w:rsidRPr="00090C64">
        <w:rPr>
          <w:lang w:eastAsia="sv-SE"/>
        </w:rPr>
        <w:tab/>
        <w:t>Definition and applicability</w:t>
      </w:r>
      <w:bookmarkEnd w:id="1906"/>
      <w:bookmarkEnd w:id="1907"/>
      <w:bookmarkEnd w:id="1908"/>
      <w:bookmarkEnd w:id="1909"/>
      <w:bookmarkEnd w:id="1910"/>
      <w:bookmarkEnd w:id="1911"/>
      <w:bookmarkEnd w:id="1912"/>
      <w:bookmarkEnd w:id="1913"/>
      <w:bookmarkEnd w:id="1914"/>
      <w:bookmarkEnd w:id="1915"/>
      <w:bookmarkEnd w:id="1916"/>
      <w:bookmarkEnd w:id="1917"/>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918" w:name="_Toc21124975"/>
      <w:bookmarkStart w:id="1919" w:name="_Toc29767965"/>
      <w:bookmarkStart w:id="1920" w:name="_Toc36044407"/>
      <w:bookmarkStart w:id="1921" w:name="_Toc37230312"/>
      <w:bookmarkStart w:id="1922" w:name="_Toc45907455"/>
      <w:bookmarkStart w:id="1923" w:name="_Toc53181560"/>
      <w:bookmarkStart w:id="1924" w:name="_Toc61127431"/>
      <w:bookmarkStart w:id="1925" w:name="_Toc67054445"/>
      <w:bookmarkStart w:id="1926" w:name="_Toc67061443"/>
      <w:bookmarkStart w:id="1927" w:name="_Toc74734961"/>
      <w:bookmarkStart w:id="1928" w:name="_Toc74753204"/>
      <w:bookmarkStart w:id="1929" w:name="_Toc76507463"/>
      <w:r w:rsidRPr="00090C64">
        <w:rPr>
          <w:lang w:eastAsia="sv-SE"/>
        </w:rPr>
        <w:t>6.4.3.2</w:t>
      </w:r>
      <w:r w:rsidRPr="00090C64">
        <w:rPr>
          <w:lang w:eastAsia="sv-SE"/>
        </w:rPr>
        <w:tab/>
        <w:t>Minimum Requirement</w:t>
      </w:r>
      <w:bookmarkEnd w:id="1918"/>
      <w:bookmarkEnd w:id="1919"/>
      <w:bookmarkEnd w:id="1920"/>
      <w:bookmarkEnd w:id="1921"/>
      <w:bookmarkEnd w:id="1922"/>
      <w:bookmarkEnd w:id="1923"/>
      <w:bookmarkEnd w:id="1924"/>
      <w:bookmarkEnd w:id="1925"/>
      <w:bookmarkEnd w:id="1926"/>
      <w:bookmarkEnd w:id="1927"/>
      <w:bookmarkEnd w:id="1928"/>
      <w:bookmarkEnd w:id="1929"/>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930" w:name="_Toc21124976"/>
      <w:bookmarkStart w:id="1931" w:name="_Toc29767966"/>
      <w:bookmarkStart w:id="1932" w:name="_Toc36044408"/>
      <w:bookmarkStart w:id="1933" w:name="_Toc37230313"/>
      <w:bookmarkStart w:id="1934" w:name="_Toc45907456"/>
      <w:bookmarkStart w:id="1935" w:name="_Toc53181561"/>
      <w:bookmarkStart w:id="1936" w:name="_Toc61127432"/>
      <w:bookmarkStart w:id="1937" w:name="_Toc67054446"/>
      <w:bookmarkStart w:id="1938" w:name="_Toc67061444"/>
      <w:bookmarkStart w:id="1939" w:name="_Toc74734962"/>
      <w:bookmarkStart w:id="1940" w:name="_Toc74753205"/>
      <w:bookmarkStart w:id="1941" w:name="_Toc76507464"/>
      <w:r w:rsidRPr="00090C64">
        <w:rPr>
          <w:lang w:eastAsia="sv-SE"/>
        </w:rPr>
        <w:t>6.4.3.3</w:t>
      </w:r>
      <w:r w:rsidRPr="00090C64">
        <w:rPr>
          <w:lang w:eastAsia="sv-SE"/>
        </w:rPr>
        <w:tab/>
        <w:t>Test purpose</w:t>
      </w:r>
      <w:bookmarkEnd w:id="1930"/>
      <w:bookmarkEnd w:id="1931"/>
      <w:bookmarkEnd w:id="1932"/>
      <w:bookmarkEnd w:id="1933"/>
      <w:bookmarkEnd w:id="1934"/>
      <w:bookmarkEnd w:id="1935"/>
      <w:bookmarkEnd w:id="1936"/>
      <w:bookmarkEnd w:id="1937"/>
      <w:bookmarkEnd w:id="1938"/>
      <w:bookmarkEnd w:id="1939"/>
      <w:bookmarkEnd w:id="1940"/>
      <w:bookmarkEnd w:id="194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942" w:name="_Toc21124977"/>
      <w:bookmarkStart w:id="1943" w:name="_Toc29767967"/>
      <w:bookmarkStart w:id="1944" w:name="_Toc36044409"/>
      <w:bookmarkStart w:id="1945" w:name="_Toc37230314"/>
      <w:bookmarkStart w:id="1946" w:name="_Toc45907457"/>
      <w:bookmarkStart w:id="1947" w:name="_Toc53181562"/>
      <w:bookmarkStart w:id="1948" w:name="_Toc61127433"/>
      <w:bookmarkStart w:id="1949" w:name="_Toc67054447"/>
      <w:bookmarkStart w:id="1950" w:name="_Toc67061445"/>
      <w:bookmarkStart w:id="1951" w:name="_Toc74734963"/>
      <w:bookmarkStart w:id="1952" w:name="_Toc74753206"/>
      <w:bookmarkStart w:id="1953" w:name="_Toc76507465"/>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1942"/>
      <w:bookmarkEnd w:id="1943"/>
      <w:bookmarkEnd w:id="1944"/>
      <w:bookmarkEnd w:id="1945"/>
      <w:bookmarkEnd w:id="1946"/>
      <w:bookmarkEnd w:id="1947"/>
      <w:bookmarkEnd w:id="1948"/>
      <w:bookmarkEnd w:id="1949"/>
      <w:bookmarkEnd w:id="1950"/>
      <w:bookmarkEnd w:id="1951"/>
      <w:bookmarkEnd w:id="1952"/>
      <w:bookmarkEnd w:id="1953"/>
    </w:p>
    <w:p w14:paraId="5565108E" w14:textId="77777777" w:rsidR="00D57C09" w:rsidRPr="00090C64" w:rsidRDefault="00D57C09" w:rsidP="00D57C09">
      <w:pPr>
        <w:pStyle w:val="Heading5"/>
        <w:rPr>
          <w:lang w:eastAsia="sv-SE"/>
        </w:rPr>
      </w:pPr>
      <w:bookmarkStart w:id="1954" w:name="_Toc21124978"/>
      <w:bookmarkStart w:id="1955" w:name="_Toc29767968"/>
      <w:bookmarkStart w:id="1956" w:name="_Toc36044410"/>
      <w:bookmarkStart w:id="1957" w:name="_Toc37230315"/>
      <w:bookmarkStart w:id="1958" w:name="_Toc45907458"/>
      <w:bookmarkStart w:id="1959" w:name="_Toc53181563"/>
      <w:bookmarkStart w:id="1960" w:name="_Toc61127434"/>
      <w:bookmarkStart w:id="1961" w:name="_Toc67054448"/>
      <w:bookmarkStart w:id="1962" w:name="_Toc67061446"/>
      <w:bookmarkStart w:id="1963" w:name="_Toc74734964"/>
      <w:bookmarkStart w:id="1964" w:name="_Toc74753207"/>
      <w:bookmarkStart w:id="1965" w:name="_Toc76507466"/>
      <w:r w:rsidRPr="00090C64">
        <w:rPr>
          <w:lang w:eastAsia="sv-SE"/>
        </w:rPr>
        <w:t>6.4.3.4.1</w:t>
      </w:r>
      <w:r w:rsidRPr="00090C64">
        <w:rPr>
          <w:lang w:eastAsia="sv-SE"/>
        </w:rPr>
        <w:tab/>
        <w:t>Initial conditions</w:t>
      </w:r>
      <w:bookmarkEnd w:id="1954"/>
      <w:bookmarkEnd w:id="1955"/>
      <w:bookmarkEnd w:id="1956"/>
      <w:bookmarkEnd w:id="1957"/>
      <w:bookmarkEnd w:id="1958"/>
      <w:bookmarkEnd w:id="1959"/>
      <w:bookmarkEnd w:id="1960"/>
      <w:bookmarkEnd w:id="1961"/>
      <w:bookmarkEnd w:id="1962"/>
      <w:bookmarkEnd w:id="1963"/>
      <w:bookmarkEnd w:id="1964"/>
      <w:bookmarkEnd w:id="196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966" w:name="_Toc21124979"/>
      <w:bookmarkStart w:id="1967" w:name="_Toc29767969"/>
      <w:bookmarkStart w:id="1968" w:name="_Toc36044411"/>
      <w:bookmarkStart w:id="1969" w:name="_Toc37230316"/>
      <w:bookmarkStart w:id="1970" w:name="_Toc45907459"/>
      <w:bookmarkStart w:id="1971" w:name="_Toc53181564"/>
      <w:bookmarkStart w:id="1972" w:name="_Toc61127435"/>
      <w:bookmarkStart w:id="1973" w:name="_Toc67054449"/>
      <w:bookmarkStart w:id="1974" w:name="_Toc67061447"/>
      <w:bookmarkStart w:id="1975" w:name="_Toc74734965"/>
      <w:bookmarkStart w:id="1976" w:name="_Toc74753208"/>
      <w:bookmarkStart w:id="1977" w:name="_Toc76507467"/>
      <w:r w:rsidRPr="00090C64">
        <w:rPr>
          <w:lang w:eastAsia="sv-SE"/>
        </w:rPr>
        <w:t>6.4.3.4.2</w:t>
      </w:r>
      <w:r w:rsidRPr="00090C64">
        <w:rPr>
          <w:lang w:eastAsia="sv-SE"/>
        </w:rPr>
        <w:tab/>
        <w:t>Procedure</w:t>
      </w:r>
      <w:bookmarkEnd w:id="1966"/>
      <w:bookmarkEnd w:id="1967"/>
      <w:bookmarkEnd w:id="1968"/>
      <w:bookmarkEnd w:id="1969"/>
      <w:bookmarkEnd w:id="1970"/>
      <w:bookmarkEnd w:id="1971"/>
      <w:bookmarkEnd w:id="1972"/>
      <w:bookmarkEnd w:id="1973"/>
      <w:bookmarkEnd w:id="1974"/>
      <w:bookmarkEnd w:id="1975"/>
      <w:bookmarkEnd w:id="1976"/>
      <w:bookmarkEnd w:id="1977"/>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978" w:name="_Toc21124980"/>
      <w:bookmarkStart w:id="1979" w:name="_Toc29767970"/>
      <w:bookmarkStart w:id="1980" w:name="_Toc36044412"/>
      <w:bookmarkStart w:id="1981" w:name="_Toc37230317"/>
      <w:bookmarkStart w:id="1982" w:name="_Toc45907460"/>
      <w:bookmarkStart w:id="1983" w:name="_Toc53181565"/>
      <w:bookmarkStart w:id="1984" w:name="_Toc61127436"/>
      <w:bookmarkStart w:id="1985" w:name="_Toc67054450"/>
      <w:bookmarkStart w:id="1986" w:name="_Toc67061448"/>
      <w:bookmarkStart w:id="1987" w:name="_Toc74734966"/>
      <w:bookmarkStart w:id="1988" w:name="_Toc74753209"/>
      <w:bookmarkStart w:id="1989" w:name="_Toc76507468"/>
      <w:r w:rsidRPr="00090C64">
        <w:rPr>
          <w:lang w:eastAsia="sv-SE"/>
        </w:rPr>
        <w:t>6.</w:t>
      </w:r>
      <w:r w:rsidRPr="00090C64">
        <w:rPr>
          <w:lang w:eastAsia="zh-CN"/>
        </w:rPr>
        <w:t>4.3.</w:t>
      </w:r>
      <w:r w:rsidRPr="00090C64">
        <w:rPr>
          <w:lang w:eastAsia="sv-SE"/>
        </w:rPr>
        <w:t>5</w:t>
      </w:r>
      <w:r w:rsidRPr="00090C64">
        <w:rPr>
          <w:lang w:eastAsia="sv-SE"/>
        </w:rPr>
        <w:tab/>
        <w:t>Test Requirement</w:t>
      </w:r>
      <w:bookmarkEnd w:id="1978"/>
      <w:bookmarkEnd w:id="1979"/>
      <w:bookmarkEnd w:id="1980"/>
      <w:bookmarkEnd w:id="1981"/>
      <w:bookmarkEnd w:id="1982"/>
      <w:bookmarkEnd w:id="1983"/>
      <w:bookmarkEnd w:id="1984"/>
      <w:bookmarkEnd w:id="1985"/>
      <w:bookmarkEnd w:id="1986"/>
      <w:bookmarkEnd w:id="1987"/>
      <w:bookmarkEnd w:id="1988"/>
      <w:bookmarkEnd w:id="198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990" w:name="_Toc21124981"/>
      <w:bookmarkStart w:id="1991" w:name="_Toc29767971"/>
      <w:bookmarkStart w:id="1992" w:name="_Toc36044413"/>
      <w:bookmarkStart w:id="1993" w:name="_Toc37230318"/>
      <w:bookmarkStart w:id="1994" w:name="_Toc45907461"/>
      <w:bookmarkStart w:id="1995" w:name="_Toc53181566"/>
      <w:bookmarkStart w:id="1996" w:name="_Toc61127437"/>
      <w:bookmarkStart w:id="1997" w:name="_Toc67054451"/>
      <w:bookmarkStart w:id="1998" w:name="_Toc67061449"/>
      <w:bookmarkStart w:id="1999" w:name="_Toc74734967"/>
      <w:bookmarkStart w:id="2000" w:name="_Toc74753210"/>
      <w:bookmarkStart w:id="2001" w:name="_Toc76507469"/>
      <w:r w:rsidRPr="00090C64">
        <w:t>6.4.4</w:t>
      </w:r>
      <w:r w:rsidRPr="00090C64">
        <w:tab/>
        <w:t>OTA total power dynamic range</w:t>
      </w:r>
      <w:bookmarkEnd w:id="1990"/>
      <w:bookmarkEnd w:id="1991"/>
      <w:bookmarkEnd w:id="1992"/>
      <w:bookmarkEnd w:id="1993"/>
      <w:bookmarkEnd w:id="1994"/>
      <w:bookmarkEnd w:id="1995"/>
      <w:bookmarkEnd w:id="1996"/>
      <w:bookmarkEnd w:id="1997"/>
      <w:bookmarkEnd w:id="1998"/>
      <w:bookmarkEnd w:id="1999"/>
      <w:bookmarkEnd w:id="2000"/>
      <w:bookmarkEnd w:id="2001"/>
    </w:p>
    <w:p w14:paraId="11A51844" w14:textId="77777777" w:rsidR="00D57C09" w:rsidRPr="00090C64" w:rsidRDefault="00D57C09" w:rsidP="00D57C09">
      <w:pPr>
        <w:pStyle w:val="Heading4"/>
        <w:rPr>
          <w:lang w:eastAsia="sv-SE"/>
        </w:rPr>
      </w:pPr>
      <w:bookmarkStart w:id="2002" w:name="_Toc21124982"/>
      <w:bookmarkStart w:id="2003" w:name="_Toc29767972"/>
      <w:bookmarkStart w:id="2004" w:name="_Toc36044414"/>
      <w:bookmarkStart w:id="2005" w:name="_Toc37230319"/>
      <w:bookmarkStart w:id="2006" w:name="_Toc45907462"/>
      <w:bookmarkStart w:id="2007" w:name="_Toc53181567"/>
      <w:bookmarkStart w:id="2008" w:name="_Toc61127438"/>
      <w:bookmarkStart w:id="2009" w:name="_Toc67054452"/>
      <w:bookmarkStart w:id="2010" w:name="_Toc67061450"/>
      <w:bookmarkStart w:id="2011" w:name="_Toc74734968"/>
      <w:bookmarkStart w:id="2012" w:name="_Toc74753211"/>
      <w:bookmarkStart w:id="2013" w:name="_Toc76507470"/>
      <w:r w:rsidRPr="00090C64">
        <w:rPr>
          <w:lang w:eastAsia="sv-SE"/>
        </w:rPr>
        <w:t>6.4.4.1</w:t>
      </w:r>
      <w:r w:rsidRPr="00090C64">
        <w:rPr>
          <w:lang w:eastAsia="sv-SE"/>
        </w:rPr>
        <w:tab/>
        <w:t>Definition and applicability</w:t>
      </w:r>
      <w:bookmarkEnd w:id="2002"/>
      <w:bookmarkEnd w:id="2003"/>
      <w:bookmarkEnd w:id="2004"/>
      <w:bookmarkEnd w:id="2005"/>
      <w:bookmarkEnd w:id="2006"/>
      <w:bookmarkEnd w:id="2007"/>
      <w:bookmarkEnd w:id="2008"/>
      <w:bookmarkEnd w:id="2009"/>
      <w:bookmarkEnd w:id="2010"/>
      <w:bookmarkEnd w:id="2011"/>
      <w:bookmarkEnd w:id="2012"/>
      <w:bookmarkEnd w:id="201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014" w:name="_Toc21124983"/>
      <w:bookmarkStart w:id="2015" w:name="_Toc29767973"/>
      <w:bookmarkStart w:id="2016" w:name="_Toc36044415"/>
      <w:bookmarkStart w:id="2017" w:name="_Toc37230320"/>
      <w:bookmarkStart w:id="2018" w:name="_Toc45907463"/>
      <w:bookmarkStart w:id="2019" w:name="_Toc53181568"/>
      <w:bookmarkStart w:id="2020" w:name="_Toc61127439"/>
      <w:bookmarkStart w:id="2021" w:name="_Toc67054453"/>
      <w:bookmarkStart w:id="2022" w:name="_Toc67061451"/>
      <w:bookmarkStart w:id="2023" w:name="_Toc74734969"/>
      <w:bookmarkStart w:id="2024" w:name="_Toc74753212"/>
      <w:bookmarkStart w:id="2025" w:name="_Toc76507471"/>
      <w:r w:rsidRPr="00090C64">
        <w:rPr>
          <w:lang w:eastAsia="sv-SE"/>
        </w:rPr>
        <w:t>6.4.4.2</w:t>
      </w:r>
      <w:r w:rsidRPr="00090C64">
        <w:rPr>
          <w:lang w:eastAsia="sv-SE"/>
        </w:rPr>
        <w:tab/>
        <w:t>Minimum Requirement</w:t>
      </w:r>
      <w:bookmarkEnd w:id="2014"/>
      <w:bookmarkEnd w:id="2015"/>
      <w:bookmarkEnd w:id="2016"/>
      <w:bookmarkEnd w:id="2017"/>
      <w:bookmarkEnd w:id="2018"/>
      <w:bookmarkEnd w:id="2019"/>
      <w:bookmarkEnd w:id="2020"/>
      <w:bookmarkEnd w:id="2021"/>
      <w:bookmarkEnd w:id="2022"/>
      <w:bookmarkEnd w:id="2023"/>
      <w:bookmarkEnd w:id="2024"/>
      <w:bookmarkEnd w:id="202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026" w:name="_Toc21124984"/>
      <w:bookmarkStart w:id="2027" w:name="_Toc29767974"/>
      <w:bookmarkStart w:id="2028" w:name="_Toc36044416"/>
      <w:bookmarkStart w:id="2029" w:name="_Toc37230321"/>
      <w:bookmarkStart w:id="2030" w:name="_Toc45907464"/>
      <w:bookmarkStart w:id="2031" w:name="_Toc53181569"/>
      <w:bookmarkStart w:id="2032" w:name="_Toc61127440"/>
      <w:bookmarkStart w:id="2033" w:name="_Toc67054454"/>
      <w:bookmarkStart w:id="2034" w:name="_Toc67061452"/>
      <w:bookmarkStart w:id="2035" w:name="_Toc74734970"/>
      <w:bookmarkStart w:id="2036" w:name="_Toc74753213"/>
      <w:bookmarkStart w:id="2037" w:name="_Toc76507472"/>
      <w:r w:rsidRPr="00090C64">
        <w:rPr>
          <w:lang w:eastAsia="sv-SE"/>
        </w:rPr>
        <w:t>6.4.4.3</w:t>
      </w:r>
      <w:r w:rsidRPr="00090C64">
        <w:rPr>
          <w:lang w:eastAsia="sv-SE"/>
        </w:rPr>
        <w:tab/>
        <w:t>Test purpose</w:t>
      </w:r>
      <w:bookmarkEnd w:id="2026"/>
      <w:bookmarkEnd w:id="2027"/>
      <w:bookmarkEnd w:id="2028"/>
      <w:bookmarkEnd w:id="2029"/>
      <w:bookmarkEnd w:id="2030"/>
      <w:bookmarkEnd w:id="2031"/>
      <w:bookmarkEnd w:id="2032"/>
      <w:bookmarkEnd w:id="2033"/>
      <w:bookmarkEnd w:id="2034"/>
      <w:bookmarkEnd w:id="2035"/>
      <w:bookmarkEnd w:id="2036"/>
      <w:bookmarkEnd w:id="2037"/>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038" w:name="_Toc21124985"/>
      <w:bookmarkStart w:id="2039" w:name="_Toc29767975"/>
      <w:bookmarkStart w:id="2040" w:name="_Toc36044417"/>
      <w:bookmarkStart w:id="2041" w:name="_Toc37230322"/>
      <w:bookmarkStart w:id="2042" w:name="_Toc45907465"/>
      <w:bookmarkStart w:id="2043" w:name="_Toc53181570"/>
      <w:bookmarkStart w:id="2044" w:name="_Toc61127441"/>
      <w:bookmarkStart w:id="2045" w:name="_Toc67054455"/>
      <w:bookmarkStart w:id="2046" w:name="_Toc67061453"/>
      <w:bookmarkStart w:id="2047" w:name="_Toc74734971"/>
      <w:bookmarkStart w:id="2048" w:name="_Toc74753214"/>
      <w:bookmarkStart w:id="2049" w:name="_Toc76507473"/>
      <w:r w:rsidRPr="00090C64">
        <w:rPr>
          <w:lang w:eastAsia="sv-SE"/>
        </w:rPr>
        <w:t>6.</w:t>
      </w:r>
      <w:r w:rsidRPr="00090C64">
        <w:rPr>
          <w:lang w:eastAsia="zh-CN"/>
        </w:rPr>
        <w:t>4.4.</w:t>
      </w:r>
      <w:r w:rsidRPr="00090C64">
        <w:rPr>
          <w:lang w:eastAsia="sv-SE"/>
        </w:rPr>
        <w:t>4</w:t>
      </w:r>
      <w:r w:rsidRPr="00090C64">
        <w:rPr>
          <w:lang w:eastAsia="sv-SE"/>
        </w:rPr>
        <w:tab/>
        <w:t>Method of test</w:t>
      </w:r>
      <w:bookmarkEnd w:id="2038"/>
      <w:bookmarkEnd w:id="2039"/>
      <w:bookmarkEnd w:id="2040"/>
      <w:bookmarkEnd w:id="2041"/>
      <w:bookmarkEnd w:id="2042"/>
      <w:bookmarkEnd w:id="2043"/>
      <w:bookmarkEnd w:id="2044"/>
      <w:bookmarkEnd w:id="2045"/>
      <w:bookmarkEnd w:id="2046"/>
      <w:bookmarkEnd w:id="2047"/>
      <w:bookmarkEnd w:id="2048"/>
      <w:bookmarkEnd w:id="2049"/>
    </w:p>
    <w:p w14:paraId="02B0BF22" w14:textId="77777777" w:rsidR="00D57C09" w:rsidRPr="00090C64" w:rsidRDefault="00D57C09" w:rsidP="00D57C09">
      <w:pPr>
        <w:pStyle w:val="Heading5"/>
        <w:rPr>
          <w:lang w:eastAsia="sv-SE"/>
        </w:rPr>
      </w:pPr>
      <w:bookmarkStart w:id="2050" w:name="_Toc21124986"/>
      <w:bookmarkStart w:id="2051" w:name="_Toc29767976"/>
      <w:bookmarkStart w:id="2052" w:name="_Toc36044418"/>
      <w:bookmarkStart w:id="2053" w:name="_Toc37230323"/>
      <w:bookmarkStart w:id="2054" w:name="_Toc45907466"/>
      <w:bookmarkStart w:id="2055" w:name="_Toc53181571"/>
      <w:bookmarkStart w:id="2056" w:name="_Toc61127442"/>
      <w:bookmarkStart w:id="2057" w:name="_Toc67054456"/>
      <w:bookmarkStart w:id="2058" w:name="_Toc67061454"/>
      <w:bookmarkStart w:id="2059" w:name="_Toc74734972"/>
      <w:bookmarkStart w:id="2060" w:name="_Toc74753215"/>
      <w:bookmarkStart w:id="2061" w:name="_Toc76507474"/>
      <w:r w:rsidRPr="00090C64">
        <w:rPr>
          <w:lang w:eastAsia="sv-SE"/>
        </w:rPr>
        <w:t>6.4.4.4.1</w:t>
      </w:r>
      <w:r w:rsidRPr="00090C64">
        <w:rPr>
          <w:lang w:eastAsia="sv-SE"/>
        </w:rPr>
        <w:tab/>
        <w:t>Initial conditions</w:t>
      </w:r>
      <w:bookmarkEnd w:id="2050"/>
      <w:bookmarkEnd w:id="2051"/>
      <w:bookmarkEnd w:id="2052"/>
      <w:bookmarkEnd w:id="2053"/>
      <w:bookmarkEnd w:id="2054"/>
      <w:bookmarkEnd w:id="2055"/>
      <w:bookmarkEnd w:id="2056"/>
      <w:bookmarkEnd w:id="2057"/>
      <w:bookmarkEnd w:id="2058"/>
      <w:bookmarkEnd w:id="2059"/>
      <w:bookmarkEnd w:id="2060"/>
      <w:bookmarkEnd w:id="206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062" w:name="_Toc21124987"/>
      <w:bookmarkStart w:id="2063" w:name="_Toc29767977"/>
      <w:bookmarkStart w:id="2064" w:name="_Toc36044419"/>
      <w:bookmarkStart w:id="2065" w:name="_Toc37230324"/>
      <w:bookmarkStart w:id="2066" w:name="_Toc45907467"/>
      <w:bookmarkStart w:id="2067" w:name="_Toc53181572"/>
      <w:bookmarkStart w:id="2068" w:name="_Toc61127443"/>
      <w:bookmarkStart w:id="2069" w:name="_Toc67054457"/>
      <w:bookmarkStart w:id="2070" w:name="_Toc67061455"/>
      <w:bookmarkStart w:id="2071" w:name="_Toc74734973"/>
      <w:bookmarkStart w:id="2072" w:name="_Toc74753216"/>
      <w:bookmarkStart w:id="2073" w:name="_Toc76507475"/>
      <w:r w:rsidRPr="00090C64">
        <w:rPr>
          <w:lang w:eastAsia="sv-SE"/>
        </w:rPr>
        <w:lastRenderedPageBreak/>
        <w:t>6.4.4.4.2</w:t>
      </w:r>
      <w:r w:rsidRPr="00090C64">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p>
    <w:p w14:paraId="2189EBEC" w14:textId="77777777" w:rsidR="00D57C09" w:rsidRPr="00090C64" w:rsidRDefault="00D57C09" w:rsidP="00554118">
      <w:pPr>
        <w:pStyle w:val="H6"/>
      </w:pPr>
      <w:bookmarkStart w:id="2074" w:name="_Toc21124988"/>
      <w:bookmarkStart w:id="2075" w:name="_Toc29767978"/>
      <w:bookmarkStart w:id="2076" w:name="_Toc36044420"/>
      <w:bookmarkStart w:id="2077" w:name="_Toc37230325"/>
      <w:bookmarkStart w:id="2078" w:name="_Toc45907468"/>
      <w:bookmarkStart w:id="2079" w:name="_Toc53181573"/>
      <w:r w:rsidRPr="00090C64">
        <w:t>6.4.4.4.2.1</w:t>
      </w:r>
      <w:r w:rsidRPr="00090C64">
        <w:tab/>
        <w:t>General procedure</w:t>
      </w:r>
      <w:bookmarkEnd w:id="2074"/>
      <w:bookmarkEnd w:id="2075"/>
      <w:bookmarkEnd w:id="2076"/>
      <w:bookmarkEnd w:id="2077"/>
      <w:bookmarkEnd w:id="2078"/>
      <w:bookmarkEnd w:id="2079"/>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080" w:name="_Toc21124989"/>
      <w:bookmarkStart w:id="2081" w:name="_Toc29767979"/>
      <w:bookmarkStart w:id="2082" w:name="_Toc36044421"/>
      <w:bookmarkStart w:id="2083" w:name="_Toc37230326"/>
      <w:bookmarkStart w:id="2084" w:name="_Toc45907469"/>
      <w:bookmarkStart w:id="2085" w:name="_Toc53181574"/>
      <w:r w:rsidRPr="00090C64">
        <w:t>6.4.4.4.2.2</w:t>
      </w:r>
      <w:r w:rsidRPr="00090C64">
        <w:tab/>
        <w:t>UTRA FDD</w:t>
      </w:r>
      <w:bookmarkEnd w:id="2080"/>
      <w:bookmarkEnd w:id="2081"/>
      <w:bookmarkEnd w:id="2082"/>
      <w:bookmarkEnd w:id="2083"/>
      <w:bookmarkEnd w:id="2084"/>
      <w:bookmarkEnd w:id="2085"/>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086" w:name="_Toc21124990"/>
      <w:bookmarkStart w:id="2087" w:name="_Toc29767980"/>
      <w:bookmarkStart w:id="2088" w:name="_Toc36044422"/>
      <w:bookmarkStart w:id="2089" w:name="_Toc37230327"/>
      <w:bookmarkStart w:id="2090" w:name="_Toc45907470"/>
      <w:bookmarkStart w:id="2091" w:name="_Toc53181575"/>
      <w:r w:rsidRPr="00090C64">
        <w:t>6.4.4.4.2.3</w:t>
      </w:r>
      <w:r w:rsidRPr="00090C64">
        <w:tab/>
        <w:t>E-UTRA</w:t>
      </w:r>
      <w:bookmarkEnd w:id="2086"/>
      <w:bookmarkEnd w:id="2087"/>
      <w:bookmarkEnd w:id="2088"/>
      <w:bookmarkEnd w:id="2089"/>
      <w:bookmarkEnd w:id="2090"/>
      <w:bookmarkEnd w:id="2091"/>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092" w:name="_Toc21124991"/>
      <w:bookmarkStart w:id="2093" w:name="_Toc29767981"/>
      <w:bookmarkStart w:id="2094" w:name="_Toc36044423"/>
      <w:bookmarkStart w:id="2095" w:name="_Toc37230328"/>
      <w:bookmarkStart w:id="2096" w:name="_Toc45907471"/>
      <w:bookmarkStart w:id="2097" w:name="_Toc53181576"/>
      <w:r w:rsidRPr="00090C64">
        <w:lastRenderedPageBreak/>
        <w:t>6.4.4.4.2.4</w:t>
      </w:r>
      <w:r w:rsidRPr="00090C64">
        <w:tab/>
        <w:t>NR</w:t>
      </w:r>
      <w:bookmarkEnd w:id="2092"/>
      <w:bookmarkEnd w:id="2093"/>
      <w:bookmarkEnd w:id="2094"/>
      <w:bookmarkEnd w:id="2095"/>
      <w:bookmarkEnd w:id="2096"/>
      <w:bookmarkEnd w:id="2097"/>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098" w:name="_Toc21124992"/>
      <w:bookmarkStart w:id="2099" w:name="_Toc29767982"/>
      <w:bookmarkStart w:id="2100" w:name="_Toc36044424"/>
      <w:bookmarkStart w:id="2101" w:name="_Toc37230329"/>
      <w:bookmarkStart w:id="2102" w:name="_Toc45907472"/>
      <w:bookmarkStart w:id="2103" w:name="_Toc53181577"/>
      <w:bookmarkStart w:id="2104" w:name="_Toc61127444"/>
      <w:bookmarkStart w:id="2105" w:name="_Toc67054458"/>
      <w:bookmarkStart w:id="2106" w:name="_Toc67061456"/>
      <w:bookmarkStart w:id="2107" w:name="_Toc74734974"/>
      <w:bookmarkStart w:id="2108" w:name="_Toc74753217"/>
      <w:bookmarkStart w:id="2109" w:name="_Toc76507476"/>
      <w:r w:rsidRPr="00090C64">
        <w:rPr>
          <w:lang w:eastAsia="sv-SE"/>
        </w:rPr>
        <w:t>6.</w:t>
      </w:r>
      <w:r w:rsidRPr="00090C64">
        <w:rPr>
          <w:lang w:eastAsia="zh-CN"/>
        </w:rPr>
        <w:t>4.4.</w:t>
      </w:r>
      <w:r w:rsidRPr="00090C64">
        <w:rPr>
          <w:lang w:eastAsia="sv-SE"/>
        </w:rPr>
        <w:t>5</w:t>
      </w:r>
      <w:r w:rsidRPr="00090C64">
        <w:rPr>
          <w:lang w:eastAsia="sv-SE"/>
        </w:rPr>
        <w:tab/>
        <w:t>Test Requirement</w:t>
      </w:r>
      <w:bookmarkEnd w:id="2098"/>
      <w:bookmarkEnd w:id="2099"/>
      <w:bookmarkEnd w:id="2100"/>
      <w:bookmarkEnd w:id="2101"/>
      <w:bookmarkEnd w:id="2102"/>
      <w:bookmarkEnd w:id="2103"/>
      <w:bookmarkEnd w:id="2104"/>
      <w:bookmarkEnd w:id="2105"/>
      <w:bookmarkEnd w:id="2106"/>
      <w:bookmarkEnd w:id="2107"/>
      <w:bookmarkEnd w:id="2108"/>
      <w:bookmarkEnd w:id="2109"/>
    </w:p>
    <w:p w14:paraId="3B5AD22A" w14:textId="77777777" w:rsidR="00D57C09" w:rsidRPr="00090C64" w:rsidRDefault="00D57C09" w:rsidP="00D57C09">
      <w:pPr>
        <w:pStyle w:val="Heading5"/>
      </w:pPr>
      <w:bookmarkStart w:id="2110" w:name="_Toc21124993"/>
      <w:bookmarkStart w:id="2111" w:name="_Toc29767983"/>
      <w:bookmarkStart w:id="2112" w:name="_Toc36044425"/>
      <w:bookmarkStart w:id="2113" w:name="_Toc37230330"/>
      <w:bookmarkStart w:id="2114" w:name="_Toc45907473"/>
      <w:bookmarkStart w:id="2115" w:name="_Toc53181578"/>
      <w:bookmarkStart w:id="2116" w:name="_Toc61127445"/>
      <w:bookmarkStart w:id="2117" w:name="_Toc67054459"/>
      <w:bookmarkStart w:id="2118" w:name="_Toc67061457"/>
      <w:bookmarkStart w:id="2119" w:name="_Toc74734975"/>
      <w:bookmarkStart w:id="2120" w:name="_Toc74753218"/>
      <w:bookmarkStart w:id="2121" w:name="_Toc76507477"/>
      <w:r w:rsidRPr="00090C64">
        <w:t>6.4.4.5.1</w:t>
      </w:r>
      <w:r w:rsidRPr="00090C64">
        <w:tab/>
        <w:t>UTRA FDD</w:t>
      </w:r>
      <w:bookmarkEnd w:id="2110"/>
      <w:bookmarkEnd w:id="2111"/>
      <w:bookmarkEnd w:id="2112"/>
      <w:bookmarkEnd w:id="2113"/>
      <w:bookmarkEnd w:id="2114"/>
      <w:bookmarkEnd w:id="2115"/>
      <w:bookmarkEnd w:id="2116"/>
      <w:bookmarkEnd w:id="2117"/>
      <w:bookmarkEnd w:id="2118"/>
      <w:bookmarkEnd w:id="2119"/>
      <w:bookmarkEnd w:id="2120"/>
      <w:bookmarkEnd w:id="2121"/>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122" w:name="_Toc21124994"/>
      <w:bookmarkStart w:id="2123" w:name="_Toc29767984"/>
      <w:bookmarkStart w:id="2124" w:name="_Toc36044426"/>
      <w:bookmarkStart w:id="2125" w:name="_Toc37230331"/>
      <w:bookmarkStart w:id="2126" w:name="_Toc45907474"/>
      <w:bookmarkStart w:id="2127" w:name="_Toc53181579"/>
      <w:bookmarkStart w:id="2128" w:name="_Toc61127446"/>
      <w:bookmarkStart w:id="2129" w:name="_Toc67054460"/>
      <w:bookmarkStart w:id="2130" w:name="_Toc67061458"/>
      <w:bookmarkStart w:id="2131" w:name="_Toc74734976"/>
      <w:bookmarkStart w:id="2132" w:name="_Toc74753219"/>
      <w:bookmarkStart w:id="2133" w:name="_Toc76507478"/>
      <w:r w:rsidRPr="00090C64">
        <w:t>6.4.4.5.2</w:t>
      </w:r>
      <w:r w:rsidRPr="00090C64">
        <w:tab/>
        <w:t>E-UTRA</w:t>
      </w:r>
      <w:bookmarkEnd w:id="2122"/>
      <w:bookmarkEnd w:id="2123"/>
      <w:bookmarkEnd w:id="2124"/>
      <w:bookmarkEnd w:id="2125"/>
      <w:bookmarkEnd w:id="2126"/>
      <w:bookmarkEnd w:id="2127"/>
      <w:bookmarkEnd w:id="2128"/>
      <w:bookmarkEnd w:id="2129"/>
      <w:bookmarkEnd w:id="2130"/>
      <w:bookmarkEnd w:id="2131"/>
      <w:bookmarkEnd w:id="2132"/>
      <w:bookmarkEnd w:id="213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134" w:name="_Toc21124995"/>
      <w:bookmarkStart w:id="2135" w:name="_Toc29767985"/>
      <w:bookmarkStart w:id="2136" w:name="_Toc36044427"/>
      <w:bookmarkStart w:id="2137" w:name="_Toc37230332"/>
      <w:bookmarkStart w:id="2138" w:name="_Toc45907475"/>
      <w:bookmarkStart w:id="2139" w:name="_Toc53181580"/>
      <w:bookmarkStart w:id="2140" w:name="_Toc61127447"/>
      <w:bookmarkStart w:id="2141" w:name="_Toc67054461"/>
      <w:bookmarkStart w:id="2142" w:name="_Toc67061459"/>
      <w:bookmarkStart w:id="2143" w:name="_Toc74734977"/>
      <w:bookmarkStart w:id="2144" w:name="_Toc74753220"/>
      <w:bookmarkStart w:id="2145" w:name="_Toc76507479"/>
      <w:r w:rsidRPr="00090C64">
        <w:t>6.4.4.5.3</w:t>
      </w:r>
      <w:r w:rsidRPr="00090C64">
        <w:tab/>
        <w:t>NR</w:t>
      </w:r>
      <w:bookmarkEnd w:id="2134"/>
      <w:bookmarkEnd w:id="2135"/>
      <w:bookmarkEnd w:id="2136"/>
      <w:bookmarkEnd w:id="2137"/>
      <w:bookmarkEnd w:id="2138"/>
      <w:bookmarkEnd w:id="2139"/>
      <w:bookmarkEnd w:id="2140"/>
      <w:bookmarkEnd w:id="2141"/>
      <w:bookmarkEnd w:id="2142"/>
      <w:bookmarkEnd w:id="2143"/>
      <w:bookmarkEnd w:id="2144"/>
      <w:bookmarkEnd w:id="2145"/>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146" w:name="_Toc21124996"/>
      <w:bookmarkStart w:id="2147" w:name="_Toc29767986"/>
      <w:bookmarkStart w:id="2148" w:name="_Toc36044428"/>
      <w:bookmarkStart w:id="2149" w:name="_Toc37230333"/>
      <w:bookmarkStart w:id="2150" w:name="_Toc45907476"/>
      <w:bookmarkStart w:id="2151" w:name="_Toc53181581"/>
      <w:bookmarkStart w:id="2152" w:name="_Toc61127448"/>
      <w:bookmarkStart w:id="2153" w:name="_Toc67054462"/>
      <w:bookmarkStart w:id="2154" w:name="_Toc67061460"/>
      <w:bookmarkStart w:id="2155" w:name="_Toc74734978"/>
      <w:bookmarkStart w:id="2156" w:name="_Toc74753221"/>
      <w:bookmarkStart w:id="2157" w:name="_Toc76507480"/>
      <w:r w:rsidRPr="00090C64">
        <w:t>6.4.5</w:t>
      </w:r>
      <w:r w:rsidRPr="00090C64">
        <w:tab/>
        <w:t>OTA IPDL time mask</w:t>
      </w:r>
      <w:bookmarkEnd w:id="2146"/>
      <w:bookmarkEnd w:id="2147"/>
      <w:bookmarkEnd w:id="2148"/>
      <w:bookmarkEnd w:id="2149"/>
      <w:bookmarkEnd w:id="2150"/>
      <w:bookmarkEnd w:id="2151"/>
      <w:bookmarkEnd w:id="2152"/>
      <w:bookmarkEnd w:id="2153"/>
      <w:bookmarkEnd w:id="2154"/>
      <w:bookmarkEnd w:id="2155"/>
      <w:bookmarkEnd w:id="2156"/>
      <w:bookmarkEnd w:id="2157"/>
    </w:p>
    <w:p w14:paraId="635A378D" w14:textId="77777777" w:rsidR="00D57C09" w:rsidRPr="00090C64" w:rsidRDefault="00D57C09" w:rsidP="00D57C09">
      <w:pPr>
        <w:pStyle w:val="Heading4"/>
        <w:rPr>
          <w:lang w:eastAsia="sv-SE"/>
        </w:rPr>
      </w:pPr>
      <w:bookmarkStart w:id="2158" w:name="_Toc21124997"/>
      <w:bookmarkStart w:id="2159" w:name="_Toc29767987"/>
      <w:bookmarkStart w:id="2160" w:name="_Toc36044429"/>
      <w:bookmarkStart w:id="2161" w:name="_Toc37230334"/>
      <w:bookmarkStart w:id="2162" w:name="_Toc45907477"/>
      <w:bookmarkStart w:id="2163" w:name="_Toc53181582"/>
      <w:bookmarkStart w:id="2164" w:name="_Toc61127449"/>
      <w:bookmarkStart w:id="2165" w:name="_Toc67054463"/>
      <w:bookmarkStart w:id="2166" w:name="_Toc67061461"/>
      <w:bookmarkStart w:id="2167" w:name="_Toc74734979"/>
      <w:bookmarkStart w:id="2168" w:name="_Toc74753222"/>
      <w:bookmarkStart w:id="2169" w:name="_Toc76507481"/>
      <w:r w:rsidRPr="00090C64">
        <w:rPr>
          <w:lang w:eastAsia="sv-SE"/>
        </w:rPr>
        <w:t>6.4.5.1</w:t>
      </w:r>
      <w:r w:rsidRPr="00090C64">
        <w:rPr>
          <w:lang w:eastAsia="sv-SE"/>
        </w:rPr>
        <w:tab/>
        <w:t>Definition and applicability</w:t>
      </w:r>
      <w:bookmarkEnd w:id="2158"/>
      <w:bookmarkEnd w:id="2159"/>
      <w:bookmarkEnd w:id="2160"/>
      <w:bookmarkEnd w:id="2161"/>
      <w:bookmarkEnd w:id="2162"/>
      <w:bookmarkEnd w:id="2163"/>
      <w:bookmarkEnd w:id="2164"/>
      <w:bookmarkEnd w:id="2165"/>
      <w:bookmarkEnd w:id="2166"/>
      <w:bookmarkEnd w:id="2167"/>
      <w:bookmarkEnd w:id="2168"/>
      <w:bookmarkEnd w:id="216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170" w:name="_Toc21124998"/>
      <w:bookmarkStart w:id="2171" w:name="_Toc29767988"/>
      <w:bookmarkStart w:id="2172" w:name="_Toc36044430"/>
      <w:bookmarkStart w:id="2173" w:name="_Toc37230335"/>
      <w:bookmarkStart w:id="2174" w:name="_Toc45907478"/>
      <w:bookmarkStart w:id="2175" w:name="_Toc53181583"/>
      <w:bookmarkStart w:id="2176" w:name="_Toc61127450"/>
      <w:bookmarkStart w:id="2177" w:name="_Toc67054464"/>
      <w:bookmarkStart w:id="2178" w:name="_Toc67061462"/>
      <w:bookmarkStart w:id="2179" w:name="_Toc74734980"/>
      <w:bookmarkStart w:id="2180" w:name="_Toc74753223"/>
      <w:bookmarkStart w:id="2181" w:name="_Toc76507482"/>
      <w:r w:rsidRPr="00090C64">
        <w:rPr>
          <w:lang w:eastAsia="sv-SE"/>
        </w:rPr>
        <w:lastRenderedPageBreak/>
        <w:t>6.4.5.2</w:t>
      </w:r>
      <w:r w:rsidRPr="00090C64">
        <w:rPr>
          <w:lang w:eastAsia="sv-SE"/>
        </w:rPr>
        <w:tab/>
        <w:t>Minimum Requirement</w:t>
      </w:r>
      <w:bookmarkEnd w:id="2170"/>
      <w:bookmarkEnd w:id="2171"/>
      <w:bookmarkEnd w:id="2172"/>
      <w:bookmarkEnd w:id="2173"/>
      <w:bookmarkEnd w:id="2174"/>
      <w:bookmarkEnd w:id="2175"/>
      <w:bookmarkEnd w:id="2176"/>
      <w:bookmarkEnd w:id="2177"/>
      <w:bookmarkEnd w:id="2178"/>
      <w:bookmarkEnd w:id="2179"/>
      <w:bookmarkEnd w:id="2180"/>
      <w:bookmarkEnd w:id="2181"/>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182" w:name="_Toc21124999"/>
      <w:bookmarkStart w:id="2183" w:name="_Toc29767989"/>
      <w:bookmarkStart w:id="2184" w:name="_Toc36044431"/>
      <w:bookmarkStart w:id="2185" w:name="_Toc37230336"/>
      <w:bookmarkStart w:id="2186" w:name="_Toc45907479"/>
      <w:bookmarkStart w:id="2187" w:name="_Toc53181584"/>
      <w:bookmarkStart w:id="2188" w:name="_Toc61127451"/>
      <w:bookmarkStart w:id="2189" w:name="_Toc67054465"/>
      <w:bookmarkStart w:id="2190" w:name="_Toc67061463"/>
      <w:bookmarkStart w:id="2191" w:name="_Toc74734981"/>
      <w:bookmarkStart w:id="2192" w:name="_Toc74753224"/>
      <w:bookmarkStart w:id="2193" w:name="_Toc76507483"/>
      <w:r w:rsidRPr="00090C64">
        <w:rPr>
          <w:lang w:eastAsia="sv-SE"/>
        </w:rPr>
        <w:t>6.4.5.3</w:t>
      </w:r>
      <w:r w:rsidRPr="00090C64">
        <w:rPr>
          <w:lang w:eastAsia="sv-SE"/>
        </w:rPr>
        <w:tab/>
        <w:t>Test purpose</w:t>
      </w:r>
      <w:bookmarkEnd w:id="2182"/>
      <w:bookmarkEnd w:id="2183"/>
      <w:bookmarkEnd w:id="2184"/>
      <w:bookmarkEnd w:id="2185"/>
      <w:bookmarkEnd w:id="2186"/>
      <w:bookmarkEnd w:id="2187"/>
      <w:bookmarkEnd w:id="2188"/>
      <w:bookmarkEnd w:id="2189"/>
      <w:bookmarkEnd w:id="2190"/>
      <w:bookmarkEnd w:id="2191"/>
      <w:bookmarkEnd w:id="2192"/>
      <w:bookmarkEnd w:id="2193"/>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194" w:name="_Toc21125000"/>
      <w:bookmarkStart w:id="2195" w:name="_Toc29767990"/>
      <w:bookmarkStart w:id="2196" w:name="_Toc36044432"/>
      <w:bookmarkStart w:id="2197" w:name="_Toc37230337"/>
      <w:bookmarkStart w:id="2198" w:name="_Toc45907480"/>
      <w:bookmarkStart w:id="2199" w:name="_Toc53181585"/>
      <w:bookmarkStart w:id="2200" w:name="_Toc61127452"/>
      <w:bookmarkStart w:id="2201" w:name="_Toc67054466"/>
      <w:bookmarkStart w:id="2202" w:name="_Toc67061464"/>
      <w:bookmarkStart w:id="2203" w:name="_Toc74734982"/>
      <w:bookmarkStart w:id="2204" w:name="_Toc74753225"/>
      <w:bookmarkStart w:id="2205" w:name="_Toc76507484"/>
      <w:r w:rsidRPr="00090C64">
        <w:rPr>
          <w:lang w:eastAsia="sv-SE"/>
        </w:rPr>
        <w:t>6.</w:t>
      </w:r>
      <w:r w:rsidRPr="00090C64">
        <w:rPr>
          <w:lang w:eastAsia="zh-CN"/>
        </w:rPr>
        <w:t>4.5.</w:t>
      </w:r>
      <w:r w:rsidRPr="00090C64">
        <w:rPr>
          <w:lang w:eastAsia="sv-SE"/>
        </w:rPr>
        <w:t>4</w:t>
      </w:r>
      <w:r w:rsidRPr="00090C64">
        <w:rPr>
          <w:lang w:eastAsia="sv-SE"/>
        </w:rPr>
        <w:tab/>
        <w:t>Method of test</w:t>
      </w:r>
      <w:bookmarkEnd w:id="2194"/>
      <w:bookmarkEnd w:id="2195"/>
      <w:bookmarkEnd w:id="2196"/>
      <w:bookmarkEnd w:id="2197"/>
      <w:bookmarkEnd w:id="2198"/>
      <w:bookmarkEnd w:id="2199"/>
      <w:bookmarkEnd w:id="2200"/>
      <w:bookmarkEnd w:id="2201"/>
      <w:bookmarkEnd w:id="2202"/>
      <w:bookmarkEnd w:id="2203"/>
      <w:bookmarkEnd w:id="2204"/>
      <w:bookmarkEnd w:id="2205"/>
    </w:p>
    <w:p w14:paraId="6BFD73C8" w14:textId="77777777" w:rsidR="00D57C09" w:rsidRPr="00090C64" w:rsidRDefault="00D57C09" w:rsidP="00D57C09">
      <w:pPr>
        <w:pStyle w:val="Heading5"/>
        <w:rPr>
          <w:lang w:eastAsia="sv-SE"/>
        </w:rPr>
      </w:pPr>
      <w:bookmarkStart w:id="2206" w:name="_Toc21125001"/>
      <w:bookmarkStart w:id="2207" w:name="_Toc29767991"/>
      <w:bookmarkStart w:id="2208" w:name="_Toc36044433"/>
      <w:bookmarkStart w:id="2209" w:name="_Toc37230338"/>
      <w:bookmarkStart w:id="2210" w:name="_Toc45907481"/>
      <w:bookmarkStart w:id="2211" w:name="_Toc53181586"/>
      <w:bookmarkStart w:id="2212" w:name="_Toc61127453"/>
      <w:bookmarkStart w:id="2213" w:name="_Toc67054467"/>
      <w:bookmarkStart w:id="2214" w:name="_Toc67061465"/>
      <w:bookmarkStart w:id="2215" w:name="_Toc74734983"/>
      <w:bookmarkStart w:id="2216" w:name="_Toc74753226"/>
      <w:bookmarkStart w:id="2217" w:name="_Toc76507485"/>
      <w:r w:rsidRPr="00090C64">
        <w:rPr>
          <w:lang w:eastAsia="sv-SE"/>
        </w:rPr>
        <w:t>6.4.5.4.1</w:t>
      </w:r>
      <w:r w:rsidRPr="00090C64">
        <w:rPr>
          <w:lang w:eastAsia="sv-SE"/>
        </w:rPr>
        <w:tab/>
        <w:t>Initial conditions</w:t>
      </w:r>
      <w:bookmarkEnd w:id="2206"/>
      <w:bookmarkEnd w:id="2207"/>
      <w:bookmarkEnd w:id="2208"/>
      <w:bookmarkEnd w:id="2209"/>
      <w:bookmarkEnd w:id="2210"/>
      <w:bookmarkEnd w:id="2211"/>
      <w:bookmarkEnd w:id="2212"/>
      <w:bookmarkEnd w:id="2213"/>
      <w:bookmarkEnd w:id="2214"/>
      <w:bookmarkEnd w:id="2215"/>
      <w:bookmarkEnd w:id="2216"/>
      <w:bookmarkEnd w:id="2217"/>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218" w:name="_Toc21125002"/>
      <w:bookmarkStart w:id="2219" w:name="_Toc29767992"/>
      <w:bookmarkStart w:id="2220" w:name="_Toc36044434"/>
      <w:bookmarkStart w:id="2221" w:name="_Toc37230339"/>
      <w:bookmarkStart w:id="2222" w:name="_Toc45907482"/>
      <w:bookmarkStart w:id="2223" w:name="_Toc53181587"/>
      <w:bookmarkStart w:id="2224" w:name="_Toc61127454"/>
      <w:bookmarkStart w:id="2225" w:name="_Toc67054468"/>
      <w:bookmarkStart w:id="2226" w:name="_Toc67061466"/>
      <w:bookmarkStart w:id="2227" w:name="_Toc74734984"/>
      <w:bookmarkStart w:id="2228" w:name="_Toc74753227"/>
      <w:bookmarkStart w:id="2229" w:name="_Toc76507486"/>
      <w:r w:rsidRPr="00090C64">
        <w:rPr>
          <w:lang w:eastAsia="sv-SE"/>
        </w:rPr>
        <w:t>6.4.5.4.2</w:t>
      </w:r>
      <w:r w:rsidRPr="00090C64">
        <w:rPr>
          <w:lang w:eastAsia="sv-SE"/>
        </w:rPr>
        <w:tab/>
        <w:t>Procedure</w:t>
      </w:r>
      <w:bookmarkEnd w:id="2218"/>
      <w:bookmarkEnd w:id="2219"/>
      <w:bookmarkEnd w:id="2220"/>
      <w:bookmarkEnd w:id="2221"/>
      <w:bookmarkEnd w:id="2222"/>
      <w:bookmarkEnd w:id="2223"/>
      <w:bookmarkEnd w:id="2224"/>
      <w:bookmarkEnd w:id="2225"/>
      <w:bookmarkEnd w:id="2226"/>
      <w:bookmarkEnd w:id="2227"/>
      <w:bookmarkEnd w:id="2228"/>
      <w:bookmarkEnd w:id="222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230" w:name="_Toc21125003"/>
      <w:bookmarkStart w:id="2231" w:name="_Toc29767993"/>
      <w:bookmarkStart w:id="2232" w:name="_Toc36044435"/>
      <w:bookmarkStart w:id="2233" w:name="_Toc37230340"/>
      <w:bookmarkStart w:id="2234" w:name="_Toc45907483"/>
      <w:bookmarkStart w:id="2235" w:name="_Toc53181588"/>
      <w:bookmarkStart w:id="2236" w:name="_Toc61127455"/>
      <w:bookmarkStart w:id="2237" w:name="_Toc67054469"/>
      <w:bookmarkStart w:id="2238" w:name="_Toc67061467"/>
      <w:bookmarkStart w:id="2239" w:name="_Toc74734985"/>
      <w:bookmarkStart w:id="2240" w:name="_Toc74753228"/>
      <w:bookmarkStart w:id="2241" w:name="_Toc76507487"/>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2230"/>
      <w:bookmarkEnd w:id="2231"/>
      <w:bookmarkEnd w:id="2232"/>
      <w:bookmarkEnd w:id="2233"/>
      <w:bookmarkEnd w:id="2234"/>
      <w:bookmarkEnd w:id="2235"/>
      <w:bookmarkEnd w:id="2236"/>
      <w:bookmarkEnd w:id="2237"/>
      <w:bookmarkEnd w:id="2238"/>
      <w:bookmarkEnd w:id="2239"/>
      <w:bookmarkEnd w:id="2240"/>
      <w:bookmarkEnd w:id="2241"/>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45pt;height:151.2pt" o:ole="">
            <v:imagedata r:id="rId39" o:title=""/>
          </v:shape>
          <o:OLEObject Type="Embed" ProgID="Word.Picture.8" ShapeID="_x0000_i1035" DrawAspect="Content" ObjectID="_1687120197" r:id="rId40"/>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242" w:name="_Toc21125004"/>
      <w:bookmarkStart w:id="2243" w:name="_Toc29767994"/>
      <w:bookmarkStart w:id="2244" w:name="_Toc36044436"/>
      <w:bookmarkStart w:id="2245" w:name="_Toc37230341"/>
      <w:bookmarkStart w:id="2246" w:name="_Toc45907484"/>
      <w:bookmarkStart w:id="2247" w:name="_Toc53181589"/>
      <w:bookmarkStart w:id="2248" w:name="_Toc61127456"/>
      <w:bookmarkStart w:id="2249" w:name="_Toc67054470"/>
      <w:bookmarkStart w:id="2250" w:name="_Toc67061468"/>
      <w:bookmarkStart w:id="2251" w:name="_Toc74734986"/>
      <w:bookmarkStart w:id="2252" w:name="_Toc74753229"/>
      <w:bookmarkStart w:id="2253" w:name="_Toc76507488"/>
      <w:r w:rsidRPr="00090C64">
        <w:t>6.4.6</w:t>
      </w:r>
      <w:r w:rsidRPr="00090C64">
        <w:tab/>
        <w:t>OTA RE Power control dynamic range</w:t>
      </w:r>
      <w:bookmarkEnd w:id="2242"/>
      <w:bookmarkEnd w:id="2243"/>
      <w:bookmarkEnd w:id="2244"/>
      <w:bookmarkEnd w:id="2245"/>
      <w:bookmarkEnd w:id="2246"/>
      <w:bookmarkEnd w:id="2247"/>
      <w:bookmarkEnd w:id="2248"/>
      <w:bookmarkEnd w:id="2249"/>
      <w:bookmarkEnd w:id="2250"/>
      <w:bookmarkEnd w:id="2251"/>
      <w:bookmarkEnd w:id="2252"/>
      <w:bookmarkEnd w:id="2253"/>
    </w:p>
    <w:p w14:paraId="2842BBE1" w14:textId="77777777" w:rsidR="00D57C09" w:rsidRPr="00090C64" w:rsidRDefault="00D57C09" w:rsidP="00D57C09">
      <w:pPr>
        <w:pStyle w:val="Heading4"/>
        <w:rPr>
          <w:lang w:eastAsia="sv-SE"/>
        </w:rPr>
      </w:pPr>
      <w:bookmarkStart w:id="2254" w:name="_Toc21125005"/>
      <w:bookmarkStart w:id="2255" w:name="_Toc29767995"/>
      <w:bookmarkStart w:id="2256" w:name="_Toc36044437"/>
      <w:bookmarkStart w:id="2257" w:name="_Toc37230342"/>
      <w:bookmarkStart w:id="2258" w:name="_Toc45907485"/>
      <w:bookmarkStart w:id="2259" w:name="_Toc53181590"/>
      <w:bookmarkStart w:id="2260" w:name="_Toc61127457"/>
      <w:bookmarkStart w:id="2261" w:name="_Toc67054471"/>
      <w:bookmarkStart w:id="2262" w:name="_Toc67061469"/>
      <w:bookmarkStart w:id="2263" w:name="_Toc74734987"/>
      <w:bookmarkStart w:id="2264" w:name="_Toc74753230"/>
      <w:bookmarkStart w:id="2265" w:name="_Toc76507489"/>
      <w:r w:rsidRPr="00090C64">
        <w:rPr>
          <w:lang w:eastAsia="sv-SE"/>
        </w:rPr>
        <w:t>6.4.6.1</w:t>
      </w:r>
      <w:r w:rsidRPr="00090C64">
        <w:rPr>
          <w:lang w:eastAsia="sv-SE"/>
        </w:rPr>
        <w:tab/>
        <w:t>Definition and applicability</w:t>
      </w:r>
      <w:bookmarkEnd w:id="2254"/>
      <w:bookmarkEnd w:id="2255"/>
      <w:bookmarkEnd w:id="2256"/>
      <w:bookmarkEnd w:id="2257"/>
      <w:bookmarkEnd w:id="2258"/>
      <w:bookmarkEnd w:id="2259"/>
      <w:bookmarkEnd w:id="2260"/>
      <w:bookmarkEnd w:id="2261"/>
      <w:bookmarkEnd w:id="2262"/>
      <w:bookmarkEnd w:id="2263"/>
      <w:bookmarkEnd w:id="2264"/>
      <w:bookmarkEnd w:id="2265"/>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266" w:name="_Toc21125006"/>
      <w:bookmarkStart w:id="2267" w:name="_Toc29767996"/>
      <w:bookmarkStart w:id="2268" w:name="_Toc36044438"/>
      <w:bookmarkStart w:id="2269" w:name="_Toc37230343"/>
      <w:bookmarkStart w:id="2270" w:name="_Toc45907486"/>
      <w:bookmarkStart w:id="2271" w:name="_Toc53181591"/>
      <w:bookmarkStart w:id="2272" w:name="_Toc61127458"/>
      <w:bookmarkStart w:id="2273" w:name="_Toc67054472"/>
      <w:bookmarkStart w:id="2274" w:name="_Toc67061470"/>
      <w:bookmarkStart w:id="2275" w:name="_Toc74734988"/>
      <w:bookmarkStart w:id="2276" w:name="_Toc74753231"/>
      <w:bookmarkStart w:id="2277" w:name="_Toc76507490"/>
      <w:r w:rsidRPr="00090C64">
        <w:rPr>
          <w:lang w:eastAsia="sv-SE"/>
        </w:rPr>
        <w:t>6.4.6.2</w:t>
      </w:r>
      <w:r w:rsidRPr="00090C64">
        <w:rPr>
          <w:lang w:eastAsia="sv-SE"/>
        </w:rPr>
        <w:tab/>
        <w:t>Minimum Requirement</w:t>
      </w:r>
      <w:bookmarkEnd w:id="2266"/>
      <w:bookmarkEnd w:id="2267"/>
      <w:bookmarkEnd w:id="2268"/>
      <w:bookmarkEnd w:id="2269"/>
      <w:bookmarkEnd w:id="2270"/>
      <w:bookmarkEnd w:id="2271"/>
      <w:bookmarkEnd w:id="2272"/>
      <w:bookmarkEnd w:id="2273"/>
      <w:bookmarkEnd w:id="2274"/>
      <w:bookmarkEnd w:id="2275"/>
      <w:bookmarkEnd w:id="2276"/>
      <w:bookmarkEnd w:id="2277"/>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278" w:name="_Toc21125007"/>
      <w:bookmarkStart w:id="2279" w:name="_Toc29767997"/>
      <w:bookmarkStart w:id="2280" w:name="_Toc36044439"/>
      <w:bookmarkStart w:id="2281" w:name="_Toc37230344"/>
      <w:bookmarkStart w:id="2282" w:name="_Toc45907487"/>
      <w:bookmarkStart w:id="2283" w:name="_Toc53181592"/>
      <w:bookmarkStart w:id="2284" w:name="_Toc61127459"/>
      <w:bookmarkStart w:id="2285" w:name="_Toc67054473"/>
      <w:bookmarkStart w:id="2286" w:name="_Toc67061471"/>
      <w:bookmarkStart w:id="2287" w:name="_Toc74734989"/>
      <w:bookmarkStart w:id="2288" w:name="_Toc74753232"/>
      <w:bookmarkStart w:id="2289" w:name="_Toc76507491"/>
      <w:r w:rsidRPr="00090C64">
        <w:rPr>
          <w:lang w:eastAsia="sv-SE"/>
        </w:rPr>
        <w:t>6.</w:t>
      </w:r>
      <w:r w:rsidRPr="00090C64">
        <w:rPr>
          <w:lang w:eastAsia="zh-CN"/>
        </w:rPr>
        <w:t>4.6.</w:t>
      </w:r>
      <w:r w:rsidRPr="00090C64">
        <w:rPr>
          <w:lang w:eastAsia="sv-SE"/>
        </w:rPr>
        <w:t>3</w:t>
      </w:r>
      <w:r w:rsidRPr="00090C64">
        <w:rPr>
          <w:lang w:eastAsia="sv-SE"/>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290" w:name="_Toc21125008"/>
      <w:bookmarkStart w:id="2291" w:name="_Toc29767998"/>
      <w:bookmarkStart w:id="2292" w:name="_Toc36044440"/>
      <w:bookmarkStart w:id="2293" w:name="_Toc37230345"/>
      <w:bookmarkStart w:id="2294" w:name="_Toc45907488"/>
      <w:bookmarkStart w:id="2295" w:name="_Toc53181593"/>
      <w:bookmarkStart w:id="2296" w:name="_Toc61127460"/>
      <w:bookmarkStart w:id="2297" w:name="_Toc67054474"/>
      <w:bookmarkStart w:id="2298" w:name="_Toc67061472"/>
      <w:bookmarkStart w:id="2299" w:name="_Toc74734990"/>
      <w:bookmarkStart w:id="2300" w:name="_Toc74753233"/>
      <w:bookmarkStart w:id="2301" w:name="_Toc76507492"/>
      <w:r w:rsidRPr="00090C64">
        <w:t>6.5</w:t>
      </w:r>
      <w:r w:rsidRPr="00090C64">
        <w:tab/>
        <w:t>OTA Transmit ON/OFF power</w:t>
      </w:r>
      <w:bookmarkEnd w:id="2290"/>
      <w:bookmarkEnd w:id="2291"/>
      <w:bookmarkEnd w:id="2292"/>
      <w:bookmarkEnd w:id="2293"/>
      <w:bookmarkEnd w:id="2294"/>
      <w:bookmarkEnd w:id="2295"/>
      <w:bookmarkEnd w:id="2296"/>
      <w:bookmarkEnd w:id="2297"/>
      <w:bookmarkEnd w:id="2298"/>
      <w:bookmarkEnd w:id="2299"/>
      <w:bookmarkEnd w:id="2300"/>
      <w:bookmarkEnd w:id="2301"/>
    </w:p>
    <w:p w14:paraId="4EF68913" w14:textId="77777777" w:rsidR="00D57C09" w:rsidRPr="00090C64" w:rsidRDefault="00D57C09" w:rsidP="00D57C09">
      <w:pPr>
        <w:pStyle w:val="Heading3"/>
      </w:pPr>
      <w:bookmarkStart w:id="2302" w:name="_Toc21125009"/>
      <w:bookmarkStart w:id="2303" w:name="_Toc29767999"/>
      <w:bookmarkStart w:id="2304" w:name="_Toc36044441"/>
      <w:bookmarkStart w:id="2305" w:name="_Toc37230346"/>
      <w:bookmarkStart w:id="2306" w:name="_Toc45907489"/>
      <w:bookmarkStart w:id="2307" w:name="_Toc53181594"/>
      <w:bookmarkStart w:id="2308" w:name="_Toc61127461"/>
      <w:bookmarkStart w:id="2309" w:name="_Toc67054475"/>
      <w:bookmarkStart w:id="2310" w:name="_Toc67061473"/>
      <w:bookmarkStart w:id="2311" w:name="_Toc74734991"/>
      <w:bookmarkStart w:id="2312" w:name="_Toc74753234"/>
      <w:bookmarkStart w:id="2313" w:name="_Toc76507493"/>
      <w:r w:rsidRPr="00090C64">
        <w:t>6.5.1</w:t>
      </w:r>
      <w:r w:rsidRPr="00090C64">
        <w:tab/>
        <w:t>General</w:t>
      </w:r>
      <w:bookmarkEnd w:id="2302"/>
      <w:bookmarkEnd w:id="2303"/>
      <w:bookmarkEnd w:id="2304"/>
      <w:bookmarkEnd w:id="2305"/>
      <w:bookmarkEnd w:id="2306"/>
      <w:bookmarkEnd w:id="2307"/>
      <w:bookmarkEnd w:id="2308"/>
      <w:bookmarkEnd w:id="2309"/>
      <w:bookmarkEnd w:id="2310"/>
      <w:bookmarkEnd w:id="2311"/>
      <w:bookmarkEnd w:id="2312"/>
      <w:bookmarkEnd w:id="2313"/>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314" w:name="_Toc21125010"/>
      <w:bookmarkStart w:id="2315" w:name="_Toc29768000"/>
      <w:bookmarkStart w:id="2316" w:name="_Toc36044442"/>
      <w:bookmarkStart w:id="2317" w:name="_Toc37230347"/>
      <w:bookmarkStart w:id="2318" w:name="_Toc45907490"/>
      <w:bookmarkStart w:id="2319" w:name="_Toc53181595"/>
      <w:bookmarkStart w:id="2320" w:name="_Toc61127462"/>
      <w:bookmarkStart w:id="2321" w:name="_Toc67054476"/>
      <w:bookmarkStart w:id="2322" w:name="_Toc67061474"/>
      <w:bookmarkStart w:id="2323" w:name="_Toc74734992"/>
      <w:bookmarkStart w:id="2324" w:name="_Toc74753235"/>
      <w:bookmarkStart w:id="2325" w:name="_Toc76507494"/>
      <w:r w:rsidRPr="00090C64">
        <w:lastRenderedPageBreak/>
        <w:t>6.5.2</w:t>
      </w:r>
      <w:r w:rsidRPr="00090C64">
        <w:tab/>
        <w:t>OTA Transmitter OFF power</w:t>
      </w:r>
      <w:bookmarkEnd w:id="2314"/>
      <w:bookmarkEnd w:id="2315"/>
      <w:bookmarkEnd w:id="2316"/>
      <w:bookmarkEnd w:id="2317"/>
      <w:bookmarkEnd w:id="2318"/>
      <w:bookmarkEnd w:id="2319"/>
      <w:bookmarkEnd w:id="2320"/>
      <w:bookmarkEnd w:id="2321"/>
      <w:bookmarkEnd w:id="2322"/>
      <w:bookmarkEnd w:id="2323"/>
      <w:bookmarkEnd w:id="2324"/>
      <w:bookmarkEnd w:id="2325"/>
    </w:p>
    <w:p w14:paraId="506ABD93" w14:textId="77777777" w:rsidR="00D57C09" w:rsidRPr="00090C64" w:rsidRDefault="00D57C09" w:rsidP="00D57C09">
      <w:pPr>
        <w:pStyle w:val="Heading4"/>
        <w:rPr>
          <w:lang w:eastAsia="sv-SE"/>
        </w:rPr>
      </w:pPr>
      <w:bookmarkStart w:id="2326" w:name="_Toc21125011"/>
      <w:bookmarkStart w:id="2327" w:name="_Toc29768001"/>
      <w:bookmarkStart w:id="2328" w:name="_Toc36044443"/>
      <w:bookmarkStart w:id="2329" w:name="_Toc37230348"/>
      <w:bookmarkStart w:id="2330" w:name="_Toc45907491"/>
      <w:bookmarkStart w:id="2331" w:name="_Toc53181596"/>
      <w:bookmarkStart w:id="2332" w:name="_Toc61127463"/>
      <w:bookmarkStart w:id="2333" w:name="_Toc67054477"/>
      <w:bookmarkStart w:id="2334" w:name="_Toc67061475"/>
      <w:bookmarkStart w:id="2335" w:name="_Toc74734993"/>
      <w:bookmarkStart w:id="2336" w:name="_Toc74753236"/>
      <w:bookmarkStart w:id="2337" w:name="_Toc76507495"/>
      <w:r w:rsidRPr="00090C64">
        <w:rPr>
          <w:lang w:eastAsia="sv-SE"/>
        </w:rPr>
        <w:t>6.5.2.1</w:t>
      </w:r>
      <w:r w:rsidRPr="00090C64">
        <w:rPr>
          <w:lang w:eastAsia="sv-SE"/>
        </w:rPr>
        <w:tab/>
        <w:t>Definition and applicability</w:t>
      </w:r>
      <w:bookmarkEnd w:id="2326"/>
      <w:bookmarkEnd w:id="2327"/>
      <w:bookmarkEnd w:id="2328"/>
      <w:bookmarkEnd w:id="2329"/>
      <w:bookmarkEnd w:id="2330"/>
      <w:bookmarkEnd w:id="2331"/>
      <w:bookmarkEnd w:id="2332"/>
      <w:bookmarkEnd w:id="2333"/>
      <w:bookmarkEnd w:id="2334"/>
      <w:bookmarkEnd w:id="2335"/>
      <w:bookmarkEnd w:id="2336"/>
      <w:bookmarkEnd w:id="2337"/>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338" w:name="_Toc21125012"/>
      <w:bookmarkStart w:id="2339" w:name="_Toc29768002"/>
      <w:bookmarkStart w:id="2340" w:name="_Toc36044444"/>
      <w:bookmarkStart w:id="2341" w:name="_Toc37230349"/>
      <w:bookmarkStart w:id="2342" w:name="_Toc45907492"/>
      <w:bookmarkStart w:id="2343" w:name="_Toc53181597"/>
      <w:bookmarkStart w:id="2344" w:name="_Toc61127464"/>
      <w:bookmarkStart w:id="2345" w:name="_Toc67054478"/>
      <w:bookmarkStart w:id="2346" w:name="_Toc67061476"/>
      <w:bookmarkStart w:id="2347" w:name="_Toc74734994"/>
      <w:bookmarkStart w:id="2348" w:name="_Toc74753237"/>
      <w:bookmarkStart w:id="2349" w:name="_Toc76507496"/>
      <w:r w:rsidRPr="00090C64">
        <w:rPr>
          <w:lang w:eastAsia="sv-SE"/>
        </w:rPr>
        <w:t>6.5.2.2</w:t>
      </w:r>
      <w:r w:rsidRPr="00090C64">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350" w:name="_Toc21125013"/>
      <w:bookmarkStart w:id="2351" w:name="_Toc29768003"/>
      <w:bookmarkStart w:id="2352" w:name="_Toc36044445"/>
      <w:bookmarkStart w:id="2353" w:name="_Toc37230350"/>
      <w:bookmarkStart w:id="2354" w:name="_Toc45907493"/>
      <w:bookmarkStart w:id="2355" w:name="_Toc53181598"/>
      <w:bookmarkStart w:id="2356" w:name="_Toc61127465"/>
      <w:bookmarkStart w:id="2357" w:name="_Toc67054479"/>
      <w:bookmarkStart w:id="2358" w:name="_Toc67061477"/>
      <w:bookmarkStart w:id="2359" w:name="_Toc74734995"/>
      <w:bookmarkStart w:id="2360" w:name="_Toc74753238"/>
      <w:bookmarkStart w:id="2361" w:name="_Toc76507497"/>
      <w:r w:rsidRPr="00090C64">
        <w:rPr>
          <w:lang w:eastAsia="sv-SE"/>
        </w:rPr>
        <w:t>6.5.2.3</w:t>
      </w:r>
      <w:r w:rsidRPr="00090C64">
        <w:rPr>
          <w:lang w:eastAsia="sv-SE"/>
        </w:rPr>
        <w:tab/>
        <w:t>Test purpose</w:t>
      </w:r>
      <w:bookmarkEnd w:id="2350"/>
      <w:bookmarkEnd w:id="2351"/>
      <w:bookmarkEnd w:id="2352"/>
      <w:bookmarkEnd w:id="2353"/>
      <w:bookmarkEnd w:id="2354"/>
      <w:bookmarkEnd w:id="2355"/>
      <w:bookmarkEnd w:id="2356"/>
      <w:bookmarkEnd w:id="2357"/>
      <w:bookmarkEnd w:id="2358"/>
      <w:bookmarkEnd w:id="2359"/>
      <w:bookmarkEnd w:id="2360"/>
      <w:bookmarkEnd w:id="2361"/>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362" w:name="_Toc21125014"/>
      <w:bookmarkStart w:id="2363" w:name="_Toc29768004"/>
      <w:bookmarkStart w:id="2364" w:name="_Toc36044446"/>
      <w:bookmarkStart w:id="2365" w:name="_Toc37230351"/>
      <w:bookmarkStart w:id="2366" w:name="_Toc45907494"/>
      <w:bookmarkStart w:id="2367" w:name="_Toc53181599"/>
      <w:bookmarkStart w:id="2368" w:name="_Toc61127466"/>
      <w:bookmarkStart w:id="2369" w:name="_Toc67054480"/>
      <w:bookmarkStart w:id="2370" w:name="_Toc67061478"/>
      <w:bookmarkStart w:id="2371" w:name="_Toc74734996"/>
      <w:bookmarkStart w:id="2372" w:name="_Toc74753239"/>
      <w:bookmarkStart w:id="2373" w:name="_Toc76507498"/>
      <w:r w:rsidRPr="00090C64">
        <w:rPr>
          <w:lang w:eastAsia="sv-SE"/>
        </w:rPr>
        <w:t>6.</w:t>
      </w:r>
      <w:r w:rsidRPr="00090C64">
        <w:rPr>
          <w:lang w:eastAsia="zh-CN"/>
        </w:rPr>
        <w:t>5.2.</w:t>
      </w:r>
      <w:r w:rsidRPr="00090C64">
        <w:rPr>
          <w:lang w:eastAsia="sv-SE"/>
        </w:rPr>
        <w:t>4</w:t>
      </w:r>
      <w:r w:rsidRPr="00090C64">
        <w:rPr>
          <w:lang w:eastAsia="sv-SE"/>
        </w:rPr>
        <w:tab/>
        <w:t>Method of test</w:t>
      </w:r>
      <w:bookmarkEnd w:id="2362"/>
      <w:bookmarkEnd w:id="2363"/>
      <w:bookmarkEnd w:id="2364"/>
      <w:bookmarkEnd w:id="2365"/>
      <w:bookmarkEnd w:id="2366"/>
      <w:bookmarkEnd w:id="2367"/>
      <w:bookmarkEnd w:id="2368"/>
      <w:bookmarkEnd w:id="2369"/>
      <w:bookmarkEnd w:id="2370"/>
      <w:bookmarkEnd w:id="2371"/>
      <w:bookmarkEnd w:id="2372"/>
      <w:bookmarkEnd w:id="2373"/>
    </w:p>
    <w:p w14:paraId="78BC81B0" w14:textId="77777777" w:rsidR="00D57C09" w:rsidRPr="00090C64" w:rsidRDefault="00D57C09" w:rsidP="00D57C09">
      <w:pPr>
        <w:pStyle w:val="Heading5"/>
        <w:rPr>
          <w:lang w:eastAsia="sv-SE"/>
        </w:rPr>
      </w:pPr>
      <w:bookmarkStart w:id="2374" w:name="_Toc21125015"/>
      <w:bookmarkStart w:id="2375" w:name="_Toc29768005"/>
      <w:bookmarkStart w:id="2376" w:name="_Toc36044447"/>
      <w:bookmarkStart w:id="2377" w:name="_Toc37230352"/>
      <w:bookmarkStart w:id="2378" w:name="_Toc45907495"/>
      <w:bookmarkStart w:id="2379" w:name="_Toc53181600"/>
      <w:bookmarkStart w:id="2380" w:name="_Toc61127467"/>
      <w:bookmarkStart w:id="2381" w:name="_Toc67054481"/>
      <w:bookmarkStart w:id="2382" w:name="_Toc67061479"/>
      <w:bookmarkStart w:id="2383" w:name="_Toc74734997"/>
      <w:bookmarkStart w:id="2384" w:name="_Toc74753240"/>
      <w:bookmarkStart w:id="2385" w:name="_Toc76507499"/>
      <w:r w:rsidRPr="00090C64">
        <w:rPr>
          <w:lang w:eastAsia="sv-SE"/>
        </w:rPr>
        <w:t>6.5.2.4.1</w:t>
      </w:r>
      <w:r w:rsidRPr="00090C64">
        <w:rPr>
          <w:lang w:eastAsia="sv-SE"/>
        </w:rPr>
        <w:tab/>
        <w:t>Initial conditions</w:t>
      </w:r>
      <w:bookmarkEnd w:id="2374"/>
      <w:bookmarkEnd w:id="2375"/>
      <w:bookmarkEnd w:id="2376"/>
      <w:bookmarkEnd w:id="2377"/>
      <w:bookmarkEnd w:id="2378"/>
      <w:bookmarkEnd w:id="2379"/>
      <w:bookmarkEnd w:id="2380"/>
      <w:bookmarkEnd w:id="2381"/>
      <w:bookmarkEnd w:id="2382"/>
      <w:bookmarkEnd w:id="2383"/>
      <w:bookmarkEnd w:id="2384"/>
      <w:bookmarkEnd w:id="2385"/>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386" w:name="_Toc21125016"/>
      <w:bookmarkStart w:id="2387" w:name="_Toc29768006"/>
      <w:bookmarkStart w:id="2388" w:name="_Toc36044448"/>
      <w:bookmarkStart w:id="2389" w:name="_Toc37230353"/>
      <w:bookmarkStart w:id="2390" w:name="_Toc45907496"/>
      <w:bookmarkStart w:id="2391" w:name="_Toc53181601"/>
      <w:bookmarkStart w:id="2392" w:name="_Toc61127468"/>
      <w:bookmarkStart w:id="2393" w:name="_Toc67054482"/>
      <w:bookmarkStart w:id="2394" w:name="_Toc67061480"/>
      <w:bookmarkStart w:id="2395" w:name="_Toc74734998"/>
      <w:bookmarkStart w:id="2396" w:name="_Toc74753241"/>
      <w:bookmarkStart w:id="2397" w:name="_Toc76507500"/>
      <w:r w:rsidRPr="00090C64">
        <w:rPr>
          <w:lang w:eastAsia="sv-SE"/>
        </w:rPr>
        <w:t>6.5.2.4.2</w:t>
      </w:r>
      <w:r w:rsidRPr="00090C64">
        <w:rPr>
          <w:lang w:eastAsia="sv-SE"/>
        </w:rPr>
        <w:tab/>
        <w:t>Procedure</w:t>
      </w:r>
      <w:bookmarkEnd w:id="2386"/>
      <w:bookmarkEnd w:id="2387"/>
      <w:bookmarkEnd w:id="2388"/>
      <w:bookmarkEnd w:id="2389"/>
      <w:bookmarkEnd w:id="2390"/>
      <w:bookmarkEnd w:id="2391"/>
      <w:bookmarkEnd w:id="2392"/>
      <w:bookmarkEnd w:id="2393"/>
      <w:bookmarkEnd w:id="2394"/>
      <w:bookmarkEnd w:id="2395"/>
      <w:bookmarkEnd w:id="2396"/>
      <w:bookmarkEnd w:id="2397"/>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398" w:name="_Toc21125017"/>
      <w:bookmarkStart w:id="2399" w:name="_Toc29768007"/>
      <w:bookmarkStart w:id="2400" w:name="_Toc36044449"/>
      <w:bookmarkStart w:id="2401" w:name="_Toc37230354"/>
      <w:bookmarkStart w:id="2402" w:name="_Toc45907497"/>
      <w:bookmarkStart w:id="2403" w:name="_Toc53181602"/>
      <w:bookmarkStart w:id="2404" w:name="_Toc61127469"/>
      <w:bookmarkStart w:id="2405" w:name="_Toc67054483"/>
      <w:bookmarkStart w:id="2406" w:name="_Toc67061481"/>
      <w:bookmarkStart w:id="2407" w:name="_Toc74734999"/>
      <w:bookmarkStart w:id="2408" w:name="_Toc74753242"/>
      <w:bookmarkStart w:id="2409" w:name="_Toc76507501"/>
      <w:r w:rsidRPr="00090C64">
        <w:rPr>
          <w:lang w:eastAsia="sv-SE"/>
        </w:rPr>
        <w:t>6.</w:t>
      </w:r>
      <w:r w:rsidRPr="00090C64">
        <w:rPr>
          <w:lang w:eastAsia="zh-CN"/>
        </w:rPr>
        <w:t>5.2.</w:t>
      </w:r>
      <w:r w:rsidRPr="00090C64">
        <w:rPr>
          <w:lang w:eastAsia="sv-SE"/>
        </w:rPr>
        <w:t>5</w:t>
      </w:r>
      <w:r w:rsidRPr="00090C64">
        <w:rPr>
          <w:lang w:eastAsia="sv-SE"/>
        </w:rPr>
        <w:tab/>
        <w:t>Test Requirement</w:t>
      </w:r>
      <w:bookmarkEnd w:id="2398"/>
      <w:bookmarkEnd w:id="2399"/>
      <w:bookmarkEnd w:id="2400"/>
      <w:bookmarkEnd w:id="2401"/>
      <w:bookmarkEnd w:id="2402"/>
      <w:bookmarkEnd w:id="2403"/>
      <w:bookmarkEnd w:id="2404"/>
      <w:bookmarkEnd w:id="2405"/>
      <w:bookmarkEnd w:id="2406"/>
      <w:bookmarkEnd w:id="2407"/>
      <w:bookmarkEnd w:id="2408"/>
      <w:bookmarkEnd w:id="240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2410" w:name="_Toc21125018"/>
      <w:bookmarkStart w:id="2411" w:name="_Toc29768008"/>
      <w:bookmarkStart w:id="2412" w:name="_Toc36044450"/>
      <w:bookmarkStart w:id="2413" w:name="_Toc37230355"/>
      <w:bookmarkStart w:id="2414" w:name="_Toc45907498"/>
      <w:bookmarkStart w:id="2415" w:name="_Toc53181603"/>
      <w:bookmarkStart w:id="2416" w:name="_Toc61127470"/>
      <w:bookmarkStart w:id="2417" w:name="_Toc67054484"/>
      <w:bookmarkStart w:id="2418" w:name="_Toc67061482"/>
      <w:bookmarkStart w:id="2419" w:name="_Toc74735000"/>
      <w:bookmarkStart w:id="2420" w:name="_Toc74753243"/>
      <w:bookmarkStart w:id="2421" w:name="_Toc76507502"/>
      <w:r w:rsidRPr="00090C64">
        <w:t>6.5.3</w:t>
      </w:r>
      <w:r w:rsidRPr="00090C64">
        <w:tab/>
        <w:t>OTA Transmitter transient period</w:t>
      </w:r>
      <w:bookmarkEnd w:id="2410"/>
      <w:bookmarkEnd w:id="2411"/>
      <w:bookmarkEnd w:id="2412"/>
      <w:bookmarkEnd w:id="2413"/>
      <w:bookmarkEnd w:id="2414"/>
      <w:bookmarkEnd w:id="2415"/>
      <w:bookmarkEnd w:id="2416"/>
      <w:bookmarkEnd w:id="2417"/>
      <w:bookmarkEnd w:id="2418"/>
      <w:bookmarkEnd w:id="2419"/>
      <w:bookmarkEnd w:id="2420"/>
      <w:bookmarkEnd w:id="2421"/>
    </w:p>
    <w:p w14:paraId="130AFA6B" w14:textId="77777777" w:rsidR="00D57C09" w:rsidRPr="00090C64" w:rsidRDefault="00D57C09" w:rsidP="00D57C09">
      <w:pPr>
        <w:pStyle w:val="Heading4"/>
        <w:rPr>
          <w:lang w:eastAsia="sv-SE"/>
        </w:rPr>
      </w:pPr>
      <w:bookmarkStart w:id="2422" w:name="_Toc21125019"/>
      <w:bookmarkStart w:id="2423" w:name="_Toc29768009"/>
      <w:bookmarkStart w:id="2424" w:name="_Toc36044451"/>
      <w:bookmarkStart w:id="2425" w:name="_Toc37230356"/>
      <w:bookmarkStart w:id="2426" w:name="_Toc45907499"/>
      <w:bookmarkStart w:id="2427" w:name="_Toc53181604"/>
      <w:bookmarkStart w:id="2428" w:name="_Toc61127471"/>
      <w:bookmarkStart w:id="2429" w:name="_Toc67054485"/>
      <w:bookmarkStart w:id="2430" w:name="_Toc67061483"/>
      <w:bookmarkStart w:id="2431" w:name="_Toc74735001"/>
      <w:bookmarkStart w:id="2432" w:name="_Toc74753244"/>
      <w:bookmarkStart w:id="2433" w:name="_Toc76507503"/>
      <w:r w:rsidRPr="00090C64">
        <w:rPr>
          <w:lang w:eastAsia="sv-SE"/>
        </w:rPr>
        <w:t>6.5.3.1</w:t>
      </w:r>
      <w:r w:rsidRPr="00090C64">
        <w:rPr>
          <w:lang w:eastAsia="sv-SE"/>
        </w:rPr>
        <w:tab/>
        <w:t>Definition and applicability</w:t>
      </w:r>
      <w:bookmarkEnd w:id="2422"/>
      <w:bookmarkEnd w:id="2423"/>
      <w:bookmarkEnd w:id="2424"/>
      <w:bookmarkEnd w:id="2425"/>
      <w:bookmarkEnd w:id="2426"/>
      <w:bookmarkEnd w:id="2427"/>
      <w:bookmarkEnd w:id="2428"/>
      <w:bookmarkEnd w:id="2429"/>
      <w:bookmarkEnd w:id="2430"/>
      <w:bookmarkEnd w:id="2431"/>
      <w:bookmarkEnd w:id="2432"/>
      <w:bookmarkEnd w:id="2433"/>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2434" w:name="_MON_1572157718"/>
    <w:bookmarkStart w:id="2435" w:name="_MON_1572454981"/>
    <w:bookmarkStart w:id="2436" w:name="_MON_1572099771"/>
    <w:bookmarkStart w:id="2437" w:name="_MON_1572161131"/>
    <w:bookmarkStart w:id="2438" w:name="_MON_1572099881"/>
    <w:bookmarkStart w:id="2439" w:name="_MON_1565440135"/>
    <w:bookmarkStart w:id="2440" w:name="_MON_1572099549"/>
    <w:bookmarkStart w:id="2441" w:name="_MON_1572355398"/>
    <w:bookmarkStart w:id="2442" w:name="_MON_1572099568"/>
    <w:bookmarkEnd w:id="2434"/>
    <w:bookmarkEnd w:id="2435"/>
    <w:bookmarkEnd w:id="2436"/>
    <w:bookmarkEnd w:id="2437"/>
    <w:bookmarkEnd w:id="2438"/>
    <w:bookmarkEnd w:id="2439"/>
    <w:bookmarkEnd w:id="2440"/>
    <w:bookmarkEnd w:id="2441"/>
    <w:bookmarkEnd w:id="2442"/>
    <w:bookmarkStart w:id="2443" w:name="_MON_1572099724"/>
    <w:bookmarkEnd w:id="2443"/>
    <w:p w14:paraId="4FE178A1" w14:textId="77777777" w:rsidR="00D57C09" w:rsidRPr="00090C64" w:rsidRDefault="00D57C09" w:rsidP="00D57C09">
      <w:pPr>
        <w:pStyle w:val="TH"/>
      </w:pPr>
      <w:r w:rsidRPr="00090C64">
        <w:object w:dxaOrig="9720" w:dyaOrig="4692" w14:anchorId="5EBC3128">
          <v:shape id="_x0000_i1036" type="#_x0000_t75" style="width:446.95pt;height:251.45pt" o:ole="">
            <v:imagedata r:id="rId41" o:title="" croptop="6311f" cropleft="2026f" cropright="2877f"/>
          </v:shape>
          <o:OLEObject Type="Embed" ProgID="Word.Picture.8" ShapeID="_x0000_i1036" DrawAspect="Content" ObjectID="_1687120198" r:id="rId42"/>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2444"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2444"/>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2445" w:name="_Toc21125020"/>
      <w:bookmarkStart w:id="2446" w:name="_Toc29768010"/>
      <w:bookmarkStart w:id="2447" w:name="_Toc36044452"/>
      <w:bookmarkStart w:id="2448" w:name="_Toc37230357"/>
      <w:bookmarkStart w:id="2449" w:name="_Toc45907500"/>
      <w:bookmarkStart w:id="2450" w:name="_Toc53181605"/>
      <w:bookmarkStart w:id="2451" w:name="_Toc61127472"/>
      <w:bookmarkStart w:id="2452" w:name="_Toc67054486"/>
      <w:bookmarkStart w:id="2453" w:name="_Toc67061484"/>
      <w:bookmarkStart w:id="2454" w:name="_Toc74735002"/>
      <w:bookmarkStart w:id="2455" w:name="_Toc74753245"/>
      <w:bookmarkStart w:id="2456" w:name="_Toc76507504"/>
      <w:r w:rsidRPr="00090C64">
        <w:rPr>
          <w:lang w:eastAsia="sv-SE"/>
        </w:rPr>
        <w:t>6.5.3.2</w:t>
      </w:r>
      <w:r w:rsidRPr="00090C64">
        <w:rPr>
          <w:lang w:eastAsia="sv-SE"/>
        </w:rPr>
        <w:tab/>
        <w:t>Minimum Requirement</w:t>
      </w:r>
      <w:bookmarkEnd w:id="2445"/>
      <w:bookmarkEnd w:id="2446"/>
      <w:bookmarkEnd w:id="2447"/>
      <w:bookmarkEnd w:id="2448"/>
      <w:bookmarkEnd w:id="2449"/>
      <w:bookmarkEnd w:id="2450"/>
      <w:bookmarkEnd w:id="2451"/>
      <w:bookmarkEnd w:id="2452"/>
      <w:bookmarkEnd w:id="2453"/>
      <w:bookmarkEnd w:id="2454"/>
      <w:bookmarkEnd w:id="2455"/>
      <w:bookmarkEnd w:id="2456"/>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2457" w:name="_Toc21125021"/>
      <w:bookmarkStart w:id="2458" w:name="_Toc29768011"/>
      <w:bookmarkStart w:id="2459" w:name="_Toc36044453"/>
      <w:bookmarkStart w:id="2460" w:name="_Toc37230358"/>
      <w:bookmarkStart w:id="2461" w:name="_Toc45907501"/>
      <w:bookmarkStart w:id="2462" w:name="_Toc53181606"/>
      <w:bookmarkStart w:id="2463" w:name="_Toc61127473"/>
      <w:bookmarkStart w:id="2464" w:name="_Toc67054487"/>
      <w:bookmarkStart w:id="2465" w:name="_Toc67061485"/>
      <w:bookmarkStart w:id="2466" w:name="_Toc74735003"/>
      <w:bookmarkStart w:id="2467" w:name="_Toc74753246"/>
      <w:bookmarkStart w:id="2468" w:name="_Toc76507505"/>
      <w:r w:rsidRPr="00090C64">
        <w:rPr>
          <w:lang w:eastAsia="sv-SE"/>
        </w:rPr>
        <w:t>6.5.3.3</w:t>
      </w:r>
      <w:r w:rsidRPr="00090C64">
        <w:rPr>
          <w:lang w:eastAsia="sv-SE"/>
        </w:rPr>
        <w:tab/>
        <w:t>Test purpose</w:t>
      </w:r>
      <w:bookmarkEnd w:id="2457"/>
      <w:bookmarkEnd w:id="2458"/>
      <w:bookmarkEnd w:id="2459"/>
      <w:bookmarkEnd w:id="2460"/>
      <w:bookmarkEnd w:id="2461"/>
      <w:bookmarkEnd w:id="2462"/>
      <w:bookmarkEnd w:id="2463"/>
      <w:bookmarkEnd w:id="2464"/>
      <w:bookmarkEnd w:id="2465"/>
      <w:bookmarkEnd w:id="2466"/>
      <w:bookmarkEnd w:id="2467"/>
      <w:bookmarkEnd w:id="2468"/>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2469" w:name="_Toc21125022"/>
      <w:bookmarkStart w:id="2470" w:name="_Toc29768012"/>
      <w:bookmarkStart w:id="2471" w:name="_Toc36044454"/>
      <w:bookmarkStart w:id="2472" w:name="_Toc37230359"/>
      <w:bookmarkStart w:id="2473" w:name="_Toc45907502"/>
      <w:bookmarkStart w:id="2474" w:name="_Toc53181607"/>
      <w:bookmarkStart w:id="2475" w:name="_Toc61127474"/>
      <w:bookmarkStart w:id="2476" w:name="_Toc67054488"/>
      <w:bookmarkStart w:id="2477" w:name="_Toc67061486"/>
      <w:bookmarkStart w:id="2478" w:name="_Toc74735004"/>
      <w:bookmarkStart w:id="2479" w:name="_Toc74753247"/>
      <w:bookmarkStart w:id="2480" w:name="_Toc76507506"/>
      <w:r w:rsidRPr="00090C64">
        <w:rPr>
          <w:lang w:eastAsia="sv-SE"/>
        </w:rPr>
        <w:t>6.</w:t>
      </w:r>
      <w:r w:rsidRPr="00090C64">
        <w:rPr>
          <w:lang w:eastAsia="zh-CN"/>
        </w:rPr>
        <w:t>5.3.</w:t>
      </w:r>
      <w:r w:rsidRPr="00090C64">
        <w:rPr>
          <w:lang w:eastAsia="sv-SE"/>
        </w:rPr>
        <w:t>4</w:t>
      </w:r>
      <w:r w:rsidRPr="00090C64">
        <w:rPr>
          <w:lang w:eastAsia="sv-SE"/>
        </w:rPr>
        <w:tab/>
        <w:t>Method of test</w:t>
      </w:r>
      <w:bookmarkEnd w:id="2469"/>
      <w:bookmarkEnd w:id="2470"/>
      <w:bookmarkEnd w:id="2471"/>
      <w:bookmarkEnd w:id="2472"/>
      <w:bookmarkEnd w:id="2473"/>
      <w:bookmarkEnd w:id="2474"/>
      <w:bookmarkEnd w:id="2475"/>
      <w:bookmarkEnd w:id="2476"/>
      <w:bookmarkEnd w:id="2477"/>
      <w:bookmarkEnd w:id="2478"/>
      <w:bookmarkEnd w:id="2479"/>
      <w:bookmarkEnd w:id="2480"/>
    </w:p>
    <w:p w14:paraId="33297A7C" w14:textId="77777777" w:rsidR="00D57C09" w:rsidRPr="00090C64" w:rsidRDefault="00D57C09" w:rsidP="00D57C09">
      <w:pPr>
        <w:pStyle w:val="Heading5"/>
        <w:rPr>
          <w:lang w:eastAsia="sv-SE"/>
        </w:rPr>
      </w:pPr>
      <w:bookmarkStart w:id="2481" w:name="_Toc21125023"/>
      <w:bookmarkStart w:id="2482" w:name="_Toc29768013"/>
      <w:bookmarkStart w:id="2483" w:name="_Toc36044455"/>
      <w:bookmarkStart w:id="2484" w:name="_Toc37230360"/>
      <w:bookmarkStart w:id="2485" w:name="_Toc45907503"/>
      <w:bookmarkStart w:id="2486" w:name="_Toc53181608"/>
      <w:bookmarkStart w:id="2487" w:name="_Toc61127475"/>
      <w:bookmarkStart w:id="2488" w:name="_Toc67054489"/>
      <w:bookmarkStart w:id="2489" w:name="_Toc67061487"/>
      <w:bookmarkStart w:id="2490" w:name="_Toc74735005"/>
      <w:bookmarkStart w:id="2491" w:name="_Toc74753248"/>
      <w:bookmarkStart w:id="2492" w:name="_Toc76507507"/>
      <w:r w:rsidRPr="00090C64">
        <w:rPr>
          <w:lang w:eastAsia="sv-SE"/>
        </w:rPr>
        <w:t>6.5.3.4.1</w:t>
      </w:r>
      <w:r w:rsidRPr="00090C64">
        <w:rPr>
          <w:lang w:eastAsia="sv-SE"/>
        </w:rPr>
        <w:tab/>
        <w:t>Initial conditions</w:t>
      </w:r>
      <w:bookmarkEnd w:id="2481"/>
      <w:bookmarkEnd w:id="2482"/>
      <w:bookmarkEnd w:id="2483"/>
      <w:bookmarkEnd w:id="2484"/>
      <w:bookmarkEnd w:id="2485"/>
      <w:bookmarkEnd w:id="2486"/>
      <w:bookmarkEnd w:id="2487"/>
      <w:bookmarkEnd w:id="2488"/>
      <w:bookmarkEnd w:id="2489"/>
      <w:bookmarkEnd w:id="2490"/>
      <w:bookmarkEnd w:id="2491"/>
      <w:bookmarkEnd w:id="2492"/>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2493" w:name="_Toc21125024"/>
      <w:bookmarkStart w:id="2494" w:name="_Toc29768014"/>
      <w:bookmarkStart w:id="2495" w:name="_Toc36044456"/>
      <w:bookmarkStart w:id="2496" w:name="_Toc37230361"/>
      <w:bookmarkStart w:id="2497" w:name="_Toc45907504"/>
      <w:bookmarkStart w:id="2498" w:name="_Toc53181609"/>
      <w:bookmarkStart w:id="2499" w:name="_Toc61127476"/>
      <w:bookmarkStart w:id="2500" w:name="_Toc67054490"/>
      <w:bookmarkStart w:id="2501" w:name="_Toc67061488"/>
      <w:bookmarkStart w:id="2502" w:name="_Toc74735006"/>
      <w:bookmarkStart w:id="2503" w:name="_Toc74753249"/>
      <w:bookmarkStart w:id="2504" w:name="_Toc76507508"/>
      <w:r w:rsidRPr="00090C64">
        <w:rPr>
          <w:lang w:eastAsia="sv-SE"/>
        </w:rPr>
        <w:t>6.5.3.4.2</w:t>
      </w:r>
      <w:r w:rsidRPr="00090C64">
        <w:rPr>
          <w:lang w:eastAsia="sv-SE"/>
        </w:rPr>
        <w:tab/>
        <w:t>Procedure</w:t>
      </w:r>
      <w:bookmarkEnd w:id="2493"/>
      <w:bookmarkEnd w:id="2494"/>
      <w:bookmarkEnd w:id="2495"/>
      <w:bookmarkEnd w:id="2496"/>
      <w:bookmarkEnd w:id="2497"/>
      <w:bookmarkEnd w:id="2498"/>
      <w:bookmarkEnd w:id="2499"/>
      <w:bookmarkEnd w:id="2500"/>
      <w:bookmarkEnd w:id="2501"/>
      <w:bookmarkEnd w:id="2502"/>
      <w:bookmarkEnd w:id="2503"/>
      <w:bookmarkEnd w:id="250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2505" w:name="_Toc21125025"/>
      <w:bookmarkStart w:id="2506" w:name="_Toc29768015"/>
      <w:bookmarkStart w:id="2507" w:name="_Toc36044457"/>
      <w:bookmarkStart w:id="2508" w:name="_Toc37230362"/>
      <w:bookmarkStart w:id="2509" w:name="_Toc45907505"/>
      <w:bookmarkStart w:id="2510" w:name="_Toc53181610"/>
      <w:bookmarkStart w:id="2511" w:name="_Toc61127477"/>
      <w:bookmarkStart w:id="2512" w:name="_Toc67054491"/>
      <w:bookmarkStart w:id="2513" w:name="_Toc67061489"/>
      <w:bookmarkStart w:id="2514" w:name="_Toc74735007"/>
      <w:bookmarkStart w:id="2515" w:name="_Toc74753250"/>
      <w:bookmarkStart w:id="2516" w:name="_Toc76507509"/>
      <w:r w:rsidRPr="00090C64">
        <w:rPr>
          <w:lang w:eastAsia="sv-SE"/>
        </w:rPr>
        <w:t>6.</w:t>
      </w:r>
      <w:r w:rsidRPr="00090C64">
        <w:rPr>
          <w:lang w:eastAsia="zh-CN"/>
        </w:rPr>
        <w:t>5.3.</w:t>
      </w:r>
      <w:r w:rsidRPr="00090C64">
        <w:rPr>
          <w:lang w:eastAsia="sv-SE"/>
        </w:rPr>
        <w:t>5</w:t>
      </w:r>
      <w:r w:rsidRPr="00090C64">
        <w:rPr>
          <w:lang w:eastAsia="sv-SE"/>
        </w:rPr>
        <w:tab/>
        <w:t>Test Requirement</w:t>
      </w:r>
      <w:bookmarkEnd w:id="2505"/>
      <w:bookmarkEnd w:id="2506"/>
      <w:bookmarkEnd w:id="2507"/>
      <w:bookmarkEnd w:id="2508"/>
      <w:bookmarkEnd w:id="2509"/>
      <w:bookmarkEnd w:id="2510"/>
      <w:bookmarkEnd w:id="2511"/>
      <w:bookmarkEnd w:id="2512"/>
      <w:bookmarkEnd w:id="2513"/>
      <w:bookmarkEnd w:id="2514"/>
      <w:bookmarkEnd w:id="2515"/>
      <w:bookmarkEnd w:id="2516"/>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2517" w:name="_Toc21125026"/>
      <w:bookmarkStart w:id="2518" w:name="_Toc29768016"/>
      <w:bookmarkStart w:id="2519" w:name="_Toc36044458"/>
      <w:bookmarkStart w:id="2520" w:name="_Toc37230363"/>
      <w:bookmarkStart w:id="2521" w:name="_Toc45907506"/>
      <w:bookmarkStart w:id="2522" w:name="_Toc53181611"/>
      <w:bookmarkStart w:id="2523" w:name="_Toc61127478"/>
      <w:bookmarkStart w:id="2524" w:name="_Toc67054492"/>
      <w:bookmarkStart w:id="2525" w:name="_Toc67061490"/>
      <w:bookmarkStart w:id="2526" w:name="_Toc74735008"/>
      <w:bookmarkStart w:id="2527" w:name="_Toc74753251"/>
      <w:bookmarkStart w:id="2528" w:name="_Toc76507510"/>
      <w:r w:rsidRPr="00090C64">
        <w:t>6.6</w:t>
      </w:r>
      <w:r w:rsidRPr="00090C64">
        <w:tab/>
        <w:t>OTA Transmitted signal quality</w:t>
      </w:r>
      <w:bookmarkEnd w:id="2517"/>
      <w:bookmarkEnd w:id="2518"/>
      <w:bookmarkEnd w:id="2519"/>
      <w:bookmarkEnd w:id="2520"/>
      <w:bookmarkEnd w:id="2521"/>
      <w:bookmarkEnd w:id="2522"/>
      <w:bookmarkEnd w:id="2523"/>
      <w:bookmarkEnd w:id="2524"/>
      <w:bookmarkEnd w:id="2525"/>
      <w:bookmarkEnd w:id="2526"/>
      <w:bookmarkEnd w:id="2527"/>
      <w:bookmarkEnd w:id="2528"/>
    </w:p>
    <w:p w14:paraId="1966BF2D" w14:textId="77777777" w:rsidR="00D57C09" w:rsidRPr="00090C64" w:rsidRDefault="00D57C09" w:rsidP="00D57C09">
      <w:pPr>
        <w:pStyle w:val="Heading3"/>
      </w:pPr>
      <w:bookmarkStart w:id="2529" w:name="_Toc21125027"/>
      <w:bookmarkStart w:id="2530" w:name="_Toc29768017"/>
      <w:bookmarkStart w:id="2531" w:name="_Toc36044459"/>
      <w:bookmarkStart w:id="2532" w:name="_Toc37230364"/>
      <w:bookmarkStart w:id="2533" w:name="_Toc45907507"/>
      <w:bookmarkStart w:id="2534" w:name="_Toc53181612"/>
      <w:bookmarkStart w:id="2535" w:name="_Toc61127479"/>
      <w:bookmarkStart w:id="2536" w:name="_Toc67054493"/>
      <w:bookmarkStart w:id="2537" w:name="_Toc67061491"/>
      <w:bookmarkStart w:id="2538" w:name="_Toc74735009"/>
      <w:bookmarkStart w:id="2539" w:name="_Toc74753252"/>
      <w:bookmarkStart w:id="2540" w:name="_Toc76507511"/>
      <w:r w:rsidRPr="00090C64">
        <w:t>6.6.1</w:t>
      </w:r>
      <w:r w:rsidRPr="00090C64">
        <w:tab/>
        <w:t>General</w:t>
      </w:r>
      <w:bookmarkEnd w:id="2529"/>
      <w:bookmarkEnd w:id="2530"/>
      <w:bookmarkEnd w:id="2531"/>
      <w:bookmarkEnd w:id="2532"/>
      <w:bookmarkEnd w:id="2533"/>
      <w:bookmarkEnd w:id="2534"/>
      <w:bookmarkEnd w:id="2535"/>
      <w:bookmarkEnd w:id="2536"/>
      <w:bookmarkEnd w:id="2537"/>
      <w:bookmarkEnd w:id="2538"/>
      <w:bookmarkEnd w:id="2539"/>
      <w:bookmarkEnd w:id="254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2541" w:name="_Toc21125028"/>
      <w:bookmarkStart w:id="2542" w:name="_Toc29768018"/>
      <w:bookmarkStart w:id="2543" w:name="_Toc36044460"/>
      <w:bookmarkStart w:id="2544" w:name="_Toc37230365"/>
      <w:bookmarkStart w:id="2545" w:name="_Toc45907508"/>
      <w:bookmarkStart w:id="2546" w:name="_Toc53181613"/>
      <w:bookmarkStart w:id="2547" w:name="_Toc61127480"/>
      <w:bookmarkStart w:id="2548" w:name="_Toc67054494"/>
      <w:bookmarkStart w:id="2549" w:name="_Toc67061492"/>
      <w:bookmarkStart w:id="2550" w:name="_Toc74735010"/>
      <w:bookmarkStart w:id="2551" w:name="_Toc74753253"/>
      <w:bookmarkStart w:id="2552" w:name="_Toc76507512"/>
      <w:r w:rsidRPr="00090C64">
        <w:t>6.6.2</w:t>
      </w:r>
      <w:r w:rsidRPr="00090C64">
        <w:tab/>
        <w:t>OTA Frequency Error</w:t>
      </w:r>
      <w:bookmarkEnd w:id="2541"/>
      <w:bookmarkEnd w:id="2542"/>
      <w:bookmarkEnd w:id="2543"/>
      <w:bookmarkEnd w:id="2544"/>
      <w:bookmarkEnd w:id="2545"/>
      <w:bookmarkEnd w:id="2546"/>
      <w:bookmarkEnd w:id="2547"/>
      <w:bookmarkEnd w:id="2548"/>
      <w:bookmarkEnd w:id="2549"/>
      <w:bookmarkEnd w:id="2550"/>
      <w:bookmarkEnd w:id="2551"/>
      <w:bookmarkEnd w:id="2552"/>
    </w:p>
    <w:p w14:paraId="4CCC3EED" w14:textId="77777777" w:rsidR="00D57C09" w:rsidRPr="00090C64" w:rsidRDefault="00D57C09" w:rsidP="00D57C09">
      <w:pPr>
        <w:pStyle w:val="Heading4"/>
        <w:rPr>
          <w:lang w:eastAsia="sv-SE"/>
        </w:rPr>
      </w:pPr>
      <w:bookmarkStart w:id="2553" w:name="_Toc21125029"/>
      <w:bookmarkStart w:id="2554" w:name="_Toc29768019"/>
      <w:bookmarkStart w:id="2555" w:name="_Toc36044461"/>
      <w:bookmarkStart w:id="2556" w:name="_Toc37230366"/>
      <w:bookmarkStart w:id="2557" w:name="_Toc45907509"/>
      <w:bookmarkStart w:id="2558" w:name="_Toc53181614"/>
      <w:bookmarkStart w:id="2559" w:name="_Toc61127481"/>
      <w:bookmarkStart w:id="2560" w:name="_Toc67054495"/>
      <w:bookmarkStart w:id="2561" w:name="_Toc67061493"/>
      <w:bookmarkStart w:id="2562" w:name="_Toc74735011"/>
      <w:bookmarkStart w:id="2563" w:name="_Toc74753254"/>
      <w:bookmarkStart w:id="2564" w:name="_Toc76507513"/>
      <w:r w:rsidRPr="00090C64">
        <w:rPr>
          <w:lang w:eastAsia="sv-SE"/>
        </w:rPr>
        <w:t>6.6.2.1</w:t>
      </w:r>
      <w:r w:rsidRPr="00090C64">
        <w:rPr>
          <w:lang w:eastAsia="sv-SE"/>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2565" w:name="_Toc21125030"/>
      <w:bookmarkStart w:id="2566" w:name="_Toc29768020"/>
      <w:bookmarkStart w:id="2567" w:name="_Toc36044462"/>
      <w:bookmarkStart w:id="2568" w:name="_Toc37230367"/>
      <w:bookmarkStart w:id="2569" w:name="_Toc45907510"/>
      <w:bookmarkStart w:id="2570" w:name="_Toc53181615"/>
      <w:bookmarkStart w:id="2571" w:name="_Toc61127482"/>
      <w:bookmarkStart w:id="2572" w:name="_Toc67054496"/>
      <w:bookmarkStart w:id="2573" w:name="_Toc67061494"/>
      <w:bookmarkStart w:id="2574" w:name="_Toc74735012"/>
      <w:bookmarkStart w:id="2575" w:name="_Toc74753255"/>
      <w:bookmarkStart w:id="2576" w:name="_Toc76507514"/>
      <w:r w:rsidRPr="00090C64">
        <w:rPr>
          <w:lang w:eastAsia="sv-SE"/>
        </w:rPr>
        <w:lastRenderedPageBreak/>
        <w:t>6.6.2.2</w:t>
      </w:r>
      <w:r w:rsidRPr="00090C64">
        <w:rPr>
          <w:lang w:eastAsia="sv-SE"/>
        </w:rPr>
        <w:tab/>
        <w:t>Minimum Requirement</w:t>
      </w:r>
      <w:bookmarkEnd w:id="2565"/>
      <w:bookmarkEnd w:id="2566"/>
      <w:bookmarkEnd w:id="2567"/>
      <w:bookmarkEnd w:id="2568"/>
      <w:bookmarkEnd w:id="2569"/>
      <w:bookmarkEnd w:id="2570"/>
      <w:bookmarkEnd w:id="2571"/>
      <w:bookmarkEnd w:id="2572"/>
      <w:bookmarkEnd w:id="2573"/>
      <w:bookmarkEnd w:id="2574"/>
      <w:bookmarkEnd w:id="2575"/>
      <w:bookmarkEnd w:id="2576"/>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2577" w:name="_Toc21125031"/>
      <w:bookmarkStart w:id="2578" w:name="_Toc29768021"/>
      <w:bookmarkStart w:id="2579" w:name="_Toc36044463"/>
      <w:bookmarkStart w:id="2580" w:name="_Toc37230368"/>
      <w:bookmarkStart w:id="2581" w:name="_Toc45907511"/>
      <w:bookmarkStart w:id="2582" w:name="_Toc53181616"/>
      <w:bookmarkStart w:id="2583" w:name="_Toc61127483"/>
      <w:bookmarkStart w:id="2584" w:name="_Toc67054497"/>
      <w:bookmarkStart w:id="2585" w:name="_Toc67061495"/>
      <w:bookmarkStart w:id="2586" w:name="_Toc74735013"/>
      <w:bookmarkStart w:id="2587" w:name="_Toc74753256"/>
      <w:bookmarkStart w:id="2588" w:name="_Toc76507515"/>
      <w:r w:rsidRPr="00090C64">
        <w:rPr>
          <w:lang w:eastAsia="sv-SE"/>
        </w:rPr>
        <w:t>6.6.2.3</w:t>
      </w:r>
      <w:r w:rsidRPr="00090C64">
        <w:rPr>
          <w:lang w:eastAsia="sv-SE"/>
        </w:rPr>
        <w:tab/>
        <w:t>Test purpose</w:t>
      </w:r>
      <w:bookmarkEnd w:id="2577"/>
      <w:bookmarkEnd w:id="2578"/>
      <w:bookmarkEnd w:id="2579"/>
      <w:bookmarkEnd w:id="2580"/>
      <w:bookmarkEnd w:id="2581"/>
      <w:bookmarkEnd w:id="2582"/>
      <w:bookmarkEnd w:id="2583"/>
      <w:bookmarkEnd w:id="2584"/>
      <w:bookmarkEnd w:id="2585"/>
      <w:bookmarkEnd w:id="2586"/>
      <w:bookmarkEnd w:id="2587"/>
      <w:bookmarkEnd w:id="2588"/>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2589" w:name="_Toc21125032"/>
      <w:bookmarkStart w:id="2590" w:name="_Toc29768022"/>
      <w:bookmarkStart w:id="2591" w:name="_Toc36044464"/>
      <w:bookmarkStart w:id="2592" w:name="_Toc37230369"/>
      <w:bookmarkStart w:id="2593" w:name="_Toc45907512"/>
      <w:bookmarkStart w:id="2594" w:name="_Toc53181617"/>
      <w:bookmarkStart w:id="2595" w:name="_Toc61127484"/>
      <w:bookmarkStart w:id="2596" w:name="_Toc67054498"/>
      <w:bookmarkStart w:id="2597" w:name="_Toc67061496"/>
      <w:bookmarkStart w:id="2598" w:name="_Toc74735014"/>
      <w:bookmarkStart w:id="2599" w:name="_Toc74753257"/>
      <w:bookmarkStart w:id="2600" w:name="_Toc76507516"/>
      <w:r w:rsidRPr="00090C64">
        <w:rPr>
          <w:lang w:eastAsia="sv-SE"/>
        </w:rPr>
        <w:t>6.</w:t>
      </w:r>
      <w:r w:rsidRPr="00090C64">
        <w:rPr>
          <w:lang w:eastAsia="zh-CN"/>
        </w:rPr>
        <w:t>6.2.</w:t>
      </w:r>
      <w:r w:rsidRPr="00090C64">
        <w:rPr>
          <w:lang w:eastAsia="sv-SE"/>
        </w:rPr>
        <w:t>4</w:t>
      </w:r>
      <w:r w:rsidRPr="00090C64">
        <w:rPr>
          <w:lang w:eastAsia="sv-SE"/>
        </w:rPr>
        <w:tab/>
        <w:t>Method of test</w:t>
      </w:r>
      <w:bookmarkEnd w:id="2589"/>
      <w:bookmarkEnd w:id="2590"/>
      <w:bookmarkEnd w:id="2591"/>
      <w:bookmarkEnd w:id="2592"/>
      <w:bookmarkEnd w:id="2593"/>
      <w:bookmarkEnd w:id="2594"/>
      <w:bookmarkEnd w:id="2595"/>
      <w:bookmarkEnd w:id="2596"/>
      <w:bookmarkEnd w:id="2597"/>
      <w:bookmarkEnd w:id="2598"/>
      <w:bookmarkEnd w:id="2599"/>
      <w:bookmarkEnd w:id="260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2601" w:name="_Toc21125033"/>
      <w:bookmarkStart w:id="2602" w:name="_Toc29768023"/>
      <w:bookmarkStart w:id="2603" w:name="_Toc36044465"/>
      <w:bookmarkStart w:id="2604" w:name="_Toc37230370"/>
      <w:bookmarkStart w:id="2605" w:name="_Toc45907513"/>
      <w:bookmarkStart w:id="2606" w:name="_Toc53181618"/>
      <w:bookmarkStart w:id="2607" w:name="_Toc61127485"/>
      <w:bookmarkStart w:id="2608" w:name="_Toc67054499"/>
      <w:bookmarkStart w:id="2609" w:name="_Toc67061497"/>
      <w:bookmarkStart w:id="2610" w:name="_Toc74735015"/>
      <w:bookmarkStart w:id="2611" w:name="_Toc74753258"/>
      <w:bookmarkStart w:id="2612" w:name="_Toc76507517"/>
      <w:r w:rsidRPr="00090C64">
        <w:rPr>
          <w:lang w:eastAsia="sv-SE"/>
        </w:rPr>
        <w:t>6.</w:t>
      </w:r>
      <w:r w:rsidRPr="00090C64">
        <w:rPr>
          <w:lang w:eastAsia="zh-CN"/>
        </w:rPr>
        <w:t>6.2.</w:t>
      </w:r>
      <w:r w:rsidRPr="00090C64">
        <w:rPr>
          <w:lang w:eastAsia="sv-SE"/>
        </w:rPr>
        <w:t>5</w:t>
      </w:r>
      <w:r w:rsidRPr="00090C64">
        <w:rPr>
          <w:lang w:eastAsia="sv-SE"/>
        </w:rPr>
        <w:tab/>
        <w:t>Test Requirement</w:t>
      </w:r>
      <w:bookmarkEnd w:id="2601"/>
      <w:bookmarkEnd w:id="2602"/>
      <w:bookmarkEnd w:id="2603"/>
      <w:bookmarkEnd w:id="2604"/>
      <w:bookmarkEnd w:id="2605"/>
      <w:bookmarkEnd w:id="2606"/>
      <w:bookmarkEnd w:id="2607"/>
      <w:bookmarkEnd w:id="2608"/>
      <w:bookmarkEnd w:id="2609"/>
      <w:bookmarkEnd w:id="2610"/>
      <w:bookmarkEnd w:id="2611"/>
      <w:bookmarkEnd w:id="2612"/>
    </w:p>
    <w:p w14:paraId="0C331C04" w14:textId="77777777" w:rsidR="00D57C09" w:rsidRPr="00090C64" w:rsidRDefault="00D57C09" w:rsidP="00D57C09">
      <w:pPr>
        <w:pStyle w:val="Heading5"/>
      </w:pPr>
      <w:bookmarkStart w:id="2613" w:name="_Toc21125034"/>
      <w:bookmarkStart w:id="2614" w:name="_Toc29768024"/>
      <w:bookmarkStart w:id="2615" w:name="_Toc36044466"/>
      <w:bookmarkStart w:id="2616" w:name="_Toc37230371"/>
      <w:bookmarkStart w:id="2617" w:name="_Toc45907514"/>
      <w:bookmarkStart w:id="2618" w:name="_Toc53181619"/>
      <w:bookmarkStart w:id="2619" w:name="_Toc61127486"/>
      <w:bookmarkStart w:id="2620" w:name="_Toc67054500"/>
      <w:bookmarkStart w:id="2621" w:name="_Toc67061498"/>
      <w:bookmarkStart w:id="2622" w:name="_Toc74735016"/>
      <w:bookmarkStart w:id="2623" w:name="_Toc74753259"/>
      <w:bookmarkStart w:id="2624" w:name="_Toc76507518"/>
      <w:r w:rsidRPr="00090C64">
        <w:t>6.6.2.5.1</w:t>
      </w:r>
      <w:r w:rsidRPr="00090C64">
        <w:tab/>
        <w:t>UTRA FDD test requirement</w:t>
      </w:r>
      <w:bookmarkEnd w:id="2613"/>
      <w:bookmarkEnd w:id="2614"/>
      <w:bookmarkEnd w:id="2615"/>
      <w:bookmarkEnd w:id="2616"/>
      <w:bookmarkEnd w:id="2617"/>
      <w:bookmarkEnd w:id="2618"/>
      <w:bookmarkEnd w:id="2619"/>
      <w:bookmarkEnd w:id="2620"/>
      <w:bookmarkEnd w:id="2621"/>
      <w:bookmarkEnd w:id="2622"/>
      <w:bookmarkEnd w:id="2623"/>
      <w:bookmarkEnd w:id="262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2625" w:name="_Toc21125035"/>
      <w:bookmarkStart w:id="2626" w:name="_Toc29768025"/>
      <w:bookmarkStart w:id="2627" w:name="_Toc36044467"/>
      <w:bookmarkStart w:id="2628" w:name="_Toc37230372"/>
      <w:bookmarkStart w:id="2629" w:name="_Toc45907515"/>
      <w:bookmarkStart w:id="2630" w:name="_Toc53181620"/>
      <w:bookmarkStart w:id="2631" w:name="_Toc61127487"/>
      <w:bookmarkStart w:id="2632" w:name="_Toc67054501"/>
      <w:bookmarkStart w:id="2633" w:name="_Toc67061499"/>
      <w:bookmarkStart w:id="2634" w:name="_Toc74735017"/>
      <w:bookmarkStart w:id="2635" w:name="_Toc74753260"/>
      <w:bookmarkStart w:id="2636" w:name="_Toc76507519"/>
      <w:r w:rsidRPr="00090C64">
        <w:t>6.6.2.5.2</w:t>
      </w:r>
      <w:r w:rsidRPr="00090C64">
        <w:tab/>
        <w:t>E-UTRA and NR test requirement</w:t>
      </w:r>
      <w:bookmarkEnd w:id="2625"/>
      <w:bookmarkEnd w:id="2626"/>
      <w:bookmarkEnd w:id="2627"/>
      <w:bookmarkEnd w:id="2628"/>
      <w:bookmarkEnd w:id="2629"/>
      <w:bookmarkEnd w:id="2630"/>
      <w:bookmarkEnd w:id="2631"/>
      <w:bookmarkEnd w:id="2632"/>
      <w:bookmarkEnd w:id="2633"/>
      <w:bookmarkEnd w:id="2634"/>
      <w:bookmarkEnd w:id="2635"/>
      <w:bookmarkEnd w:id="2636"/>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2637" w:name="_Toc21125036"/>
      <w:bookmarkStart w:id="2638" w:name="_Toc29768026"/>
      <w:bookmarkStart w:id="2639" w:name="_Toc36044468"/>
      <w:bookmarkStart w:id="2640" w:name="_Toc37230373"/>
      <w:bookmarkStart w:id="2641" w:name="_Toc45907516"/>
      <w:bookmarkStart w:id="2642" w:name="_Toc53181621"/>
      <w:bookmarkStart w:id="2643" w:name="_Toc61127488"/>
      <w:bookmarkStart w:id="2644" w:name="_Toc67054502"/>
      <w:bookmarkStart w:id="2645" w:name="_Toc67061500"/>
      <w:bookmarkStart w:id="2646" w:name="_Toc74735018"/>
      <w:bookmarkStart w:id="2647" w:name="_Toc74753261"/>
      <w:bookmarkStart w:id="2648" w:name="_Toc76507520"/>
      <w:r w:rsidRPr="00090C64">
        <w:t>6.6.3</w:t>
      </w:r>
      <w:r w:rsidRPr="00090C64">
        <w:tab/>
        <w:t>OTA Time alignment error</w:t>
      </w:r>
      <w:bookmarkEnd w:id="2637"/>
      <w:bookmarkEnd w:id="2638"/>
      <w:bookmarkEnd w:id="2639"/>
      <w:bookmarkEnd w:id="2640"/>
      <w:bookmarkEnd w:id="2641"/>
      <w:bookmarkEnd w:id="2642"/>
      <w:bookmarkEnd w:id="2643"/>
      <w:bookmarkEnd w:id="2644"/>
      <w:bookmarkEnd w:id="2645"/>
      <w:bookmarkEnd w:id="2646"/>
      <w:bookmarkEnd w:id="2647"/>
      <w:bookmarkEnd w:id="2648"/>
    </w:p>
    <w:p w14:paraId="6D04D6B0" w14:textId="77777777" w:rsidR="00D57C09" w:rsidRPr="00090C64" w:rsidRDefault="00D57C09" w:rsidP="00D57C09">
      <w:pPr>
        <w:pStyle w:val="Heading4"/>
        <w:rPr>
          <w:lang w:eastAsia="sv-SE"/>
        </w:rPr>
      </w:pPr>
      <w:bookmarkStart w:id="2649" w:name="_Toc21125037"/>
      <w:bookmarkStart w:id="2650" w:name="_Toc29768027"/>
      <w:bookmarkStart w:id="2651" w:name="_Toc36044469"/>
      <w:bookmarkStart w:id="2652" w:name="_Toc37230374"/>
      <w:bookmarkStart w:id="2653" w:name="_Toc45907517"/>
      <w:bookmarkStart w:id="2654" w:name="_Toc53181622"/>
      <w:bookmarkStart w:id="2655" w:name="_Toc61127489"/>
      <w:bookmarkStart w:id="2656" w:name="_Toc67054503"/>
      <w:bookmarkStart w:id="2657" w:name="_Toc67061501"/>
      <w:bookmarkStart w:id="2658" w:name="_Toc74735019"/>
      <w:bookmarkStart w:id="2659" w:name="_Toc74753262"/>
      <w:bookmarkStart w:id="2660" w:name="_Toc76507521"/>
      <w:r w:rsidRPr="00090C64">
        <w:rPr>
          <w:lang w:eastAsia="sv-SE"/>
        </w:rPr>
        <w:t>6.6.3.1</w:t>
      </w:r>
      <w:r w:rsidRPr="00090C64">
        <w:rPr>
          <w:lang w:eastAsia="sv-SE"/>
        </w:rPr>
        <w:tab/>
        <w:t>Definition and applicability</w:t>
      </w:r>
      <w:bookmarkEnd w:id="2649"/>
      <w:bookmarkEnd w:id="2650"/>
      <w:bookmarkEnd w:id="2651"/>
      <w:bookmarkEnd w:id="2652"/>
      <w:bookmarkEnd w:id="2653"/>
      <w:bookmarkEnd w:id="2654"/>
      <w:bookmarkEnd w:id="2655"/>
      <w:bookmarkEnd w:id="2656"/>
      <w:bookmarkEnd w:id="2657"/>
      <w:bookmarkEnd w:id="2658"/>
      <w:bookmarkEnd w:id="2659"/>
      <w:bookmarkEnd w:id="266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2661" w:name="_Toc21125038"/>
      <w:bookmarkStart w:id="2662" w:name="_Toc29768028"/>
      <w:bookmarkStart w:id="2663" w:name="_Toc36044470"/>
      <w:bookmarkStart w:id="2664" w:name="_Toc37230375"/>
      <w:bookmarkStart w:id="2665" w:name="_Toc45907518"/>
      <w:bookmarkStart w:id="2666" w:name="_Toc53181623"/>
      <w:bookmarkStart w:id="2667" w:name="_Toc61127490"/>
      <w:bookmarkStart w:id="2668" w:name="_Toc67054504"/>
      <w:bookmarkStart w:id="2669" w:name="_Toc67061502"/>
      <w:bookmarkStart w:id="2670" w:name="_Toc74735020"/>
      <w:bookmarkStart w:id="2671" w:name="_Toc74753263"/>
      <w:bookmarkStart w:id="2672" w:name="_Toc76507522"/>
      <w:r w:rsidRPr="00090C64">
        <w:rPr>
          <w:lang w:eastAsia="sv-SE"/>
        </w:rPr>
        <w:t>6.6.3.2</w:t>
      </w:r>
      <w:r w:rsidRPr="00090C64">
        <w:rPr>
          <w:lang w:eastAsia="sv-SE"/>
        </w:rPr>
        <w:tab/>
        <w:t>Minimum Requirement</w:t>
      </w:r>
      <w:bookmarkEnd w:id="2661"/>
      <w:bookmarkEnd w:id="2662"/>
      <w:bookmarkEnd w:id="2663"/>
      <w:bookmarkEnd w:id="2664"/>
      <w:bookmarkEnd w:id="2665"/>
      <w:bookmarkEnd w:id="2666"/>
      <w:bookmarkEnd w:id="2667"/>
      <w:bookmarkEnd w:id="2668"/>
      <w:bookmarkEnd w:id="2669"/>
      <w:bookmarkEnd w:id="2670"/>
      <w:bookmarkEnd w:id="2671"/>
      <w:bookmarkEnd w:id="267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2673" w:name="_Toc21125039"/>
      <w:bookmarkStart w:id="2674" w:name="_Toc29768029"/>
      <w:bookmarkStart w:id="2675" w:name="_Toc36044471"/>
      <w:bookmarkStart w:id="2676" w:name="_Toc37230376"/>
      <w:bookmarkStart w:id="2677" w:name="_Toc45907519"/>
      <w:bookmarkStart w:id="2678" w:name="_Toc53181624"/>
      <w:bookmarkStart w:id="2679" w:name="_Toc61127491"/>
      <w:bookmarkStart w:id="2680" w:name="_Toc67054505"/>
      <w:bookmarkStart w:id="2681" w:name="_Toc67061503"/>
      <w:bookmarkStart w:id="2682" w:name="_Toc74735021"/>
      <w:bookmarkStart w:id="2683" w:name="_Toc74753264"/>
      <w:bookmarkStart w:id="2684" w:name="_Toc76507523"/>
      <w:r w:rsidRPr="00090C64">
        <w:rPr>
          <w:lang w:eastAsia="sv-SE"/>
        </w:rPr>
        <w:t>6.6.3.3</w:t>
      </w:r>
      <w:r w:rsidRPr="00090C64">
        <w:rPr>
          <w:lang w:eastAsia="sv-SE"/>
        </w:rPr>
        <w:tab/>
        <w:t>Test purpose</w:t>
      </w:r>
      <w:bookmarkEnd w:id="2673"/>
      <w:bookmarkEnd w:id="2674"/>
      <w:bookmarkEnd w:id="2675"/>
      <w:bookmarkEnd w:id="2676"/>
      <w:bookmarkEnd w:id="2677"/>
      <w:bookmarkEnd w:id="2678"/>
      <w:bookmarkEnd w:id="2679"/>
      <w:bookmarkEnd w:id="2680"/>
      <w:bookmarkEnd w:id="2681"/>
      <w:bookmarkEnd w:id="2682"/>
      <w:bookmarkEnd w:id="2683"/>
      <w:bookmarkEnd w:id="2684"/>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2685" w:name="_Toc21125040"/>
      <w:bookmarkStart w:id="2686" w:name="_Toc29768030"/>
      <w:bookmarkStart w:id="2687" w:name="_Toc36044472"/>
      <w:bookmarkStart w:id="2688" w:name="_Toc37230377"/>
      <w:bookmarkStart w:id="2689" w:name="_Toc45907520"/>
      <w:bookmarkStart w:id="2690" w:name="_Toc53181625"/>
      <w:bookmarkStart w:id="2691" w:name="_Toc61127492"/>
      <w:bookmarkStart w:id="2692" w:name="_Toc67054506"/>
      <w:bookmarkStart w:id="2693" w:name="_Toc67061504"/>
      <w:bookmarkStart w:id="2694" w:name="_Toc74735022"/>
      <w:bookmarkStart w:id="2695" w:name="_Toc74753265"/>
      <w:bookmarkStart w:id="2696" w:name="_Toc76507524"/>
      <w:r w:rsidRPr="00090C64">
        <w:rPr>
          <w:lang w:eastAsia="sv-SE"/>
        </w:rPr>
        <w:t>6.</w:t>
      </w:r>
      <w:r w:rsidRPr="00090C64">
        <w:rPr>
          <w:lang w:eastAsia="zh-CN"/>
        </w:rPr>
        <w:t>6.3.</w:t>
      </w:r>
      <w:r w:rsidRPr="00090C64">
        <w:rPr>
          <w:lang w:eastAsia="sv-SE"/>
        </w:rPr>
        <w:t>4</w:t>
      </w:r>
      <w:r w:rsidRPr="00090C64">
        <w:rPr>
          <w:lang w:eastAsia="sv-SE"/>
        </w:rPr>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p>
    <w:p w14:paraId="5D4B49E8" w14:textId="77777777" w:rsidR="00D57C09" w:rsidRPr="00090C64" w:rsidRDefault="00D57C09" w:rsidP="00D57C09">
      <w:pPr>
        <w:pStyle w:val="Heading5"/>
        <w:rPr>
          <w:lang w:eastAsia="sv-SE"/>
        </w:rPr>
      </w:pPr>
      <w:bookmarkStart w:id="2697" w:name="_Toc21125041"/>
      <w:bookmarkStart w:id="2698" w:name="_Toc29768031"/>
      <w:bookmarkStart w:id="2699" w:name="_Toc36044473"/>
      <w:bookmarkStart w:id="2700" w:name="_Toc37230378"/>
      <w:bookmarkStart w:id="2701" w:name="_Toc45907521"/>
      <w:bookmarkStart w:id="2702" w:name="_Toc53181626"/>
      <w:bookmarkStart w:id="2703" w:name="_Toc61127493"/>
      <w:bookmarkStart w:id="2704" w:name="_Toc67054507"/>
      <w:bookmarkStart w:id="2705" w:name="_Toc67061505"/>
      <w:bookmarkStart w:id="2706" w:name="_Toc74735023"/>
      <w:bookmarkStart w:id="2707" w:name="_Toc74753266"/>
      <w:bookmarkStart w:id="2708" w:name="_Toc76507525"/>
      <w:r w:rsidRPr="00090C64">
        <w:rPr>
          <w:lang w:eastAsia="sv-SE"/>
        </w:rPr>
        <w:t>6.6.3.4.1</w:t>
      </w:r>
      <w:r w:rsidRPr="00090C64">
        <w:rPr>
          <w:lang w:eastAsia="sv-SE"/>
        </w:rPr>
        <w:tab/>
        <w:t>Initial conditions</w:t>
      </w:r>
      <w:bookmarkEnd w:id="2697"/>
      <w:bookmarkEnd w:id="2698"/>
      <w:bookmarkEnd w:id="2699"/>
      <w:bookmarkEnd w:id="2700"/>
      <w:bookmarkEnd w:id="2701"/>
      <w:bookmarkEnd w:id="2702"/>
      <w:bookmarkEnd w:id="2703"/>
      <w:bookmarkEnd w:id="2704"/>
      <w:bookmarkEnd w:id="2705"/>
      <w:bookmarkEnd w:id="2706"/>
      <w:bookmarkEnd w:id="2707"/>
      <w:bookmarkEnd w:id="2708"/>
    </w:p>
    <w:p w14:paraId="2C5F2E83" w14:textId="77777777" w:rsidR="00D57C09" w:rsidRPr="00090C64" w:rsidRDefault="00D57C09" w:rsidP="00554118">
      <w:pPr>
        <w:pStyle w:val="H6"/>
      </w:pPr>
      <w:bookmarkStart w:id="2709" w:name="_Toc21125042"/>
      <w:bookmarkStart w:id="2710" w:name="_Toc29768032"/>
      <w:bookmarkStart w:id="2711" w:name="_Toc36044474"/>
      <w:bookmarkStart w:id="2712" w:name="_Toc37230379"/>
      <w:bookmarkStart w:id="2713" w:name="_Toc45907522"/>
      <w:bookmarkStart w:id="2714" w:name="_Toc53181627"/>
      <w:r w:rsidRPr="00090C64">
        <w:t>6.6.3.4.1.1</w:t>
      </w:r>
      <w:r w:rsidRPr="00090C64">
        <w:tab/>
        <w:t>General test conditions</w:t>
      </w:r>
      <w:bookmarkEnd w:id="2709"/>
      <w:bookmarkEnd w:id="2710"/>
      <w:bookmarkEnd w:id="2711"/>
      <w:bookmarkEnd w:id="2712"/>
      <w:bookmarkEnd w:id="2713"/>
      <w:bookmarkEnd w:id="2714"/>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2715" w:name="_Toc21125043"/>
      <w:bookmarkStart w:id="2716" w:name="_Toc29768033"/>
      <w:bookmarkStart w:id="2717" w:name="_Toc36044475"/>
      <w:bookmarkStart w:id="2718" w:name="_Toc37230380"/>
      <w:bookmarkStart w:id="2719" w:name="_Toc45907523"/>
      <w:bookmarkStart w:id="2720" w:name="_Toc53181628"/>
      <w:r w:rsidRPr="00090C64">
        <w:t>6.6.3.4.1.2</w:t>
      </w:r>
      <w:r w:rsidRPr="00090C64">
        <w:tab/>
        <w:t>UTRA FDD</w:t>
      </w:r>
      <w:bookmarkEnd w:id="2715"/>
      <w:bookmarkEnd w:id="2716"/>
      <w:bookmarkEnd w:id="2717"/>
      <w:bookmarkEnd w:id="2718"/>
      <w:bookmarkEnd w:id="2719"/>
      <w:bookmarkEnd w:id="2720"/>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2721" w:name="_Toc21125044"/>
      <w:bookmarkStart w:id="2722" w:name="_Toc29768034"/>
      <w:bookmarkStart w:id="2723" w:name="_Toc36044476"/>
      <w:bookmarkStart w:id="2724" w:name="_Toc37230381"/>
      <w:bookmarkStart w:id="2725" w:name="_Toc45907524"/>
      <w:bookmarkStart w:id="2726" w:name="_Toc53181629"/>
      <w:r w:rsidRPr="00090C64">
        <w:t>6.6.3.4.1.3</w:t>
      </w:r>
      <w:r w:rsidRPr="00090C64">
        <w:tab/>
        <w:t>E-UTRA and NR</w:t>
      </w:r>
      <w:bookmarkEnd w:id="2721"/>
      <w:bookmarkEnd w:id="2722"/>
      <w:bookmarkEnd w:id="2723"/>
      <w:bookmarkEnd w:id="2724"/>
      <w:bookmarkEnd w:id="2725"/>
      <w:bookmarkEnd w:id="2726"/>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2727" w:name="_Toc21125045"/>
      <w:bookmarkStart w:id="2728" w:name="_Toc29768035"/>
      <w:bookmarkStart w:id="2729" w:name="_Toc36044477"/>
      <w:bookmarkStart w:id="2730" w:name="_Toc37230382"/>
      <w:bookmarkStart w:id="2731" w:name="_Toc45907525"/>
      <w:bookmarkStart w:id="2732" w:name="_Toc53181630"/>
      <w:bookmarkStart w:id="2733" w:name="_Toc61127494"/>
      <w:bookmarkStart w:id="2734" w:name="_Toc67054508"/>
      <w:bookmarkStart w:id="2735" w:name="_Toc67061506"/>
      <w:bookmarkStart w:id="2736" w:name="_Toc74735024"/>
      <w:bookmarkStart w:id="2737" w:name="_Toc74753267"/>
      <w:bookmarkStart w:id="2738" w:name="_Toc76507526"/>
      <w:r w:rsidRPr="00090C64">
        <w:rPr>
          <w:lang w:eastAsia="sv-SE"/>
        </w:rPr>
        <w:t>6.6.3.4.2</w:t>
      </w:r>
      <w:r w:rsidRPr="00090C64">
        <w:rPr>
          <w:lang w:eastAsia="sv-SE"/>
        </w:rPr>
        <w:tab/>
        <w:t>Procedure</w:t>
      </w:r>
      <w:bookmarkEnd w:id="2727"/>
      <w:bookmarkEnd w:id="2728"/>
      <w:bookmarkEnd w:id="2729"/>
      <w:bookmarkEnd w:id="2730"/>
      <w:bookmarkEnd w:id="2731"/>
      <w:bookmarkEnd w:id="2732"/>
      <w:bookmarkEnd w:id="2733"/>
      <w:bookmarkEnd w:id="2734"/>
      <w:bookmarkEnd w:id="2735"/>
      <w:bookmarkEnd w:id="2736"/>
      <w:bookmarkEnd w:id="2737"/>
      <w:bookmarkEnd w:id="2738"/>
    </w:p>
    <w:p w14:paraId="515AFC5E" w14:textId="77777777" w:rsidR="00D57C09" w:rsidRPr="00090C64" w:rsidRDefault="00D57C09" w:rsidP="00554118">
      <w:pPr>
        <w:pStyle w:val="H6"/>
      </w:pPr>
      <w:bookmarkStart w:id="2739" w:name="_Toc21125046"/>
      <w:bookmarkStart w:id="2740" w:name="_Toc29768036"/>
      <w:bookmarkStart w:id="2741" w:name="_Toc36044478"/>
      <w:bookmarkStart w:id="2742" w:name="_Toc37230383"/>
      <w:bookmarkStart w:id="2743" w:name="_Toc45907526"/>
      <w:bookmarkStart w:id="2744" w:name="_Toc53181631"/>
      <w:r w:rsidRPr="00090C64">
        <w:t>6.6.3.4.2.1</w:t>
      </w:r>
      <w:r w:rsidRPr="00090C64">
        <w:tab/>
        <w:t>General Procedure</w:t>
      </w:r>
      <w:bookmarkEnd w:id="2739"/>
      <w:bookmarkEnd w:id="2740"/>
      <w:bookmarkEnd w:id="2741"/>
      <w:bookmarkEnd w:id="2742"/>
      <w:bookmarkEnd w:id="2743"/>
      <w:bookmarkEnd w:id="274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2745" w:name="_Toc21125047"/>
      <w:bookmarkStart w:id="2746" w:name="_Toc29768037"/>
      <w:bookmarkStart w:id="2747" w:name="_Toc36044479"/>
      <w:bookmarkStart w:id="2748" w:name="_Toc37230384"/>
      <w:bookmarkStart w:id="2749" w:name="_Toc45907527"/>
      <w:bookmarkStart w:id="2750" w:name="_Toc53181632"/>
      <w:r w:rsidRPr="00090C64">
        <w:t>6.6.3.4.2.2</w:t>
      </w:r>
      <w:r w:rsidRPr="00090C64">
        <w:tab/>
        <w:t>UTRA FDD Procedure</w:t>
      </w:r>
      <w:bookmarkEnd w:id="2745"/>
      <w:bookmarkEnd w:id="2746"/>
      <w:bookmarkEnd w:id="2747"/>
      <w:bookmarkEnd w:id="2748"/>
      <w:bookmarkEnd w:id="2749"/>
      <w:bookmarkEnd w:id="275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2751" w:name="_Toc21125048"/>
      <w:bookmarkStart w:id="2752" w:name="_Toc29768038"/>
      <w:bookmarkStart w:id="2753" w:name="_Toc36044480"/>
      <w:bookmarkStart w:id="2754" w:name="_Toc37230385"/>
      <w:bookmarkStart w:id="2755" w:name="_Toc45907528"/>
      <w:bookmarkStart w:id="2756" w:name="_Toc53181633"/>
      <w:r w:rsidRPr="00090C64">
        <w:t>6.6.3.4.2.3</w:t>
      </w:r>
      <w:r w:rsidRPr="00090C64">
        <w:tab/>
        <w:t>E-UTRA and NR Procedure</w:t>
      </w:r>
      <w:bookmarkEnd w:id="2751"/>
      <w:bookmarkEnd w:id="2752"/>
      <w:bookmarkEnd w:id="2753"/>
      <w:bookmarkEnd w:id="2754"/>
      <w:bookmarkEnd w:id="2755"/>
      <w:bookmarkEnd w:id="275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2757" w:name="_Toc21125049"/>
      <w:bookmarkStart w:id="2758" w:name="_Toc29768039"/>
      <w:bookmarkStart w:id="2759" w:name="_Toc36044481"/>
      <w:bookmarkStart w:id="2760" w:name="_Toc37230386"/>
      <w:bookmarkStart w:id="2761" w:name="_Toc45907529"/>
      <w:bookmarkStart w:id="2762" w:name="_Toc53181634"/>
      <w:bookmarkStart w:id="2763" w:name="_Toc61127495"/>
      <w:bookmarkStart w:id="2764" w:name="_Toc67054509"/>
      <w:bookmarkStart w:id="2765" w:name="_Toc67061507"/>
      <w:bookmarkStart w:id="2766" w:name="_Toc74735025"/>
      <w:bookmarkStart w:id="2767" w:name="_Toc74753268"/>
      <w:bookmarkStart w:id="2768" w:name="_Toc76507527"/>
      <w:r w:rsidRPr="00090C64">
        <w:rPr>
          <w:lang w:eastAsia="sv-SE"/>
        </w:rPr>
        <w:t>6.</w:t>
      </w:r>
      <w:r w:rsidRPr="00090C64">
        <w:rPr>
          <w:lang w:eastAsia="zh-CN"/>
        </w:rPr>
        <w:t>6.3.</w:t>
      </w:r>
      <w:r w:rsidRPr="00090C64">
        <w:rPr>
          <w:lang w:eastAsia="sv-SE"/>
        </w:rPr>
        <w:t>5</w:t>
      </w:r>
      <w:r w:rsidRPr="00090C64">
        <w:rPr>
          <w:lang w:eastAsia="sv-SE"/>
        </w:rPr>
        <w:tab/>
        <w:t>Test Requirement</w:t>
      </w:r>
      <w:bookmarkEnd w:id="2757"/>
      <w:bookmarkEnd w:id="2758"/>
      <w:bookmarkEnd w:id="2759"/>
      <w:bookmarkEnd w:id="2760"/>
      <w:bookmarkEnd w:id="2761"/>
      <w:bookmarkEnd w:id="2762"/>
      <w:bookmarkEnd w:id="2763"/>
      <w:bookmarkEnd w:id="2764"/>
      <w:bookmarkEnd w:id="2765"/>
      <w:bookmarkEnd w:id="2766"/>
      <w:bookmarkEnd w:id="2767"/>
      <w:bookmarkEnd w:id="2768"/>
    </w:p>
    <w:p w14:paraId="23BEA08E" w14:textId="77777777" w:rsidR="00D57C09" w:rsidRPr="00090C64" w:rsidRDefault="00D57C09" w:rsidP="00D57C09">
      <w:pPr>
        <w:pStyle w:val="Heading5"/>
      </w:pPr>
      <w:bookmarkStart w:id="2769" w:name="_Toc21125050"/>
      <w:bookmarkStart w:id="2770" w:name="_Toc29768040"/>
      <w:bookmarkStart w:id="2771" w:name="_Toc36044482"/>
      <w:bookmarkStart w:id="2772" w:name="_Toc37230387"/>
      <w:bookmarkStart w:id="2773" w:name="_Toc45907530"/>
      <w:bookmarkStart w:id="2774" w:name="_Toc53181635"/>
      <w:bookmarkStart w:id="2775" w:name="_Toc61127496"/>
      <w:bookmarkStart w:id="2776" w:name="_Toc67054510"/>
      <w:bookmarkStart w:id="2777" w:name="_Toc67061508"/>
      <w:bookmarkStart w:id="2778" w:name="_Toc74735026"/>
      <w:bookmarkStart w:id="2779" w:name="_Toc74753269"/>
      <w:bookmarkStart w:id="2780" w:name="_Toc76507528"/>
      <w:r w:rsidRPr="00090C64">
        <w:t>6.6.3.5.1</w:t>
      </w:r>
      <w:r w:rsidRPr="00090C64">
        <w:tab/>
        <w:t>UTRA FDD test requirement</w:t>
      </w:r>
      <w:bookmarkEnd w:id="2769"/>
      <w:bookmarkEnd w:id="2770"/>
      <w:bookmarkEnd w:id="2771"/>
      <w:bookmarkEnd w:id="2772"/>
      <w:bookmarkEnd w:id="2773"/>
      <w:bookmarkEnd w:id="2774"/>
      <w:bookmarkEnd w:id="2775"/>
      <w:bookmarkEnd w:id="2776"/>
      <w:bookmarkEnd w:id="2777"/>
      <w:bookmarkEnd w:id="2778"/>
      <w:bookmarkEnd w:id="2779"/>
      <w:bookmarkEnd w:id="278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2781" w:name="_Toc21125051"/>
      <w:bookmarkStart w:id="2782" w:name="_Toc29768041"/>
      <w:bookmarkStart w:id="2783" w:name="_Toc36044483"/>
      <w:bookmarkStart w:id="2784" w:name="_Toc37230388"/>
      <w:bookmarkStart w:id="2785" w:name="_Toc45907531"/>
      <w:bookmarkStart w:id="2786" w:name="_Toc53181636"/>
      <w:bookmarkStart w:id="2787" w:name="_Toc61127497"/>
      <w:bookmarkStart w:id="2788" w:name="_Toc67054511"/>
      <w:bookmarkStart w:id="2789" w:name="_Toc67061509"/>
      <w:bookmarkStart w:id="2790" w:name="_Toc74735027"/>
      <w:bookmarkStart w:id="2791" w:name="_Toc74753270"/>
      <w:bookmarkStart w:id="2792" w:name="_Toc76507529"/>
      <w:r w:rsidRPr="00090C64">
        <w:t>6.6.3.5.2</w:t>
      </w:r>
      <w:r w:rsidRPr="00090C64">
        <w:tab/>
        <w:t>E-UTRA test requirement</w:t>
      </w:r>
      <w:bookmarkEnd w:id="2781"/>
      <w:bookmarkEnd w:id="2782"/>
      <w:bookmarkEnd w:id="2783"/>
      <w:bookmarkEnd w:id="2784"/>
      <w:bookmarkEnd w:id="2785"/>
      <w:bookmarkEnd w:id="2786"/>
      <w:bookmarkEnd w:id="2787"/>
      <w:bookmarkEnd w:id="2788"/>
      <w:bookmarkEnd w:id="2789"/>
      <w:bookmarkEnd w:id="2790"/>
      <w:bookmarkEnd w:id="2791"/>
      <w:bookmarkEnd w:id="2792"/>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2793" w:name="_Toc21125052"/>
      <w:bookmarkStart w:id="2794" w:name="_Toc29768042"/>
      <w:bookmarkStart w:id="2795" w:name="_Toc36044484"/>
      <w:bookmarkStart w:id="2796" w:name="_Toc37230389"/>
      <w:bookmarkStart w:id="2797" w:name="_Toc45907532"/>
      <w:bookmarkStart w:id="2798" w:name="_Toc53181637"/>
      <w:bookmarkStart w:id="2799" w:name="_Toc61127498"/>
      <w:bookmarkStart w:id="2800" w:name="_Toc67054512"/>
      <w:bookmarkStart w:id="2801" w:name="_Toc67061510"/>
      <w:bookmarkStart w:id="2802" w:name="_Toc74735028"/>
      <w:bookmarkStart w:id="2803" w:name="_Toc74753271"/>
      <w:bookmarkStart w:id="2804" w:name="_Toc76507530"/>
      <w:r w:rsidRPr="00090C64">
        <w:t>6.6.3.5.3</w:t>
      </w:r>
      <w:r w:rsidRPr="00090C64">
        <w:tab/>
        <w:t>NR test requirement</w:t>
      </w:r>
      <w:bookmarkEnd w:id="2793"/>
      <w:bookmarkEnd w:id="2794"/>
      <w:bookmarkEnd w:id="2795"/>
      <w:bookmarkEnd w:id="2796"/>
      <w:bookmarkEnd w:id="2797"/>
      <w:bookmarkEnd w:id="2798"/>
      <w:bookmarkEnd w:id="2799"/>
      <w:bookmarkEnd w:id="2800"/>
      <w:bookmarkEnd w:id="2801"/>
      <w:bookmarkEnd w:id="2802"/>
      <w:bookmarkEnd w:id="2803"/>
      <w:bookmarkEnd w:id="2804"/>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2805" w:name="_Toc21125053"/>
      <w:bookmarkStart w:id="2806" w:name="_Toc29768043"/>
      <w:bookmarkStart w:id="2807" w:name="_Toc36044485"/>
      <w:bookmarkStart w:id="2808" w:name="_Toc37230390"/>
      <w:bookmarkStart w:id="2809" w:name="_Toc45907533"/>
      <w:bookmarkStart w:id="2810" w:name="_Toc53181638"/>
      <w:bookmarkStart w:id="2811" w:name="_Toc61127499"/>
      <w:bookmarkStart w:id="2812" w:name="_Toc67054513"/>
      <w:bookmarkStart w:id="2813" w:name="_Toc67061511"/>
      <w:bookmarkStart w:id="2814" w:name="_Toc74735029"/>
      <w:bookmarkStart w:id="2815" w:name="_Toc74753272"/>
      <w:bookmarkStart w:id="2816" w:name="_Toc76507531"/>
      <w:r w:rsidRPr="00090C64">
        <w:t>6.6.4</w:t>
      </w:r>
      <w:r w:rsidRPr="00090C64">
        <w:tab/>
        <w:t>OTA modulation quality</w:t>
      </w:r>
      <w:bookmarkEnd w:id="2805"/>
      <w:bookmarkEnd w:id="2806"/>
      <w:bookmarkEnd w:id="2807"/>
      <w:bookmarkEnd w:id="2808"/>
      <w:bookmarkEnd w:id="2809"/>
      <w:bookmarkEnd w:id="2810"/>
      <w:bookmarkEnd w:id="2811"/>
      <w:bookmarkEnd w:id="2812"/>
      <w:bookmarkEnd w:id="2813"/>
      <w:bookmarkEnd w:id="2814"/>
      <w:bookmarkEnd w:id="2815"/>
      <w:bookmarkEnd w:id="2816"/>
    </w:p>
    <w:p w14:paraId="64E124D3" w14:textId="77777777" w:rsidR="00D57C09" w:rsidRPr="00090C64" w:rsidRDefault="00D57C09" w:rsidP="00D57C09">
      <w:pPr>
        <w:pStyle w:val="Heading4"/>
        <w:rPr>
          <w:lang w:eastAsia="sv-SE"/>
        </w:rPr>
      </w:pPr>
      <w:bookmarkStart w:id="2817" w:name="_Toc21125054"/>
      <w:bookmarkStart w:id="2818" w:name="_Toc29768044"/>
      <w:bookmarkStart w:id="2819" w:name="_Toc36044486"/>
      <w:bookmarkStart w:id="2820" w:name="_Toc37230391"/>
      <w:bookmarkStart w:id="2821" w:name="_Toc45907534"/>
      <w:bookmarkStart w:id="2822" w:name="_Toc53181639"/>
      <w:bookmarkStart w:id="2823" w:name="_Toc61127500"/>
      <w:bookmarkStart w:id="2824" w:name="_Toc67054514"/>
      <w:bookmarkStart w:id="2825" w:name="_Toc67061512"/>
      <w:bookmarkStart w:id="2826" w:name="_Toc74735030"/>
      <w:bookmarkStart w:id="2827" w:name="_Toc74753273"/>
      <w:bookmarkStart w:id="2828" w:name="_Toc76507532"/>
      <w:r w:rsidRPr="00090C64">
        <w:rPr>
          <w:lang w:eastAsia="sv-SE"/>
        </w:rPr>
        <w:t>6.6.4.1</w:t>
      </w:r>
      <w:r w:rsidRPr="00090C64">
        <w:rPr>
          <w:lang w:eastAsia="sv-SE"/>
        </w:rPr>
        <w:tab/>
        <w:t>Definition and applicability</w:t>
      </w:r>
      <w:bookmarkEnd w:id="2817"/>
      <w:bookmarkEnd w:id="2818"/>
      <w:bookmarkEnd w:id="2819"/>
      <w:bookmarkEnd w:id="2820"/>
      <w:bookmarkEnd w:id="2821"/>
      <w:bookmarkEnd w:id="2822"/>
      <w:bookmarkEnd w:id="2823"/>
      <w:bookmarkEnd w:id="2824"/>
      <w:bookmarkEnd w:id="2825"/>
      <w:bookmarkEnd w:id="2826"/>
      <w:bookmarkEnd w:id="2827"/>
      <w:bookmarkEnd w:id="282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2829" w:name="_Toc21125055"/>
      <w:bookmarkStart w:id="2830" w:name="_Toc29768045"/>
      <w:bookmarkStart w:id="2831" w:name="_Toc36044487"/>
      <w:bookmarkStart w:id="2832" w:name="_Toc37230392"/>
      <w:bookmarkStart w:id="2833" w:name="_Toc45907535"/>
      <w:bookmarkStart w:id="2834" w:name="_Toc53181640"/>
      <w:bookmarkStart w:id="2835" w:name="_Toc61127501"/>
      <w:bookmarkStart w:id="2836" w:name="_Toc67054515"/>
      <w:bookmarkStart w:id="2837" w:name="_Toc67061513"/>
      <w:bookmarkStart w:id="2838" w:name="_Toc74735031"/>
      <w:bookmarkStart w:id="2839" w:name="_Toc74753274"/>
      <w:bookmarkStart w:id="2840" w:name="_Toc76507533"/>
      <w:r w:rsidRPr="00090C64">
        <w:rPr>
          <w:lang w:eastAsia="sv-SE"/>
        </w:rPr>
        <w:t>6.6.4.2</w:t>
      </w:r>
      <w:r w:rsidRPr="00090C64">
        <w:rPr>
          <w:lang w:eastAsia="sv-SE"/>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2841" w:name="_Toc21125056"/>
      <w:bookmarkStart w:id="2842" w:name="_Toc29768046"/>
      <w:bookmarkStart w:id="2843" w:name="_Toc36044488"/>
      <w:bookmarkStart w:id="2844" w:name="_Toc37230393"/>
      <w:bookmarkStart w:id="2845" w:name="_Toc45907536"/>
      <w:bookmarkStart w:id="2846" w:name="_Toc53181641"/>
      <w:bookmarkStart w:id="2847" w:name="_Toc61127502"/>
      <w:bookmarkStart w:id="2848" w:name="_Toc67054516"/>
      <w:bookmarkStart w:id="2849" w:name="_Toc67061514"/>
      <w:bookmarkStart w:id="2850" w:name="_Toc74735032"/>
      <w:bookmarkStart w:id="2851" w:name="_Toc74753275"/>
      <w:bookmarkStart w:id="2852" w:name="_Toc76507534"/>
      <w:r w:rsidRPr="00090C64">
        <w:rPr>
          <w:lang w:eastAsia="sv-SE"/>
        </w:rPr>
        <w:t>6.6.4.3</w:t>
      </w:r>
      <w:r w:rsidRPr="00090C64">
        <w:rPr>
          <w:lang w:eastAsia="sv-SE"/>
        </w:rPr>
        <w:tab/>
        <w:t>Test purpose</w:t>
      </w:r>
      <w:bookmarkEnd w:id="2841"/>
      <w:bookmarkEnd w:id="2842"/>
      <w:bookmarkEnd w:id="2843"/>
      <w:bookmarkEnd w:id="2844"/>
      <w:bookmarkEnd w:id="2845"/>
      <w:bookmarkEnd w:id="2846"/>
      <w:bookmarkEnd w:id="2847"/>
      <w:bookmarkEnd w:id="2848"/>
      <w:bookmarkEnd w:id="2849"/>
      <w:bookmarkEnd w:id="2850"/>
      <w:bookmarkEnd w:id="2851"/>
      <w:bookmarkEnd w:id="2852"/>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2853" w:name="_Toc21125057"/>
      <w:bookmarkStart w:id="2854" w:name="_Toc29768047"/>
      <w:bookmarkStart w:id="2855" w:name="_Toc36044489"/>
      <w:bookmarkStart w:id="2856" w:name="_Toc37230394"/>
      <w:bookmarkStart w:id="2857" w:name="_Toc45907537"/>
      <w:bookmarkStart w:id="2858" w:name="_Toc53181642"/>
      <w:bookmarkStart w:id="2859" w:name="_Toc61127503"/>
      <w:bookmarkStart w:id="2860" w:name="_Toc67054517"/>
      <w:bookmarkStart w:id="2861" w:name="_Toc67061515"/>
      <w:bookmarkStart w:id="2862" w:name="_Toc74735033"/>
      <w:bookmarkStart w:id="2863" w:name="_Toc74753276"/>
      <w:bookmarkStart w:id="2864" w:name="_Toc76507535"/>
      <w:r w:rsidRPr="00090C64">
        <w:rPr>
          <w:lang w:eastAsia="sv-SE"/>
        </w:rPr>
        <w:t>6.</w:t>
      </w:r>
      <w:r w:rsidRPr="00090C64">
        <w:rPr>
          <w:lang w:eastAsia="zh-CN"/>
        </w:rPr>
        <w:t>6.4.</w:t>
      </w:r>
      <w:r w:rsidRPr="00090C64">
        <w:rPr>
          <w:lang w:eastAsia="sv-SE"/>
        </w:rPr>
        <w:t>4</w:t>
      </w:r>
      <w:r w:rsidRPr="00090C64">
        <w:rPr>
          <w:lang w:eastAsia="sv-SE"/>
        </w:rPr>
        <w:tab/>
        <w:t>Method of test</w:t>
      </w:r>
      <w:bookmarkEnd w:id="2853"/>
      <w:bookmarkEnd w:id="2854"/>
      <w:bookmarkEnd w:id="2855"/>
      <w:bookmarkEnd w:id="2856"/>
      <w:bookmarkEnd w:id="2857"/>
      <w:bookmarkEnd w:id="2858"/>
      <w:bookmarkEnd w:id="2859"/>
      <w:bookmarkEnd w:id="2860"/>
      <w:bookmarkEnd w:id="2861"/>
      <w:bookmarkEnd w:id="2862"/>
      <w:bookmarkEnd w:id="2863"/>
      <w:bookmarkEnd w:id="2864"/>
    </w:p>
    <w:p w14:paraId="37F93BC6" w14:textId="77777777" w:rsidR="00D57C09" w:rsidRPr="00090C64" w:rsidRDefault="00D57C09" w:rsidP="00D57C09">
      <w:pPr>
        <w:pStyle w:val="Heading5"/>
      </w:pPr>
      <w:bookmarkStart w:id="2865" w:name="_Toc21125058"/>
      <w:bookmarkStart w:id="2866" w:name="_Toc29768048"/>
      <w:bookmarkStart w:id="2867" w:name="_Toc36044490"/>
      <w:bookmarkStart w:id="2868" w:name="_Toc37230395"/>
      <w:bookmarkStart w:id="2869" w:name="_Toc45907538"/>
      <w:bookmarkStart w:id="2870" w:name="_Toc53181643"/>
      <w:bookmarkStart w:id="2871" w:name="_Toc61127504"/>
      <w:bookmarkStart w:id="2872" w:name="_Toc67054518"/>
      <w:bookmarkStart w:id="2873" w:name="_Toc67061516"/>
      <w:bookmarkStart w:id="2874" w:name="_Toc74735034"/>
      <w:bookmarkStart w:id="2875" w:name="_Toc74753277"/>
      <w:bookmarkStart w:id="2876" w:name="_Toc76507536"/>
      <w:r w:rsidRPr="00090C64">
        <w:t>6.6.4.4.1</w:t>
      </w:r>
      <w:r w:rsidRPr="00090C64">
        <w:tab/>
        <w:t>UTRA method of test</w:t>
      </w:r>
      <w:bookmarkEnd w:id="2865"/>
      <w:bookmarkEnd w:id="2866"/>
      <w:bookmarkEnd w:id="2867"/>
      <w:bookmarkEnd w:id="2868"/>
      <w:bookmarkEnd w:id="2869"/>
      <w:bookmarkEnd w:id="2870"/>
      <w:bookmarkEnd w:id="2871"/>
      <w:bookmarkEnd w:id="2872"/>
      <w:bookmarkEnd w:id="2873"/>
      <w:bookmarkEnd w:id="2874"/>
      <w:bookmarkEnd w:id="2875"/>
      <w:bookmarkEnd w:id="2876"/>
    </w:p>
    <w:p w14:paraId="6F76DF30" w14:textId="77777777" w:rsidR="00D57C09" w:rsidRPr="00090C64" w:rsidRDefault="00D57C09" w:rsidP="00554118">
      <w:pPr>
        <w:pStyle w:val="H6"/>
      </w:pPr>
      <w:bookmarkStart w:id="2877" w:name="_Toc21125059"/>
      <w:bookmarkStart w:id="2878" w:name="_Toc29768049"/>
      <w:bookmarkStart w:id="2879" w:name="_Toc36044491"/>
      <w:bookmarkStart w:id="2880" w:name="_Toc37230396"/>
      <w:bookmarkStart w:id="2881" w:name="_Toc45907539"/>
      <w:bookmarkStart w:id="2882" w:name="_Toc53181644"/>
      <w:r w:rsidRPr="00090C64">
        <w:t>6.6.4.4.1.1</w:t>
      </w:r>
      <w:r w:rsidRPr="00090C64">
        <w:tab/>
        <w:t>Initial conditions</w:t>
      </w:r>
      <w:bookmarkEnd w:id="2877"/>
      <w:bookmarkEnd w:id="2878"/>
      <w:bookmarkEnd w:id="2879"/>
      <w:bookmarkEnd w:id="2880"/>
      <w:bookmarkEnd w:id="2881"/>
      <w:bookmarkEnd w:id="288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2883" w:name="_Toc21125060"/>
      <w:bookmarkStart w:id="2884" w:name="_Toc29768050"/>
      <w:bookmarkStart w:id="2885" w:name="_Toc36044492"/>
      <w:bookmarkStart w:id="2886" w:name="_Toc37230397"/>
      <w:bookmarkStart w:id="2887" w:name="_Toc45907540"/>
      <w:bookmarkStart w:id="2888" w:name="_Toc53181645"/>
      <w:r w:rsidRPr="00090C64">
        <w:t>6.6.4.4.1.2</w:t>
      </w:r>
      <w:r w:rsidRPr="00090C64">
        <w:tab/>
        <w:t>Procedure</w:t>
      </w:r>
      <w:bookmarkEnd w:id="2883"/>
      <w:bookmarkEnd w:id="2884"/>
      <w:bookmarkEnd w:id="2885"/>
      <w:bookmarkEnd w:id="2886"/>
      <w:bookmarkEnd w:id="2887"/>
      <w:bookmarkEnd w:id="2888"/>
    </w:p>
    <w:p w14:paraId="049140E3" w14:textId="77777777" w:rsidR="00D57C09" w:rsidRPr="00090C64" w:rsidRDefault="00D57C09" w:rsidP="00554118">
      <w:pPr>
        <w:pStyle w:val="H6"/>
      </w:pPr>
      <w:bookmarkStart w:id="2889" w:name="_Toc21125061"/>
      <w:bookmarkStart w:id="2890" w:name="_Toc29768051"/>
      <w:bookmarkStart w:id="2891" w:name="_Toc36044493"/>
      <w:bookmarkStart w:id="2892" w:name="_Toc37230398"/>
      <w:bookmarkStart w:id="2893" w:name="_Toc45907541"/>
      <w:bookmarkStart w:id="2894" w:name="_Toc53181646"/>
      <w:r w:rsidRPr="00090C64">
        <w:t>6.6.4.4.1.2.1</w:t>
      </w:r>
      <w:r w:rsidRPr="00090C64">
        <w:tab/>
        <w:t>General procedure</w:t>
      </w:r>
      <w:bookmarkEnd w:id="2889"/>
      <w:bookmarkEnd w:id="2890"/>
      <w:bookmarkEnd w:id="2891"/>
      <w:bookmarkEnd w:id="2892"/>
      <w:bookmarkEnd w:id="2893"/>
      <w:bookmarkEnd w:id="289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2895" w:name="_Toc21125062"/>
      <w:bookmarkStart w:id="2896" w:name="_Toc29768052"/>
      <w:bookmarkStart w:id="2897" w:name="_Toc36044494"/>
      <w:bookmarkStart w:id="2898" w:name="_Toc37230399"/>
      <w:bookmarkStart w:id="2899" w:name="_Toc45907542"/>
      <w:bookmarkStart w:id="2900" w:name="_Toc53181647"/>
      <w:r w:rsidRPr="00090C64">
        <w:t>6.6.4.4.1.2.3</w:t>
      </w:r>
      <w:r w:rsidRPr="00090C64">
        <w:tab/>
        <w:t>PCDE procedure</w:t>
      </w:r>
      <w:bookmarkEnd w:id="2895"/>
      <w:bookmarkEnd w:id="2896"/>
      <w:bookmarkEnd w:id="2897"/>
      <w:bookmarkEnd w:id="2898"/>
      <w:bookmarkEnd w:id="2899"/>
      <w:bookmarkEnd w:id="290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2901" w:name="_Toc21125063"/>
      <w:bookmarkStart w:id="2902" w:name="_Toc29768053"/>
      <w:bookmarkStart w:id="2903" w:name="_Toc36044495"/>
      <w:bookmarkStart w:id="2904" w:name="_Toc37230400"/>
      <w:bookmarkStart w:id="2905" w:name="_Toc45907543"/>
      <w:bookmarkStart w:id="2906" w:name="_Toc53181648"/>
      <w:r w:rsidRPr="00090C64">
        <w:t>6.6.4.4.1.2.4</w:t>
      </w:r>
      <w:r w:rsidRPr="00090C64">
        <w:tab/>
        <w:t>RCDE procedure</w:t>
      </w:r>
      <w:bookmarkEnd w:id="2901"/>
      <w:bookmarkEnd w:id="2902"/>
      <w:bookmarkEnd w:id="2903"/>
      <w:bookmarkEnd w:id="2904"/>
      <w:bookmarkEnd w:id="2905"/>
      <w:bookmarkEnd w:id="290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2907" w:name="_Toc21125064"/>
      <w:bookmarkStart w:id="2908" w:name="_Toc29768054"/>
      <w:bookmarkStart w:id="2909" w:name="_Toc36044496"/>
      <w:bookmarkStart w:id="2910" w:name="_Toc37230401"/>
      <w:bookmarkStart w:id="2911" w:name="_Toc45907544"/>
      <w:bookmarkStart w:id="2912" w:name="_Toc53181649"/>
      <w:bookmarkStart w:id="2913" w:name="_Toc61127505"/>
      <w:bookmarkStart w:id="2914" w:name="_Toc67054519"/>
      <w:bookmarkStart w:id="2915" w:name="_Toc67061517"/>
      <w:bookmarkStart w:id="2916" w:name="_Toc74735035"/>
      <w:bookmarkStart w:id="2917" w:name="_Toc74753278"/>
      <w:bookmarkStart w:id="2918" w:name="_Toc76507537"/>
      <w:r w:rsidRPr="00090C64">
        <w:t>6.6.4.4.2</w:t>
      </w:r>
      <w:r w:rsidRPr="00090C64">
        <w:tab/>
        <w:t>E-UTRA and NR method of test</w:t>
      </w:r>
      <w:bookmarkEnd w:id="2907"/>
      <w:bookmarkEnd w:id="2908"/>
      <w:bookmarkEnd w:id="2909"/>
      <w:bookmarkEnd w:id="2910"/>
      <w:bookmarkEnd w:id="2911"/>
      <w:bookmarkEnd w:id="2912"/>
      <w:bookmarkEnd w:id="2913"/>
      <w:bookmarkEnd w:id="2914"/>
      <w:bookmarkEnd w:id="2915"/>
      <w:bookmarkEnd w:id="2916"/>
      <w:bookmarkEnd w:id="2917"/>
      <w:bookmarkEnd w:id="2918"/>
    </w:p>
    <w:p w14:paraId="79612CB6" w14:textId="77777777" w:rsidR="00D57C09" w:rsidRPr="00090C64" w:rsidRDefault="00D57C09" w:rsidP="00554118">
      <w:pPr>
        <w:pStyle w:val="H6"/>
      </w:pPr>
      <w:bookmarkStart w:id="2919" w:name="_Toc21125065"/>
      <w:bookmarkStart w:id="2920" w:name="_Toc29768055"/>
      <w:bookmarkStart w:id="2921" w:name="_Toc36044497"/>
      <w:bookmarkStart w:id="2922" w:name="_Toc37230402"/>
      <w:bookmarkStart w:id="2923" w:name="_Toc45907545"/>
      <w:bookmarkStart w:id="2924" w:name="_Toc53181650"/>
      <w:r w:rsidRPr="00090C64">
        <w:t>6.6.4.4.2.1</w:t>
      </w:r>
      <w:r w:rsidRPr="00090C64">
        <w:tab/>
        <w:t>Initial conditions</w:t>
      </w:r>
      <w:bookmarkEnd w:id="2919"/>
      <w:bookmarkEnd w:id="2920"/>
      <w:bookmarkEnd w:id="2921"/>
      <w:bookmarkEnd w:id="2922"/>
      <w:bookmarkEnd w:id="2923"/>
      <w:bookmarkEnd w:id="2924"/>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2925" w:name="_Toc21125066"/>
      <w:bookmarkStart w:id="2926" w:name="_Toc29768056"/>
      <w:bookmarkStart w:id="2927" w:name="_Toc36044498"/>
      <w:bookmarkStart w:id="2928" w:name="_Toc37230403"/>
      <w:bookmarkStart w:id="2929" w:name="_Toc45907546"/>
      <w:bookmarkStart w:id="2930" w:name="_Toc53181651"/>
      <w:r w:rsidRPr="00090C64">
        <w:t>6.6.4.4.2.2</w:t>
      </w:r>
      <w:r w:rsidRPr="00090C64">
        <w:tab/>
        <w:t>Procedure</w:t>
      </w:r>
      <w:bookmarkEnd w:id="2925"/>
      <w:bookmarkEnd w:id="2926"/>
      <w:bookmarkEnd w:id="2927"/>
      <w:bookmarkEnd w:id="2928"/>
      <w:bookmarkEnd w:id="2929"/>
      <w:bookmarkEnd w:id="2930"/>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2931" w:name="_Toc21125067"/>
      <w:bookmarkStart w:id="2932" w:name="_Toc29768057"/>
      <w:bookmarkStart w:id="2933" w:name="_Toc36044499"/>
      <w:bookmarkStart w:id="2934" w:name="_Toc37230404"/>
      <w:bookmarkStart w:id="2935" w:name="_Toc45907547"/>
      <w:bookmarkStart w:id="2936" w:name="_Toc53181652"/>
      <w:bookmarkStart w:id="2937" w:name="_Toc61127506"/>
      <w:bookmarkStart w:id="2938" w:name="_Toc67054520"/>
      <w:bookmarkStart w:id="2939" w:name="_Toc67061518"/>
      <w:bookmarkStart w:id="2940" w:name="_Toc74735036"/>
      <w:bookmarkStart w:id="2941" w:name="_Toc74753279"/>
      <w:bookmarkStart w:id="2942" w:name="_Toc76507538"/>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2931"/>
      <w:bookmarkEnd w:id="2932"/>
      <w:bookmarkEnd w:id="2933"/>
      <w:bookmarkEnd w:id="2934"/>
      <w:bookmarkEnd w:id="2935"/>
      <w:bookmarkEnd w:id="2936"/>
      <w:bookmarkEnd w:id="2937"/>
      <w:bookmarkEnd w:id="2938"/>
      <w:bookmarkEnd w:id="2939"/>
      <w:bookmarkEnd w:id="2940"/>
      <w:bookmarkEnd w:id="2941"/>
      <w:bookmarkEnd w:id="2942"/>
    </w:p>
    <w:p w14:paraId="00F26C32" w14:textId="77777777" w:rsidR="00D57C09" w:rsidRPr="00090C64" w:rsidRDefault="00D57C09" w:rsidP="00D57C09">
      <w:pPr>
        <w:pStyle w:val="Heading5"/>
      </w:pPr>
      <w:bookmarkStart w:id="2943" w:name="_Toc21125068"/>
      <w:bookmarkStart w:id="2944" w:name="_Toc29768058"/>
      <w:bookmarkStart w:id="2945" w:name="_Toc36044500"/>
      <w:bookmarkStart w:id="2946" w:name="_Toc37230405"/>
      <w:bookmarkStart w:id="2947" w:name="_Toc45907548"/>
      <w:bookmarkStart w:id="2948" w:name="_Toc53181653"/>
      <w:bookmarkStart w:id="2949" w:name="_Toc61127507"/>
      <w:bookmarkStart w:id="2950" w:name="_Toc67054521"/>
      <w:bookmarkStart w:id="2951" w:name="_Toc67061519"/>
      <w:bookmarkStart w:id="2952" w:name="_Toc74735037"/>
      <w:bookmarkStart w:id="2953" w:name="_Toc74753280"/>
      <w:bookmarkStart w:id="2954" w:name="_Toc76507539"/>
      <w:r w:rsidRPr="00090C64">
        <w:t>6.6.4.5.1</w:t>
      </w:r>
      <w:r w:rsidRPr="00090C64">
        <w:tab/>
        <w:t>UTRA test requirement</w:t>
      </w:r>
      <w:bookmarkEnd w:id="2943"/>
      <w:bookmarkEnd w:id="2944"/>
      <w:bookmarkEnd w:id="2945"/>
      <w:bookmarkEnd w:id="2946"/>
      <w:bookmarkEnd w:id="2947"/>
      <w:bookmarkEnd w:id="2948"/>
      <w:bookmarkEnd w:id="2949"/>
      <w:bookmarkEnd w:id="2950"/>
      <w:bookmarkEnd w:id="2951"/>
      <w:bookmarkEnd w:id="2952"/>
      <w:bookmarkEnd w:id="2953"/>
      <w:bookmarkEnd w:id="2954"/>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2955" w:name="_Toc21125069"/>
      <w:bookmarkStart w:id="2956" w:name="_Toc29768059"/>
      <w:bookmarkStart w:id="2957" w:name="_Toc36044501"/>
      <w:bookmarkStart w:id="2958" w:name="_Toc37230406"/>
      <w:bookmarkStart w:id="2959" w:name="_Toc45907549"/>
      <w:bookmarkStart w:id="2960" w:name="_Toc53181654"/>
      <w:bookmarkStart w:id="2961" w:name="_Toc61127508"/>
      <w:bookmarkStart w:id="2962" w:name="_Toc67054522"/>
      <w:bookmarkStart w:id="2963" w:name="_Toc67061520"/>
      <w:bookmarkStart w:id="2964" w:name="_Toc74735038"/>
      <w:bookmarkStart w:id="2965" w:name="_Toc74753281"/>
      <w:bookmarkStart w:id="2966" w:name="_Toc76507540"/>
      <w:r w:rsidRPr="00090C64">
        <w:t>6.6.4.5.2</w:t>
      </w:r>
      <w:r w:rsidRPr="00090C64">
        <w:tab/>
        <w:t>E-UTRA and NR test requirement</w:t>
      </w:r>
      <w:bookmarkEnd w:id="2955"/>
      <w:bookmarkEnd w:id="2956"/>
      <w:bookmarkEnd w:id="2957"/>
      <w:bookmarkEnd w:id="2958"/>
      <w:bookmarkEnd w:id="2959"/>
      <w:bookmarkEnd w:id="2960"/>
      <w:bookmarkEnd w:id="2961"/>
      <w:bookmarkEnd w:id="2962"/>
      <w:bookmarkEnd w:id="2963"/>
      <w:bookmarkEnd w:id="2964"/>
      <w:bookmarkEnd w:id="2965"/>
      <w:bookmarkEnd w:id="296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2967" w:name="_Toc21125070"/>
      <w:bookmarkStart w:id="2968" w:name="_Toc29768060"/>
      <w:bookmarkStart w:id="2969" w:name="_Toc36044502"/>
      <w:bookmarkStart w:id="2970" w:name="_Toc37230407"/>
      <w:bookmarkStart w:id="2971" w:name="_Toc45907550"/>
      <w:bookmarkStart w:id="2972" w:name="_Toc53181655"/>
      <w:bookmarkStart w:id="2973" w:name="_Toc61127509"/>
      <w:bookmarkStart w:id="2974" w:name="_Toc67054523"/>
      <w:bookmarkStart w:id="2975" w:name="_Toc67061521"/>
      <w:bookmarkStart w:id="2976" w:name="_Toc74735039"/>
      <w:bookmarkStart w:id="2977" w:name="_Toc74753282"/>
      <w:bookmarkStart w:id="2978" w:name="_Toc76507541"/>
      <w:r w:rsidRPr="00090C64">
        <w:lastRenderedPageBreak/>
        <w:t>6.7</w:t>
      </w:r>
      <w:r w:rsidRPr="00090C64">
        <w:tab/>
        <w:t>OTA Unwanted Emissions</w:t>
      </w:r>
      <w:bookmarkEnd w:id="2967"/>
      <w:bookmarkEnd w:id="2968"/>
      <w:bookmarkEnd w:id="2969"/>
      <w:bookmarkEnd w:id="2970"/>
      <w:bookmarkEnd w:id="2971"/>
      <w:bookmarkEnd w:id="2972"/>
      <w:bookmarkEnd w:id="2973"/>
      <w:bookmarkEnd w:id="2974"/>
      <w:bookmarkEnd w:id="2975"/>
      <w:bookmarkEnd w:id="2976"/>
      <w:bookmarkEnd w:id="2977"/>
      <w:bookmarkEnd w:id="2978"/>
    </w:p>
    <w:p w14:paraId="414C333A" w14:textId="77777777" w:rsidR="00D57C09" w:rsidRPr="00090C64" w:rsidRDefault="00D57C09" w:rsidP="00D57C09">
      <w:pPr>
        <w:pStyle w:val="Heading3"/>
      </w:pPr>
      <w:bookmarkStart w:id="2979" w:name="_Toc21125071"/>
      <w:bookmarkStart w:id="2980" w:name="_Toc29768061"/>
      <w:bookmarkStart w:id="2981" w:name="_Toc36044503"/>
      <w:bookmarkStart w:id="2982" w:name="_Toc37230408"/>
      <w:bookmarkStart w:id="2983" w:name="_Toc45907551"/>
      <w:bookmarkStart w:id="2984" w:name="_Toc53181656"/>
      <w:bookmarkStart w:id="2985" w:name="_Toc61127510"/>
      <w:bookmarkStart w:id="2986" w:name="_Toc67054524"/>
      <w:bookmarkStart w:id="2987" w:name="_Toc67061522"/>
      <w:bookmarkStart w:id="2988" w:name="_Toc74735040"/>
      <w:bookmarkStart w:id="2989" w:name="_Toc74753283"/>
      <w:bookmarkStart w:id="2990" w:name="_Toc76507542"/>
      <w:r w:rsidRPr="00090C64">
        <w:t>6.7.1</w:t>
      </w:r>
      <w:r w:rsidRPr="00090C64">
        <w:tab/>
        <w:t>General</w:t>
      </w:r>
      <w:bookmarkEnd w:id="2979"/>
      <w:bookmarkEnd w:id="2980"/>
      <w:bookmarkEnd w:id="2981"/>
      <w:bookmarkEnd w:id="2982"/>
      <w:bookmarkEnd w:id="2983"/>
      <w:bookmarkEnd w:id="2984"/>
      <w:bookmarkEnd w:id="2985"/>
      <w:bookmarkEnd w:id="2986"/>
      <w:bookmarkEnd w:id="2987"/>
      <w:bookmarkEnd w:id="2988"/>
      <w:bookmarkEnd w:id="2989"/>
      <w:bookmarkEnd w:id="299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2991" w:name="_Toc21125072"/>
      <w:bookmarkStart w:id="2992" w:name="_Toc29768062"/>
      <w:bookmarkStart w:id="2993" w:name="_Toc36044504"/>
      <w:bookmarkStart w:id="2994" w:name="_Toc37230409"/>
      <w:bookmarkStart w:id="2995" w:name="_Toc45907552"/>
      <w:bookmarkStart w:id="2996" w:name="_Toc53181657"/>
      <w:bookmarkStart w:id="2997" w:name="_Toc61127511"/>
      <w:bookmarkStart w:id="2998" w:name="_Toc67054525"/>
      <w:bookmarkStart w:id="2999" w:name="_Toc67061523"/>
      <w:bookmarkStart w:id="3000" w:name="_Toc74735041"/>
      <w:bookmarkStart w:id="3001" w:name="_Toc74753284"/>
      <w:bookmarkStart w:id="3002" w:name="_Toc76507543"/>
      <w:r w:rsidRPr="00090C64">
        <w:t>6.7.2</w:t>
      </w:r>
      <w:r w:rsidRPr="00090C64">
        <w:tab/>
        <w:t>OTA occupied bandwidth</w:t>
      </w:r>
      <w:bookmarkEnd w:id="2991"/>
      <w:bookmarkEnd w:id="2992"/>
      <w:bookmarkEnd w:id="2993"/>
      <w:bookmarkEnd w:id="2994"/>
      <w:bookmarkEnd w:id="2995"/>
      <w:bookmarkEnd w:id="2996"/>
      <w:bookmarkEnd w:id="2997"/>
      <w:bookmarkEnd w:id="2998"/>
      <w:bookmarkEnd w:id="2999"/>
      <w:bookmarkEnd w:id="3000"/>
      <w:bookmarkEnd w:id="3001"/>
      <w:bookmarkEnd w:id="3002"/>
    </w:p>
    <w:p w14:paraId="11C23F87" w14:textId="77777777" w:rsidR="00D57C09" w:rsidRPr="00090C64" w:rsidRDefault="00D57C09" w:rsidP="00D57C09">
      <w:pPr>
        <w:pStyle w:val="Heading4"/>
        <w:rPr>
          <w:lang w:eastAsia="sv-SE"/>
        </w:rPr>
      </w:pPr>
      <w:bookmarkStart w:id="3003" w:name="_Toc21125073"/>
      <w:bookmarkStart w:id="3004" w:name="_Toc29768063"/>
      <w:bookmarkStart w:id="3005" w:name="_Toc36044505"/>
      <w:bookmarkStart w:id="3006" w:name="_Toc37230410"/>
      <w:bookmarkStart w:id="3007" w:name="_Toc45907553"/>
      <w:bookmarkStart w:id="3008" w:name="_Toc53181658"/>
      <w:bookmarkStart w:id="3009" w:name="_Toc61127512"/>
      <w:bookmarkStart w:id="3010" w:name="_Toc67054526"/>
      <w:bookmarkStart w:id="3011" w:name="_Toc67061524"/>
      <w:bookmarkStart w:id="3012" w:name="_Toc74735042"/>
      <w:bookmarkStart w:id="3013" w:name="_Toc74753285"/>
      <w:bookmarkStart w:id="3014" w:name="_Toc76507544"/>
      <w:r w:rsidRPr="00090C64">
        <w:rPr>
          <w:lang w:eastAsia="sv-SE"/>
        </w:rPr>
        <w:t>6.7.2.1</w:t>
      </w:r>
      <w:r w:rsidRPr="00090C64">
        <w:rPr>
          <w:lang w:eastAsia="sv-SE"/>
        </w:rPr>
        <w:tab/>
        <w:t>Definition and applicability</w:t>
      </w:r>
      <w:bookmarkEnd w:id="3003"/>
      <w:bookmarkEnd w:id="3004"/>
      <w:bookmarkEnd w:id="3005"/>
      <w:bookmarkEnd w:id="3006"/>
      <w:bookmarkEnd w:id="3007"/>
      <w:bookmarkEnd w:id="3008"/>
      <w:bookmarkEnd w:id="3009"/>
      <w:bookmarkEnd w:id="3010"/>
      <w:bookmarkEnd w:id="3011"/>
      <w:bookmarkEnd w:id="3012"/>
      <w:bookmarkEnd w:id="3013"/>
      <w:bookmarkEnd w:id="3014"/>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015" w:name="_Toc21125074"/>
      <w:bookmarkStart w:id="3016" w:name="_Toc29768064"/>
      <w:bookmarkStart w:id="3017" w:name="_Toc36044506"/>
      <w:bookmarkStart w:id="3018" w:name="_Toc37230411"/>
      <w:bookmarkStart w:id="3019" w:name="_Toc45907554"/>
      <w:bookmarkStart w:id="3020" w:name="_Toc53181659"/>
      <w:bookmarkStart w:id="3021" w:name="_Toc61127513"/>
      <w:bookmarkStart w:id="3022" w:name="_Toc67054527"/>
      <w:bookmarkStart w:id="3023" w:name="_Toc67061525"/>
      <w:bookmarkStart w:id="3024" w:name="_Toc74735043"/>
      <w:bookmarkStart w:id="3025" w:name="_Toc74753286"/>
      <w:bookmarkStart w:id="3026" w:name="_Toc76507545"/>
      <w:r w:rsidRPr="00090C64">
        <w:rPr>
          <w:lang w:eastAsia="sv-SE"/>
        </w:rPr>
        <w:t>6.7.2.2</w:t>
      </w:r>
      <w:r w:rsidRPr="00090C64">
        <w:rPr>
          <w:lang w:eastAsia="sv-SE"/>
        </w:rPr>
        <w:tab/>
        <w:t>Minimum Requirement</w:t>
      </w:r>
      <w:bookmarkEnd w:id="3015"/>
      <w:bookmarkEnd w:id="3016"/>
      <w:bookmarkEnd w:id="3017"/>
      <w:bookmarkEnd w:id="3018"/>
      <w:bookmarkEnd w:id="3019"/>
      <w:bookmarkEnd w:id="3020"/>
      <w:bookmarkEnd w:id="3021"/>
      <w:bookmarkEnd w:id="3022"/>
      <w:bookmarkEnd w:id="3023"/>
      <w:bookmarkEnd w:id="3024"/>
      <w:bookmarkEnd w:id="3025"/>
      <w:bookmarkEnd w:id="3026"/>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027" w:name="_Toc21125075"/>
      <w:bookmarkStart w:id="3028" w:name="_Toc29768065"/>
      <w:bookmarkStart w:id="3029" w:name="_Toc36044507"/>
      <w:bookmarkStart w:id="3030" w:name="_Toc37230412"/>
      <w:bookmarkStart w:id="3031" w:name="_Toc45907555"/>
      <w:bookmarkStart w:id="3032" w:name="_Toc53181660"/>
      <w:bookmarkStart w:id="3033" w:name="_Toc61127514"/>
      <w:bookmarkStart w:id="3034" w:name="_Toc67054528"/>
      <w:bookmarkStart w:id="3035" w:name="_Toc67061526"/>
      <w:bookmarkStart w:id="3036" w:name="_Toc74735044"/>
      <w:bookmarkStart w:id="3037" w:name="_Toc74753287"/>
      <w:bookmarkStart w:id="3038" w:name="_Toc76507546"/>
      <w:r w:rsidRPr="00090C64">
        <w:rPr>
          <w:lang w:eastAsia="sv-SE"/>
        </w:rPr>
        <w:lastRenderedPageBreak/>
        <w:t>6.7.2.3</w:t>
      </w:r>
      <w:r w:rsidRPr="00090C64">
        <w:rPr>
          <w:lang w:eastAsia="sv-SE"/>
        </w:rPr>
        <w:tab/>
        <w:t>Test purpose</w:t>
      </w:r>
      <w:bookmarkEnd w:id="3027"/>
      <w:bookmarkEnd w:id="3028"/>
      <w:bookmarkEnd w:id="3029"/>
      <w:bookmarkEnd w:id="3030"/>
      <w:bookmarkEnd w:id="3031"/>
      <w:bookmarkEnd w:id="3032"/>
      <w:bookmarkEnd w:id="3033"/>
      <w:bookmarkEnd w:id="3034"/>
      <w:bookmarkEnd w:id="3035"/>
      <w:bookmarkEnd w:id="3036"/>
      <w:bookmarkEnd w:id="3037"/>
      <w:bookmarkEnd w:id="303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039" w:name="_Toc21125076"/>
      <w:bookmarkStart w:id="3040" w:name="_Toc29768066"/>
      <w:bookmarkStart w:id="3041" w:name="_Toc36044508"/>
      <w:bookmarkStart w:id="3042" w:name="_Toc37230413"/>
      <w:bookmarkStart w:id="3043" w:name="_Toc45907556"/>
      <w:bookmarkStart w:id="3044" w:name="_Toc53181661"/>
      <w:bookmarkStart w:id="3045" w:name="_Toc61127515"/>
      <w:bookmarkStart w:id="3046" w:name="_Toc67054529"/>
      <w:bookmarkStart w:id="3047" w:name="_Toc67061527"/>
      <w:bookmarkStart w:id="3048" w:name="_Toc74735045"/>
      <w:bookmarkStart w:id="3049" w:name="_Toc74753288"/>
      <w:bookmarkStart w:id="3050" w:name="_Toc76507547"/>
      <w:r w:rsidRPr="00090C64">
        <w:rPr>
          <w:lang w:eastAsia="sv-SE"/>
        </w:rPr>
        <w:t>6.</w:t>
      </w:r>
      <w:r w:rsidRPr="00090C64">
        <w:rPr>
          <w:lang w:eastAsia="zh-CN"/>
        </w:rPr>
        <w:t>7.2.</w:t>
      </w:r>
      <w:r w:rsidRPr="00090C64">
        <w:rPr>
          <w:lang w:eastAsia="sv-SE"/>
        </w:rPr>
        <w:t>4</w:t>
      </w:r>
      <w:r w:rsidRPr="00090C6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p>
    <w:p w14:paraId="4001BE67" w14:textId="77777777" w:rsidR="00D57C09" w:rsidRPr="00090C64" w:rsidRDefault="00D57C09" w:rsidP="00D57C09">
      <w:pPr>
        <w:pStyle w:val="Heading5"/>
        <w:rPr>
          <w:lang w:eastAsia="sv-SE"/>
        </w:rPr>
      </w:pPr>
      <w:bookmarkStart w:id="3051" w:name="_Toc21125077"/>
      <w:bookmarkStart w:id="3052" w:name="_Toc29768067"/>
      <w:bookmarkStart w:id="3053" w:name="_Toc36044509"/>
      <w:bookmarkStart w:id="3054" w:name="_Toc37230414"/>
      <w:bookmarkStart w:id="3055" w:name="_Toc45907557"/>
      <w:bookmarkStart w:id="3056" w:name="_Toc53181662"/>
      <w:bookmarkStart w:id="3057" w:name="_Toc61127516"/>
      <w:bookmarkStart w:id="3058" w:name="_Toc67054530"/>
      <w:bookmarkStart w:id="3059" w:name="_Toc67061528"/>
      <w:bookmarkStart w:id="3060" w:name="_Toc74735046"/>
      <w:bookmarkStart w:id="3061" w:name="_Toc74753289"/>
      <w:bookmarkStart w:id="3062" w:name="_Toc76507548"/>
      <w:r w:rsidRPr="00090C64">
        <w:rPr>
          <w:lang w:eastAsia="sv-SE"/>
        </w:rPr>
        <w:t>6.7.2.4.1</w:t>
      </w:r>
      <w:r w:rsidRPr="00090C64">
        <w:rPr>
          <w:lang w:eastAsia="sv-SE"/>
        </w:rPr>
        <w:tab/>
        <w:t>Initial conditions</w:t>
      </w:r>
      <w:bookmarkEnd w:id="3051"/>
      <w:bookmarkEnd w:id="3052"/>
      <w:bookmarkEnd w:id="3053"/>
      <w:bookmarkEnd w:id="3054"/>
      <w:bookmarkEnd w:id="3055"/>
      <w:bookmarkEnd w:id="3056"/>
      <w:bookmarkEnd w:id="3057"/>
      <w:bookmarkEnd w:id="3058"/>
      <w:bookmarkEnd w:id="3059"/>
      <w:bookmarkEnd w:id="3060"/>
      <w:bookmarkEnd w:id="3061"/>
      <w:bookmarkEnd w:id="3062"/>
    </w:p>
    <w:p w14:paraId="1DF23F4D" w14:textId="77777777" w:rsidR="00D57C09" w:rsidRPr="00090C64" w:rsidRDefault="00D57C09" w:rsidP="00554118">
      <w:pPr>
        <w:pStyle w:val="H6"/>
        <w:rPr>
          <w:rFonts w:eastAsia="Yu Mincho"/>
        </w:rPr>
      </w:pPr>
      <w:bookmarkStart w:id="3063" w:name="_Toc21125078"/>
      <w:bookmarkStart w:id="3064" w:name="_Toc29768068"/>
      <w:bookmarkStart w:id="3065" w:name="_Toc36044510"/>
      <w:bookmarkStart w:id="3066" w:name="_Toc37230415"/>
      <w:bookmarkStart w:id="3067" w:name="_Toc45907558"/>
      <w:bookmarkStart w:id="3068" w:name="_Toc53181663"/>
      <w:r w:rsidRPr="00090C64">
        <w:rPr>
          <w:rFonts w:eastAsia="Yu Mincho"/>
        </w:rPr>
        <w:t>6.7.2.4.1.1</w:t>
      </w:r>
      <w:r w:rsidRPr="00090C64">
        <w:rPr>
          <w:rFonts w:eastAsia="Yu Mincho"/>
        </w:rPr>
        <w:tab/>
        <w:t>General test conditions</w:t>
      </w:r>
      <w:bookmarkEnd w:id="3063"/>
      <w:bookmarkEnd w:id="3064"/>
      <w:bookmarkEnd w:id="3065"/>
      <w:bookmarkEnd w:id="3066"/>
      <w:bookmarkEnd w:id="3067"/>
      <w:bookmarkEnd w:id="306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069" w:name="_Toc21125079"/>
      <w:bookmarkStart w:id="3070" w:name="_Toc29768069"/>
      <w:bookmarkStart w:id="3071" w:name="_Toc36044511"/>
      <w:bookmarkStart w:id="3072" w:name="_Toc37230416"/>
      <w:bookmarkStart w:id="3073" w:name="_Toc45907559"/>
      <w:bookmarkStart w:id="3074" w:name="_Toc53181664"/>
      <w:r w:rsidRPr="00090C64">
        <w:t>6.7.2.4.1.2</w:t>
      </w:r>
      <w:r w:rsidRPr="00090C64">
        <w:tab/>
        <w:t>UTRA FDD</w:t>
      </w:r>
      <w:bookmarkEnd w:id="3069"/>
      <w:bookmarkEnd w:id="3070"/>
      <w:bookmarkEnd w:id="3071"/>
      <w:bookmarkEnd w:id="3072"/>
      <w:bookmarkEnd w:id="3073"/>
      <w:bookmarkEnd w:id="307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075" w:name="_Toc21125080"/>
      <w:bookmarkStart w:id="3076" w:name="_Toc29768070"/>
      <w:bookmarkStart w:id="3077" w:name="_Toc36044512"/>
      <w:bookmarkStart w:id="3078" w:name="_Toc37230417"/>
      <w:bookmarkStart w:id="3079" w:name="_Toc45907560"/>
      <w:bookmarkStart w:id="3080" w:name="_Toc53181665"/>
      <w:r w:rsidRPr="00090C64">
        <w:t>6.7.2.4.1.3</w:t>
      </w:r>
      <w:r w:rsidRPr="00090C64">
        <w:tab/>
        <w:t>E-UTRA and NR</w:t>
      </w:r>
      <w:bookmarkEnd w:id="3075"/>
      <w:bookmarkEnd w:id="3076"/>
      <w:bookmarkEnd w:id="3077"/>
      <w:bookmarkEnd w:id="3078"/>
      <w:bookmarkEnd w:id="3079"/>
      <w:bookmarkEnd w:id="308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081" w:name="_Toc21125081"/>
      <w:bookmarkStart w:id="3082" w:name="_Toc29768071"/>
      <w:bookmarkStart w:id="3083" w:name="_Toc36044513"/>
      <w:bookmarkStart w:id="3084" w:name="_Toc37230418"/>
      <w:bookmarkStart w:id="3085" w:name="_Toc45907561"/>
      <w:bookmarkStart w:id="3086" w:name="_Toc53181666"/>
      <w:bookmarkStart w:id="3087" w:name="_Toc61127517"/>
      <w:bookmarkStart w:id="3088" w:name="_Toc67054531"/>
      <w:bookmarkStart w:id="3089" w:name="_Toc67061529"/>
      <w:bookmarkStart w:id="3090" w:name="_Toc74735047"/>
      <w:bookmarkStart w:id="3091" w:name="_Toc74753290"/>
      <w:bookmarkStart w:id="3092" w:name="_Toc76507549"/>
      <w:r w:rsidRPr="00090C64">
        <w:rPr>
          <w:lang w:eastAsia="sv-SE"/>
        </w:rPr>
        <w:t>6.7.2.4.2</w:t>
      </w:r>
      <w:r w:rsidRPr="00090C64">
        <w:rPr>
          <w:lang w:eastAsia="sv-SE"/>
        </w:rPr>
        <w:tab/>
        <w:t>Procedure</w:t>
      </w:r>
      <w:bookmarkEnd w:id="3081"/>
      <w:bookmarkEnd w:id="3082"/>
      <w:bookmarkEnd w:id="3083"/>
      <w:bookmarkEnd w:id="3084"/>
      <w:bookmarkEnd w:id="3085"/>
      <w:bookmarkEnd w:id="3086"/>
      <w:bookmarkEnd w:id="3087"/>
      <w:bookmarkEnd w:id="3088"/>
      <w:bookmarkEnd w:id="3089"/>
      <w:bookmarkEnd w:id="3090"/>
      <w:bookmarkEnd w:id="3091"/>
      <w:bookmarkEnd w:id="3092"/>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4772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093" w:name="_Toc21125082"/>
      <w:bookmarkStart w:id="3094" w:name="_Toc29768072"/>
      <w:bookmarkStart w:id="3095" w:name="_Toc36044514"/>
      <w:bookmarkStart w:id="3096" w:name="_Toc37230419"/>
      <w:bookmarkStart w:id="3097" w:name="_Toc45907562"/>
      <w:bookmarkStart w:id="3098" w:name="_Toc53181667"/>
      <w:bookmarkStart w:id="3099" w:name="_Toc61127518"/>
      <w:bookmarkStart w:id="3100" w:name="_Toc67054532"/>
      <w:bookmarkStart w:id="3101" w:name="_Toc67061530"/>
      <w:bookmarkStart w:id="3102" w:name="_Toc74735048"/>
      <w:bookmarkStart w:id="3103" w:name="_Toc74753291"/>
      <w:bookmarkStart w:id="3104" w:name="_Toc76507550"/>
      <w:r w:rsidRPr="00090C64">
        <w:rPr>
          <w:lang w:eastAsia="sv-SE"/>
        </w:rPr>
        <w:t>6.</w:t>
      </w:r>
      <w:r w:rsidRPr="00090C64">
        <w:rPr>
          <w:lang w:eastAsia="zh-CN"/>
        </w:rPr>
        <w:t>7.2.</w:t>
      </w:r>
      <w:r w:rsidRPr="00090C64">
        <w:rPr>
          <w:lang w:eastAsia="sv-SE"/>
        </w:rPr>
        <w:t>5</w:t>
      </w:r>
      <w:r w:rsidRPr="00090C64">
        <w:rPr>
          <w:lang w:eastAsia="sv-SE"/>
        </w:rPr>
        <w:tab/>
        <w:t>Test Requirement</w:t>
      </w:r>
      <w:bookmarkEnd w:id="3093"/>
      <w:bookmarkEnd w:id="3094"/>
      <w:bookmarkEnd w:id="3095"/>
      <w:bookmarkEnd w:id="3096"/>
      <w:bookmarkEnd w:id="3097"/>
      <w:bookmarkEnd w:id="3098"/>
      <w:bookmarkEnd w:id="3099"/>
      <w:bookmarkEnd w:id="3100"/>
      <w:bookmarkEnd w:id="3101"/>
      <w:bookmarkEnd w:id="3102"/>
      <w:bookmarkEnd w:id="3103"/>
      <w:bookmarkEnd w:id="3104"/>
    </w:p>
    <w:p w14:paraId="3BC0C1E0" w14:textId="77777777" w:rsidR="00D57C09" w:rsidRPr="00090C64" w:rsidRDefault="00D57C09" w:rsidP="00D57C09">
      <w:pPr>
        <w:pStyle w:val="Heading5"/>
      </w:pPr>
      <w:bookmarkStart w:id="3105" w:name="_Toc21125083"/>
      <w:bookmarkStart w:id="3106" w:name="_Toc29768073"/>
      <w:bookmarkStart w:id="3107" w:name="_Toc36044515"/>
      <w:bookmarkStart w:id="3108" w:name="_Toc37230420"/>
      <w:bookmarkStart w:id="3109" w:name="_Toc45907563"/>
      <w:bookmarkStart w:id="3110" w:name="_Toc53181668"/>
      <w:bookmarkStart w:id="3111" w:name="_Toc61127519"/>
      <w:bookmarkStart w:id="3112" w:name="_Toc67054533"/>
      <w:bookmarkStart w:id="3113" w:name="_Toc67061531"/>
      <w:bookmarkStart w:id="3114" w:name="_Toc74735049"/>
      <w:bookmarkStart w:id="3115" w:name="_Toc74753292"/>
      <w:bookmarkStart w:id="3116" w:name="_Toc76507551"/>
      <w:r w:rsidRPr="00090C64">
        <w:t>6.7.2.5.1</w:t>
      </w:r>
      <w:r w:rsidRPr="00090C64">
        <w:tab/>
        <w:t>MSR</w:t>
      </w:r>
      <w:bookmarkEnd w:id="3105"/>
      <w:bookmarkEnd w:id="3106"/>
      <w:bookmarkEnd w:id="3107"/>
      <w:bookmarkEnd w:id="3108"/>
      <w:bookmarkEnd w:id="3109"/>
      <w:bookmarkEnd w:id="3110"/>
      <w:bookmarkEnd w:id="3111"/>
      <w:bookmarkEnd w:id="3112"/>
      <w:bookmarkEnd w:id="3113"/>
      <w:bookmarkEnd w:id="3114"/>
      <w:bookmarkEnd w:id="3115"/>
      <w:bookmarkEnd w:id="311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117" w:name="_Toc21125084"/>
      <w:bookmarkStart w:id="3118" w:name="_Toc29768074"/>
      <w:bookmarkStart w:id="3119" w:name="_Toc36044516"/>
      <w:bookmarkStart w:id="3120" w:name="_Toc37230421"/>
      <w:bookmarkStart w:id="3121" w:name="_Toc45907564"/>
      <w:bookmarkStart w:id="3122" w:name="_Toc53181669"/>
      <w:bookmarkStart w:id="3123" w:name="_Toc61127520"/>
      <w:bookmarkStart w:id="3124" w:name="_Toc67054534"/>
      <w:bookmarkStart w:id="3125" w:name="_Toc67061532"/>
      <w:bookmarkStart w:id="3126" w:name="_Toc74735050"/>
      <w:bookmarkStart w:id="3127" w:name="_Toc74753293"/>
      <w:bookmarkStart w:id="3128" w:name="_Toc76507552"/>
      <w:r w:rsidRPr="00090C64">
        <w:t>6.7.2.5.2</w:t>
      </w:r>
      <w:r w:rsidRPr="00090C64">
        <w:tab/>
        <w:t>UTRA FDD</w:t>
      </w:r>
      <w:bookmarkEnd w:id="3117"/>
      <w:bookmarkEnd w:id="3118"/>
      <w:bookmarkEnd w:id="3119"/>
      <w:bookmarkEnd w:id="3120"/>
      <w:bookmarkEnd w:id="3121"/>
      <w:bookmarkEnd w:id="3122"/>
      <w:bookmarkEnd w:id="3123"/>
      <w:bookmarkEnd w:id="3124"/>
      <w:bookmarkEnd w:id="3125"/>
      <w:bookmarkEnd w:id="3126"/>
      <w:bookmarkEnd w:id="3127"/>
      <w:bookmarkEnd w:id="312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129" w:name="_Toc21125085"/>
      <w:bookmarkStart w:id="3130" w:name="_Toc29768075"/>
      <w:bookmarkStart w:id="3131" w:name="_Toc36044517"/>
      <w:bookmarkStart w:id="3132" w:name="_Toc37230422"/>
      <w:bookmarkStart w:id="3133" w:name="_Toc45907565"/>
      <w:bookmarkStart w:id="3134" w:name="_Toc53181670"/>
      <w:bookmarkStart w:id="3135" w:name="_Toc61127521"/>
      <w:bookmarkStart w:id="3136" w:name="_Toc67054535"/>
      <w:bookmarkStart w:id="3137" w:name="_Toc67061533"/>
      <w:bookmarkStart w:id="3138" w:name="_Toc74735051"/>
      <w:bookmarkStart w:id="3139" w:name="_Toc74753294"/>
      <w:bookmarkStart w:id="3140" w:name="_Toc76507553"/>
      <w:r w:rsidRPr="00090C64">
        <w:t>6.7.2.5.3</w:t>
      </w:r>
      <w:r w:rsidRPr="00090C64">
        <w:tab/>
        <w:t>E-UTRA</w:t>
      </w:r>
      <w:bookmarkEnd w:id="3129"/>
      <w:bookmarkEnd w:id="3130"/>
      <w:bookmarkEnd w:id="3131"/>
      <w:bookmarkEnd w:id="3132"/>
      <w:bookmarkEnd w:id="3133"/>
      <w:bookmarkEnd w:id="3134"/>
      <w:bookmarkEnd w:id="3135"/>
      <w:bookmarkEnd w:id="3136"/>
      <w:bookmarkEnd w:id="3137"/>
      <w:bookmarkEnd w:id="3138"/>
      <w:bookmarkEnd w:id="3139"/>
      <w:bookmarkEnd w:id="3140"/>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141" w:name="_Toc21125086"/>
      <w:bookmarkStart w:id="3142" w:name="_Toc29768076"/>
      <w:bookmarkStart w:id="3143" w:name="_Toc36044518"/>
      <w:bookmarkStart w:id="3144" w:name="_Toc37230423"/>
      <w:bookmarkStart w:id="3145" w:name="_Toc45907566"/>
      <w:bookmarkStart w:id="3146" w:name="_Toc53181671"/>
      <w:bookmarkStart w:id="3147" w:name="_Toc61127522"/>
      <w:bookmarkStart w:id="3148" w:name="_Toc67054536"/>
      <w:bookmarkStart w:id="3149" w:name="_Toc67061534"/>
      <w:bookmarkStart w:id="3150" w:name="_Toc74735052"/>
      <w:bookmarkStart w:id="3151" w:name="_Toc74753295"/>
      <w:bookmarkStart w:id="3152" w:name="_Toc76507554"/>
      <w:r w:rsidRPr="00090C64">
        <w:t>6.7.3</w:t>
      </w:r>
      <w:r w:rsidRPr="00090C64">
        <w:tab/>
        <w:t>OTA Adjacent Channel Leakage power Ratio</w:t>
      </w:r>
      <w:bookmarkEnd w:id="3141"/>
      <w:bookmarkEnd w:id="3142"/>
      <w:bookmarkEnd w:id="3143"/>
      <w:bookmarkEnd w:id="3144"/>
      <w:bookmarkEnd w:id="3145"/>
      <w:bookmarkEnd w:id="3146"/>
      <w:bookmarkEnd w:id="3147"/>
      <w:bookmarkEnd w:id="3148"/>
      <w:bookmarkEnd w:id="3149"/>
      <w:bookmarkEnd w:id="3150"/>
      <w:bookmarkEnd w:id="3151"/>
      <w:bookmarkEnd w:id="3152"/>
    </w:p>
    <w:p w14:paraId="4B8C53F7" w14:textId="77777777" w:rsidR="00D57C09" w:rsidRPr="00090C64" w:rsidRDefault="00D57C09" w:rsidP="00D57C09">
      <w:pPr>
        <w:pStyle w:val="Heading4"/>
        <w:rPr>
          <w:lang w:eastAsia="sv-SE"/>
        </w:rPr>
      </w:pPr>
      <w:bookmarkStart w:id="3153" w:name="_Toc21125087"/>
      <w:bookmarkStart w:id="3154" w:name="_Toc29768077"/>
      <w:bookmarkStart w:id="3155" w:name="_Toc36044519"/>
      <w:bookmarkStart w:id="3156" w:name="_Toc37230424"/>
      <w:bookmarkStart w:id="3157" w:name="_Toc45907567"/>
      <w:bookmarkStart w:id="3158" w:name="_Toc53181672"/>
      <w:bookmarkStart w:id="3159" w:name="_Toc61127523"/>
      <w:bookmarkStart w:id="3160" w:name="_Toc67054537"/>
      <w:bookmarkStart w:id="3161" w:name="_Toc67061535"/>
      <w:bookmarkStart w:id="3162" w:name="_Toc74735053"/>
      <w:bookmarkStart w:id="3163" w:name="_Toc74753296"/>
      <w:bookmarkStart w:id="3164" w:name="_Toc76507555"/>
      <w:r w:rsidRPr="00090C64">
        <w:rPr>
          <w:lang w:eastAsia="sv-SE"/>
        </w:rPr>
        <w:t>6.7.3.1</w:t>
      </w:r>
      <w:r w:rsidRPr="00090C64">
        <w:rPr>
          <w:lang w:eastAsia="sv-SE"/>
        </w:rPr>
        <w:tab/>
        <w:t>Definition and applicability</w:t>
      </w:r>
      <w:bookmarkEnd w:id="3153"/>
      <w:bookmarkEnd w:id="3154"/>
      <w:bookmarkEnd w:id="3155"/>
      <w:bookmarkEnd w:id="3156"/>
      <w:bookmarkEnd w:id="3157"/>
      <w:bookmarkEnd w:id="3158"/>
      <w:bookmarkEnd w:id="3159"/>
      <w:bookmarkEnd w:id="3160"/>
      <w:bookmarkEnd w:id="3161"/>
      <w:bookmarkEnd w:id="3162"/>
      <w:bookmarkEnd w:id="3163"/>
      <w:bookmarkEnd w:id="3164"/>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165" w:name="_Toc21125088"/>
      <w:bookmarkStart w:id="3166" w:name="_Toc29768078"/>
      <w:bookmarkStart w:id="3167" w:name="_Toc36044520"/>
      <w:bookmarkStart w:id="3168" w:name="_Toc37230425"/>
      <w:bookmarkStart w:id="3169" w:name="_Toc45907568"/>
      <w:bookmarkStart w:id="3170" w:name="_Toc53181673"/>
      <w:bookmarkStart w:id="3171" w:name="_Toc61127524"/>
      <w:bookmarkStart w:id="3172" w:name="_Toc67054538"/>
      <w:bookmarkStart w:id="3173" w:name="_Toc67061536"/>
      <w:bookmarkStart w:id="3174" w:name="_Toc74735054"/>
      <w:bookmarkStart w:id="3175" w:name="_Toc74753297"/>
      <w:bookmarkStart w:id="3176" w:name="_Toc76507556"/>
      <w:r w:rsidRPr="00090C64">
        <w:rPr>
          <w:lang w:eastAsia="sv-SE"/>
        </w:rPr>
        <w:t>6.7.3.2</w:t>
      </w:r>
      <w:r w:rsidRPr="00090C64">
        <w:rPr>
          <w:lang w:eastAsia="sv-SE"/>
        </w:rPr>
        <w:tab/>
        <w:t>Minimum Requirement</w:t>
      </w:r>
      <w:bookmarkEnd w:id="3165"/>
      <w:bookmarkEnd w:id="3166"/>
      <w:bookmarkEnd w:id="3167"/>
      <w:bookmarkEnd w:id="3168"/>
      <w:bookmarkEnd w:id="3169"/>
      <w:bookmarkEnd w:id="3170"/>
      <w:bookmarkEnd w:id="3171"/>
      <w:bookmarkEnd w:id="3172"/>
      <w:bookmarkEnd w:id="3173"/>
      <w:bookmarkEnd w:id="3174"/>
      <w:bookmarkEnd w:id="3175"/>
      <w:bookmarkEnd w:id="317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177" w:name="_Toc21125089"/>
      <w:bookmarkStart w:id="3178" w:name="_Toc29768079"/>
      <w:bookmarkStart w:id="3179" w:name="_Toc36044521"/>
      <w:bookmarkStart w:id="3180" w:name="_Toc37230426"/>
      <w:bookmarkStart w:id="3181" w:name="_Toc45907569"/>
      <w:bookmarkStart w:id="3182" w:name="_Toc53181674"/>
      <w:bookmarkStart w:id="3183" w:name="_Toc61127525"/>
      <w:bookmarkStart w:id="3184" w:name="_Toc67054539"/>
      <w:bookmarkStart w:id="3185" w:name="_Toc67061537"/>
      <w:bookmarkStart w:id="3186" w:name="_Toc74735055"/>
      <w:bookmarkStart w:id="3187" w:name="_Toc74753298"/>
      <w:bookmarkStart w:id="3188" w:name="_Toc76507557"/>
      <w:r w:rsidRPr="00090C64">
        <w:rPr>
          <w:lang w:eastAsia="sv-SE"/>
        </w:rPr>
        <w:t>6.7.3.3</w:t>
      </w:r>
      <w:r w:rsidRPr="00090C64">
        <w:rPr>
          <w:lang w:eastAsia="sv-SE"/>
        </w:rPr>
        <w:tab/>
        <w:t>Test purpose</w:t>
      </w:r>
      <w:bookmarkEnd w:id="3177"/>
      <w:bookmarkEnd w:id="3178"/>
      <w:bookmarkEnd w:id="3179"/>
      <w:bookmarkEnd w:id="3180"/>
      <w:bookmarkEnd w:id="3181"/>
      <w:bookmarkEnd w:id="3182"/>
      <w:bookmarkEnd w:id="3183"/>
      <w:bookmarkEnd w:id="3184"/>
      <w:bookmarkEnd w:id="3185"/>
      <w:bookmarkEnd w:id="3186"/>
      <w:bookmarkEnd w:id="3187"/>
      <w:bookmarkEnd w:id="3188"/>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189" w:name="_Toc21125090"/>
      <w:bookmarkStart w:id="3190" w:name="_Toc29768080"/>
      <w:bookmarkStart w:id="3191" w:name="_Toc36044522"/>
      <w:bookmarkStart w:id="3192" w:name="_Toc37230427"/>
      <w:bookmarkStart w:id="3193" w:name="_Toc45907570"/>
      <w:bookmarkStart w:id="3194" w:name="_Toc53181675"/>
      <w:bookmarkStart w:id="3195" w:name="_Toc61127526"/>
      <w:bookmarkStart w:id="3196" w:name="_Toc67054540"/>
      <w:bookmarkStart w:id="3197" w:name="_Toc67061538"/>
      <w:bookmarkStart w:id="3198" w:name="_Toc74735056"/>
      <w:bookmarkStart w:id="3199" w:name="_Toc74753299"/>
      <w:bookmarkStart w:id="3200" w:name="_Toc76507558"/>
      <w:r w:rsidRPr="00090C64">
        <w:rPr>
          <w:lang w:eastAsia="sv-SE"/>
        </w:rPr>
        <w:t>6.</w:t>
      </w:r>
      <w:r w:rsidRPr="00090C64">
        <w:rPr>
          <w:lang w:eastAsia="zh-CN"/>
        </w:rPr>
        <w:t>7.3.</w:t>
      </w:r>
      <w:r w:rsidRPr="00090C64">
        <w:rPr>
          <w:lang w:eastAsia="sv-SE"/>
        </w:rPr>
        <w:t>4</w:t>
      </w:r>
      <w:r w:rsidRPr="00090C64">
        <w:rPr>
          <w:lang w:eastAsia="sv-SE"/>
        </w:rPr>
        <w:tab/>
        <w:t>Method of test</w:t>
      </w:r>
      <w:bookmarkEnd w:id="3189"/>
      <w:bookmarkEnd w:id="3190"/>
      <w:bookmarkEnd w:id="3191"/>
      <w:bookmarkEnd w:id="3192"/>
      <w:bookmarkEnd w:id="3193"/>
      <w:bookmarkEnd w:id="3194"/>
      <w:bookmarkEnd w:id="3195"/>
      <w:bookmarkEnd w:id="3196"/>
      <w:bookmarkEnd w:id="3197"/>
      <w:bookmarkEnd w:id="3198"/>
      <w:bookmarkEnd w:id="3199"/>
      <w:bookmarkEnd w:id="3200"/>
    </w:p>
    <w:p w14:paraId="233B5CFD" w14:textId="77777777" w:rsidR="00D57C09" w:rsidRPr="00090C64" w:rsidRDefault="00D57C09" w:rsidP="00D57C09">
      <w:pPr>
        <w:pStyle w:val="Heading5"/>
        <w:rPr>
          <w:lang w:eastAsia="sv-SE"/>
        </w:rPr>
      </w:pPr>
      <w:bookmarkStart w:id="3201" w:name="_Toc21125091"/>
      <w:bookmarkStart w:id="3202" w:name="_Toc29768081"/>
      <w:bookmarkStart w:id="3203" w:name="_Toc36044523"/>
      <w:bookmarkStart w:id="3204" w:name="_Toc37230428"/>
      <w:bookmarkStart w:id="3205" w:name="_Toc45907571"/>
      <w:bookmarkStart w:id="3206" w:name="_Toc53181676"/>
      <w:bookmarkStart w:id="3207" w:name="_Toc61127527"/>
      <w:bookmarkStart w:id="3208" w:name="_Toc67054541"/>
      <w:bookmarkStart w:id="3209" w:name="_Toc67061539"/>
      <w:bookmarkStart w:id="3210" w:name="_Toc74735057"/>
      <w:bookmarkStart w:id="3211" w:name="_Toc74753300"/>
      <w:bookmarkStart w:id="3212" w:name="_Toc76507559"/>
      <w:r w:rsidRPr="00090C64">
        <w:rPr>
          <w:lang w:eastAsia="sv-SE"/>
        </w:rPr>
        <w:t>6.7.3.4.1</w:t>
      </w:r>
      <w:r w:rsidRPr="00090C64">
        <w:rPr>
          <w:lang w:eastAsia="sv-SE"/>
        </w:rPr>
        <w:tab/>
        <w:t>Initial conditions</w:t>
      </w:r>
      <w:bookmarkEnd w:id="3201"/>
      <w:bookmarkEnd w:id="3202"/>
      <w:bookmarkEnd w:id="3203"/>
      <w:bookmarkEnd w:id="3204"/>
      <w:bookmarkEnd w:id="3205"/>
      <w:bookmarkEnd w:id="3206"/>
      <w:bookmarkEnd w:id="3207"/>
      <w:bookmarkEnd w:id="3208"/>
      <w:bookmarkEnd w:id="3209"/>
      <w:bookmarkEnd w:id="3210"/>
      <w:bookmarkEnd w:id="3211"/>
      <w:bookmarkEnd w:id="3212"/>
    </w:p>
    <w:p w14:paraId="376B21F7" w14:textId="77777777" w:rsidR="00D57C09" w:rsidRPr="00090C64" w:rsidRDefault="00D57C09" w:rsidP="00554118">
      <w:pPr>
        <w:pStyle w:val="H6"/>
        <w:rPr>
          <w:lang w:eastAsia="sv-SE"/>
        </w:rPr>
      </w:pPr>
      <w:bookmarkStart w:id="3213" w:name="_Toc21125092"/>
      <w:bookmarkStart w:id="3214" w:name="_Toc29768082"/>
      <w:bookmarkStart w:id="3215" w:name="_Toc36044524"/>
      <w:bookmarkStart w:id="3216" w:name="_Toc37230429"/>
      <w:bookmarkStart w:id="3217" w:name="_Toc45907572"/>
      <w:bookmarkStart w:id="3218" w:name="_Toc53181677"/>
      <w:r w:rsidRPr="00090C64">
        <w:rPr>
          <w:lang w:eastAsia="sv-SE"/>
        </w:rPr>
        <w:t>6.7.3.4.1.1</w:t>
      </w:r>
      <w:r w:rsidRPr="00090C64">
        <w:rPr>
          <w:lang w:eastAsia="sv-SE"/>
        </w:rPr>
        <w:tab/>
        <w:t>General test conditions</w:t>
      </w:r>
      <w:bookmarkEnd w:id="3213"/>
      <w:bookmarkEnd w:id="3214"/>
      <w:bookmarkEnd w:id="3215"/>
      <w:bookmarkEnd w:id="3216"/>
      <w:bookmarkEnd w:id="3217"/>
      <w:bookmarkEnd w:id="3218"/>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219" w:name="_Toc21125093"/>
      <w:bookmarkStart w:id="3220" w:name="_Toc29768083"/>
      <w:bookmarkStart w:id="3221" w:name="_Toc36044525"/>
      <w:bookmarkStart w:id="3222" w:name="_Toc37230430"/>
      <w:bookmarkStart w:id="3223" w:name="_Toc45907573"/>
      <w:bookmarkStart w:id="3224" w:name="_Toc53181678"/>
      <w:r w:rsidRPr="00090C64">
        <w:rPr>
          <w:lang w:eastAsia="sv-SE"/>
        </w:rPr>
        <w:t>6.7.3.4.1.2</w:t>
      </w:r>
      <w:r w:rsidRPr="00090C64">
        <w:rPr>
          <w:lang w:eastAsia="sv-SE"/>
        </w:rPr>
        <w:tab/>
        <w:t>MSR</w:t>
      </w:r>
      <w:bookmarkEnd w:id="3219"/>
      <w:bookmarkEnd w:id="3220"/>
      <w:bookmarkEnd w:id="3221"/>
      <w:bookmarkEnd w:id="3222"/>
      <w:bookmarkEnd w:id="3223"/>
      <w:bookmarkEnd w:id="3224"/>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225" w:name="_Toc21125094"/>
      <w:bookmarkStart w:id="3226" w:name="_Toc29768084"/>
      <w:bookmarkStart w:id="3227" w:name="_Toc36044526"/>
      <w:bookmarkStart w:id="3228" w:name="_Toc37230431"/>
      <w:bookmarkStart w:id="3229" w:name="_Toc45907574"/>
      <w:bookmarkStart w:id="3230" w:name="_Toc53181679"/>
      <w:r w:rsidRPr="00090C64">
        <w:rPr>
          <w:lang w:eastAsia="sv-SE"/>
        </w:rPr>
        <w:lastRenderedPageBreak/>
        <w:t>6.7.3.4.1.3</w:t>
      </w:r>
      <w:r w:rsidRPr="00090C64">
        <w:rPr>
          <w:lang w:eastAsia="sv-SE"/>
        </w:rPr>
        <w:tab/>
        <w:t>UTRA FDD</w:t>
      </w:r>
      <w:bookmarkEnd w:id="3225"/>
      <w:bookmarkEnd w:id="3226"/>
      <w:bookmarkEnd w:id="3227"/>
      <w:bookmarkEnd w:id="3228"/>
      <w:bookmarkEnd w:id="3229"/>
      <w:bookmarkEnd w:id="3230"/>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231" w:name="_Toc21125095"/>
      <w:bookmarkStart w:id="3232" w:name="_Toc29768085"/>
      <w:bookmarkStart w:id="3233" w:name="_Toc36044527"/>
      <w:bookmarkStart w:id="3234" w:name="_Toc37230432"/>
      <w:bookmarkStart w:id="3235" w:name="_Toc45907575"/>
      <w:bookmarkStart w:id="3236" w:name="_Toc53181680"/>
      <w:r w:rsidRPr="00090C64">
        <w:t>6.7.3.4.1.4</w:t>
      </w:r>
      <w:r w:rsidRPr="00090C64">
        <w:tab/>
        <w:t>E-UTRA</w:t>
      </w:r>
      <w:bookmarkEnd w:id="3231"/>
      <w:bookmarkEnd w:id="3232"/>
      <w:bookmarkEnd w:id="3233"/>
      <w:bookmarkEnd w:id="3234"/>
      <w:bookmarkEnd w:id="3235"/>
      <w:bookmarkEnd w:id="3236"/>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3237" w:name="_Toc21125096"/>
      <w:bookmarkStart w:id="3238" w:name="_Toc29768086"/>
      <w:bookmarkStart w:id="3239" w:name="_Toc36044528"/>
      <w:bookmarkStart w:id="3240" w:name="_Toc37230433"/>
      <w:bookmarkStart w:id="3241" w:name="_Toc45907576"/>
      <w:bookmarkStart w:id="3242" w:name="_Toc53181681"/>
      <w:r w:rsidRPr="00090C64">
        <w:t>6.7.3.4.1.5</w:t>
      </w:r>
      <w:r w:rsidRPr="00090C64">
        <w:tab/>
        <w:t>NR</w:t>
      </w:r>
      <w:bookmarkEnd w:id="3237"/>
      <w:bookmarkEnd w:id="3238"/>
      <w:bookmarkEnd w:id="3239"/>
      <w:bookmarkEnd w:id="3240"/>
      <w:bookmarkEnd w:id="3241"/>
      <w:bookmarkEnd w:id="3242"/>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3243" w:name="_Toc21125097"/>
      <w:bookmarkStart w:id="3244" w:name="_Toc29768087"/>
      <w:bookmarkStart w:id="3245" w:name="_Toc36044529"/>
      <w:bookmarkStart w:id="3246" w:name="_Toc37230434"/>
      <w:bookmarkStart w:id="3247" w:name="_Toc45907577"/>
      <w:bookmarkStart w:id="3248" w:name="_Toc53181682"/>
      <w:bookmarkStart w:id="3249" w:name="_Toc61127528"/>
      <w:bookmarkStart w:id="3250" w:name="_Toc67054542"/>
      <w:bookmarkStart w:id="3251" w:name="_Toc67061540"/>
      <w:bookmarkStart w:id="3252" w:name="_Toc74735058"/>
      <w:bookmarkStart w:id="3253" w:name="_Toc74753301"/>
      <w:bookmarkStart w:id="3254" w:name="_Toc76507560"/>
      <w:r w:rsidRPr="00090C64">
        <w:rPr>
          <w:lang w:eastAsia="sv-SE"/>
        </w:rPr>
        <w:t>6.7.3.4.2</w:t>
      </w:r>
      <w:r w:rsidRPr="00090C64">
        <w:rPr>
          <w:lang w:eastAsia="sv-SE"/>
        </w:rPr>
        <w:tab/>
        <w:t>Procedure</w:t>
      </w:r>
      <w:bookmarkEnd w:id="3243"/>
      <w:bookmarkEnd w:id="3244"/>
      <w:bookmarkEnd w:id="3245"/>
      <w:bookmarkEnd w:id="3246"/>
      <w:bookmarkEnd w:id="3247"/>
      <w:bookmarkEnd w:id="3248"/>
      <w:bookmarkEnd w:id="3249"/>
      <w:bookmarkEnd w:id="3250"/>
      <w:bookmarkEnd w:id="3251"/>
      <w:bookmarkEnd w:id="3252"/>
      <w:bookmarkEnd w:id="3253"/>
      <w:bookmarkEnd w:id="3254"/>
    </w:p>
    <w:p w14:paraId="2192BC27" w14:textId="77777777" w:rsidR="00D57C09" w:rsidRPr="00B9132C" w:rsidRDefault="00D57C09" w:rsidP="00B9132C">
      <w:pPr>
        <w:pStyle w:val="H6"/>
      </w:pPr>
      <w:bookmarkStart w:id="3255" w:name="_Toc21125098"/>
      <w:bookmarkStart w:id="3256" w:name="_Toc29768088"/>
      <w:bookmarkStart w:id="3257" w:name="_Toc36044530"/>
      <w:bookmarkStart w:id="3258" w:name="_Toc37230435"/>
      <w:bookmarkStart w:id="3259" w:name="_Toc45907578"/>
      <w:bookmarkStart w:id="3260" w:name="_Toc53181683"/>
      <w:bookmarkStart w:id="3261" w:name="_Hlk513388270"/>
      <w:r w:rsidRPr="00B9132C">
        <w:t>6.7.3.4.2.1</w:t>
      </w:r>
      <w:r w:rsidRPr="00B9132C">
        <w:tab/>
        <w:t>General</w:t>
      </w:r>
      <w:bookmarkEnd w:id="3255"/>
      <w:bookmarkEnd w:id="3256"/>
      <w:bookmarkEnd w:id="3257"/>
      <w:bookmarkEnd w:id="3258"/>
      <w:bookmarkEnd w:id="3259"/>
      <w:bookmarkEnd w:id="3260"/>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3261"/>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3262" w:name="_Toc21125099"/>
      <w:bookmarkStart w:id="3263" w:name="_Toc29768089"/>
      <w:bookmarkStart w:id="3264" w:name="_Toc36044531"/>
      <w:bookmarkStart w:id="3265" w:name="_Toc37230436"/>
      <w:bookmarkStart w:id="3266" w:name="_Toc45907579"/>
      <w:bookmarkStart w:id="3267" w:name="_Toc53181684"/>
      <w:bookmarkStart w:id="3268" w:name="_Toc61127529"/>
      <w:bookmarkStart w:id="3269" w:name="_Toc67054543"/>
      <w:bookmarkStart w:id="3270" w:name="_Toc67061541"/>
      <w:bookmarkStart w:id="3271" w:name="_Toc74735059"/>
      <w:bookmarkStart w:id="3272" w:name="_Toc74753302"/>
      <w:bookmarkStart w:id="3273" w:name="_Toc76507561"/>
      <w:r w:rsidRPr="00090C64">
        <w:rPr>
          <w:rStyle w:val="Heading6Char"/>
        </w:rPr>
        <w:t>6.7.3.4.2.2</w:t>
      </w:r>
      <w:r w:rsidRPr="00090C64">
        <w:rPr>
          <w:rStyle w:val="Heading6Char"/>
        </w:rPr>
        <w:tab/>
        <w:t>MSR</w:t>
      </w:r>
      <w:bookmarkEnd w:id="3262"/>
      <w:bookmarkEnd w:id="3263"/>
      <w:bookmarkEnd w:id="3264"/>
      <w:bookmarkEnd w:id="3265"/>
      <w:bookmarkEnd w:id="3266"/>
      <w:bookmarkEnd w:id="3267"/>
      <w:bookmarkEnd w:id="3268"/>
      <w:bookmarkEnd w:id="3269"/>
      <w:bookmarkEnd w:id="3270"/>
      <w:bookmarkEnd w:id="3271"/>
      <w:bookmarkEnd w:id="3272"/>
      <w:bookmarkEnd w:id="327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3274" w:name="_Toc21125100"/>
      <w:bookmarkStart w:id="3275" w:name="_Toc29768090"/>
      <w:bookmarkStart w:id="3276" w:name="_Toc36044532"/>
      <w:bookmarkStart w:id="3277" w:name="_Toc37230437"/>
      <w:bookmarkStart w:id="3278" w:name="_Toc45907580"/>
      <w:bookmarkStart w:id="3279" w:name="_Toc53181685"/>
      <w:bookmarkStart w:id="3280" w:name="_Toc61127530"/>
      <w:bookmarkStart w:id="3281" w:name="_Toc67054544"/>
      <w:bookmarkStart w:id="3282" w:name="_Toc67061542"/>
      <w:bookmarkStart w:id="3283" w:name="_Toc74735060"/>
      <w:bookmarkStart w:id="3284" w:name="_Toc74753303"/>
      <w:bookmarkStart w:id="3285" w:name="_Toc76507562"/>
      <w:r w:rsidRPr="00090C64">
        <w:rPr>
          <w:rStyle w:val="Heading6Char"/>
        </w:rPr>
        <w:t>6.7.3.4.2.3</w:t>
      </w:r>
      <w:r w:rsidRPr="00090C64">
        <w:rPr>
          <w:rStyle w:val="Heading6Char"/>
        </w:rPr>
        <w:tab/>
        <w:t>UTRA FDD</w:t>
      </w:r>
      <w:bookmarkEnd w:id="3274"/>
      <w:bookmarkEnd w:id="3275"/>
      <w:bookmarkEnd w:id="3276"/>
      <w:bookmarkEnd w:id="3277"/>
      <w:bookmarkEnd w:id="3278"/>
      <w:bookmarkEnd w:id="3279"/>
      <w:bookmarkEnd w:id="3280"/>
      <w:bookmarkEnd w:id="3281"/>
      <w:bookmarkEnd w:id="3282"/>
      <w:bookmarkEnd w:id="3283"/>
      <w:bookmarkEnd w:id="3284"/>
      <w:bookmarkEnd w:id="3285"/>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3286" w:name="_Toc21125101"/>
      <w:bookmarkStart w:id="3287" w:name="_Toc29768091"/>
      <w:bookmarkStart w:id="3288" w:name="_Toc36044533"/>
      <w:bookmarkStart w:id="3289" w:name="_Toc37230438"/>
      <w:bookmarkStart w:id="3290" w:name="_Toc45907581"/>
      <w:bookmarkStart w:id="3291" w:name="_Toc53181686"/>
      <w:bookmarkStart w:id="3292" w:name="_Toc61127531"/>
      <w:bookmarkStart w:id="3293" w:name="_Toc67054545"/>
      <w:bookmarkStart w:id="3294" w:name="_Toc67061543"/>
      <w:bookmarkStart w:id="3295" w:name="_Toc74735061"/>
      <w:bookmarkStart w:id="3296" w:name="_Toc74753304"/>
      <w:bookmarkStart w:id="3297" w:name="_Toc76507563"/>
      <w:r w:rsidRPr="00090C64">
        <w:rPr>
          <w:rStyle w:val="Heading6Char"/>
        </w:rPr>
        <w:t>6.7.3.4.2.4</w:t>
      </w:r>
      <w:r w:rsidRPr="00090C64">
        <w:rPr>
          <w:rStyle w:val="Heading6Char"/>
        </w:rPr>
        <w:tab/>
        <w:t>E-UTRA</w:t>
      </w:r>
      <w:bookmarkEnd w:id="3286"/>
      <w:bookmarkEnd w:id="3287"/>
      <w:bookmarkEnd w:id="3288"/>
      <w:bookmarkEnd w:id="3289"/>
      <w:bookmarkEnd w:id="3290"/>
      <w:bookmarkEnd w:id="3291"/>
      <w:bookmarkEnd w:id="3292"/>
      <w:bookmarkEnd w:id="3293"/>
      <w:bookmarkEnd w:id="3294"/>
      <w:bookmarkEnd w:id="3295"/>
      <w:bookmarkEnd w:id="3296"/>
      <w:bookmarkEnd w:id="3297"/>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3298" w:name="_Toc21125102"/>
      <w:bookmarkStart w:id="3299" w:name="_Toc29768092"/>
      <w:bookmarkStart w:id="3300" w:name="_Toc36044534"/>
      <w:bookmarkStart w:id="3301" w:name="_Toc37230439"/>
      <w:bookmarkStart w:id="3302" w:name="_Toc45907582"/>
      <w:bookmarkStart w:id="3303" w:name="_Toc53181687"/>
      <w:bookmarkStart w:id="3304" w:name="_Toc61127532"/>
      <w:bookmarkStart w:id="3305" w:name="_Toc67054546"/>
      <w:bookmarkStart w:id="3306" w:name="_Toc67061544"/>
      <w:bookmarkStart w:id="3307" w:name="_Toc74735062"/>
      <w:bookmarkStart w:id="3308" w:name="_Toc74753305"/>
      <w:bookmarkStart w:id="3309" w:name="_Toc76507564"/>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3298"/>
      <w:bookmarkEnd w:id="3299"/>
      <w:bookmarkEnd w:id="3300"/>
      <w:bookmarkEnd w:id="3301"/>
      <w:bookmarkEnd w:id="3302"/>
      <w:bookmarkEnd w:id="3303"/>
      <w:bookmarkEnd w:id="3304"/>
      <w:bookmarkEnd w:id="3305"/>
      <w:bookmarkEnd w:id="3306"/>
      <w:bookmarkEnd w:id="3307"/>
      <w:bookmarkEnd w:id="3308"/>
      <w:bookmarkEnd w:id="3309"/>
    </w:p>
    <w:p w14:paraId="2F4D34E8" w14:textId="77777777" w:rsidR="00D57C09" w:rsidRPr="00090C64" w:rsidRDefault="00D57C09" w:rsidP="00D57C09">
      <w:pPr>
        <w:pStyle w:val="Heading5"/>
      </w:pPr>
      <w:bookmarkStart w:id="3310" w:name="_Toc21125103"/>
      <w:bookmarkStart w:id="3311" w:name="_Toc29768093"/>
      <w:bookmarkStart w:id="3312" w:name="_Toc36044535"/>
      <w:bookmarkStart w:id="3313" w:name="_Toc37230440"/>
      <w:bookmarkStart w:id="3314" w:name="_Toc45907583"/>
      <w:bookmarkStart w:id="3315" w:name="_Toc53181688"/>
      <w:bookmarkStart w:id="3316" w:name="_Toc61127533"/>
      <w:bookmarkStart w:id="3317" w:name="_Toc67054547"/>
      <w:bookmarkStart w:id="3318" w:name="_Toc67061545"/>
      <w:bookmarkStart w:id="3319" w:name="_Toc74735063"/>
      <w:bookmarkStart w:id="3320" w:name="_Toc74753306"/>
      <w:bookmarkStart w:id="3321" w:name="_Toc76507565"/>
      <w:r w:rsidRPr="00090C64">
        <w:rPr>
          <w:rStyle w:val="Heading5Char"/>
        </w:rPr>
        <w:t>6.7.3.5.1</w:t>
      </w:r>
      <w:r w:rsidRPr="00090C64">
        <w:tab/>
        <w:t>MSR</w:t>
      </w:r>
      <w:bookmarkEnd w:id="3310"/>
      <w:bookmarkEnd w:id="3311"/>
      <w:bookmarkEnd w:id="3312"/>
      <w:bookmarkEnd w:id="3313"/>
      <w:bookmarkEnd w:id="3314"/>
      <w:bookmarkEnd w:id="3315"/>
      <w:bookmarkEnd w:id="3316"/>
      <w:bookmarkEnd w:id="3317"/>
      <w:bookmarkEnd w:id="3318"/>
      <w:bookmarkEnd w:id="3319"/>
      <w:bookmarkEnd w:id="3320"/>
      <w:bookmarkEnd w:id="3321"/>
    </w:p>
    <w:p w14:paraId="3FF383EB" w14:textId="1ED6A730" w:rsidR="00D57C09" w:rsidRPr="00090C64" w:rsidRDefault="00D57C09" w:rsidP="00554118">
      <w:pPr>
        <w:pStyle w:val="H6"/>
        <w:rPr>
          <w:noProof/>
        </w:rPr>
      </w:pPr>
      <w:bookmarkStart w:id="3322" w:name="_Toc21125104"/>
      <w:bookmarkStart w:id="3323" w:name="_Toc29768094"/>
      <w:bookmarkStart w:id="3324" w:name="_Toc36044536"/>
      <w:bookmarkStart w:id="3325" w:name="_Toc37230441"/>
      <w:bookmarkStart w:id="3326" w:name="_Toc45907584"/>
      <w:bookmarkStart w:id="3327" w:name="_Toc53181689"/>
      <w:r w:rsidRPr="00090C64">
        <w:t>6.7.3.5.1.1</w:t>
      </w:r>
      <w:r w:rsidR="00090C64">
        <w:rPr>
          <w:noProof/>
        </w:rPr>
        <w:tab/>
      </w:r>
      <w:r w:rsidRPr="00090C64">
        <w:rPr>
          <w:noProof/>
        </w:rPr>
        <w:t>MSR E-UTRA test requirement</w:t>
      </w:r>
      <w:bookmarkEnd w:id="3322"/>
      <w:bookmarkEnd w:id="3323"/>
      <w:bookmarkEnd w:id="3324"/>
      <w:bookmarkEnd w:id="3325"/>
      <w:bookmarkEnd w:id="3326"/>
      <w:bookmarkEnd w:id="3327"/>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3328" w:name="_Toc21125105"/>
      <w:bookmarkStart w:id="3329" w:name="_Toc29768095"/>
      <w:bookmarkStart w:id="3330" w:name="_Toc36044537"/>
      <w:bookmarkStart w:id="3331" w:name="_Toc37230442"/>
      <w:bookmarkStart w:id="3332" w:name="_Toc45907585"/>
      <w:bookmarkStart w:id="3333" w:name="_Toc53181690"/>
      <w:r w:rsidRPr="00090C64">
        <w:t>6.7.3.5.1.2</w:t>
      </w:r>
      <w:r w:rsidR="00090C64">
        <w:rPr>
          <w:noProof/>
        </w:rPr>
        <w:tab/>
      </w:r>
      <w:r w:rsidRPr="00090C64">
        <w:rPr>
          <w:noProof/>
        </w:rPr>
        <w:t>MSR UTRA FDD test requirement</w:t>
      </w:r>
      <w:bookmarkEnd w:id="3328"/>
      <w:bookmarkEnd w:id="3329"/>
      <w:bookmarkEnd w:id="3330"/>
      <w:bookmarkEnd w:id="3331"/>
      <w:bookmarkEnd w:id="3332"/>
      <w:bookmarkEnd w:id="3333"/>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3334" w:name="_Toc21125106"/>
      <w:bookmarkStart w:id="3335" w:name="_Toc29768096"/>
      <w:bookmarkStart w:id="3336" w:name="_Toc36044538"/>
      <w:bookmarkStart w:id="3337" w:name="_Toc37230443"/>
      <w:bookmarkStart w:id="3338" w:name="_Toc45907586"/>
      <w:bookmarkStart w:id="3339" w:name="_Toc53181691"/>
      <w:r w:rsidRPr="00090C64">
        <w:t>6.7.3.5.1.3</w:t>
      </w:r>
      <w:r w:rsidR="00090C64">
        <w:rPr>
          <w:noProof/>
        </w:rPr>
        <w:tab/>
      </w:r>
      <w:r w:rsidRPr="00090C64">
        <w:rPr>
          <w:noProof/>
        </w:rPr>
        <w:t>OTA Cumulative ACLR test requirement in non-contiguous spectrum</w:t>
      </w:r>
      <w:bookmarkEnd w:id="3334"/>
      <w:bookmarkEnd w:id="3335"/>
      <w:bookmarkEnd w:id="3336"/>
      <w:bookmarkEnd w:id="3337"/>
      <w:bookmarkEnd w:id="3338"/>
      <w:bookmarkEnd w:id="3339"/>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3340" w:name="_Toc21125107"/>
      <w:bookmarkStart w:id="3341" w:name="_Toc29768097"/>
      <w:bookmarkStart w:id="3342" w:name="_Toc36044539"/>
      <w:bookmarkStart w:id="3343" w:name="_Toc37230444"/>
      <w:bookmarkStart w:id="3344" w:name="_Toc45907587"/>
      <w:bookmarkStart w:id="3345" w:name="_Toc53181692"/>
      <w:r w:rsidRPr="00090C64">
        <w:t>6.7.3.5.1.4</w:t>
      </w:r>
      <w:r w:rsidRPr="00090C64">
        <w:rPr>
          <w:noProof/>
        </w:rPr>
        <w:tab/>
        <w:t>NR test requirement</w:t>
      </w:r>
      <w:bookmarkEnd w:id="3340"/>
      <w:bookmarkEnd w:id="3341"/>
      <w:bookmarkEnd w:id="3342"/>
      <w:bookmarkEnd w:id="3343"/>
      <w:bookmarkEnd w:id="3344"/>
      <w:bookmarkEnd w:id="3345"/>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3346" w:name="_Toc21125108"/>
      <w:bookmarkStart w:id="3347" w:name="_Toc29768098"/>
      <w:bookmarkStart w:id="3348" w:name="_Toc36044540"/>
      <w:bookmarkStart w:id="3349" w:name="_Toc37230445"/>
      <w:bookmarkStart w:id="3350" w:name="_Toc45907588"/>
      <w:bookmarkStart w:id="3351" w:name="_Toc53181693"/>
      <w:bookmarkStart w:id="3352" w:name="_Toc61127534"/>
      <w:bookmarkStart w:id="3353" w:name="_Toc67054548"/>
      <w:bookmarkStart w:id="3354" w:name="_Toc67061546"/>
      <w:bookmarkStart w:id="3355" w:name="_Toc74735064"/>
      <w:bookmarkStart w:id="3356" w:name="_Toc74753307"/>
      <w:bookmarkStart w:id="3357" w:name="_Toc76507566"/>
      <w:r w:rsidRPr="00090C64">
        <w:rPr>
          <w:rStyle w:val="Heading5Char"/>
        </w:rPr>
        <w:t>6.7.3.5.2</w:t>
      </w:r>
      <w:r w:rsidRPr="00090C64">
        <w:rPr>
          <w:noProof/>
        </w:rPr>
        <w:tab/>
        <w:t>UTRA FDD</w:t>
      </w:r>
      <w:bookmarkEnd w:id="3346"/>
      <w:bookmarkEnd w:id="3347"/>
      <w:bookmarkEnd w:id="3348"/>
      <w:bookmarkEnd w:id="3349"/>
      <w:bookmarkEnd w:id="3350"/>
      <w:bookmarkEnd w:id="3351"/>
      <w:bookmarkEnd w:id="3352"/>
      <w:bookmarkEnd w:id="3353"/>
      <w:bookmarkEnd w:id="3354"/>
      <w:bookmarkEnd w:id="3355"/>
      <w:bookmarkEnd w:id="3356"/>
      <w:bookmarkEnd w:id="3357"/>
    </w:p>
    <w:p w14:paraId="21CA487A" w14:textId="77777777" w:rsidR="00D57C09" w:rsidRPr="00090C64" w:rsidRDefault="00D57C09" w:rsidP="00554118">
      <w:pPr>
        <w:pStyle w:val="H6"/>
        <w:rPr>
          <w:noProof/>
        </w:rPr>
      </w:pPr>
      <w:bookmarkStart w:id="3358" w:name="_Toc21125109"/>
      <w:bookmarkStart w:id="3359" w:name="_Toc29768099"/>
      <w:bookmarkStart w:id="3360" w:name="_Toc36044541"/>
      <w:bookmarkStart w:id="3361" w:name="_Toc37230446"/>
      <w:bookmarkStart w:id="3362" w:name="_Toc45907589"/>
      <w:bookmarkStart w:id="3363" w:name="_Toc53181694"/>
      <w:r w:rsidRPr="00090C64">
        <w:rPr>
          <w:noProof/>
        </w:rPr>
        <w:t>6.7.3.5.2.1</w:t>
      </w:r>
      <w:r w:rsidRPr="00090C64">
        <w:rPr>
          <w:noProof/>
        </w:rPr>
        <w:tab/>
        <w:t>OTA ACLR</w:t>
      </w:r>
      <w:bookmarkEnd w:id="3358"/>
      <w:bookmarkEnd w:id="3359"/>
      <w:bookmarkEnd w:id="3360"/>
      <w:bookmarkEnd w:id="3361"/>
      <w:bookmarkEnd w:id="3362"/>
      <w:bookmarkEnd w:id="336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3364" w:name="_Toc21125110"/>
      <w:bookmarkStart w:id="3365" w:name="_Toc29768100"/>
      <w:bookmarkStart w:id="3366" w:name="_Toc36044542"/>
      <w:bookmarkStart w:id="3367" w:name="_Toc37230447"/>
      <w:bookmarkStart w:id="3368" w:name="_Toc45907590"/>
      <w:bookmarkStart w:id="3369" w:name="_Toc53181695"/>
      <w:r w:rsidRPr="00090C64">
        <w:rPr>
          <w:noProof/>
        </w:rPr>
        <w:t>6.7.3.5.2.2</w:t>
      </w:r>
      <w:r w:rsidRPr="00090C64">
        <w:rPr>
          <w:noProof/>
        </w:rPr>
        <w:tab/>
        <w:t>OTA Cumulative ACLR test requirement in non-contiguous spectrum or multiple bands</w:t>
      </w:r>
      <w:bookmarkEnd w:id="3364"/>
      <w:bookmarkEnd w:id="3365"/>
      <w:bookmarkEnd w:id="3366"/>
      <w:bookmarkEnd w:id="3367"/>
      <w:bookmarkEnd w:id="3368"/>
      <w:bookmarkEnd w:id="336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3370" w:name="_Toc21125111"/>
      <w:bookmarkStart w:id="3371" w:name="_Toc29768101"/>
      <w:bookmarkStart w:id="3372" w:name="_Toc36044543"/>
      <w:bookmarkStart w:id="3373" w:name="_Toc37230448"/>
      <w:bookmarkStart w:id="3374" w:name="_Toc45907591"/>
      <w:bookmarkStart w:id="3375" w:name="_Toc53181696"/>
      <w:bookmarkStart w:id="3376" w:name="_Toc61127535"/>
      <w:bookmarkStart w:id="3377" w:name="_Toc67054549"/>
      <w:bookmarkStart w:id="3378" w:name="_Toc67061547"/>
      <w:bookmarkStart w:id="3379" w:name="_Toc74735065"/>
      <w:bookmarkStart w:id="3380" w:name="_Toc74753308"/>
      <w:bookmarkStart w:id="3381" w:name="_Toc76507567"/>
      <w:r w:rsidRPr="00090C64">
        <w:t>6.7.3.5.3</w:t>
      </w:r>
      <w:r w:rsidRPr="00090C64">
        <w:tab/>
        <w:t>E-UTRA</w:t>
      </w:r>
      <w:bookmarkEnd w:id="3370"/>
      <w:bookmarkEnd w:id="3371"/>
      <w:bookmarkEnd w:id="3372"/>
      <w:bookmarkEnd w:id="3373"/>
      <w:bookmarkEnd w:id="3374"/>
      <w:bookmarkEnd w:id="3375"/>
      <w:bookmarkEnd w:id="3376"/>
      <w:bookmarkEnd w:id="3377"/>
      <w:bookmarkEnd w:id="3378"/>
      <w:bookmarkEnd w:id="3379"/>
      <w:bookmarkEnd w:id="3380"/>
      <w:bookmarkEnd w:id="3381"/>
    </w:p>
    <w:p w14:paraId="03E5E1B4" w14:textId="77777777" w:rsidR="00D57C09" w:rsidRPr="00090C64" w:rsidRDefault="00D57C09" w:rsidP="00554118">
      <w:pPr>
        <w:pStyle w:val="H6"/>
      </w:pPr>
      <w:bookmarkStart w:id="3382" w:name="_Toc21125112"/>
      <w:bookmarkStart w:id="3383" w:name="_Toc29768102"/>
      <w:bookmarkStart w:id="3384" w:name="_Toc36044544"/>
      <w:bookmarkStart w:id="3385" w:name="_Toc37230449"/>
      <w:bookmarkStart w:id="3386" w:name="_Toc45907592"/>
      <w:bookmarkStart w:id="3387" w:name="_Toc53181697"/>
      <w:r w:rsidRPr="00090C64">
        <w:t>6.7.3.5.3.1</w:t>
      </w:r>
      <w:r w:rsidRPr="00090C64">
        <w:tab/>
        <w:t>OTA ACLR</w:t>
      </w:r>
      <w:bookmarkEnd w:id="3382"/>
      <w:bookmarkEnd w:id="3383"/>
      <w:bookmarkEnd w:id="3384"/>
      <w:bookmarkEnd w:id="3385"/>
      <w:bookmarkEnd w:id="3386"/>
      <w:bookmarkEnd w:id="3387"/>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3388" w:name="_Toc21125113"/>
      <w:bookmarkStart w:id="3389" w:name="_Toc29768103"/>
      <w:bookmarkStart w:id="3390" w:name="_Toc36044545"/>
      <w:bookmarkStart w:id="3391" w:name="_Toc37230450"/>
      <w:bookmarkStart w:id="3392" w:name="_Toc45907593"/>
      <w:bookmarkStart w:id="3393" w:name="_Toc53181698"/>
      <w:r w:rsidRPr="00090C64">
        <w:t>6.7.3.5.3.2</w:t>
      </w:r>
      <w:r w:rsidRPr="00090C64">
        <w:tab/>
        <w:t>OTA Cumulative ACLR test requirement in non-contiguous spectrum</w:t>
      </w:r>
      <w:bookmarkEnd w:id="3388"/>
      <w:bookmarkEnd w:id="3389"/>
      <w:bookmarkEnd w:id="3390"/>
      <w:bookmarkEnd w:id="3391"/>
      <w:bookmarkEnd w:id="3392"/>
      <w:bookmarkEnd w:id="3393"/>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3394" w:name="_Toc21125114"/>
      <w:bookmarkStart w:id="3395" w:name="_Toc29768104"/>
      <w:bookmarkStart w:id="3396" w:name="_Toc36044546"/>
      <w:bookmarkStart w:id="3397" w:name="_Toc37230451"/>
      <w:bookmarkStart w:id="3398" w:name="_Toc45907594"/>
      <w:bookmarkStart w:id="3399" w:name="_Toc53181699"/>
      <w:bookmarkStart w:id="3400" w:name="_Toc61127536"/>
      <w:bookmarkStart w:id="3401" w:name="_Toc67054550"/>
      <w:bookmarkStart w:id="3402" w:name="_Toc67061548"/>
      <w:bookmarkStart w:id="3403" w:name="_Toc74735066"/>
      <w:bookmarkStart w:id="3404" w:name="_Toc74753309"/>
      <w:bookmarkStart w:id="3405" w:name="_Toc76507568"/>
      <w:r w:rsidRPr="00090C64">
        <w:rPr>
          <w:rFonts w:eastAsia="SimSun"/>
        </w:rPr>
        <w:t>6.7.4</w:t>
      </w:r>
      <w:r w:rsidRPr="00090C64">
        <w:rPr>
          <w:rFonts w:eastAsia="SimSun"/>
        </w:rPr>
        <w:tab/>
        <w:t>OTA Spectrum emission mask</w:t>
      </w:r>
      <w:bookmarkEnd w:id="3394"/>
      <w:bookmarkEnd w:id="3395"/>
      <w:bookmarkEnd w:id="3396"/>
      <w:bookmarkEnd w:id="3397"/>
      <w:bookmarkEnd w:id="3398"/>
      <w:bookmarkEnd w:id="3399"/>
      <w:bookmarkEnd w:id="3400"/>
      <w:bookmarkEnd w:id="3401"/>
      <w:bookmarkEnd w:id="3402"/>
      <w:bookmarkEnd w:id="3403"/>
      <w:bookmarkEnd w:id="3404"/>
      <w:bookmarkEnd w:id="3405"/>
    </w:p>
    <w:p w14:paraId="48D95B17" w14:textId="77777777" w:rsidR="00D57C09" w:rsidRPr="00090C64" w:rsidRDefault="00D57C09" w:rsidP="00D57C09">
      <w:pPr>
        <w:pStyle w:val="Heading4"/>
        <w:rPr>
          <w:lang w:eastAsia="sv-SE"/>
        </w:rPr>
      </w:pPr>
      <w:bookmarkStart w:id="3406" w:name="_Toc21125115"/>
      <w:bookmarkStart w:id="3407" w:name="_Toc29768105"/>
      <w:bookmarkStart w:id="3408" w:name="_Toc36044547"/>
      <w:bookmarkStart w:id="3409" w:name="_Toc37230452"/>
      <w:bookmarkStart w:id="3410" w:name="_Toc45907595"/>
      <w:bookmarkStart w:id="3411" w:name="_Toc53181700"/>
      <w:bookmarkStart w:id="3412" w:name="_Toc61127537"/>
      <w:bookmarkStart w:id="3413" w:name="_Toc67054551"/>
      <w:bookmarkStart w:id="3414" w:name="_Toc67061549"/>
      <w:bookmarkStart w:id="3415" w:name="_Toc74735067"/>
      <w:bookmarkStart w:id="3416" w:name="_Toc74753310"/>
      <w:bookmarkStart w:id="3417" w:name="_Toc76507569"/>
      <w:r w:rsidRPr="00090C64">
        <w:rPr>
          <w:lang w:eastAsia="sv-SE"/>
        </w:rPr>
        <w:t>6.7.4.1</w:t>
      </w:r>
      <w:r w:rsidRPr="00090C64">
        <w:rPr>
          <w:lang w:eastAsia="sv-SE"/>
        </w:rPr>
        <w:tab/>
        <w:t>Definition and applicability</w:t>
      </w:r>
      <w:bookmarkEnd w:id="3406"/>
      <w:bookmarkEnd w:id="3407"/>
      <w:bookmarkEnd w:id="3408"/>
      <w:bookmarkEnd w:id="3409"/>
      <w:bookmarkEnd w:id="3410"/>
      <w:bookmarkEnd w:id="3411"/>
      <w:bookmarkEnd w:id="3412"/>
      <w:bookmarkEnd w:id="3413"/>
      <w:bookmarkEnd w:id="3414"/>
      <w:bookmarkEnd w:id="3415"/>
      <w:bookmarkEnd w:id="3416"/>
      <w:bookmarkEnd w:id="3417"/>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3418" w:name="_Toc21125116"/>
      <w:bookmarkStart w:id="3419" w:name="_Toc29768106"/>
      <w:bookmarkStart w:id="3420" w:name="_Toc36044548"/>
      <w:bookmarkStart w:id="3421" w:name="_Toc37230453"/>
      <w:bookmarkStart w:id="3422" w:name="_Toc45907596"/>
      <w:bookmarkStart w:id="3423" w:name="_Toc53181701"/>
      <w:bookmarkStart w:id="3424" w:name="_Toc61127538"/>
      <w:bookmarkStart w:id="3425" w:name="_Toc67054552"/>
      <w:bookmarkStart w:id="3426" w:name="_Toc67061550"/>
      <w:bookmarkStart w:id="3427" w:name="_Toc74735068"/>
      <w:bookmarkStart w:id="3428" w:name="_Toc74753311"/>
      <w:bookmarkStart w:id="3429" w:name="_Toc76507570"/>
      <w:r w:rsidRPr="00090C64">
        <w:rPr>
          <w:lang w:eastAsia="sv-SE"/>
        </w:rPr>
        <w:t>6.7.4.2</w:t>
      </w:r>
      <w:r w:rsidRPr="00090C64">
        <w:rPr>
          <w:lang w:eastAsia="sv-SE"/>
        </w:rPr>
        <w:tab/>
        <w:t>Minimum requirement</w:t>
      </w:r>
      <w:bookmarkEnd w:id="3418"/>
      <w:bookmarkEnd w:id="3419"/>
      <w:bookmarkEnd w:id="3420"/>
      <w:bookmarkEnd w:id="3421"/>
      <w:bookmarkEnd w:id="3422"/>
      <w:bookmarkEnd w:id="3423"/>
      <w:bookmarkEnd w:id="3424"/>
      <w:bookmarkEnd w:id="3425"/>
      <w:bookmarkEnd w:id="3426"/>
      <w:bookmarkEnd w:id="3427"/>
      <w:bookmarkEnd w:id="3428"/>
      <w:bookmarkEnd w:id="342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3430" w:name="_Toc21125117"/>
      <w:bookmarkStart w:id="3431" w:name="_Toc29768107"/>
      <w:bookmarkStart w:id="3432" w:name="_Toc36044549"/>
      <w:bookmarkStart w:id="3433" w:name="_Toc37230454"/>
      <w:bookmarkStart w:id="3434" w:name="_Toc45907597"/>
      <w:bookmarkStart w:id="3435" w:name="_Toc53181702"/>
      <w:bookmarkStart w:id="3436" w:name="_Toc61127539"/>
      <w:bookmarkStart w:id="3437" w:name="_Toc67054553"/>
      <w:bookmarkStart w:id="3438" w:name="_Toc67061551"/>
      <w:bookmarkStart w:id="3439" w:name="_Toc74735069"/>
      <w:bookmarkStart w:id="3440" w:name="_Toc74753312"/>
      <w:bookmarkStart w:id="3441" w:name="_Toc76507571"/>
      <w:r w:rsidRPr="00090C64">
        <w:rPr>
          <w:lang w:eastAsia="sv-SE"/>
        </w:rPr>
        <w:t>6.7.4.3</w:t>
      </w:r>
      <w:r w:rsidRPr="00090C64">
        <w:rPr>
          <w:lang w:eastAsia="sv-SE"/>
        </w:rPr>
        <w:tab/>
        <w:t>Test purpose</w:t>
      </w:r>
      <w:bookmarkEnd w:id="3430"/>
      <w:bookmarkEnd w:id="3431"/>
      <w:bookmarkEnd w:id="3432"/>
      <w:bookmarkEnd w:id="3433"/>
      <w:bookmarkEnd w:id="3434"/>
      <w:bookmarkEnd w:id="3435"/>
      <w:bookmarkEnd w:id="3436"/>
      <w:bookmarkEnd w:id="3437"/>
      <w:bookmarkEnd w:id="3438"/>
      <w:bookmarkEnd w:id="3439"/>
      <w:bookmarkEnd w:id="3440"/>
      <w:bookmarkEnd w:id="344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3442" w:name="_Toc21125118"/>
      <w:bookmarkStart w:id="3443" w:name="_Toc29768108"/>
      <w:bookmarkStart w:id="3444" w:name="_Toc36044550"/>
      <w:bookmarkStart w:id="3445" w:name="_Toc37230455"/>
      <w:bookmarkStart w:id="3446" w:name="_Toc45907598"/>
      <w:bookmarkStart w:id="3447" w:name="_Toc53181703"/>
      <w:bookmarkStart w:id="3448" w:name="_Toc61127540"/>
      <w:bookmarkStart w:id="3449" w:name="_Toc67054554"/>
      <w:bookmarkStart w:id="3450" w:name="_Toc67061552"/>
      <w:bookmarkStart w:id="3451" w:name="_Toc74735070"/>
      <w:bookmarkStart w:id="3452" w:name="_Toc74753313"/>
      <w:bookmarkStart w:id="3453" w:name="_Toc76507572"/>
      <w:r w:rsidRPr="00090C64">
        <w:rPr>
          <w:lang w:eastAsia="sv-SE"/>
        </w:rPr>
        <w:t>6.</w:t>
      </w:r>
      <w:r w:rsidRPr="00090C64">
        <w:rPr>
          <w:lang w:eastAsia="zh-CN"/>
        </w:rPr>
        <w:t>7.4.</w:t>
      </w:r>
      <w:r w:rsidRPr="00090C64">
        <w:rPr>
          <w:lang w:eastAsia="sv-SE"/>
        </w:rPr>
        <w:t>4</w:t>
      </w:r>
      <w:r w:rsidRPr="00090C64">
        <w:rPr>
          <w:lang w:eastAsia="sv-SE"/>
        </w:rPr>
        <w:tab/>
        <w:t>Method of test</w:t>
      </w:r>
      <w:bookmarkEnd w:id="3442"/>
      <w:bookmarkEnd w:id="3443"/>
      <w:bookmarkEnd w:id="3444"/>
      <w:bookmarkEnd w:id="3445"/>
      <w:bookmarkEnd w:id="3446"/>
      <w:bookmarkEnd w:id="3447"/>
      <w:bookmarkEnd w:id="3448"/>
      <w:bookmarkEnd w:id="3449"/>
      <w:bookmarkEnd w:id="3450"/>
      <w:bookmarkEnd w:id="3451"/>
      <w:bookmarkEnd w:id="3452"/>
      <w:bookmarkEnd w:id="3453"/>
    </w:p>
    <w:p w14:paraId="0B469FEB" w14:textId="77777777" w:rsidR="00D57C09" w:rsidRPr="00090C64" w:rsidRDefault="00D57C09" w:rsidP="00D57C09">
      <w:pPr>
        <w:pStyle w:val="Heading5"/>
        <w:rPr>
          <w:lang w:eastAsia="sv-SE"/>
        </w:rPr>
      </w:pPr>
      <w:bookmarkStart w:id="3454" w:name="_Toc21125119"/>
      <w:bookmarkStart w:id="3455" w:name="_Toc29768109"/>
      <w:bookmarkStart w:id="3456" w:name="_Toc36044551"/>
      <w:bookmarkStart w:id="3457" w:name="_Toc37230456"/>
      <w:bookmarkStart w:id="3458" w:name="_Toc45907599"/>
      <w:bookmarkStart w:id="3459" w:name="_Toc53181704"/>
      <w:bookmarkStart w:id="3460" w:name="_Toc61127541"/>
      <w:bookmarkStart w:id="3461" w:name="_Toc67054555"/>
      <w:bookmarkStart w:id="3462" w:name="_Toc67061553"/>
      <w:bookmarkStart w:id="3463" w:name="_Toc74735071"/>
      <w:bookmarkStart w:id="3464" w:name="_Toc74753314"/>
      <w:bookmarkStart w:id="3465" w:name="_Toc76507573"/>
      <w:r w:rsidRPr="00090C64">
        <w:rPr>
          <w:lang w:eastAsia="sv-SE"/>
        </w:rPr>
        <w:t>6.7.4.4.1</w:t>
      </w:r>
      <w:r w:rsidRPr="00090C64">
        <w:rPr>
          <w:lang w:eastAsia="sv-SE"/>
        </w:rPr>
        <w:tab/>
        <w:t>Initial conditions</w:t>
      </w:r>
      <w:bookmarkEnd w:id="3454"/>
      <w:bookmarkEnd w:id="3455"/>
      <w:bookmarkEnd w:id="3456"/>
      <w:bookmarkEnd w:id="3457"/>
      <w:bookmarkEnd w:id="3458"/>
      <w:bookmarkEnd w:id="3459"/>
      <w:bookmarkEnd w:id="3460"/>
      <w:bookmarkEnd w:id="3461"/>
      <w:bookmarkEnd w:id="3462"/>
      <w:bookmarkEnd w:id="3463"/>
      <w:bookmarkEnd w:id="3464"/>
      <w:bookmarkEnd w:id="3465"/>
    </w:p>
    <w:p w14:paraId="2F71BD95" w14:textId="77777777" w:rsidR="00D57C09" w:rsidRPr="00090C64" w:rsidRDefault="00D57C09" w:rsidP="00554118">
      <w:pPr>
        <w:pStyle w:val="H6"/>
        <w:rPr>
          <w:lang w:eastAsia="sv-SE"/>
        </w:rPr>
      </w:pPr>
      <w:bookmarkStart w:id="3466" w:name="_Toc21125120"/>
      <w:bookmarkStart w:id="3467" w:name="_Toc29768110"/>
      <w:bookmarkStart w:id="3468" w:name="_Toc36044552"/>
      <w:bookmarkStart w:id="3469" w:name="_Toc37230457"/>
      <w:bookmarkStart w:id="3470" w:name="_Toc45907600"/>
      <w:bookmarkStart w:id="3471" w:name="_Toc53181705"/>
      <w:r w:rsidRPr="00090C64">
        <w:t>6.7.4.4.1.1</w:t>
      </w:r>
      <w:r w:rsidRPr="00090C64">
        <w:rPr>
          <w:lang w:eastAsia="sv-SE"/>
        </w:rPr>
        <w:tab/>
        <w:t>General test conditions</w:t>
      </w:r>
      <w:bookmarkEnd w:id="3466"/>
      <w:bookmarkEnd w:id="3467"/>
      <w:bookmarkEnd w:id="3468"/>
      <w:bookmarkEnd w:id="3469"/>
      <w:bookmarkEnd w:id="3470"/>
      <w:bookmarkEnd w:id="3471"/>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3472" w:name="_Toc21125121"/>
      <w:bookmarkStart w:id="3473" w:name="_Toc29768111"/>
      <w:bookmarkStart w:id="3474" w:name="_Toc36044553"/>
      <w:bookmarkStart w:id="3475" w:name="_Toc37230458"/>
      <w:bookmarkStart w:id="3476" w:name="_Toc45907601"/>
      <w:bookmarkStart w:id="3477" w:name="_Toc53181706"/>
      <w:r w:rsidRPr="00090C64">
        <w:lastRenderedPageBreak/>
        <w:t>6.7.4.4.1.2</w:t>
      </w:r>
      <w:r w:rsidRPr="00090C64">
        <w:tab/>
      </w:r>
      <w:r w:rsidRPr="00090C64">
        <w:rPr>
          <w:lang w:eastAsia="zh-CN"/>
        </w:rPr>
        <w:t>UTRA FDD</w:t>
      </w:r>
      <w:bookmarkEnd w:id="3472"/>
      <w:bookmarkEnd w:id="3473"/>
      <w:bookmarkEnd w:id="3474"/>
      <w:bookmarkEnd w:id="3475"/>
      <w:bookmarkEnd w:id="3476"/>
      <w:bookmarkEnd w:id="3477"/>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3478" w:name="_Toc21125122"/>
      <w:bookmarkStart w:id="3479" w:name="_Toc29768112"/>
      <w:bookmarkStart w:id="3480" w:name="_Toc36044554"/>
      <w:bookmarkStart w:id="3481" w:name="_Toc37230459"/>
      <w:bookmarkStart w:id="3482" w:name="_Toc45907602"/>
      <w:bookmarkStart w:id="3483" w:name="_Toc53181707"/>
      <w:bookmarkStart w:id="3484" w:name="_Toc61127542"/>
      <w:bookmarkStart w:id="3485" w:name="_Toc67054556"/>
      <w:bookmarkStart w:id="3486" w:name="_Toc67061554"/>
      <w:bookmarkStart w:id="3487" w:name="_Toc74735072"/>
      <w:bookmarkStart w:id="3488" w:name="_Toc74753315"/>
      <w:bookmarkStart w:id="3489" w:name="_Toc76507574"/>
      <w:r w:rsidRPr="00090C64">
        <w:rPr>
          <w:lang w:eastAsia="sv-SE"/>
        </w:rPr>
        <w:t>6.7.4.4.2</w:t>
      </w:r>
      <w:r w:rsidRPr="00090C64">
        <w:rPr>
          <w:lang w:eastAsia="sv-SE"/>
        </w:rPr>
        <w:tab/>
        <w:t>Procedure</w:t>
      </w:r>
      <w:bookmarkEnd w:id="3478"/>
      <w:bookmarkEnd w:id="3479"/>
      <w:bookmarkEnd w:id="3480"/>
      <w:bookmarkEnd w:id="3481"/>
      <w:bookmarkEnd w:id="3482"/>
      <w:bookmarkEnd w:id="3483"/>
      <w:bookmarkEnd w:id="3484"/>
      <w:bookmarkEnd w:id="3485"/>
      <w:bookmarkEnd w:id="3486"/>
      <w:bookmarkEnd w:id="3487"/>
      <w:bookmarkEnd w:id="3488"/>
      <w:bookmarkEnd w:id="3489"/>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3490" w:name="_Toc21125123"/>
      <w:bookmarkStart w:id="3491" w:name="_Toc29768113"/>
      <w:bookmarkStart w:id="3492" w:name="_Toc36044555"/>
      <w:bookmarkStart w:id="3493" w:name="_Toc37230460"/>
      <w:bookmarkStart w:id="3494" w:name="_Toc45907603"/>
      <w:bookmarkStart w:id="3495" w:name="_Toc53181708"/>
      <w:bookmarkStart w:id="3496" w:name="_Toc61127543"/>
      <w:bookmarkStart w:id="3497" w:name="_Toc67054557"/>
      <w:bookmarkStart w:id="3498" w:name="_Toc67061555"/>
      <w:bookmarkStart w:id="3499" w:name="_Toc74735073"/>
      <w:bookmarkStart w:id="3500" w:name="_Toc74753316"/>
      <w:bookmarkStart w:id="3501" w:name="_Toc7650757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3490"/>
      <w:bookmarkEnd w:id="3491"/>
      <w:bookmarkEnd w:id="3492"/>
      <w:bookmarkEnd w:id="3493"/>
      <w:bookmarkEnd w:id="3494"/>
      <w:bookmarkEnd w:id="3495"/>
      <w:bookmarkEnd w:id="3496"/>
      <w:bookmarkEnd w:id="3497"/>
      <w:bookmarkEnd w:id="3498"/>
      <w:bookmarkEnd w:id="3499"/>
      <w:bookmarkEnd w:id="3500"/>
      <w:bookmarkEnd w:id="3501"/>
    </w:p>
    <w:p w14:paraId="3D99F04D" w14:textId="77777777" w:rsidR="00D57C09" w:rsidRPr="00090C64" w:rsidRDefault="00D57C09" w:rsidP="00D57C09">
      <w:pPr>
        <w:pStyle w:val="Heading5"/>
        <w:rPr>
          <w:noProof/>
        </w:rPr>
      </w:pPr>
      <w:bookmarkStart w:id="3502" w:name="_Toc21125124"/>
      <w:bookmarkStart w:id="3503" w:name="_Toc29768114"/>
      <w:bookmarkStart w:id="3504" w:name="_Toc36044556"/>
      <w:bookmarkStart w:id="3505" w:name="_Toc37230461"/>
      <w:bookmarkStart w:id="3506" w:name="_Toc45907604"/>
      <w:bookmarkStart w:id="3507" w:name="_Toc53181709"/>
      <w:bookmarkStart w:id="3508" w:name="_Toc61127544"/>
      <w:bookmarkStart w:id="3509" w:name="_Toc67054558"/>
      <w:bookmarkStart w:id="3510" w:name="_Toc67061556"/>
      <w:bookmarkStart w:id="3511" w:name="_Toc74735074"/>
      <w:bookmarkStart w:id="3512" w:name="_Toc74753317"/>
      <w:bookmarkStart w:id="3513" w:name="_Toc76507576"/>
      <w:r w:rsidRPr="00090C64">
        <w:rPr>
          <w:noProof/>
        </w:rPr>
        <w:t>6.7.4.5.1</w:t>
      </w:r>
      <w:r w:rsidRPr="00090C64">
        <w:rPr>
          <w:noProof/>
        </w:rPr>
        <w:tab/>
        <w:t>UTRA FDD</w:t>
      </w:r>
      <w:bookmarkEnd w:id="3502"/>
      <w:bookmarkEnd w:id="3503"/>
      <w:bookmarkEnd w:id="3504"/>
      <w:bookmarkEnd w:id="3505"/>
      <w:bookmarkEnd w:id="3506"/>
      <w:bookmarkEnd w:id="3507"/>
      <w:bookmarkEnd w:id="3508"/>
      <w:bookmarkEnd w:id="3509"/>
      <w:bookmarkEnd w:id="3510"/>
      <w:bookmarkEnd w:id="3511"/>
      <w:bookmarkEnd w:id="3512"/>
      <w:bookmarkEnd w:id="351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3514" w:name="_Toc21125125"/>
      <w:bookmarkStart w:id="3515" w:name="_Toc29768115"/>
      <w:bookmarkStart w:id="3516" w:name="_Toc36044557"/>
      <w:bookmarkStart w:id="3517" w:name="_Toc37230462"/>
      <w:bookmarkStart w:id="3518" w:name="_Toc45907605"/>
      <w:bookmarkStart w:id="3519" w:name="_Toc53181710"/>
      <w:bookmarkStart w:id="3520" w:name="_Toc61127545"/>
      <w:bookmarkStart w:id="3521" w:name="_Toc67054559"/>
      <w:bookmarkStart w:id="3522" w:name="_Toc67061557"/>
      <w:bookmarkStart w:id="3523" w:name="_Toc74735075"/>
      <w:bookmarkStart w:id="3524" w:name="_Toc74753318"/>
      <w:bookmarkStart w:id="3525" w:name="_Toc76507577"/>
      <w:r w:rsidRPr="00090C64">
        <w:t>6.7.5</w:t>
      </w:r>
      <w:r w:rsidRPr="00090C64">
        <w:tab/>
        <w:t>OTA Operating band unwanted emission</w:t>
      </w:r>
      <w:bookmarkEnd w:id="3514"/>
      <w:bookmarkEnd w:id="3515"/>
      <w:bookmarkEnd w:id="3516"/>
      <w:bookmarkEnd w:id="3517"/>
      <w:bookmarkEnd w:id="3518"/>
      <w:bookmarkEnd w:id="3519"/>
      <w:bookmarkEnd w:id="3520"/>
      <w:bookmarkEnd w:id="3521"/>
      <w:bookmarkEnd w:id="3522"/>
      <w:bookmarkEnd w:id="3523"/>
      <w:bookmarkEnd w:id="3524"/>
      <w:bookmarkEnd w:id="3525"/>
    </w:p>
    <w:p w14:paraId="3C8F306C" w14:textId="77777777" w:rsidR="00D57C09" w:rsidRPr="00090C64" w:rsidRDefault="00D57C09" w:rsidP="00D57C09">
      <w:pPr>
        <w:pStyle w:val="Heading4"/>
        <w:rPr>
          <w:lang w:eastAsia="sv-SE"/>
        </w:rPr>
      </w:pPr>
      <w:bookmarkStart w:id="3526" w:name="_Toc21125126"/>
      <w:bookmarkStart w:id="3527" w:name="_Toc29768116"/>
      <w:bookmarkStart w:id="3528" w:name="_Toc36044558"/>
      <w:bookmarkStart w:id="3529" w:name="_Toc37230463"/>
      <w:bookmarkStart w:id="3530" w:name="_Toc45907606"/>
      <w:bookmarkStart w:id="3531" w:name="_Toc53181711"/>
      <w:bookmarkStart w:id="3532" w:name="_Toc61127546"/>
      <w:bookmarkStart w:id="3533" w:name="_Toc67054560"/>
      <w:bookmarkStart w:id="3534" w:name="_Toc67061558"/>
      <w:bookmarkStart w:id="3535" w:name="_Toc74735076"/>
      <w:bookmarkStart w:id="3536" w:name="_Toc74753319"/>
      <w:bookmarkStart w:id="3537" w:name="_Toc76507578"/>
      <w:r w:rsidRPr="00090C64">
        <w:rPr>
          <w:lang w:eastAsia="sv-SE"/>
        </w:rPr>
        <w:t>6.7.5.1</w:t>
      </w:r>
      <w:r w:rsidRPr="00090C64">
        <w:rPr>
          <w:lang w:eastAsia="sv-SE"/>
        </w:rPr>
        <w:tab/>
        <w:t>Definition and applicability</w:t>
      </w:r>
      <w:bookmarkEnd w:id="3526"/>
      <w:bookmarkEnd w:id="3527"/>
      <w:bookmarkEnd w:id="3528"/>
      <w:bookmarkEnd w:id="3529"/>
      <w:bookmarkEnd w:id="3530"/>
      <w:bookmarkEnd w:id="3531"/>
      <w:bookmarkEnd w:id="3532"/>
      <w:bookmarkEnd w:id="3533"/>
      <w:bookmarkEnd w:id="3534"/>
      <w:bookmarkEnd w:id="3535"/>
      <w:bookmarkEnd w:id="3536"/>
      <w:bookmarkEnd w:id="353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3538" w:name="_Toc21125127"/>
      <w:bookmarkStart w:id="3539" w:name="_Toc29768117"/>
      <w:bookmarkStart w:id="3540" w:name="_Toc36044559"/>
      <w:bookmarkStart w:id="3541" w:name="_Toc37230464"/>
      <w:bookmarkStart w:id="3542" w:name="_Toc45907607"/>
      <w:bookmarkStart w:id="3543" w:name="_Toc53181712"/>
      <w:bookmarkStart w:id="3544" w:name="_Toc61127547"/>
      <w:bookmarkStart w:id="3545" w:name="_Toc67054561"/>
      <w:bookmarkStart w:id="3546" w:name="_Toc67061559"/>
      <w:bookmarkStart w:id="3547" w:name="_Toc74735077"/>
      <w:bookmarkStart w:id="3548" w:name="_Toc74753320"/>
      <w:bookmarkStart w:id="3549" w:name="_Toc76507579"/>
      <w:r w:rsidRPr="00090C64">
        <w:rPr>
          <w:lang w:eastAsia="sv-SE"/>
        </w:rPr>
        <w:t>6.7.5.2</w:t>
      </w:r>
      <w:r w:rsidRPr="00090C64">
        <w:rPr>
          <w:lang w:eastAsia="sv-SE"/>
        </w:rPr>
        <w:tab/>
        <w:t>Minimum Requirement</w:t>
      </w:r>
      <w:bookmarkEnd w:id="3538"/>
      <w:bookmarkEnd w:id="3539"/>
      <w:bookmarkEnd w:id="3540"/>
      <w:bookmarkEnd w:id="3541"/>
      <w:bookmarkEnd w:id="3542"/>
      <w:bookmarkEnd w:id="3543"/>
      <w:bookmarkEnd w:id="3544"/>
      <w:bookmarkEnd w:id="3545"/>
      <w:bookmarkEnd w:id="3546"/>
      <w:bookmarkEnd w:id="3547"/>
      <w:bookmarkEnd w:id="3548"/>
      <w:bookmarkEnd w:id="3549"/>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3550" w:name="_Toc21125128"/>
      <w:bookmarkStart w:id="3551" w:name="_Toc29768118"/>
      <w:bookmarkStart w:id="3552" w:name="_Toc36044560"/>
      <w:bookmarkStart w:id="3553" w:name="_Toc37230465"/>
      <w:bookmarkStart w:id="3554" w:name="_Toc45907608"/>
      <w:bookmarkStart w:id="3555" w:name="_Toc53181713"/>
      <w:bookmarkStart w:id="3556" w:name="_Toc61127548"/>
      <w:bookmarkStart w:id="3557" w:name="_Toc67054562"/>
      <w:bookmarkStart w:id="3558" w:name="_Toc67061560"/>
      <w:bookmarkStart w:id="3559" w:name="_Toc74735078"/>
      <w:bookmarkStart w:id="3560" w:name="_Toc74753321"/>
      <w:bookmarkStart w:id="3561" w:name="_Toc76507580"/>
      <w:r w:rsidRPr="00090C64">
        <w:rPr>
          <w:lang w:eastAsia="sv-SE"/>
        </w:rPr>
        <w:lastRenderedPageBreak/>
        <w:t>6.7.5.3</w:t>
      </w:r>
      <w:r w:rsidRPr="00090C64">
        <w:rPr>
          <w:lang w:eastAsia="sv-SE"/>
        </w:rPr>
        <w:tab/>
        <w:t>Test purpose</w:t>
      </w:r>
      <w:bookmarkEnd w:id="3550"/>
      <w:bookmarkEnd w:id="3551"/>
      <w:bookmarkEnd w:id="3552"/>
      <w:bookmarkEnd w:id="3553"/>
      <w:bookmarkEnd w:id="3554"/>
      <w:bookmarkEnd w:id="3555"/>
      <w:bookmarkEnd w:id="3556"/>
      <w:bookmarkEnd w:id="3557"/>
      <w:bookmarkEnd w:id="3558"/>
      <w:bookmarkEnd w:id="3559"/>
      <w:bookmarkEnd w:id="3560"/>
      <w:bookmarkEnd w:id="356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3562" w:name="_Toc21125129"/>
      <w:bookmarkStart w:id="3563" w:name="_Toc29768119"/>
      <w:bookmarkStart w:id="3564" w:name="_Toc36044561"/>
      <w:bookmarkStart w:id="3565" w:name="_Toc37230466"/>
      <w:bookmarkStart w:id="3566" w:name="_Toc45907609"/>
      <w:bookmarkStart w:id="3567" w:name="_Toc53181714"/>
      <w:bookmarkStart w:id="3568" w:name="_Toc61127549"/>
      <w:bookmarkStart w:id="3569" w:name="_Toc67054563"/>
      <w:bookmarkStart w:id="3570" w:name="_Toc67061561"/>
      <w:bookmarkStart w:id="3571" w:name="_Toc74735079"/>
      <w:bookmarkStart w:id="3572" w:name="_Toc74753322"/>
      <w:bookmarkStart w:id="3573" w:name="_Toc76507581"/>
      <w:r w:rsidRPr="00090C64">
        <w:rPr>
          <w:lang w:eastAsia="sv-SE"/>
        </w:rPr>
        <w:t>6.</w:t>
      </w:r>
      <w:r w:rsidRPr="00090C64">
        <w:rPr>
          <w:lang w:eastAsia="zh-CN"/>
        </w:rPr>
        <w:t>7.5.</w:t>
      </w:r>
      <w:r w:rsidRPr="00090C64">
        <w:rPr>
          <w:lang w:eastAsia="sv-SE"/>
        </w:rPr>
        <w:t>4</w:t>
      </w:r>
      <w:r w:rsidRPr="00090C64">
        <w:rPr>
          <w:lang w:eastAsia="sv-SE"/>
        </w:rPr>
        <w:tab/>
        <w:t>Method of test</w:t>
      </w:r>
      <w:bookmarkEnd w:id="3562"/>
      <w:bookmarkEnd w:id="3563"/>
      <w:bookmarkEnd w:id="3564"/>
      <w:bookmarkEnd w:id="3565"/>
      <w:bookmarkEnd w:id="3566"/>
      <w:bookmarkEnd w:id="3567"/>
      <w:bookmarkEnd w:id="3568"/>
      <w:bookmarkEnd w:id="3569"/>
      <w:bookmarkEnd w:id="3570"/>
      <w:bookmarkEnd w:id="3571"/>
      <w:bookmarkEnd w:id="3572"/>
      <w:bookmarkEnd w:id="3573"/>
    </w:p>
    <w:p w14:paraId="7ACFBC94" w14:textId="77777777" w:rsidR="00D57C09" w:rsidRPr="00090C64" w:rsidRDefault="00D57C09" w:rsidP="00D57C09">
      <w:pPr>
        <w:pStyle w:val="Heading5"/>
        <w:rPr>
          <w:lang w:eastAsia="sv-SE"/>
        </w:rPr>
      </w:pPr>
      <w:bookmarkStart w:id="3574" w:name="_Toc21125130"/>
      <w:bookmarkStart w:id="3575" w:name="_Toc29768120"/>
      <w:bookmarkStart w:id="3576" w:name="_Toc36044562"/>
      <w:bookmarkStart w:id="3577" w:name="_Toc37230467"/>
      <w:bookmarkStart w:id="3578" w:name="_Toc45907610"/>
      <w:bookmarkStart w:id="3579" w:name="_Toc53181715"/>
      <w:bookmarkStart w:id="3580" w:name="_Toc61127550"/>
      <w:bookmarkStart w:id="3581" w:name="_Toc67054564"/>
      <w:bookmarkStart w:id="3582" w:name="_Toc67061562"/>
      <w:bookmarkStart w:id="3583" w:name="_Toc74735080"/>
      <w:bookmarkStart w:id="3584" w:name="_Toc74753323"/>
      <w:bookmarkStart w:id="3585" w:name="_Toc76507582"/>
      <w:r w:rsidRPr="00090C64">
        <w:rPr>
          <w:lang w:eastAsia="sv-SE"/>
        </w:rPr>
        <w:t>6.7.5.4.1</w:t>
      </w:r>
      <w:r w:rsidRPr="00090C64">
        <w:rPr>
          <w:lang w:eastAsia="sv-SE"/>
        </w:rPr>
        <w:tab/>
        <w:t>Initial conditions</w:t>
      </w:r>
      <w:bookmarkEnd w:id="3574"/>
      <w:bookmarkEnd w:id="3575"/>
      <w:bookmarkEnd w:id="3576"/>
      <w:bookmarkEnd w:id="3577"/>
      <w:bookmarkEnd w:id="3578"/>
      <w:bookmarkEnd w:id="3579"/>
      <w:bookmarkEnd w:id="3580"/>
      <w:bookmarkEnd w:id="3581"/>
      <w:bookmarkEnd w:id="3582"/>
      <w:bookmarkEnd w:id="3583"/>
      <w:bookmarkEnd w:id="3584"/>
      <w:bookmarkEnd w:id="358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3586" w:name="_Toc21125131"/>
      <w:bookmarkStart w:id="3587" w:name="_Toc29768121"/>
      <w:bookmarkStart w:id="3588" w:name="_Toc36044563"/>
      <w:bookmarkStart w:id="3589" w:name="_Toc37230468"/>
      <w:bookmarkStart w:id="3590" w:name="_Toc45907611"/>
      <w:bookmarkStart w:id="3591" w:name="_Toc53181716"/>
      <w:bookmarkStart w:id="3592" w:name="_Toc61127551"/>
      <w:bookmarkStart w:id="3593" w:name="_Toc67054565"/>
      <w:bookmarkStart w:id="3594" w:name="_Toc67061563"/>
      <w:bookmarkStart w:id="3595" w:name="_Toc74735081"/>
      <w:bookmarkStart w:id="3596" w:name="_Toc74753324"/>
      <w:bookmarkStart w:id="3597" w:name="_Toc76507583"/>
      <w:r w:rsidRPr="00090C64">
        <w:rPr>
          <w:lang w:eastAsia="sv-SE"/>
        </w:rPr>
        <w:t>6.7.5.4.2</w:t>
      </w:r>
      <w:r w:rsidRPr="00090C64">
        <w:rPr>
          <w:lang w:eastAsia="sv-SE"/>
        </w:rPr>
        <w:tab/>
        <w:t>Procedure</w:t>
      </w:r>
      <w:bookmarkEnd w:id="3586"/>
      <w:bookmarkEnd w:id="3587"/>
      <w:bookmarkEnd w:id="3588"/>
      <w:bookmarkEnd w:id="3589"/>
      <w:bookmarkEnd w:id="3590"/>
      <w:bookmarkEnd w:id="3591"/>
      <w:bookmarkEnd w:id="3592"/>
      <w:bookmarkEnd w:id="3593"/>
      <w:bookmarkEnd w:id="3594"/>
      <w:bookmarkEnd w:id="3595"/>
      <w:bookmarkEnd w:id="3596"/>
      <w:bookmarkEnd w:id="3597"/>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3598" w:name="_Toc21125132"/>
      <w:bookmarkStart w:id="3599" w:name="_Toc29768122"/>
      <w:bookmarkStart w:id="3600" w:name="_Toc36044564"/>
      <w:bookmarkStart w:id="3601" w:name="_Toc37230469"/>
      <w:bookmarkStart w:id="3602" w:name="_Toc45907612"/>
      <w:bookmarkStart w:id="3603" w:name="_Toc53181717"/>
      <w:bookmarkStart w:id="3604" w:name="_Toc61127552"/>
      <w:bookmarkStart w:id="3605" w:name="_Toc67054566"/>
      <w:bookmarkStart w:id="3606" w:name="_Toc67061564"/>
      <w:bookmarkStart w:id="3607" w:name="_Toc74735082"/>
      <w:bookmarkStart w:id="3608" w:name="_Toc74753325"/>
      <w:bookmarkStart w:id="3609" w:name="_Toc76507584"/>
      <w:r w:rsidRPr="00090C64">
        <w:rPr>
          <w:lang w:eastAsia="sv-SE"/>
        </w:rPr>
        <w:t>6.</w:t>
      </w:r>
      <w:r w:rsidRPr="00090C64">
        <w:rPr>
          <w:lang w:eastAsia="zh-CN"/>
        </w:rPr>
        <w:t>7.5.</w:t>
      </w:r>
      <w:r w:rsidRPr="00090C64">
        <w:rPr>
          <w:lang w:eastAsia="sv-SE"/>
        </w:rPr>
        <w:t>5</w:t>
      </w:r>
      <w:r w:rsidRPr="00090C64">
        <w:rPr>
          <w:lang w:eastAsia="sv-SE"/>
        </w:rPr>
        <w:tab/>
        <w:t>Test Requirement</w:t>
      </w:r>
      <w:bookmarkEnd w:id="3598"/>
      <w:bookmarkEnd w:id="3599"/>
      <w:bookmarkEnd w:id="3600"/>
      <w:bookmarkEnd w:id="3601"/>
      <w:bookmarkEnd w:id="3602"/>
      <w:bookmarkEnd w:id="3603"/>
      <w:bookmarkEnd w:id="3604"/>
      <w:bookmarkEnd w:id="3605"/>
      <w:bookmarkEnd w:id="3606"/>
      <w:bookmarkEnd w:id="3607"/>
      <w:bookmarkEnd w:id="3608"/>
      <w:bookmarkEnd w:id="3609"/>
    </w:p>
    <w:p w14:paraId="5C7D2701" w14:textId="77777777" w:rsidR="00D57C09" w:rsidRPr="00090C64" w:rsidRDefault="00D57C09" w:rsidP="00D57C09">
      <w:pPr>
        <w:pStyle w:val="Heading5"/>
        <w:rPr>
          <w:lang w:eastAsia="sv-SE"/>
        </w:rPr>
      </w:pPr>
      <w:bookmarkStart w:id="3610" w:name="_Toc21125133"/>
      <w:bookmarkStart w:id="3611" w:name="_Toc29768123"/>
      <w:bookmarkStart w:id="3612" w:name="_Toc36044565"/>
      <w:bookmarkStart w:id="3613" w:name="_Toc37230470"/>
      <w:bookmarkStart w:id="3614" w:name="_Toc45907613"/>
      <w:bookmarkStart w:id="3615" w:name="_Toc53181718"/>
      <w:bookmarkStart w:id="3616" w:name="_Toc61127553"/>
      <w:bookmarkStart w:id="3617" w:name="_Toc67054567"/>
      <w:bookmarkStart w:id="3618" w:name="_Toc67061565"/>
      <w:bookmarkStart w:id="3619" w:name="_Toc74735083"/>
      <w:bookmarkStart w:id="3620" w:name="_Toc74753326"/>
      <w:bookmarkStart w:id="3621" w:name="_Toc76507585"/>
      <w:r w:rsidRPr="00090C64">
        <w:rPr>
          <w:lang w:eastAsia="sv-SE"/>
        </w:rPr>
        <w:t>6.7.5.5.1</w:t>
      </w:r>
      <w:r w:rsidRPr="00090C64">
        <w:rPr>
          <w:lang w:eastAsia="sv-SE"/>
        </w:rPr>
        <w:tab/>
        <w:t>General</w:t>
      </w:r>
      <w:bookmarkEnd w:id="3610"/>
      <w:bookmarkEnd w:id="3611"/>
      <w:bookmarkEnd w:id="3612"/>
      <w:bookmarkEnd w:id="3613"/>
      <w:bookmarkEnd w:id="3614"/>
      <w:bookmarkEnd w:id="3615"/>
      <w:bookmarkEnd w:id="3616"/>
      <w:bookmarkEnd w:id="3617"/>
      <w:bookmarkEnd w:id="3618"/>
      <w:bookmarkEnd w:id="3619"/>
      <w:bookmarkEnd w:id="3620"/>
      <w:bookmarkEnd w:id="3621"/>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3622" w:name="_Toc21125134"/>
      <w:bookmarkStart w:id="3623" w:name="_Toc29768124"/>
      <w:bookmarkStart w:id="3624" w:name="_Toc36044566"/>
      <w:bookmarkStart w:id="3625" w:name="_Toc37230471"/>
      <w:bookmarkStart w:id="3626" w:name="_Toc45907614"/>
      <w:bookmarkStart w:id="3627" w:name="_Toc53181719"/>
      <w:bookmarkStart w:id="3628" w:name="_Toc61127554"/>
      <w:bookmarkStart w:id="3629" w:name="_Toc67054568"/>
      <w:bookmarkStart w:id="3630" w:name="_Toc67061566"/>
      <w:bookmarkStart w:id="3631" w:name="_Toc74735084"/>
      <w:bookmarkStart w:id="3632" w:name="_Toc74753327"/>
      <w:bookmarkStart w:id="3633" w:name="_Toc76507586"/>
      <w:r w:rsidRPr="00090C64">
        <w:rPr>
          <w:lang w:eastAsia="sv-SE"/>
        </w:rPr>
        <w:t>6.7.5.5.2</w:t>
      </w:r>
      <w:r w:rsidRPr="00090C64">
        <w:rPr>
          <w:lang w:eastAsia="sv-SE"/>
        </w:rPr>
        <w:tab/>
        <w:t>MSR Band categories 1 and 3</w:t>
      </w:r>
      <w:bookmarkEnd w:id="3622"/>
      <w:bookmarkEnd w:id="3623"/>
      <w:bookmarkEnd w:id="3624"/>
      <w:bookmarkEnd w:id="3625"/>
      <w:bookmarkEnd w:id="3626"/>
      <w:bookmarkEnd w:id="3627"/>
      <w:bookmarkEnd w:id="3628"/>
      <w:bookmarkEnd w:id="3629"/>
      <w:bookmarkEnd w:id="3630"/>
      <w:bookmarkEnd w:id="3631"/>
      <w:bookmarkEnd w:id="3632"/>
      <w:bookmarkEnd w:id="363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0EF320A8" w:rsidR="006B5FF2" w:rsidRPr="00FD599E" w:rsidRDefault="006B5FF2" w:rsidP="006B5FF2">
            <w:pPr>
              <w:pStyle w:val="TAC"/>
            </w:pPr>
            <w:r w:rsidRPr="00E84EF6">
              <w:t xml:space="preserve">6.7.5.5.2-2b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3634" w:name="_Hlk61625360"/>
      <w:r w:rsidRPr="00E84EF6">
        <w:t>WA BS OBUE in BC1 and BC3 bands ≤ 3 GHz applicable for: BS not supporting NR; or BS supporting NR in Band n1</w:t>
      </w:r>
      <w:bookmarkEnd w:id="3634"/>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0BD49CA8" w14:textId="59E48DC8" w:rsidR="004908E0" w:rsidRPr="00E84EF6" w:rsidRDefault="004908E0" w:rsidP="004908E0">
      <w:pPr>
        <w:pStyle w:val="TH"/>
        <w:rPr>
          <w:rFonts w:cs="v5.0.0"/>
        </w:rPr>
      </w:pPr>
      <w:r w:rsidRPr="00E84EF6">
        <w:t xml:space="preserve">Table 6.7.5.5.2-2b: WA BS OBUE in BC1 bands &gt; 1GHz and ≤ 3 GHz applicable for: BS supporting NR, not operating NR in band n1 or n65,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2984EAAE" w14:textId="77777777" w:rsidR="004465BD" w:rsidRPr="00B20AE8" w:rsidRDefault="004465BD" w:rsidP="004465BD">
      <w:pPr>
        <w:pStyle w:val="TH"/>
        <w:rPr>
          <w:rFonts w:cs="v5.0.0"/>
        </w:rPr>
      </w:pPr>
      <w:r w:rsidRPr="00B20AE8">
        <w:lastRenderedPageBreak/>
        <w:t>Table 6.7.5.5.2-2</w:t>
      </w:r>
      <w:r>
        <w:t>c</w:t>
      </w:r>
      <w:r w:rsidRPr="00B20AE8">
        <w:t xml:space="preserve">: </w:t>
      </w:r>
      <w:r w:rsidRPr="00FE1C58">
        <w:t xml:space="preserve">Wide Area operating band unwanted emission mask (UEM) in BC1 and BC3 bands </w:t>
      </w:r>
      <w:r w:rsidRPr="00005383">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3635" w:name="_Toc21125135"/>
      <w:bookmarkStart w:id="3636" w:name="_Toc29768125"/>
      <w:bookmarkStart w:id="3637" w:name="_Toc36044567"/>
      <w:bookmarkStart w:id="3638" w:name="_Toc37230472"/>
      <w:bookmarkStart w:id="3639" w:name="_Toc45907615"/>
      <w:bookmarkStart w:id="3640" w:name="_Toc53181720"/>
      <w:bookmarkStart w:id="3641" w:name="_Toc61127555"/>
      <w:bookmarkStart w:id="3642" w:name="_Toc67054569"/>
      <w:bookmarkStart w:id="3643" w:name="_Toc67061567"/>
      <w:bookmarkStart w:id="3644" w:name="_Toc74735085"/>
      <w:bookmarkStart w:id="3645" w:name="_Toc74753328"/>
      <w:bookmarkStart w:id="3646" w:name="_Toc76507587"/>
      <w:r w:rsidRPr="00090C64">
        <w:rPr>
          <w:lang w:eastAsia="sv-SE"/>
        </w:rPr>
        <w:lastRenderedPageBreak/>
        <w:t>6.7.5.5.3</w:t>
      </w:r>
      <w:r w:rsidRPr="00090C64">
        <w:rPr>
          <w:lang w:eastAsia="sv-SE"/>
        </w:rPr>
        <w:tab/>
        <w:t>MSR Band Category 2</w:t>
      </w:r>
      <w:bookmarkEnd w:id="3635"/>
      <w:bookmarkEnd w:id="3636"/>
      <w:bookmarkEnd w:id="3637"/>
      <w:bookmarkEnd w:id="3638"/>
      <w:bookmarkEnd w:id="3639"/>
      <w:bookmarkEnd w:id="3640"/>
      <w:bookmarkEnd w:id="3641"/>
      <w:bookmarkEnd w:id="3642"/>
      <w:bookmarkEnd w:id="3643"/>
      <w:bookmarkEnd w:id="3644"/>
      <w:bookmarkEnd w:id="3645"/>
      <w:bookmarkEnd w:id="3646"/>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3647" w:name="_Toc21125136"/>
      <w:bookmarkStart w:id="3648" w:name="_Toc29768126"/>
      <w:bookmarkStart w:id="3649" w:name="_Toc36044568"/>
      <w:bookmarkStart w:id="3650" w:name="_Toc37230473"/>
      <w:bookmarkStart w:id="3651" w:name="_Toc45907616"/>
      <w:bookmarkStart w:id="3652" w:name="_Toc53181721"/>
      <w:bookmarkStart w:id="3653" w:name="_Toc61127556"/>
      <w:bookmarkStart w:id="3654" w:name="_Toc67054570"/>
      <w:bookmarkStart w:id="3655" w:name="_Toc67061568"/>
      <w:bookmarkStart w:id="3656" w:name="_Toc74735086"/>
      <w:bookmarkStart w:id="3657" w:name="_Toc74753329"/>
      <w:bookmarkStart w:id="3658" w:name="_Toc76507588"/>
      <w:r w:rsidRPr="00090C64">
        <w:rPr>
          <w:lang w:eastAsia="sv-SE"/>
        </w:rPr>
        <w:t>6.7.5.5.4</w:t>
      </w:r>
      <w:r w:rsidRPr="00090C64">
        <w:rPr>
          <w:lang w:eastAsia="sv-SE"/>
        </w:rPr>
        <w:tab/>
        <w:t>MSR Additional requirements</w:t>
      </w:r>
      <w:bookmarkEnd w:id="3647"/>
      <w:bookmarkEnd w:id="3648"/>
      <w:bookmarkEnd w:id="3649"/>
      <w:bookmarkEnd w:id="3650"/>
      <w:bookmarkEnd w:id="3651"/>
      <w:bookmarkEnd w:id="3652"/>
      <w:bookmarkEnd w:id="3653"/>
      <w:bookmarkEnd w:id="3654"/>
      <w:bookmarkEnd w:id="3655"/>
      <w:bookmarkEnd w:id="3656"/>
      <w:bookmarkEnd w:id="3657"/>
      <w:bookmarkEnd w:id="3658"/>
    </w:p>
    <w:p w14:paraId="09984D97" w14:textId="77777777" w:rsidR="00D57C09" w:rsidRPr="00090C64" w:rsidRDefault="00D57C09" w:rsidP="00554118">
      <w:pPr>
        <w:pStyle w:val="H6"/>
      </w:pPr>
      <w:bookmarkStart w:id="3659" w:name="_Toc21125137"/>
      <w:bookmarkStart w:id="3660" w:name="_Toc29768127"/>
      <w:bookmarkStart w:id="3661" w:name="_Toc36044569"/>
      <w:bookmarkStart w:id="3662" w:name="_Toc37230474"/>
      <w:bookmarkStart w:id="3663" w:name="_Toc45907617"/>
      <w:bookmarkStart w:id="3664" w:name="_Toc53181722"/>
      <w:r w:rsidRPr="00090C64">
        <w:t>6.7.5.5.4.1</w:t>
      </w:r>
      <w:r w:rsidRPr="00090C64">
        <w:tab/>
        <w:t>Limits in FCC Title 47</w:t>
      </w:r>
      <w:bookmarkEnd w:id="3659"/>
      <w:bookmarkEnd w:id="3660"/>
      <w:bookmarkEnd w:id="3661"/>
      <w:bookmarkEnd w:id="3662"/>
      <w:bookmarkEnd w:id="3663"/>
      <w:bookmarkEnd w:id="3664"/>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3665" w:name="_Toc21125138"/>
      <w:bookmarkStart w:id="3666" w:name="_Toc29768128"/>
      <w:bookmarkStart w:id="3667" w:name="_Toc36044570"/>
      <w:bookmarkStart w:id="3668" w:name="_Toc37230475"/>
      <w:bookmarkStart w:id="3669" w:name="_Toc45907618"/>
      <w:bookmarkStart w:id="3670" w:name="_Toc53181723"/>
      <w:r w:rsidRPr="00090C64">
        <w:t>6.7.5.5.4.2</w:t>
      </w:r>
      <w:r w:rsidRPr="00090C64">
        <w:tab/>
        <w:t>Unsynchronized operation for BC3</w:t>
      </w:r>
      <w:bookmarkEnd w:id="3665"/>
      <w:bookmarkEnd w:id="3666"/>
      <w:bookmarkEnd w:id="3667"/>
      <w:bookmarkEnd w:id="3668"/>
      <w:bookmarkEnd w:id="3669"/>
      <w:bookmarkEnd w:id="3670"/>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3671" w:name="_Toc21125139"/>
      <w:bookmarkStart w:id="3672" w:name="_Toc29768129"/>
      <w:bookmarkStart w:id="3673" w:name="_Toc36044571"/>
      <w:bookmarkStart w:id="3674" w:name="_Toc37230476"/>
      <w:bookmarkStart w:id="3675" w:name="_Toc45907619"/>
      <w:bookmarkStart w:id="3676" w:name="_Toc53181724"/>
      <w:r w:rsidRPr="00090C64">
        <w:lastRenderedPageBreak/>
        <w:t>6.7.5.5.4.3</w:t>
      </w:r>
      <w:r w:rsidRPr="00090C64">
        <w:tab/>
        <w:t>Protection of DTT</w:t>
      </w:r>
      <w:bookmarkEnd w:id="3671"/>
      <w:bookmarkEnd w:id="3672"/>
      <w:bookmarkEnd w:id="3673"/>
      <w:bookmarkEnd w:id="3674"/>
      <w:bookmarkEnd w:id="3675"/>
      <w:bookmarkEnd w:id="3676"/>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3677" w:name="_Toc21125140"/>
      <w:bookmarkStart w:id="3678" w:name="_Toc29768130"/>
      <w:bookmarkStart w:id="3679" w:name="_Toc36044572"/>
      <w:bookmarkStart w:id="3680" w:name="_Toc37230477"/>
      <w:bookmarkStart w:id="3681" w:name="_Toc45907620"/>
      <w:bookmarkStart w:id="3682"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9658CB">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9658CB">
        <w:trPr>
          <w:cantSplit/>
          <w:jc w:val="center"/>
        </w:trPr>
        <w:tc>
          <w:tcPr>
            <w:tcW w:w="4531" w:type="dxa"/>
          </w:tcPr>
          <w:p w14:paraId="69FDAE19" w14:textId="77777777" w:rsidR="006761FA" w:rsidRDefault="006761FA" w:rsidP="009658CB">
            <w:pPr>
              <w:pStyle w:val="TAH"/>
            </w:pPr>
            <w:r w:rsidRPr="00EF2F0E">
              <w:rPr>
                <w:rFonts w:cs="v5.0.0"/>
              </w:rPr>
              <w:t>Frequency offset of measurement filter centre frequency, f_offset</w:t>
            </w:r>
          </w:p>
        </w:tc>
        <w:tc>
          <w:tcPr>
            <w:tcW w:w="2410" w:type="dxa"/>
          </w:tcPr>
          <w:p w14:paraId="440CD464" w14:textId="77777777" w:rsidR="006761FA" w:rsidRDefault="006761FA" w:rsidP="009658CB">
            <w:pPr>
              <w:pStyle w:val="TAH"/>
            </w:pPr>
            <w:r w:rsidRPr="00EF2F0E">
              <w:rPr>
                <w:rFonts w:cs="Arial"/>
              </w:rPr>
              <w:t>Declared emission level [dBm]</w:t>
            </w:r>
          </w:p>
        </w:tc>
        <w:tc>
          <w:tcPr>
            <w:tcW w:w="2690" w:type="dxa"/>
          </w:tcPr>
          <w:p w14:paraId="3B3CDBF7" w14:textId="77777777" w:rsidR="006761FA" w:rsidRDefault="006761FA" w:rsidP="009658CB">
            <w:pPr>
              <w:pStyle w:val="TAH"/>
            </w:pPr>
            <w:r w:rsidRPr="00EF2F0E">
              <w:rPr>
                <w:rFonts w:cs="v5.0.0"/>
              </w:rPr>
              <w:t xml:space="preserve">Measurement bandwidth </w:t>
            </w:r>
          </w:p>
        </w:tc>
      </w:tr>
      <w:tr w:rsidR="006761FA" w14:paraId="62B9C891" w14:textId="77777777" w:rsidTr="009658CB">
        <w:trPr>
          <w:cantSplit/>
          <w:jc w:val="center"/>
        </w:trPr>
        <w:tc>
          <w:tcPr>
            <w:tcW w:w="4531" w:type="dxa"/>
          </w:tcPr>
          <w:p w14:paraId="395C8503" w14:textId="77777777" w:rsidR="006761FA" w:rsidRDefault="006761FA" w:rsidP="009658CB">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9658CB">
        <w:trPr>
          <w:cantSplit/>
          <w:jc w:val="center"/>
        </w:trPr>
        <w:tc>
          <w:tcPr>
            <w:tcW w:w="4531" w:type="dxa"/>
          </w:tcPr>
          <w:p w14:paraId="0C504A4E" w14:textId="77777777" w:rsidR="006761FA" w:rsidRDefault="006761FA" w:rsidP="009658CB">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9658CB">
        <w:trPr>
          <w:cantSplit/>
          <w:jc w:val="center"/>
        </w:trPr>
        <w:tc>
          <w:tcPr>
            <w:tcW w:w="4531" w:type="dxa"/>
          </w:tcPr>
          <w:p w14:paraId="6C4C7E3A" w14:textId="77777777" w:rsidR="006761FA" w:rsidRDefault="006761FA" w:rsidP="004465B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4465B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filter</w:t>
      </w:r>
      <w:r>
        <w:t xml:space="preserve"> with filter bandwidth according to Table 6.7.5.5.4.6-2, shall not exceed the </w:t>
      </w:r>
      <w:r>
        <w:lastRenderedPageBreak/>
        <w:t>maximum TRP limits indicated in the table. This requirement applies in the frequency range 1429-1518 MHz even though part of the range falls in the spurious domain.</w:t>
      </w:r>
    </w:p>
    <w:p w14:paraId="7049EA9E" w14:textId="77777777" w:rsidR="006761FA" w:rsidRDefault="006761FA" w:rsidP="009658CB">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4465BD">
            <w:pPr>
              <w:pStyle w:val="TAH"/>
            </w:pPr>
            <w:r w:rsidRPr="00EF2F0E">
              <w:rPr>
                <w:rFonts w:cs="Arial"/>
              </w:rPr>
              <w:t>Declared emission level [dBm]</w:t>
            </w:r>
          </w:p>
        </w:tc>
        <w:tc>
          <w:tcPr>
            <w:tcW w:w="2690" w:type="dxa"/>
          </w:tcPr>
          <w:p w14:paraId="06738A58" w14:textId="77777777" w:rsidR="006761FA" w:rsidRDefault="006761FA" w:rsidP="004465BD">
            <w:pPr>
              <w:pStyle w:val="TAH"/>
            </w:pPr>
            <w:r w:rsidRPr="00EF2F0E">
              <w:rPr>
                <w:rFonts w:cs="Arial"/>
              </w:rPr>
              <w:t>Measurement bandwidth</w:t>
            </w:r>
          </w:p>
        </w:tc>
      </w:tr>
      <w:tr w:rsidR="006761FA" w14:paraId="66804508" w14:textId="77777777" w:rsidTr="009658CB">
        <w:trPr>
          <w:cantSplit/>
          <w:jc w:val="center"/>
        </w:trPr>
        <w:tc>
          <w:tcPr>
            <w:tcW w:w="4531" w:type="dxa"/>
          </w:tcPr>
          <w:p w14:paraId="1DD98336" w14:textId="77777777" w:rsidR="006761FA"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4465BD">
            <w:pPr>
              <w:pStyle w:val="TAC"/>
            </w:pPr>
            <w:r w:rsidRPr="00EF2F0E">
              <w:rPr>
                <w:rFonts w:cs="Arial"/>
              </w:rPr>
              <w:t>1 MHz</w:t>
            </w:r>
          </w:p>
        </w:tc>
      </w:tr>
      <w:tr w:rsidR="006761FA" w14:paraId="31022E82" w14:textId="77777777" w:rsidTr="009658CB">
        <w:trPr>
          <w:cantSplit/>
          <w:jc w:val="center"/>
        </w:trPr>
        <w:tc>
          <w:tcPr>
            <w:tcW w:w="4531" w:type="dxa"/>
          </w:tcPr>
          <w:p w14:paraId="61E53D97" w14:textId="77777777" w:rsidR="006761FA"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4465BD">
            <w:pPr>
              <w:pStyle w:val="TAC"/>
            </w:pPr>
            <w:r w:rsidRPr="00EF2F0E">
              <w:rPr>
                <w:rFonts w:cs="Arial"/>
              </w:rPr>
              <w:t>3 MHz</w:t>
            </w:r>
          </w:p>
        </w:tc>
      </w:tr>
      <w:tr w:rsidR="006761FA" w14:paraId="296FA365" w14:textId="77777777" w:rsidTr="009658CB">
        <w:trPr>
          <w:cantSplit/>
          <w:jc w:val="center"/>
        </w:trPr>
        <w:tc>
          <w:tcPr>
            <w:tcW w:w="4531" w:type="dxa"/>
          </w:tcPr>
          <w:p w14:paraId="3BBEFC75"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4465BD">
            <w:pPr>
              <w:pStyle w:val="TAC"/>
              <w:rPr>
                <w:rFonts w:cs="Arial"/>
              </w:rPr>
            </w:pPr>
            <w:r w:rsidRPr="00EF2F0E">
              <w:rPr>
                <w:rFonts w:cs="Arial"/>
              </w:rPr>
              <w:t>3 MHz</w:t>
            </w:r>
          </w:p>
        </w:tc>
      </w:tr>
      <w:tr w:rsidR="006761FA" w14:paraId="49959CCC" w14:textId="77777777" w:rsidTr="009658CB">
        <w:trPr>
          <w:cantSplit/>
          <w:jc w:val="center"/>
        </w:trPr>
        <w:tc>
          <w:tcPr>
            <w:tcW w:w="4531" w:type="dxa"/>
          </w:tcPr>
          <w:p w14:paraId="3ADC21A0"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4465BD">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6.7.5.5.4.6-3, shall not exceed the maximum TRP limits indicated in the table.</w:t>
      </w:r>
    </w:p>
    <w:p w14:paraId="1A44EEF1" w14:textId="77777777" w:rsidR="006761FA" w:rsidRDefault="006761FA" w:rsidP="009658CB">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4465BD">
            <w:pPr>
              <w:pStyle w:val="TAH"/>
            </w:pPr>
            <w:r w:rsidRPr="00EF2F0E">
              <w:rPr>
                <w:rFonts w:cs="Arial"/>
                <w:lang w:eastAsia="en-GB"/>
              </w:rPr>
              <w:t>Declared emission level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6761FA" w14:paraId="3E31D1FE" w14:textId="77777777" w:rsidTr="004465BD">
        <w:trPr>
          <w:cantSplit/>
          <w:jc w:val="center"/>
        </w:trPr>
        <w:tc>
          <w:tcPr>
            <w:tcW w:w="4531" w:type="dxa"/>
          </w:tcPr>
          <w:p w14:paraId="3B1E4686" w14:textId="77777777" w:rsidR="006761FA"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4465BD">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9658CB">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4465BD">
            <w:pPr>
              <w:pStyle w:val="TAC"/>
            </w:pPr>
            <w:r w:rsidRPr="00EF2F0E">
              <w:rPr>
                <w:rFonts w:cs="Arial"/>
              </w:rPr>
              <w:t>-33</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lastRenderedPageBreak/>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3683" w:name="_Toc61127557"/>
      <w:bookmarkStart w:id="3684" w:name="_Toc67054571"/>
      <w:bookmarkStart w:id="3685" w:name="_Toc67061569"/>
      <w:bookmarkStart w:id="3686" w:name="_Toc74735087"/>
      <w:bookmarkStart w:id="3687" w:name="_Toc74753330"/>
      <w:bookmarkStart w:id="3688" w:name="_Toc76507589"/>
      <w:r w:rsidRPr="00090C64">
        <w:rPr>
          <w:lang w:eastAsia="sv-SE"/>
        </w:rPr>
        <w:t>6.7.5.5.5</w:t>
      </w:r>
      <w:r w:rsidRPr="00090C64">
        <w:rPr>
          <w:lang w:eastAsia="sv-SE"/>
        </w:rPr>
        <w:tab/>
        <w:t>E-UTRA</w:t>
      </w:r>
      <w:bookmarkEnd w:id="3677"/>
      <w:bookmarkEnd w:id="3678"/>
      <w:bookmarkEnd w:id="3679"/>
      <w:bookmarkEnd w:id="3680"/>
      <w:bookmarkEnd w:id="3681"/>
      <w:bookmarkEnd w:id="3682"/>
      <w:bookmarkEnd w:id="3683"/>
      <w:bookmarkEnd w:id="3684"/>
      <w:bookmarkEnd w:id="3685"/>
      <w:bookmarkEnd w:id="3686"/>
      <w:bookmarkEnd w:id="3687"/>
      <w:bookmarkEnd w:id="3688"/>
    </w:p>
    <w:p w14:paraId="426CFEF6" w14:textId="77777777" w:rsidR="00D57C09" w:rsidRPr="00090C64" w:rsidRDefault="00D57C09" w:rsidP="00554118">
      <w:pPr>
        <w:pStyle w:val="H6"/>
      </w:pPr>
      <w:bookmarkStart w:id="3689" w:name="_Toc21125141"/>
      <w:bookmarkStart w:id="3690" w:name="_Toc29768131"/>
      <w:bookmarkStart w:id="3691" w:name="_Toc36044573"/>
      <w:bookmarkStart w:id="3692" w:name="_Toc37230478"/>
      <w:bookmarkStart w:id="3693" w:name="_Toc45907621"/>
      <w:bookmarkStart w:id="3694" w:name="_Toc53181726"/>
      <w:r w:rsidRPr="00090C64">
        <w:t>6.7.5.5.5.1</w:t>
      </w:r>
      <w:r w:rsidRPr="00090C64">
        <w:tab/>
        <w:t>General</w:t>
      </w:r>
      <w:bookmarkEnd w:id="3689"/>
      <w:bookmarkEnd w:id="3690"/>
      <w:bookmarkEnd w:id="3691"/>
      <w:bookmarkEnd w:id="3692"/>
      <w:bookmarkEnd w:id="3693"/>
      <w:bookmarkEnd w:id="369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lastRenderedPageBreak/>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3695" w:name="_Toc21125142"/>
      <w:bookmarkStart w:id="3696" w:name="_Toc29768132"/>
      <w:bookmarkStart w:id="3697" w:name="_Toc36044574"/>
      <w:bookmarkStart w:id="3698" w:name="_Toc37230479"/>
      <w:bookmarkStart w:id="3699" w:name="_Toc45907622"/>
      <w:bookmarkStart w:id="3700" w:name="_Toc53181727"/>
      <w:r w:rsidRPr="00090C64">
        <w:t>6.7.5.5.5.2</w:t>
      </w:r>
      <w:r w:rsidRPr="00090C64">
        <w:tab/>
        <w:t>Wide Area BS (Category A)</w:t>
      </w:r>
      <w:bookmarkEnd w:id="3695"/>
      <w:bookmarkEnd w:id="3696"/>
      <w:bookmarkEnd w:id="3697"/>
      <w:bookmarkEnd w:id="3698"/>
      <w:bookmarkEnd w:id="3699"/>
      <w:bookmarkEnd w:id="3700"/>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3701" w:name="_Toc21125143"/>
      <w:bookmarkStart w:id="3702" w:name="_Toc29768133"/>
      <w:bookmarkStart w:id="3703" w:name="_Toc36044575"/>
      <w:bookmarkStart w:id="3704" w:name="_Toc37230480"/>
      <w:bookmarkStart w:id="3705" w:name="_Toc45907623"/>
      <w:bookmarkStart w:id="3706" w:name="_Toc53181728"/>
      <w:r w:rsidRPr="00090C64">
        <w:t>6.7.5.5.5.3</w:t>
      </w:r>
      <w:r w:rsidRPr="00090C64">
        <w:tab/>
        <w:t>Wide Area BS Category B (Option1)</w:t>
      </w:r>
      <w:bookmarkEnd w:id="3701"/>
      <w:bookmarkEnd w:id="3702"/>
      <w:bookmarkEnd w:id="3703"/>
      <w:bookmarkEnd w:id="3704"/>
      <w:bookmarkEnd w:id="3705"/>
      <w:bookmarkEnd w:id="370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3707" w:name="_Toc21125144"/>
      <w:bookmarkStart w:id="3708" w:name="_Toc29768134"/>
      <w:bookmarkStart w:id="3709" w:name="_Toc36044576"/>
      <w:bookmarkStart w:id="3710" w:name="_Toc37230481"/>
      <w:bookmarkStart w:id="3711" w:name="_Toc45907624"/>
      <w:bookmarkStart w:id="3712" w:name="_Toc53181729"/>
      <w:r w:rsidRPr="00090C64">
        <w:t>6.7.5.5.5.4</w:t>
      </w:r>
      <w:r w:rsidRPr="00090C64">
        <w:tab/>
        <w:t>Wide Area BS Category B (Option 2)</w:t>
      </w:r>
      <w:bookmarkEnd w:id="3707"/>
      <w:bookmarkEnd w:id="3708"/>
      <w:bookmarkEnd w:id="3709"/>
      <w:bookmarkEnd w:id="3710"/>
      <w:bookmarkEnd w:id="3711"/>
      <w:bookmarkEnd w:id="371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3713" w:name="_Toc21125145"/>
      <w:bookmarkStart w:id="3714" w:name="_Toc29768135"/>
      <w:bookmarkStart w:id="3715" w:name="_Toc36044577"/>
      <w:bookmarkStart w:id="3716" w:name="_Toc37230482"/>
      <w:bookmarkStart w:id="3717" w:name="_Toc45907625"/>
      <w:bookmarkStart w:id="3718" w:name="_Toc53181730"/>
      <w:r w:rsidRPr="00090C64">
        <w:t>6.7.5.5.5.5</w:t>
      </w:r>
      <w:r w:rsidRPr="00090C64">
        <w:tab/>
        <w:t>Local Area BS (Category A and B)</w:t>
      </w:r>
      <w:bookmarkEnd w:id="3713"/>
      <w:bookmarkEnd w:id="3714"/>
      <w:bookmarkEnd w:id="3715"/>
      <w:bookmarkEnd w:id="3716"/>
      <w:bookmarkEnd w:id="3717"/>
      <w:bookmarkEnd w:id="371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3719" w:name="_Toc21125146"/>
      <w:bookmarkStart w:id="3720" w:name="_Toc29768136"/>
      <w:bookmarkStart w:id="3721" w:name="_Toc36044578"/>
      <w:bookmarkStart w:id="3722" w:name="_Toc37230483"/>
      <w:bookmarkStart w:id="3723" w:name="_Toc45907626"/>
      <w:bookmarkStart w:id="3724" w:name="_Toc53181731"/>
      <w:r w:rsidRPr="00090C64">
        <w:t>6.7.5.5.5.6</w:t>
      </w:r>
      <w:r w:rsidRPr="00090C64">
        <w:tab/>
        <w:t>Medium Range BS (Category A and B)</w:t>
      </w:r>
      <w:bookmarkEnd w:id="3719"/>
      <w:bookmarkEnd w:id="3720"/>
      <w:bookmarkEnd w:id="3721"/>
      <w:bookmarkEnd w:id="3722"/>
      <w:bookmarkEnd w:id="3723"/>
      <w:bookmarkEnd w:id="372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3725" w:name="_Toc21125147"/>
      <w:bookmarkStart w:id="3726" w:name="_Toc29768137"/>
      <w:bookmarkStart w:id="3727" w:name="_Toc36044579"/>
      <w:bookmarkStart w:id="3728" w:name="_Toc37230484"/>
      <w:bookmarkStart w:id="3729" w:name="_Toc45907627"/>
      <w:bookmarkStart w:id="3730" w:name="_Toc53181732"/>
      <w:r w:rsidRPr="00090C64">
        <w:t>6.7.5.5.5.7</w:t>
      </w:r>
      <w:r w:rsidRPr="00090C64">
        <w:tab/>
        <w:t>Additional requirements</w:t>
      </w:r>
      <w:bookmarkEnd w:id="3725"/>
      <w:bookmarkEnd w:id="3726"/>
      <w:bookmarkEnd w:id="3727"/>
      <w:bookmarkEnd w:id="3728"/>
      <w:bookmarkEnd w:id="3729"/>
      <w:bookmarkEnd w:id="373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3731" w:name="_Toc21125148"/>
      <w:bookmarkStart w:id="3732" w:name="_Toc29768138"/>
      <w:bookmarkStart w:id="3733" w:name="_Toc36044580"/>
      <w:bookmarkStart w:id="3734" w:name="_Toc37230485"/>
      <w:bookmarkStart w:id="3735" w:name="_Toc45907628"/>
      <w:bookmarkStart w:id="373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FB95A75" w:rsidR="00090E0E" w:rsidRDefault="00090E0E" w:rsidP="00090E0E">
      <w:r>
        <w:t>The level of emissions in the 1541 - 1650 MHz band, measured in measurement bandwidth according to table 6.6.5.5.5.7-5 shall not exceed the maximum TRP limits indicated in the table.</w:t>
      </w:r>
    </w:p>
    <w:p w14:paraId="256D5614" w14:textId="7E3E4861" w:rsidR="00090E0E" w:rsidRDefault="00090E0E" w:rsidP="00090E0E">
      <w:pPr>
        <w:pStyle w:val="TH"/>
      </w:pPr>
      <w:r>
        <w:t>Table 6.6.5.5.5.7-5: Emissions test requirementsfor protection of the 1541-1650 MHz band</w:t>
      </w:r>
    </w:p>
    <w:p w14:paraId="4EBD9186"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0AAA75F1"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5DBC3778" w14:textId="719F7EFB" w:rsidR="001F1D41" w:rsidRDefault="001F1D41" w:rsidP="001F1D41">
      <w:pPr>
        <w:pStyle w:val="TH"/>
      </w:pPr>
      <w:r>
        <w:t>Table 6.6.5.5.5.7-6: Void</w:t>
      </w:r>
    </w:p>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9658CB">
      <w:pPr>
        <w:pStyle w:val="TH"/>
      </w:pPr>
      <w:r>
        <w:lastRenderedPageBreak/>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4465BD">
        <w:trPr>
          <w:cantSplit/>
          <w:jc w:val="center"/>
        </w:trPr>
        <w:tc>
          <w:tcPr>
            <w:tcW w:w="4469" w:type="dxa"/>
          </w:tcPr>
          <w:p w14:paraId="015EC71D" w14:textId="77777777" w:rsidR="006761FA" w:rsidRPr="00B20AE8" w:rsidRDefault="006761FA" w:rsidP="004465BD">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4465BD">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4465BD">
            <w:pPr>
              <w:pStyle w:val="TAH"/>
              <w:rPr>
                <w:rFonts w:cs="v5.0.0"/>
              </w:rPr>
            </w:pPr>
            <w:r w:rsidRPr="00EF2F0E">
              <w:rPr>
                <w:rFonts w:cs="v5.0.0"/>
              </w:rPr>
              <w:t xml:space="preserve">Measurement bandwidth </w:t>
            </w:r>
          </w:p>
        </w:tc>
      </w:tr>
      <w:tr w:rsidR="006761FA" w:rsidRPr="00B20AE8" w14:paraId="5EB39703" w14:textId="77777777" w:rsidTr="009658CB">
        <w:trPr>
          <w:cantSplit/>
          <w:jc w:val="center"/>
        </w:trPr>
        <w:tc>
          <w:tcPr>
            <w:tcW w:w="4469" w:type="dxa"/>
            <w:shd w:val="clear" w:color="auto" w:fill="auto"/>
            <w:vAlign w:val="center"/>
          </w:tcPr>
          <w:p w14:paraId="0B958D69" w14:textId="77777777" w:rsidR="006761FA" w:rsidRPr="00B20AE8" w:rsidRDefault="006761FA" w:rsidP="004465BD">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4465BD">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9658CB">
        <w:trPr>
          <w:cantSplit/>
          <w:jc w:val="center"/>
        </w:trPr>
        <w:tc>
          <w:tcPr>
            <w:tcW w:w="4469" w:type="dxa"/>
            <w:shd w:val="clear" w:color="auto" w:fill="auto"/>
            <w:vAlign w:val="center"/>
          </w:tcPr>
          <w:p w14:paraId="2AB54467" w14:textId="77777777" w:rsidR="006761FA" w:rsidRPr="00B20AE8" w:rsidRDefault="006761FA" w:rsidP="004465BD">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4465BD">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4465BD">
        <w:trPr>
          <w:cantSplit/>
          <w:jc w:val="center"/>
        </w:trPr>
        <w:tc>
          <w:tcPr>
            <w:tcW w:w="4469" w:type="dxa"/>
            <w:shd w:val="clear" w:color="auto" w:fill="auto"/>
            <w:vAlign w:val="center"/>
          </w:tcPr>
          <w:p w14:paraId="7CCA5A38" w14:textId="77777777" w:rsidR="006761FA" w:rsidRPr="00EF2F0E" w:rsidRDefault="006761FA" w:rsidP="004465BD">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4465BD">
            <w:pPr>
              <w:pStyle w:val="TAC"/>
              <w:rPr>
                <w:rFonts w:cs="Arial"/>
              </w:rPr>
            </w:pPr>
            <w:r w:rsidRPr="00EF2F0E">
              <w:rPr>
                <w:rFonts w:cs="Arial"/>
              </w:rPr>
              <w:t>5 MHz</w:t>
            </w:r>
          </w:p>
        </w:tc>
      </w:tr>
      <w:tr w:rsidR="006761FA" w:rsidRPr="00B20AE8" w14:paraId="6F24B2D6" w14:textId="77777777" w:rsidTr="004465BD">
        <w:trPr>
          <w:cantSplit/>
          <w:jc w:val="center"/>
        </w:trPr>
        <w:tc>
          <w:tcPr>
            <w:tcW w:w="8938" w:type="dxa"/>
            <w:gridSpan w:val="3"/>
            <w:shd w:val="clear" w:color="auto" w:fill="auto"/>
            <w:vAlign w:val="center"/>
          </w:tcPr>
          <w:p w14:paraId="5DDC7FEE" w14:textId="77777777" w:rsidR="006761FA" w:rsidRPr="00EF2F0E" w:rsidRDefault="006761FA" w:rsidP="009658CB">
            <w:pPr>
              <w:pStyle w:val="TAN"/>
            </w:pPr>
            <w:r>
              <w:t>NOTE:</w:t>
            </w:r>
            <w:r>
              <w:tab/>
              <w:t>For Band 32, when non-MFCN services are deployed in the adjacent bands, f_offset</w:t>
            </w:r>
            <w:r w:rsidRPr="009658CB">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658CB">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9658CB">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4465BD">
        <w:trPr>
          <w:cantSplit/>
          <w:jc w:val="center"/>
        </w:trPr>
        <w:tc>
          <w:tcPr>
            <w:tcW w:w="4469" w:type="dxa"/>
          </w:tcPr>
          <w:p w14:paraId="6C480CC5"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4465BD">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4465BD">
            <w:pPr>
              <w:pStyle w:val="TAH"/>
              <w:rPr>
                <w:rFonts w:cs="v5.0.0"/>
              </w:rPr>
            </w:pPr>
            <w:r w:rsidRPr="00EF2F0E">
              <w:rPr>
                <w:rFonts w:cs="Arial"/>
              </w:rPr>
              <w:t>Measurement bandwidth</w:t>
            </w:r>
          </w:p>
        </w:tc>
      </w:tr>
      <w:tr w:rsidR="006761FA" w:rsidRPr="00B20AE8" w14:paraId="524E6E42" w14:textId="77777777" w:rsidTr="009658CB">
        <w:trPr>
          <w:cantSplit/>
          <w:jc w:val="center"/>
        </w:trPr>
        <w:tc>
          <w:tcPr>
            <w:tcW w:w="4469" w:type="dxa"/>
            <w:shd w:val="clear" w:color="auto" w:fill="auto"/>
          </w:tcPr>
          <w:p w14:paraId="12B67ECB" w14:textId="77777777" w:rsidR="006761FA" w:rsidRPr="00B20AE8"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4465BD">
            <w:pPr>
              <w:pStyle w:val="TAC"/>
              <w:rPr>
                <w:rFonts w:cs="v5.0.0"/>
              </w:rPr>
            </w:pPr>
            <w:r w:rsidRPr="00EF2F0E">
              <w:rPr>
                <w:rFonts w:cs="Arial"/>
              </w:rPr>
              <w:t>1 MHz</w:t>
            </w:r>
          </w:p>
        </w:tc>
      </w:tr>
      <w:tr w:rsidR="006761FA" w:rsidRPr="00B20AE8" w14:paraId="0ED7F91A" w14:textId="77777777" w:rsidTr="009658CB">
        <w:trPr>
          <w:cantSplit/>
          <w:jc w:val="center"/>
        </w:trPr>
        <w:tc>
          <w:tcPr>
            <w:tcW w:w="4469" w:type="dxa"/>
            <w:shd w:val="clear" w:color="auto" w:fill="auto"/>
          </w:tcPr>
          <w:p w14:paraId="25E8C07B" w14:textId="77777777" w:rsidR="006761FA" w:rsidRPr="00B20AE8"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4465BD">
            <w:pPr>
              <w:pStyle w:val="TAC"/>
              <w:rPr>
                <w:rFonts w:cs="v5.0.0"/>
                <w:lang w:val="sv-FI"/>
              </w:rPr>
            </w:pPr>
            <w:r w:rsidRPr="00EF2F0E">
              <w:rPr>
                <w:rFonts w:cs="Arial"/>
              </w:rPr>
              <w:t>3 MHz</w:t>
            </w:r>
          </w:p>
        </w:tc>
      </w:tr>
      <w:tr w:rsidR="006761FA" w:rsidRPr="00B20AE8" w14:paraId="44EB937F" w14:textId="77777777" w:rsidTr="004465BD">
        <w:trPr>
          <w:cantSplit/>
          <w:jc w:val="center"/>
        </w:trPr>
        <w:tc>
          <w:tcPr>
            <w:tcW w:w="4469" w:type="dxa"/>
            <w:shd w:val="clear" w:color="auto" w:fill="auto"/>
          </w:tcPr>
          <w:p w14:paraId="0E7C2082"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4465BD">
            <w:pPr>
              <w:pStyle w:val="TAC"/>
              <w:rPr>
                <w:rFonts w:cs="Arial"/>
              </w:rPr>
            </w:pPr>
            <w:r w:rsidRPr="00EF2F0E">
              <w:rPr>
                <w:rFonts w:cs="Arial"/>
              </w:rPr>
              <w:t>3 MHz</w:t>
            </w:r>
          </w:p>
        </w:tc>
      </w:tr>
      <w:tr w:rsidR="006761FA" w:rsidRPr="00B20AE8" w14:paraId="4B98AAB2" w14:textId="77777777" w:rsidTr="004465BD">
        <w:trPr>
          <w:cantSplit/>
          <w:jc w:val="center"/>
        </w:trPr>
        <w:tc>
          <w:tcPr>
            <w:tcW w:w="4469" w:type="dxa"/>
            <w:shd w:val="clear" w:color="auto" w:fill="auto"/>
          </w:tcPr>
          <w:p w14:paraId="1C8643E2"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4465BD">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6.6.5.5.5.7-8a, shall not exceed the maximum TRP limits indicated in the table.</w:t>
      </w:r>
    </w:p>
    <w:p w14:paraId="384F6125" w14:textId="77777777" w:rsidR="006761FA" w:rsidRDefault="006761FA" w:rsidP="009658CB">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4465BD">
        <w:trPr>
          <w:cantSplit/>
          <w:jc w:val="center"/>
        </w:trPr>
        <w:tc>
          <w:tcPr>
            <w:tcW w:w="4469" w:type="dxa"/>
          </w:tcPr>
          <w:p w14:paraId="584E8F66"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4465BD">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4465BD">
            <w:pPr>
              <w:pStyle w:val="TAH"/>
              <w:rPr>
                <w:rFonts w:cs="v5.0.0"/>
              </w:rPr>
            </w:pPr>
            <w:r w:rsidRPr="00EF2F0E">
              <w:rPr>
                <w:rFonts w:cs="Arial"/>
              </w:rPr>
              <w:t>Measurement bandwidth</w:t>
            </w:r>
          </w:p>
        </w:tc>
      </w:tr>
      <w:tr w:rsidR="006761FA" w:rsidRPr="00B20AE8" w14:paraId="34733432" w14:textId="77777777" w:rsidTr="004465BD">
        <w:trPr>
          <w:cantSplit/>
          <w:jc w:val="center"/>
        </w:trPr>
        <w:tc>
          <w:tcPr>
            <w:tcW w:w="4469" w:type="dxa"/>
            <w:shd w:val="clear" w:color="auto" w:fill="auto"/>
          </w:tcPr>
          <w:p w14:paraId="7B19B183" w14:textId="77777777" w:rsidR="006761FA" w:rsidRPr="00B20AE8"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4465BD">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9658CB">
      <w:pPr>
        <w:pStyle w:val="TH"/>
      </w:pPr>
      <w:r>
        <w:lastRenderedPageBreak/>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4465BD">
        <w:trPr>
          <w:cantSplit/>
          <w:jc w:val="center"/>
        </w:trPr>
        <w:tc>
          <w:tcPr>
            <w:tcW w:w="4469" w:type="dxa"/>
          </w:tcPr>
          <w:p w14:paraId="022DCDFA"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4465BD">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4465BD">
            <w:pPr>
              <w:pStyle w:val="TAH"/>
              <w:rPr>
                <w:rFonts w:cs="v5.0.0"/>
              </w:rPr>
            </w:pPr>
            <w:r w:rsidRPr="00EF2F0E">
              <w:rPr>
                <w:rFonts w:cs="Arial"/>
              </w:rPr>
              <w:t>Measurement bandwidth</w:t>
            </w:r>
          </w:p>
        </w:tc>
      </w:tr>
      <w:tr w:rsidR="006761FA" w:rsidRPr="00B20AE8" w14:paraId="00F5242B" w14:textId="77777777" w:rsidTr="004465BD">
        <w:trPr>
          <w:cantSplit/>
          <w:jc w:val="center"/>
        </w:trPr>
        <w:tc>
          <w:tcPr>
            <w:tcW w:w="4469" w:type="dxa"/>
            <w:shd w:val="clear" w:color="auto" w:fill="auto"/>
          </w:tcPr>
          <w:p w14:paraId="4420B29D" w14:textId="77777777" w:rsidR="006761FA" w:rsidRPr="00B20AE8"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4465BD">
            <w:pPr>
              <w:pStyle w:val="TAC"/>
              <w:rPr>
                <w:rFonts w:cs="v5.0.0"/>
              </w:rPr>
            </w:pPr>
            <w:r w:rsidRPr="00EF2F0E">
              <w:rPr>
                <w:rFonts w:cs="Arial"/>
              </w:rPr>
              <w:t>-33</w:t>
            </w:r>
          </w:p>
        </w:tc>
        <w:tc>
          <w:tcPr>
            <w:tcW w:w="2343" w:type="dxa"/>
          </w:tcPr>
          <w:p w14:paraId="4B25B748" w14:textId="77777777" w:rsidR="006761FA" w:rsidRPr="00B20AE8" w:rsidRDefault="006761FA" w:rsidP="004465BD">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9658CB">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9658CB">
        <w:trPr>
          <w:cantSplit/>
          <w:jc w:val="center"/>
        </w:trPr>
        <w:tc>
          <w:tcPr>
            <w:tcW w:w="1393" w:type="dxa"/>
            <w:tcBorders>
              <w:bottom w:val="single" w:sz="4" w:space="0" w:color="auto"/>
            </w:tcBorders>
          </w:tcPr>
          <w:p w14:paraId="1A5D0E8F" w14:textId="77777777" w:rsidR="006761FA" w:rsidRPr="00B20AE8" w:rsidRDefault="006761FA" w:rsidP="004465BD">
            <w:pPr>
              <w:pStyle w:val="TAH"/>
            </w:pPr>
            <w:r w:rsidRPr="00EF2F0E">
              <w:t>Operating Band</w:t>
            </w:r>
          </w:p>
        </w:tc>
        <w:tc>
          <w:tcPr>
            <w:tcW w:w="3118" w:type="dxa"/>
          </w:tcPr>
          <w:p w14:paraId="7F043C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4465BD">
            <w:pPr>
              <w:pStyle w:val="TAH"/>
            </w:pPr>
            <w:r w:rsidRPr="00EF2F0E">
              <w:t>Measurement Bandwidth</w:t>
            </w:r>
          </w:p>
        </w:tc>
      </w:tr>
      <w:tr w:rsidR="006761FA" w:rsidRPr="00B20AE8" w14:paraId="43ECDF5F" w14:textId="77777777" w:rsidTr="009658CB">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4465BD">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4465BD">
            <w:pPr>
              <w:pStyle w:val="TAC"/>
            </w:pPr>
            <w:r w:rsidRPr="00EF2F0E">
              <w:rPr>
                <w:lang w:eastAsia="zh-CN"/>
              </w:rPr>
              <w:t>-11</w:t>
            </w:r>
          </w:p>
        </w:tc>
        <w:tc>
          <w:tcPr>
            <w:tcW w:w="1984" w:type="dxa"/>
          </w:tcPr>
          <w:p w14:paraId="6DC1EEA3" w14:textId="77777777" w:rsidR="006761FA" w:rsidRPr="00B20AE8" w:rsidRDefault="006761FA" w:rsidP="004465BD">
            <w:pPr>
              <w:pStyle w:val="TAC"/>
            </w:pPr>
            <w:r w:rsidRPr="00EF2F0E">
              <w:rPr>
                <w:lang w:eastAsia="zh-CN"/>
              </w:rPr>
              <w:t>1 MHz</w:t>
            </w:r>
          </w:p>
        </w:tc>
      </w:tr>
      <w:tr w:rsidR="006761FA" w:rsidRPr="00B20AE8" w14:paraId="3575CDA3"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4465BD">
            <w:pPr>
              <w:pStyle w:val="TAC"/>
            </w:pPr>
          </w:p>
        </w:tc>
        <w:tc>
          <w:tcPr>
            <w:tcW w:w="3118" w:type="dxa"/>
            <w:tcBorders>
              <w:left w:val="single" w:sz="4" w:space="0" w:color="auto"/>
            </w:tcBorders>
          </w:tcPr>
          <w:p w14:paraId="0FB6A4A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4465BD">
            <w:pPr>
              <w:pStyle w:val="TAC"/>
              <w:rPr>
                <w:lang w:eastAsia="zh-CN"/>
              </w:rPr>
            </w:pPr>
            <w:r w:rsidRPr="00EF2F0E">
              <w:rPr>
                <w:lang w:eastAsia="zh-CN"/>
              </w:rPr>
              <w:t>-14</w:t>
            </w:r>
          </w:p>
        </w:tc>
        <w:tc>
          <w:tcPr>
            <w:tcW w:w="1984" w:type="dxa"/>
          </w:tcPr>
          <w:p w14:paraId="2C78E855" w14:textId="77777777" w:rsidR="006761FA" w:rsidRPr="00EF2F0E" w:rsidRDefault="006761FA" w:rsidP="004465BD">
            <w:pPr>
              <w:pStyle w:val="TAC"/>
              <w:rPr>
                <w:lang w:eastAsia="zh-CN"/>
              </w:rPr>
            </w:pPr>
            <w:r w:rsidRPr="00EF2F0E">
              <w:rPr>
                <w:lang w:eastAsia="zh-CN"/>
              </w:rPr>
              <w:t>1 MHz</w:t>
            </w:r>
          </w:p>
        </w:tc>
      </w:tr>
      <w:tr w:rsidR="006761FA" w:rsidRPr="00B20AE8" w14:paraId="0906AEAF"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4465BD">
            <w:pPr>
              <w:pStyle w:val="TAC"/>
            </w:pPr>
          </w:p>
        </w:tc>
        <w:tc>
          <w:tcPr>
            <w:tcW w:w="3118" w:type="dxa"/>
            <w:tcBorders>
              <w:left w:val="single" w:sz="4" w:space="0" w:color="auto"/>
            </w:tcBorders>
          </w:tcPr>
          <w:p w14:paraId="615FF445"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4465BD">
            <w:pPr>
              <w:pStyle w:val="TAC"/>
              <w:rPr>
                <w:lang w:eastAsia="zh-CN"/>
              </w:rPr>
            </w:pPr>
            <w:r w:rsidRPr="00EF2F0E">
              <w:rPr>
                <w:lang w:eastAsia="zh-CN"/>
              </w:rPr>
              <w:t>-17</w:t>
            </w:r>
          </w:p>
        </w:tc>
        <w:tc>
          <w:tcPr>
            <w:tcW w:w="1984" w:type="dxa"/>
          </w:tcPr>
          <w:p w14:paraId="3DEB5AC9" w14:textId="77777777" w:rsidR="006761FA" w:rsidRPr="00EF2F0E" w:rsidRDefault="006761FA" w:rsidP="004465BD">
            <w:pPr>
              <w:pStyle w:val="TAC"/>
              <w:rPr>
                <w:lang w:eastAsia="zh-CN"/>
              </w:rPr>
            </w:pPr>
            <w:r w:rsidRPr="00EF2F0E">
              <w:rPr>
                <w:lang w:eastAsia="zh-CN"/>
              </w:rPr>
              <w:t>1 MHz</w:t>
            </w:r>
          </w:p>
        </w:tc>
      </w:tr>
      <w:tr w:rsidR="006761FA" w:rsidRPr="00B20AE8" w14:paraId="07E906E9"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4465BD">
            <w:pPr>
              <w:pStyle w:val="TAC"/>
            </w:pPr>
          </w:p>
        </w:tc>
        <w:tc>
          <w:tcPr>
            <w:tcW w:w="3118" w:type="dxa"/>
            <w:tcBorders>
              <w:left w:val="single" w:sz="4" w:space="0" w:color="auto"/>
            </w:tcBorders>
          </w:tcPr>
          <w:p w14:paraId="16603809"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4465BD">
            <w:pPr>
              <w:pStyle w:val="TAC"/>
              <w:rPr>
                <w:lang w:eastAsia="zh-CN"/>
              </w:rPr>
            </w:pPr>
            <w:r w:rsidRPr="00EF2F0E">
              <w:rPr>
                <w:lang w:eastAsia="zh-CN"/>
              </w:rPr>
              <w:t>-24</w:t>
            </w:r>
          </w:p>
        </w:tc>
        <w:tc>
          <w:tcPr>
            <w:tcW w:w="1984" w:type="dxa"/>
          </w:tcPr>
          <w:p w14:paraId="690F3820" w14:textId="77777777" w:rsidR="006761FA" w:rsidRPr="00EF2F0E" w:rsidRDefault="006761FA" w:rsidP="004465BD">
            <w:pPr>
              <w:pStyle w:val="TAC"/>
              <w:rPr>
                <w:lang w:eastAsia="zh-CN"/>
              </w:rPr>
            </w:pPr>
            <w:r w:rsidRPr="00EF2F0E">
              <w:rPr>
                <w:lang w:eastAsia="zh-CN"/>
              </w:rPr>
              <w:t>1 MHz</w:t>
            </w:r>
          </w:p>
        </w:tc>
      </w:tr>
      <w:tr w:rsidR="006761FA" w:rsidRPr="00B20AE8" w14:paraId="6A68EE62"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4465BD">
            <w:pPr>
              <w:pStyle w:val="TAC"/>
            </w:pPr>
          </w:p>
        </w:tc>
        <w:tc>
          <w:tcPr>
            <w:tcW w:w="3118" w:type="dxa"/>
            <w:tcBorders>
              <w:left w:val="single" w:sz="4" w:space="0" w:color="auto"/>
            </w:tcBorders>
          </w:tcPr>
          <w:p w14:paraId="44558888"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4465BD">
            <w:pPr>
              <w:pStyle w:val="TAC"/>
              <w:rPr>
                <w:lang w:eastAsia="zh-CN"/>
              </w:rPr>
            </w:pPr>
            <w:r w:rsidRPr="00EF2F0E">
              <w:rPr>
                <w:lang w:eastAsia="zh-CN"/>
              </w:rPr>
              <w:t>-31</w:t>
            </w:r>
          </w:p>
        </w:tc>
        <w:tc>
          <w:tcPr>
            <w:tcW w:w="1984" w:type="dxa"/>
          </w:tcPr>
          <w:p w14:paraId="29101E58" w14:textId="77777777" w:rsidR="006761FA" w:rsidRPr="00EF2F0E" w:rsidRDefault="006761FA" w:rsidP="004465BD">
            <w:pPr>
              <w:pStyle w:val="TAC"/>
              <w:rPr>
                <w:lang w:eastAsia="zh-CN"/>
              </w:rPr>
            </w:pPr>
            <w:r w:rsidRPr="00EF2F0E">
              <w:rPr>
                <w:lang w:eastAsia="zh-CN"/>
              </w:rPr>
              <w:t>1 MHz</w:t>
            </w:r>
          </w:p>
        </w:tc>
      </w:tr>
      <w:tr w:rsidR="006761FA" w:rsidRPr="00B20AE8" w14:paraId="1EB9046C" w14:textId="77777777" w:rsidTr="009658CB">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4465BD">
            <w:pPr>
              <w:pStyle w:val="TAC"/>
            </w:pPr>
          </w:p>
        </w:tc>
        <w:tc>
          <w:tcPr>
            <w:tcW w:w="3118" w:type="dxa"/>
            <w:tcBorders>
              <w:left w:val="single" w:sz="4" w:space="0" w:color="auto"/>
            </w:tcBorders>
            <w:vAlign w:val="center"/>
          </w:tcPr>
          <w:p w14:paraId="227BCD7B"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4465BD">
            <w:pPr>
              <w:pStyle w:val="TAC"/>
              <w:rPr>
                <w:lang w:eastAsia="zh-CN"/>
              </w:rPr>
            </w:pPr>
            <w:r w:rsidRPr="00EF2F0E">
              <w:rPr>
                <w:lang w:eastAsia="zh-CN"/>
              </w:rPr>
              <w:t>-38</w:t>
            </w:r>
          </w:p>
        </w:tc>
        <w:tc>
          <w:tcPr>
            <w:tcW w:w="1984" w:type="dxa"/>
          </w:tcPr>
          <w:p w14:paraId="03EC63B0" w14:textId="77777777" w:rsidR="006761FA" w:rsidRPr="00EF2F0E" w:rsidRDefault="006761FA" w:rsidP="004465BD">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9658CB">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4465BD">
        <w:trPr>
          <w:cantSplit/>
          <w:jc w:val="center"/>
        </w:trPr>
        <w:tc>
          <w:tcPr>
            <w:tcW w:w="1191" w:type="dxa"/>
          </w:tcPr>
          <w:p w14:paraId="3A780943" w14:textId="77777777" w:rsidR="006761FA" w:rsidRPr="00B20AE8" w:rsidRDefault="006761FA" w:rsidP="004465BD">
            <w:pPr>
              <w:pStyle w:val="TAH"/>
            </w:pPr>
            <w:r w:rsidRPr="00EF2F0E">
              <w:t>Channel bandwidth</w:t>
            </w:r>
          </w:p>
        </w:tc>
        <w:tc>
          <w:tcPr>
            <w:tcW w:w="2126" w:type="dxa"/>
          </w:tcPr>
          <w:p w14:paraId="2A0832B2"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4465BD">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4465BD">
            <w:pPr>
              <w:pStyle w:val="TAH"/>
              <w:rPr>
                <w:rFonts w:cs="v5.0.0"/>
              </w:rPr>
            </w:pPr>
            <w:r w:rsidRPr="00EF2F0E">
              <w:rPr>
                <w:rFonts w:cs="v5.0.0"/>
              </w:rPr>
              <w:t>Measurement bandwidth</w:t>
            </w:r>
          </w:p>
        </w:tc>
      </w:tr>
      <w:tr w:rsidR="006761FA" w:rsidRPr="00B20AE8" w14:paraId="20DC177D" w14:textId="77777777" w:rsidTr="009658CB">
        <w:trPr>
          <w:cantSplit/>
          <w:jc w:val="center"/>
        </w:trPr>
        <w:tc>
          <w:tcPr>
            <w:tcW w:w="1191" w:type="dxa"/>
            <w:shd w:val="clear" w:color="auto" w:fill="auto"/>
          </w:tcPr>
          <w:p w14:paraId="5B270DB5" w14:textId="77777777" w:rsidR="006761FA" w:rsidRPr="00B20AE8" w:rsidRDefault="006761FA" w:rsidP="004465BD">
            <w:pPr>
              <w:pStyle w:val="TAC"/>
            </w:pPr>
            <w:r w:rsidRPr="00EF2F0E">
              <w:t>All</w:t>
            </w:r>
          </w:p>
        </w:tc>
        <w:tc>
          <w:tcPr>
            <w:tcW w:w="2126" w:type="dxa"/>
          </w:tcPr>
          <w:p w14:paraId="0445C15C" w14:textId="77777777" w:rsidR="006761FA" w:rsidRPr="00B20AE8" w:rsidRDefault="006761FA" w:rsidP="004465B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4465B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4465BD">
            <w:pPr>
              <w:pStyle w:val="TAC"/>
            </w:pPr>
            <w:r w:rsidRPr="00EF2F0E">
              <w:rPr>
                <w:rFonts w:cs="v5.0.0"/>
              </w:rPr>
              <w:t>-</w:t>
            </w:r>
            <w:r w:rsidRPr="00EF2F0E">
              <w:t>4 dBm</w:t>
            </w:r>
          </w:p>
        </w:tc>
        <w:tc>
          <w:tcPr>
            <w:tcW w:w="1418" w:type="dxa"/>
          </w:tcPr>
          <w:p w14:paraId="3C123084" w14:textId="77777777" w:rsidR="006761FA" w:rsidRPr="00B20AE8" w:rsidRDefault="006761FA" w:rsidP="004465BD">
            <w:pPr>
              <w:pStyle w:val="TAC"/>
            </w:pPr>
            <w:r w:rsidRPr="00EF2F0E">
              <w:rPr>
                <w:lang w:eastAsia="zh-CN"/>
              </w:rPr>
              <w:t>1 MHz</w:t>
            </w:r>
          </w:p>
        </w:tc>
      </w:tr>
    </w:tbl>
    <w:p w14:paraId="367DE097" w14:textId="77777777" w:rsidR="006761FA" w:rsidRDefault="006761FA" w:rsidP="009658CB"/>
    <w:p w14:paraId="53408265" w14:textId="77777777" w:rsidR="00D57C09" w:rsidRPr="00090C64" w:rsidRDefault="00D57C09" w:rsidP="00D57C09">
      <w:pPr>
        <w:pStyle w:val="Heading3"/>
      </w:pPr>
      <w:bookmarkStart w:id="3737" w:name="_Toc61127558"/>
      <w:bookmarkStart w:id="3738" w:name="_Toc67054572"/>
      <w:bookmarkStart w:id="3739" w:name="_Toc67061570"/>
      <w:bookmarkStart w:id="3740" w:name="_Toc74735088"/>
      <w:bookmarkStart w:id="3741" w:name="_Toc74753331"/>
      <w:bookmarkStart w:id="3742" w:name="_Toc76507590"/>
      <w:r w:rsidRPr="00090C64">
        <w:t>6.7.6</w:t>
      </w:r>
      <w:r w:rsidRPr="00090C64">
        <w:tab/>
        <w:t>OTA Spurious emission</w:t>
      </w:r>
      <w:bookmarkEnd w:id="3731"/>
      <w:bookmarkEnd w:id="3732"/>
      <w:bookmarkEnd w:id="3733"/>
      <w:bookmarkEnd w:id="3734"/>
      <w:bookmarkEnd w:id="3735"/>
      <w:bookmarkEnd w:id="3736"/>
      <w:bookmarkEnd w:id="3737"/>
      <w:bookmarkEnd w:id="3738"/>
      <w:bookmarkEnd w:id="3739"/>
      <w:bookmarkEnd w:id="3740"/>
      <w:bookmarkEnd w:id="3741"/>
      <w:bookmarkEnd w:id="3742"/>
    </w:p>
    <w:p w14:paraId="6CD73B19" w14:textId="77777777" w:rsidR="00D57C09" w:rsidRPr="00090C64" w:rsidRDefault="00D57C09" w:rsidP="00D57C09">
      <w:pPr>
        <w:pStyle w:val="Heading4"/>
      </w:pPr>
      <w:bookmarkStart w:id="3743" w:name="_Toc21125149"/>
      <w:bookmarkStart w:id="3744" w:name="_Toc29768139"/>
      <w:bookmarkStart w:id="3745" w:name="_Toc36044581"/>
      <w:bookmarkStart w:id="3746" w:name="_Toc37230486"/>
      <w:bookmarkStart w:id="3747" w:name="_Toc45907629"/>
      <w:bookmarkStart w:id="3748" w:name="_Toc53181734"/>
      <w:bookmarkStart w:id="3749" w:name="_Toc61127559"/>
      <w:bookmarkStart w:id="3750" w:name="_Toc67054573"/>
      <w:bookmarkStart w:id="3751" w:name="_Toc67061571"/>
      <w:bookmarkStart w:id="3752" w:name="_Toc74735089"/>
      <w:bookmarkStart w:id="3753" w:name="_Toc74753332"/>
      <w:bookmarkStart w:id="3754" w:name="_Toc76507591"/>
      <w:r w:rsidRPr="00090C64">
        <w:t>6.7.6.1</w:t>
      </w:r>
      <w:r w:rsidRPr="00090C64">
        <w:tab/>
        <w:t>General</w:t>
      </w:r>
      <w:bookmarkEnd w:id="3743"/>
      <w:bookmarkEnd w:id="3744"/>
      <w:bookmarkEnd w:id="3745"/>
      <w:bookmarkEnd w:id="3746"/>
      <w:bookmarkEnd w:id="3747"/>
      <w:bookmarkEnd w:id="3748"/>
      <w:bookmarkEnd w:id="3749"/>
      <w:bookmarkEnd w:id="3750"/>
      <w:bookmarkEnd w:id="3751"/>
      <w:bookmarkEnd w:id="3752"/>
      <w:bookmarkEnd w:id="3753"/>
      <w:bookmarkEnd w:id="3754"/>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lastRenderedPageBreak/>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3755" w:name="_Toc21125150"/>
      <w:bookmarkStart w:id="3756" w:name="_Toc29768140"/>
      <w:bookmarkStart w:id="3757" w:name="_Toc36044582"/>
      <w:bookmarkStart w:id="3758" w:name="_Toc37230487"/>
      <w:bookmarkStart w:id="3759" w:name="_Toc45907630"/>
      <w:bookmarkStart w:id="3760" w:name="_Toc53181735"/>
      <w:bookmarkStart w:id="3761" w:name="_Toc61127560"/>
      <w:bookmarkStart w:id="3762" w:name="_Toc67054574"/>
      <w:bookmarkStart w:id="3763" w:name="_Toc67061572"/>
      <w:bookmarkStart w:id="3764" w:name="_Toc74735090"/>
      <w:bookmarkStart w:id="3765" w:name="_Toc74753333"/>
      <w:bookmarkStart w:id="3766" w:name="_Toc76507592"/>
      <w:r w:rsidRPr="00090C64">
        <w:t>6.7.6.2</w:t>
      </w:r>
      <w:r w:rsidRPr="00090C64">
        <w:tab/>
        <w:t>Mandatory Requirements</w:t>
      </w:r>
      <w:bookmarkEnd w:id="3755"/>
      <w:bookmarkEnd w:id="3756"/>
      <w:bookmarkEnd w:id="3757"/>
      <w:bookmarkEnd w:id="3758"/>
      <w:bookmarkEnd w:id="3759"/>
      <w:bookmarkEnd w:id="3760"/>
      <w:bookmarkEnd w:id="3761"/>
      <w:bookmarkEnd w:id="3762"/>
      <w:bookmarkEnd w:id="3763"/>
      <w:bookmarkEnd w:id="3764"/>
      <w:bookmarkEnd w:id="3765"/>
      <w:bookmarkEnd w:id="3766"/>
    </w:p>
    <w:p w14:paraId="5204DBCA" w14:textId="77777777" w:rsidR="00D57C09" w:rsidRPr="00090C64" w:rsidRDefault="00D57C09" w:rsidP="00D57C09">
      <w:pPr>
        <w:pStyle w:val="Heading5"/>
        <w:rPr>
          <w:lang w:eastAsia="sv-SE"/>
        </w:rPr>
      </w:pPr>
      <w:bookmarkStart w:id="3767" w:name="_Toc21125151"/>
      <w:bookmarkStart w:id="3768" w:name="_Toc29768141"/>
      <w:bookmarkStart w:id="3769" w:name="_Toc36044583"/>
      <w:bookmarkStart w:id="3770" w:name="_Toc37230488"/>
      <w:bookmarkStart w:id="3771" w:name="_Toc45907631"/>
      <w:bookmarkStart w:id="3772" w:name="_Toc53181736"/>
      <w:bookmarkStart w:id="3773" w:name="_Toc61127561"/>
      <w:bookmarkStart w:id="3774" w:name="_Toc67054575"/>
      <w:bookmarkStart w:id="3775" w:name="_Toc67061573"/>
      <w:bookmarkStart w:id="3776" w:name="_Toc74735091"/>
      <w:bookmarkStart w:id="3777" w:name="_Toc74753334"/>
      <w:bookmarkStart w:id="3778" w:name="_Toc76507593"/>
      <w:r w:rsidRPr="00090C64">
        <w:rPr>
          <w:lang w:eastAsia="sv-SE"/>
        </w:rPr>
        <w:t>6.7.6.2.1</w:t>
      </w:r>
      <w:r w:rsidRPr="00090C64">
        <w:rPr>
          <w:lang w:eastAsia="sv-SE"/>
        </w:rPr>
        <w:tab/>
        <w:t>Definition and applicability</w:t>
      </w:r>
      <w:bookmarkEnd w:id="3767"/>
      <w:bookmarkEnd w:id="3768"/>
      <w:bookmarkEnd w:id="3769"/>
      <w:bookmarkEnd w:id="3770"/>
      <w:bookmarkEnd w:id="3771"/>
      <w:bookmarkEnd w:id="3772"/>
      <w:bookmarkEnd w:id="3773"/>
      <w:bookmarkEnd w:id="3774"/>
      <w:bookmarkEnd w:id="3775"/>
      <w:bookmarkEnd w:id="3776"/>
      <w:bookmarkEnd w:id="3777"/>
      <w:bookmarkEnd w:id="377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3779" w:name="_Toc21125152"/>
      <w:bookmarkStart w:id="3780" w:name="_Toc29768142"/>
      <w:bookmarkStart w:id="3781" w:name="_Toc36044584"/>
      <w:bookmarkStart w:id="3782" w:name="_Toc37230489"/>
      <w:bookmarkStart w:id="3783" w:name="_Toc45907632"/>
      <w:bookmarkStart w:id="3784" w:name="_Toc53181737"/>
      <w:bookmarkStart w:id="3785" w:name="_Toc61127562"/>
      <w:bookmarkStart w:id="3786" w:name="_Toc67054576"/>
      <w:bookmarkStart w:id="3787" w:name="_Toc67061574"/>
      <w:bookmarkStart w:id="3788" w:name="_Toc74735092"/>
      <w:bookmarkStart w:id="3789" w:name="_Toc74753335"/>
      <w:bookmarkStart w:id="3790" w:name="_Toc76507594"/>
      <w:r w:rsidRPr="00090C64">
        <w:rPr>
          <w:lang w:eastAsia="sv-SE"/>
        </w:rPr>
        <w:t>6.7.6.2.2</w:t>
      </w:r>
      <w:r w:rsidRPr="00090C64">
        <w:rPr>
          <w:lang w:eastAsia="sv-SE"/>
        </w:rPr>
        <w:tab/>
        <w:t>Minimum Requirement</w:t>
      </w:r>
      <w:bookmarkEnd w:id="3779"/>
      <w:bookmarkEnd w:id="3780"/>
      <w:bookmarkEnd w:id="3781"/>
      <w:bookmarkEnd w:id="3782"/>
      <w:bookmarkEnd w:id="3783"/>
      <w:bookmarkEnd w:id="3784"/>
      <w:bookmarkEnd w:id="3785"/>
      <w:bookmarkEnd w:id="3786"/>
      <w:bookmarkEnd w:id="3787"/>
      <w:bookmarkEnd w:id="3788"/>
      <w:bookmarkEnd w:id="3789"/>
      <w:bookmarkEnd w:id="37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3791" w:name="_Toc21125153"/>
      <w:bookmarkStart w:id="3792" w:name="_Toc29768143"/>
      <w:bookmarkStart w:id="3793" w:name="_Toc36044585"/>
      <w:bookmarkStart w:id="3794" w:name="_Toc37230490"/>
      <w:bookmarkStart w:id="3795" w:name="_Toc45907633"/>
      <w:bookmarkStart w:id="3796" w:name="_Toc53181738"/>
      <w:bookmarkStart w:id="3797" w:name="_Toc61127563"/>
      <w:bookmarkStart w:id="3798" w:name="_Toc67054577"/>
      <w:bookmarkStart w:id="3799" w:name="_Toc67061575"/>
      <w:bookmarkStart w:id="3800" w:name="_Toc74735093"/>
      <w:bookmarkStart w:id="3801" w:name="_Toc74753336"/>
      <w:bookmarkStart w:id="3802" w:name="_Toc76507595"/>
      <w:r w:rsidRPr="00090C64">
        <w:rPr>
          <w:lang w:eastAsia="sv-SE"/>
        </w:rPr>
        <w:t>6.7.6.2.3</w:t>
      </w:r>
      <w:r w:rsidRPr="00090C64">
        <w:rPr>
          <w:lang w:eastAsia="sv-SE"/>
        </w:rPr>
        <w:tab/>
        <w:t>Test purpose</w:t>
      </w:r>
      <w:bookmarkEnd w:id="3791"/>
      <w:bookmarkEnd w:id="3792"/>
      <w:bookmarkEnd w:id="3793"/>
      <w:bookmarkEnd w:id="3794"/>
      <w:bookmarkEnd w:id="3795"/>
      <w:bookmarkEnd w:id="3796"/>
      <w:bookmarkEnd w:id="3797"/>
      <w:bookmarkEnd w:id="3798"/>
      <w:bookmarkEnd w:id="3799"/>
      <w:bookmarkEnd w:id="3800"/>
      <w:bookmarkEnd w:id="3801"/>
      <w:bookmarkEnd w:id="380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3803" w:name="_Toc21125154"/>
      <w:bookmarkStart w:id="3804" w:name="_Toc29768144"/>
      <w:bookmarkStart w:id="3805" w:name="_Toc36044586"/>
      <w:bookmarkStart w:id="3806" w:name="_Toc37230491"/>
      <w:bookmarkStart w:id="3807" w:name="_Toc45907634"/>
      <w:bookmarkStart w:id="3808" w:name="_Toc53181739"/>
      <w:bookmarkStart w:id="3809" w:name="_Toc61127564"/>
      <w:bookmarkStart w:id="3810" w:name="_Toc67054578"/>
      <w:bookmarkStart w:id="3811" w:name="_Toc67061576"/>
      <w:bookmarkStart w:id="3812" w:name="_Toc74735094"/>
      <w:bookmarkStart w:id="3813" w:name="_Toc74753337"/>
      <w:bookmarkStart w:id="3814" w:name="_Toc76507596"/>
      <w:r w:rsidRPr="00090C64">
        <w:rPr>
          <w:lang w:eastAsia="sv-SE"/>
        </w:rPr>
        <w:t>6.</w:t>
      </w:r>
      <w:r w:rsidRPr="00090C64">
        <w:rPr>
          <w:lang w:eastAsia="zh-CN"/>
        </w:rPr>
        <w:t>7.6.2.4</w:t>
      </w:r>
      <w:r w:rsidRPr="00090C64">
        <w:rPr>
          <w:lang w:eastAsia="sv-SE"/>
        </w:rPr>
        <w:tab/>
        <w:t>Method of test</w:t>
      </w:r>
      <w:bookmarkEnd w:id="3803"/>
      <w:bookmarkEnd w:id="3804"/>
      <w:bookmarkEnd w:id="3805"/>
      <w:bookmarkEnd w:id="3806"/>
      <w:bookmarkEnd w:id="3807"/>
      <w:bookmarkEnd w:id="3808"/>
      <w:bookmarkEnd w:id="3809"/>
      <w:bookmarkEnd w:id="3810"/>
      <w:bookmarkEnd w:id="3811"/>
      <w:bookmarkEnd w:id="3812"/>
      <w:bookmarkEnd w:id="3813"/>
      <w:bookmarkEnd w:id="3814"/>
    </w:p>
    <w:p w14:paraId="0CD9A4FC" w14:textId="77777777" w:rsidR="00D57C09" w:rsidRPr="00090C64" w:rsidRDefault="00D57C09" w:rsidP="00554118">
      <w:pPr>
        <w:pStyle w:val="H6"/>
        <w:rPr>
          <w:lang w:eastAsia="sv-SE"/>
        </w:rPr>
      </w:pPr>
      <w:bookmarkStart w:id="3815" w:name="_Toc21125155"/>
      <w:bookmarkStart w:id="3816" w:name="_Toc29768145"/>
      <w:bookmarkStart w:id="3817" w:name="_Toc36044587"/>
      <w:bookmarkStart w:id="3818" w:name="_Toc37230492"/>
      <w:bookmarkStart w:id="3819" w:name="_Toc45907635"/>
      <w:bookmarkStart w:id="3820" w:name="_Toc53181740"/>
      <w:r w:rsidRPr="00090C64">
        <w:rPr>
          <w:lang w:eastAsia="sv-SE"/>
        </w:rPr>
        <w:t>6.7.6.2.4.1</w:t>
      </w:r>
      <w:r w:rsidRPr="00090C64">
        <w:rPr>
          <w:lang w:eastAsia="sv-SE"/>
        </w:rPr>
        <w:tab/>
        <w:t>Initial conditions</w:t>
      </w:r>
      <w:bookmarkEnd w:id="3815"/>
      <w:bookmarkEnd w:id="3816"/>
      <w:bookmarkEnd w:id="3817"/>
      <w:bookmarkEnd w:id="3818"/>
      <w:bookmarkEnd w:id="3819"/>
      <w:bookmarkEnd w:id="3820"/>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3821" w:name="_Toc21125156"/>
      <w:bookmarkStart w:id="3822" w:name="_Toc29768146"/>
      <w:bookmarkStart w:id="3823" w:name="_Toc36044588"/>
      <w:bookmarkStart w:id="3824" w:name="_Toc37230493"/>
      <w:bookmarkStart w:id="3825" w:name="_Toc45907636"/>
      <w:bookmarkStart w:id="3826" w:name="_Toc53181741"/>
      <w:r w:rsidRPr="00090C64">
        <w:rPr>
          <w:lang w:eastAsia="sv-SE"/>
        </w:rPr>
        <w:lastRenderedPageBreak/>
        <w:t>6.7.6.2.4.2</w:t>
      </w:r>
      <w:r w:rsidRPr="00090C64">
        <w:rPr>
          <w:lang w:eastAsia="sv-SE"/>
        </w:rPr>
        <w:tab/>
        <w:t>Procedure</w:t>
      </w:r>
      <w:bookmarkEnd w:id="3821"/>
      <w:bookmarkEnd w:id="3822"/>
      <w:bookmarkEnd w:id="3823"/>
      <w:bookmarkEnd w:id="3824"/>
      <w:bookmarkEnd w:id="3825"/>
      <w:bookmarkEnd w:id="3826"/>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3827" w:name="_Toc21125157"/>
      <w:bookmarkStart w:id="3828" w:name="_Toc29768147"/>
      <w:bookmarkStart w:id="3829" w:name="_Toc36044589"/>
      <w:bookmarkStart w:id="3830" w:name="_Toc37230494"/>
      <w:bookmarkStart w:id="3831" w:name="_Toc45907637"/>
      <w:bookmarkStart w:id="3832" w:name="_Toc53181742"/>
      <w:bookmarkStart w:id="3833" w:name="_Toc61127565"/>
      <w:bookmarkStart w:id="3834" w:name="_Toc67054579"/>
      <w:bookmarkStart w:id="3835" w:name="_Toc67061577"/>
      <w:bookmarkStart w:id="3836" w:name="_Toc74735095"/>
      <w:bookmarkStart w:id="3837" w:name="_Toc74753338"/>
      <w:bookmarkStart w:id="3838" w:name="_Toc76507597"/>
      <w:r w:rsidRPr="00090C64">
        <w:rPr>
          <w:lang w:eastAsia="sv-SE"/>
        </w:rPr>
        <w:t>6.</w:t>
      </w:r>
      <w:r w:rsidRPr="00090C64">
        <w:rPr>
          <w:lang w:eastAsia="zh-CN"/>
        </w:rPr>
        <w:t>7.6.2.5</w:t>
      </w:r>
      <w:r w:rsidRPr="00090C64">
        <w:rPr>
          <w:lang w:eastAsia="sv-SE"/>
        </w:rPr>
        <w:tab/>
        <w:t>Test Requirement</w:t>
      </w:r>
      <w:bookmarkEnd w:id="3827"/>
      <w:bookmarkEnd w:id="3828"/>
      <w:bookmarkEnd w:id="3829"/>
      <w:bookmarkEnd w:id="3830"/>
      <w:bookmarkEnd w:id="3831"/>
      <w:bookmarkEnd w:id="3832"/>
      <w:bookmarkEnd w:id="3833"/>
      <w:bookmarkEnd w:id="3834"/>
      <w:bookmarkEnd w:id="3835"/>
      <w:bookmarkEnd w:id="3836"/>
      <w:bookmarkEnd w:id="3837"/>
      <w:bookmarkEnd w:id="3838"/>
    </w:p>
    <w:p w14:paraId="6CCDCA58" w14:textId="77777777" w:rsidR="00D57C09" w:rsidRPr="00090C64" w:rsidRDefault="00D57C09" w:rsidP="00554118">
      <w:pPr>
        <w:pStyle w:val="H6"/>
      </w:pPr>
      <w:bookmarkStart w:id="3839" w:name="_Toc21125158"/>
      <w:bookmarkStart w:id="3840" w:name="_Toc29768148"/>
      <w:bookmarkStart w:id="3841" w:name="_Toc36044590"/>
      <w:bookmarkStart w:id="3842" w:name="_Toc37230495"/>
      <w:bookmarkStart w:id="3843" w:name="_Toc45907638"/>
      <w:bookmarkStart w:id="3844" w:name="_Toc53181743"/>
      <w:r w:rsidRPr="00090C64">
        <w:t>6.7.6.2.5.1</w:t>
      </w:r>
      <w:r w:rsidRPr="00090C64">
        <w:tab/>
        <w:t>MSR operation</w:t>
      </w:r>
      <w:bookmarkEnd w:id="3839"/>
      <w:bookmarkEnd w:id="3840"/>
      <w:bookmarkEnd w:id="3841"/>
      <w:bookmarkEnd w:id="3842"/>
      <w:bookmarkEnd w:id="3843"/>
      <w:bookmarkEnd w:id="3844"/>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3845" w:name="_Toc21125159"/>
      <w:bookmarkStart w:id="3846" w:name="_Toc29768149"/>
      <w:bookmarkStart w:id="3847" w:name="_Toc36044591"/>
      <w:bookmarkStart w:id="3848" w:name="_Toc37230496"/>
      <w:bookmarkStart w:id="3849" w:name="_Toc45907639"/>
      <w:bookmarkStart w:id="3850" w:name="_Toc53181744"/>
      <w:r w:rsidRPr="00090C64">
        <w:t>6.7.6.2.5.2</w:t>
      </w:r>
      <w:r w:rsidRPr="00090C64">
        <w:tab/>
      </w:r>
      <w:r w:rsidRPr="00090C64">
        <w:rPr>
          <w:lang w:eastAsia="sv-SE"/>
        </w:rPr>
        <w:t>Single RAT UTRA operation</w:t>
      </w:r>
      <w:bookmarkEnd w:id="3845"/>
      <w:bookmarkEnd w:id="3846"/>
      <w:bookmarkEnd w:id="3847"/>
      <w:bookmarkEnd w:id="3848"/>
      <w:bookmarkEnd w:id="3849"/>
      <w:bookmarkEnd w:id="3850"/>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3851" w:name="_Toc21125160"/>
      <w:bookmarkStart w:id="3852" w:name="_Toc29768150"/>
      <w:bookmarkStart w:id="3853" w:name="_Toc36044592"/>
      <w:bookmarkStart w:id="3854" w:name="_Toc37230497"/>
      <w:bookmarkStart w:id="3855" w:name="_Toc45907640"/>
      <w:bookmarkStart w:id="3856" w:name="_Toc53181745"/>
      <w:r w:rsidRPr="00090C64">
        <w:t>6.7.6.2.5.3</w:t>
      </w:r>
      <w:r w:rsidRPr="00090C64">
        <w:tab/>
      </w:r>
      <w:r w:rsidRPr="00090C64">
        <w:rPr>
          <w:lang w:eastAsia="sv-SE"/>
        </w:rPr>
        <w:t>Single RAT E-UTRA operation</w:t>
      </w:r>
      <w:bookmarkEnd w:id="3851"/>
      <w:bookmarkEnd w:id="3852"/>
      <w:bookmarkEnd w:id="3853"/>
      <w:bookmarkEnd w:id="3854"/>
      <w:bookmarkEnd w:id="3855"/>
      <w:bookmarkEnd w:id="3856"/>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3857" w:name="_Toc21125161"/>
      <w:bookmarkStart w:id="3858" w:name="_Toc29768151"/>
      <w:bookmarkStart w:id="3859" w:name="_Toc36044593"/>
      <w:bookmarkStart w:id="3860" w:name="_Toc37230498"/>
      <w:bookmarkStart w:id="3861" w:name="_Toc45907641"/>
      <w:bookmarkStart w:id="3862" w:name="_Toc53181746"/>
      <w:bookmarkStart w:id="3863" w:name="_Toc61127566"/>
      <w:bookmarkStart w:id="3864" w:name="_Toc67054580"/>
      <w:bookmarkStart w:id="3865" w:name="_Toc67061578"/>
      <w:bookmarkStart w:id="3866" w:name="_Toc74735096"/>
      <w:bookmarkStart w:id="3867" w:name="_Toc74753339"/>
      <w:bookmarkStart w:id="3868" w:name="_Toc76507598"/>
      <w:r w:rsidRPr="00090C64">
        <w:t>6.7.6.3</w:t>
      </w:r>
      <w:r w:rsidRPr="00090C64">
        <w:tab/>
        <w:t>Protection of the BS receiver of own or different BS</w:t>
      </w:r>
      <w:bookmarkEnd w:id="3857"/>
      <w:bookmarkEnd w:id="3858"/>
      <w:bookmarkEnd w:id="3859"/>
      <w:bookmarkEnd w:id="3860"/>
      <w:bookmarkEnd w:id="3861"/>
      <w:bookmarkEnd w:id="3862"/>
      <w:bookmarkEnd w:id="3863"/>
      <w:bookmarkEnd w:id="3864"/>
      <w:bookmarkEnd w:id="3865"/>
      <w:bookmarkEnd w:id="3866"/>
      <w:bookmarkEnd w:id="3867"/>
      <w:bookmarkEnd w:id="3868"/>
    </w:p>
    <w:p w14:paraId="13F6CBF3" w14:textId="77777777" w:rsidR="00D57C09" w:rsidRPr="00090C64" w:rsidRDefault="00D57C09" w:rsidP="00D57C09">
      <w:pPr>
        <w:pStyle w:val="Heading5"/>
        <w:rPr>
          <w:lang w:eastAsia="sv-SE"/>
        </w:rPr>
      </w:pPr>
      <w:bookmarkStart w:id="3869" w:name="_Toc21125162"/>
      <w:bookmarkStart w:id="3870" w:name="_Toc29768152"/>
      <w:bookmarkStart w:id="3871" w:name="_Toc36044594"/>
      <w:bookmarkStart w:id="3872" w:name="_Toc37230499"/>
      <w:bookmarkStart w:id="3873" w:name="_Toc45907642"/>
      <w:bookmarkStart w:id="3874" w:name="_Toc53181747"/>
      <w:bookmarkStart w:id="3875" w:name="_Toc61127567"/>
      <w:bookmarkStart w:id="3876" w:name="_Toc67054581"/>
      <w:bookmarkStart w:id="3877" w:name="_Toc67061579"/>
      <w:bookmarkStart w:id="3878" w:name="_Toc74735097"/>
      <w:bookmarkStart w:id="3879" w:name="_Toc74753340"/>
      <w:bookmarkStart w:id="3880" w:name="_Toc76507599"/>
      <w:r w:rsidRPr="00090C64">
        <w:rPr>
          <w:lang w:eastAsia="sv-SE"/>
        </w:rPr>
        <w:t>6.7.6.3.1</w:t>
      </w:r>
      <w:r w:rsidRPr="00090C64">
        <w:rPr>
          <w:lang w:eastAsia="sv-SE"/>
        </w:rPr>
        <w:tab/>
        <w:t>Definition and applicability</w:t>
      </w:r>
      <w:bookmarkEnd w:id="3869"/>
      <w:bookmarkEnd w:id="3870"/>
      <w:bookmarkEnd w:id="3871"/>
      <w:bookmarkEnd w:id="3872"/>
      <w:bookmarkEnd w:id="3873"/>
      <w:bookmarkEnd w:id="3874"/>
      <w:bookmarkEnd w:id="3875"/>
      <w:bookmarkEnd w:id="3876"/>
      <w:bookmarkEnd w:id="3877"/>
      <w:bookmarkEnd w:id="3878"/>
      <w:bookmarkEnd w:id="3879"/>
      <w:bookmarkEnd w:id="388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3881" w:name="_Toc21125163"/>
      <w:bookmarkStart w:id="3882" w:name="_Toc29768153"/>
      <w:bookmarkStart w:id="3883" w:name="_Toc36044595"/>
      <w:bookmarkStart w:id="3884" w:name="_Toc37230500"/>
      <w:bookmarkStart w:id="3885" w:name="_Toc45907643"/>
      <w:bookmarkStart w:id="3886" w:name="_Toc53181748"/>
      <w:bookmarkStart w:id="3887" w:name="_Toc61127568"/>
      <w:bookmarkStart w:id="3888" w:name="_Toc67054582"/>
      <w:bookmarkStart w:id="3889" w:name="_Toc67061580"/>
      <w:bookmarkStart w:id="3890" w:name="_Toc74735098"/>
      <w:bookmarkStart w:id="3891" w:name="_Toc74753341"/>
      <w:bookmarkStart w:id="3892" w:name="_Toc76507600"/>
      <w:r w:rsidRPr="00090C64">
        <w:rPr>
          <w:lang w:eastAsia="sv-SE"/>
        </w:rPr>
        <w:t>6.7.6.3.2</w:t>
      </w:r>
      <w:r w:rsidRPr="00090C64">
        <w:rPr>
          <w:lang w:eastAsia="sv-SE"/>
        </w:rPr>
        <w:tab/>
        <w:t>Minimum Requirement</w:t>
      </w:r>
      <w:bookmarkEnd w:id="3881"/>
      <w:bookmarkEnd w:id="3882"/>
      <w:bookmarkEnd w:id="3883"/>
      <w:bookmarkEnd w:id="3884"/>
      <w:bookmarkEnd w:id="3885"/>
      <w:bookmarkEnd w:id="3886"/>
      <w:bookmarkEnd w:id="3887"/>
      <w:bookmarkEnd w:id="3888"/>
      <w:bookmarkEnd w:id="3889"/>
      <w:bookmarkEnd w:id="3890"/>
      <w:bookmarkEnd w:id="3891"/>
      <w:bookmarkEnd w:id="389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3893" w:name="_Toc21125164"/>
      <w:bookmarkStart w:id="3894" w:name="_Toc29768154"/>
      <w:bookmarkStart w:id="3895" w:name="_Toc36044596"/>
      <w:bookmarkStart w:id="3896" w:name="_Toc37230501"/>
      <w:bookmarkStart w:id="3897" w:name="_Toc45907644"/>
      <w:bookmarkStart w:id="3898" w:name="_Toc53181749"/>
      <w:bookmarkStart w:id="3899" w:name="_Toc61127569"/>
      <w:bookmarkStart w:id="3900" w:name="_Toc67054583"/>
      <w:bookmarkStart w:id="3901" w:name="_Toc67061581"/>
      <w:bookmarkStart w:id="3902" w:name="_Toc74735099"/>
      <w:bookmarkStart w:id="3903" w:name="_Toc74753342"/>
      <w:bookmarkStart w:id="3904" w:name="_Toc76507601"/>
      <w:r w:rsidRPr="00090C64">
        <w:rPr>
          <w:lang w:eastAsia="sv-SE"/>
        </w:rPr>
        <w:t>6.7.6.3.3</w:t>
      </w:r>
      <w:r w:rsidRPr="00090C64">
        <w:rPr>
          <w:lang w:eastAsia="sv-SE"/>
        </w:rPr>
        <w:tab/>
        <w:t>Test purpose</w:t>
      </w:r>
      <w:bookmarkEnd w:id="3893"/>
      <w:bookmarkEnd w:id="3894"/>
      <w:bookmarkEnd w:id="3895"/>
      <w:bookmarkEnd w:id="3896"/>
      <w:bookmarkEnd w:id="3897"/>
      <w:bookmarkEnd w:id="3898"/>
      <w:bookmarkEnd w:id="3899"/>
      <w:bookmarkEnd w:id="3900"/>
      <w:bookmarkEnd w:id="3901"/>
      <w:bookmarkEnd w:id="3902"/>
      <w:bookmarkEnd w:id="3903"/>
      <w:bookmarkEnd w:id="3904"/>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3905" w:name="_Toc21125165"/>
      <w:bookmarkStart w:id="3906" w:name="_Toc29768155"/>
      <w:bookmarkStart w:id="3907" w:name="_Toc36044597"/>
      <w:bookmarkStart w:id="3908" w:name="_Toc37230502"/>
      <w:bookmarkStart w:id="3909" w:name="_Toc45907645"/>
      <w:bookmarkStart w:id="3910" w:name="_Toc53181750"/>
      <w:bookmarkStart w:id="3911" w:name="_Toc61127570"/>
      <w:bookmarkStart w:id="3912" w:name="_Toc67054584"/>
      <w:bookmarkStart w:id="3913" w:name="_Toc67061582"/>
      <w:bookmarkStart w:id="3914" w:name="_Toc74735100"/>
      <w:bookmarkStart w:id="3915" w:name="_Toc74753343"/>
      <w:bookmarkStart w:id="3916" w:name="_Toc76507602"/>
      <w:r w:rsidRPr="00090C64">
        <w:rPr>
          <w:lang w:eastAsia="sv-SE"/>
        </w:rPr>
        <w:t>6.</w:t>
      </w:r>
      <w:r w:rsidRPr="00090C64">
        <w:rPr>
          <w:lang w:eastAsia="zh-CN"/>
        </w:rPr>
        <w:t>7.6.3.4</w:t>
      </w:r>
      <w:r w:rsidRPr="00090C64">
        <w:rPr>
          <w:lang w:eastAsia="sv-SE"/>
        </w:rPr>
        <w:tab/>
        <w:t>Method of test</w:t>
      </w:r>
      <w:bookmarkEnd w:id="3905"/>
      <w:bookmarkEnd w:id="3906"/>
      <w:bookmarkEnd w:id="3907"/>
      <w:bookmarkEnd w:id="3908"/>
      <w:bookmarkEnd w:id="3909"/>
      <w:bookmarkEnd w:id="3910"/>
      <w:bookmarkEnd w:id="3911"/>
      <w:bookmarkEnd w:id="3912"/>
      <w:bookmarkEnd w:id="3913"/>
      <w:bookmarkEnd w:id="3914"/>
      <w:bookmarkEnd w:id="3915"/>
      <w:bookmarkEnd w:id="3916"/>
    </w:p>
    <w:p w14:paraId="3002F665" w14:textId="77777777" w:rsidR="00D57C09" w:rsidRPr="00090C64" w:rsidRDefault="00D57C09" w:rsidP="00554118">
      <w:pPr>
        <w:pStyle w:val="H6"/>
        <w:rPr>
          <w:lang w:eastAsia="sv-SE"/>
        </w:rPr>
      </w:pPr>
      <w:bookmarkStart w:id="3917" w:name="_Toc21125166"/>
      <w:bookmarkStart w:id="3918" w:name="_Toc29768156"/>
      <w:bookmarkStart w:id="3919" w:name="_Toc36044598"/>
      <w:bookmarkStart w:id="3920" w:name="_Toc37230503"/>
      <w:bookmarkStart w:id="3921" w:name="_Toc45907646"/>
      <w:bookmarkStart w:id="3922" w:name="_Toc53181751"/>
      <w:r w:rsidRPr="00090C64">
        <w:rPr>
          <w:lang w:eastAsia="sv-SE"/>
        </w:rPr>
        <w:t>6.7.6.3.4.1</w:t>
      </w:r>
      <w:r w:rsidRPr="00090C64">
        <w:rPr>
          <w:lang w:eastAsia="sv-SE"/>
        </w:rPr>
        <w:tab/>
        <w:t>Initial conditions</w:t>
      </w:r>
      <w:bookmarkEnd w:id="3917"/>
      <w:bookmarkEnd w:id="3918"/>
      <w:bookmarkEnd w:id="3919"/>
      <w:bookmarkEnd w:id="3920"/>
      <w:bookmarkEnd w:id="3921"/>
      <w:bookmarkEnd w:id="3922"/>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3923" w:name="_Toc21125167"/>
      <w:bookmarkStart w:id="3924" w:name="_Toc29768157"/>
      <w:bookmarkStart w:id="3925" w:name="_Toc36044599"/>
      <w:bookmarkStart w:id="3926" w:name="_Toc37230504"/>
      <w:bookmarkStart w:id="3927" w:name="_Toc45907647"/>
      <w:bookmarkStart w:id="3928"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3923"/>
      <w:bookmarkEnd w:id="3924"/>
      <w:bookmarkEnd w:id="3925"/>
      <w:bookmarkEnd w:id="3926"/>
      <w:bookmarkEnd w:id="3927"/>
      <w:bookmarkEnd w:id="3928"/>
    </w:p>
    <w:p w14:paraId="5F312D2C" w14:textId="77777777" w:rsidR="00D57C09" w:rsidRPr="00090C64" w:rsidRDefault="00D57C09" w:rsidP="00D57C09">
      <w:pPr>
        <w:pStyle w:val="B10"/>
        <w:rPr>
          <w:lang w:eastAsia="zh-CN"/>
        </w:rPr>
      </w:pPr>
      <w:bookmarkStart w:id="3929"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3930" w:name="_Toc21125168"/>
      <w:bookmarkStart w:id="3931" w:name="_Toc29768158"/>
      <w:bookmarkStart w:id="3932" w:name="_Toc36044600"/>
      <w:bookmarkStart w:id="3933" w:name="_Toc37230505"/>
      <w:bookmarkStart w:id="3934" w:name="_Toc45907648"/>
      <w:bookmarkStart w:id="3935" w:name="_Toc53181753"/>
      <w:bookmarkStart w:id="3936" w:name="_Toc61127571"/>
      <w:bookmarkStart w:id="3937" w:name="_Toc67054585"/>
      <w:bookmarkStart w:id="3938" w:name="_Toc67061583"/>
      <w:bookmarkStart w:id="3939" w:name="_Toc74735101"/>
      <w:bookmarkStart w:id="3940" w:name="_Toc74753344"/>
      <w:bookmarkStart w:id="3941" w:name="_Toc76507603"/>
      <w:bookmarkEnd w:id="3929"/>
      <w:r w:rsidRPr="00090C64">
        <w:rPr>
          <w:lang w:eastAsia="sv-SE"/>
        </w:rPr>
        <w:lastRenderedPageBreak/>
        <w:t>6.</w:t>
      </w:r>
      <w:r w:rsidRPr="00090C64">
        <w:rPr>
          <w:lang w:eastAsia="zh-CN"/>
        </w:rPr>
        <w:t>7.6.3.5</w:t>
      </w:r>
      <w:r w:rsidRPr="00090C64">
        <w:rPr>
          <w:lang w:eastAsia="sv-SE"/>
        </w:rPr>
        <w:tab/>
        <w:t>Test Requirement</w:t>
      </w:r>
      <w:bookmarkEnd w:id="3930"/>
      <w:bookmarkEnd w:id="3931"/>
      <w:bookmarkEnd w:id="3932"/>
      <w:bookmarkEnd w:id="3933"/>
      <w:bookmarkEnd w:id="3934"/>
      <w:bookmarkEnd w:id="3935"/>
      <w:bookmarkEnd w:id="3936"/>
      <w:bookmarkEnd w:id="3937"/>
      <w:bookmarkEnd w:id="3938"/>
      <w:bookmarkEnd w:id="3939"/>
      <w:bookmarkEnd w:id="3940"/>
      <w:bookmarkEnd w:id="3941"/>
    </w:p>
    <w:p w14:paraId="4813665B" w14:textId="77777777" w:rsidR="00D57C09" w:rsidRPr="00090C64" w:rsidRDefault="00D57C09" w:rsidP="00554118">
      <w:pPr>
        <w:pStyle w:val="H6"/>
        <w:rPr>
          <w:lang w:eastAsia="sv-SE"/>
        </w:rPr>
      </w:pPr>
      <w:bookmarkStart w:id="3942" w:name="_Toc21125169"/>
      <w:bookmarkStart w:id="3943" w:name="_Toc29768159"/>
      <w:bookmarkStart w:id="3944" w:name="_Toc36044601"/>
      <w:bookmarkStart w:id="3945" w:name="_Toc37230506"/>
      <w:bookmarkStart w:id="3946" w:name="_Toc45907649"/>
      <w:bookmarkStart w:id="3947" w:name="_Toc53181754"/>
      <w:r w:rsidRPr="00090C64">
        <w:rPr>
          <w:lang w:eastAsia="sv-SE"/>
        </w:rPr>
        <w:t>6.7.6.3.5.1</w:t>
      </w:r>
      <w:r w:rsidRPr="00090C64">
        <w:rPr>
          <w:lang w:eastAsia="sv-SE"/>
        </w:rPr>
        <w:tab/>
        <w:t>MSR operation</w:t>
      </w:r>
      <w:bookmarkEnd w:id="3942"/>
      <w:bookmarkEnd w:id="3943"/>
      <w:bookmarkEnd w:id="3944"/>
      <w:bookmarkEnd w:id="3945"/>
      <w:bookmarkEnd w:id="3946"/>
      <w:bookmarkEnd w:id="3947"/>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3948" w:name="_Toc21125170"/>
      <w:bookmarkStart w:id="3949" w:name="_Toc29768160"/>
      <w:bookmarkStart w:id="3950" w:name="_Toc36044602"/>
      <w:bookmarkStart w:id="3951" w:name="_Toc37230507"/>
      <w:bookmarkStart w:id="3952" w:name="_Toc45907650"/>
      <w:bookmarkStart w:id="3953" w:name="_Toc53181755"/>
      <w:r w:rsidRPr="00090C64">
        <w:rPr>
          <w:lang w:eastAsia="sv-SE"/>
        </w:rPr>
        <w:t>6.7.6.3.5.2</w:t>
      </w:r>
      <w:r w:rsidRPr="00090C64">
        <w:rPr>
          <w:lang w:eastAsia="sv-SE"/>
        </w:rPr>
        <w:tab/>
        <w:t>Single RAT UTRA operation</w:t>
      </w:r>
      <w:bookmarkEnd w:id="3948"/>
      <w:bookmarkEnd w:id="3949"/>
      <w:bookmarkEnd w:id="3950"/>
      <w:bookmarkEnd w:id="3951"/>
      <w:bookmarkEnd w:id="3952"/>
      <w:bookmarkEnd w:id="3953"/>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3954" w:name="_Toc21125171"/>
      <w:bookmarkStart w:id="3955" w:name="_Toc29768161"/>
      <w:bookmarkStart w:id="3956" w:name="_Toc36044603"/>
      <w:bookmarkStart w:id="3957" w:name="_Toc37230508"/>
      <w:bookmarkStart w:id="3958" w:name="_Toc45907651"/>
      <w:bookmarkStart w:id="3959" w:name="_Toc53181756"/>
      <w:r w:rsidRPr="00090C64">
        <w:rPr>
          <w:lang w:eastAsia="sv-SE"/>
        </w:rPr>
        <w:t>6.7.6.3.5.3</w:t>
      </w:r>
      <w:r w:rsidRPr="00090C64">
        <w:rPr>
          <w:lang w:eastAsia="sv-SE"/>
        </w:rPr>
        <w:tab/>
        <w:t>Single RAT E-UTRA operation</w:t>
      </w:r>
      <w:bookmarkEnd w:id="3954"/>
      <w:bookmarkEnd w:id="3955"/>
      <w:bookmarkEnd w:id="3956"/>
      <w:bookmarkEnd w:id="3957"/>
      <w:bookmarkEnd w:id="3958"/>
      <w:bookmarkEnd w:id="3959"/>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3960" w:name="_Toc21125172"/>
      <w:bookmarkStart w:id="3961" w:name="_Toc29768162"/>
      <w:bookmarkStart w:id="3962" w:name="_Toc36044604"/>
      <w:bookmarkStart w:id="3963" w:name="_Toc37230509"/>
      <w:bookmarkStart w:id="3964" w:name="_Toc45907652"/>
      <w:bookmarkStart w:id="3965" w:name="_Toc53181757"/>
      <w:bookmarkStart w:id="3966" w:name="_Toc61127572"/>
      <w:bookmarkStart w:id="3967" w:name="_Toc67054586"/>
      <w:bookmarkStart w:id="3968" w:name="_Toc67061584"/>
      <w:bookmarkStart w:id="3969" w:name="_Toc74735102"/>
      <w:bookmarkStart w:id="3970" w:name="_Toc74753345"/>
      <w:bookmarkStart w:id="3971" w:name="_Toc76507604"/>
      <w:r w:rsidRPr="00090C64">
        <w:lastRenderedPageBreak/>
        <w:t>6.7.6.4</w:t>
      </w:r>
      <w:r w:rsidRPr="00090C64">
        <w:tab/>
        <w:t>Additional spurious emissions requirements</w:t>
      </w:r>
      <w:bookmarkEnd w:id="3960"/>
      <w:bookmarkEnd w:id="3961"/>
      <w:bookmarkEnd w:id="3962"/>
      <w:bookmarkEnd w:id="3963"/>
      <w:bookmarkEnd w:id="3964"/>
      <w:bookmarkEnd w:id="3965"/>
      <w:bookmarkEnd w:id="3966"/>
      <w:bookmarkEnd w:id="3967"/>
      <w:bookmarkEnd w:id="3968"/>
      <w:bookmarkEnd w:id="3969"/>
      <w:bookmarkEnd w:id="3970"/>
      <w:bookmarkEnd w:id="3971"/>
    </w:p>
    <w:p w14:paraId="041AEEC0" w14:textId="77777777" w:rsidR="00D57C09" w:rsidRPr="00090C64" w:rsidRDefault="00D57C09" w:rsidP="00D57C09">
      <w:pPr>
        <w:pStyle w:val="Heading5"/>
        <w:rPr>
          <w:lang w:eastAsia="sv-SE"/>
        </w:rPr>
      </w:pPr>
      <w:bookmarkStart w:id="3972" w:name="_Toc21125173"/>
      <w:bookmarkStart w:id="3973" w:name="_Toc29768163"/>
      <w:bookmarkStart w:id="3974" w:name="_Toc36044605"/>
      <w:bookmarkStart w:id="3975" w:name="_Toc37230510"/>
      <w:bookmarkStart w:id="3976" w:name="_Toc45907653"/>
      <w:bookmarkStart w:id="3977" w:name="_Toc53181758"/>
      <w:bookmarkStart w:id="3978" w:name="_Toc61127573"/>
      <w:bookmarkStart w:id="3979" w:name="_Toc67054587"/>
      <w:bookmarkStart w:id="3980" w:name="_Toc67061585"/>
      <w:bookmarkStart w:id="3981" w:name="_Toc74735103"/>
      <w:bookmarkStart w:id="3982" w:name="_Toc74753346"/>
      <w:bookmarkStart w:id="3983" w:name="_Toc76507605"/>
      <w:r w:rsidRPr="00090C64">
        <w:rPr>
          <w:lang w:eastAsia="sv-SE"/>
        </w:rPr>
        <w:t>6.7.6.4.1</w:t>
      </w:r>
      <w:r w:rsidRPr="00090C64">
        <w:rPr>
          <w:lang w:eastAsia="sv-SE"/>
        </w:rPr>
        <w:tab/>
        <w:t>Definition and applicability</w:t>
      </w:r>
      <w:bookmarkEnd w:id="3972"/>
      <w:bookmarkEnd w:id="3973"/>
      <w:bookmarkEnd w:id="3974"/>
      <w:bookmarkEnd w:id="3975"/>
      <w:bookmarkEnd w:id="3976"/>
      <w:bookmarkEnd w:id="3977"/>
      <w:bookmarkEnd w:id="3978"/>
      <w:bookmarkEnd w:id="3979"/>
      <w:bookmarkEnd w:id="3980"/>
      <w:bookmarkEnd w:id="3981"/>
      <w:bookmarkEnd w:id="3982"/>
      <w:bookmarkEnd w:id="398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3984" w:name="_Toc21125174"/>
      <w:bookmarkStart w:id="3985" w:name="_Toc29768164"/>
      <w:bookmarkStart w:id="3986" w:name="_Toc36044606"/>
      <w:bookmarkStart w:id="3987" w:name="_Toc37230511"/>
      <w:bookmarkStart w:id="3988" w:name="_Toc45907654"/>
      <w:bookmarkStart w:id="3989" w:name="_Toc53181759"/>
      <w:bookmarkStart w:id="3990" w:name="_Toc61127574"/>
      <w:bookmarkStart w:id="3991" w:name="_Toc67054588"/>
      <w:bookmarkStart w:id="3992" w:name="_Toc67061586"/>
      <w:bookmarkStart w:id="3993" w:name="_Toc74735104"/>
      <w:bookmarkStart w:id="3994" w:name="_Toc74753347"/>
      <w:bookmarkStart w:id="3995" w:name="_Toc76507606"/>
      <w:r w:rsidRPr="00090C64">
        <w:rPr>
          <w:lang w:eastAsia="sv-SE"/>
        </w:rPr>
        <w:t>6.7.6.4.2</w:t>
      </w:r>
      <w:r w:rsidRPr="00090C64">
        <w:rPr>
          <w:lang w:eastAsia="sv-SE"/>
        </w:rPr>
        <w:tab/>
        <w:t>Minimum Requirement</w:t>
      </w:r>
      <w:bookmarkEnd w:id="3984"/>
      <w:bookmarkEnd w:id="3985"/>
      <w:bookmarkEnd w:id="3986"/>
      <w:bookmarkEnd w:id="3987"/>
      <w:bookmarkEnd w:id="3988"/>
      <w:bookmarkEnd w:id="3989"/>
      <w:bookmarkEnd w:id="3990"/>
      <w:bookmarkEnd w:id="3991"/>
      <w:bookmarkEnd w:id="3992"/>
      <w:bookmarkEnd w:id="3993"/>
      <w:bookmarkEnd w:id="3994"/>
      <w:bookmarkEnd w:id="3995"/>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3996" w:name="_Toc21125175"/>
      <w:bookmarkStart w:id="3997" w:name="_Toc29768165"/>
      <w:bookmarkStart w:id="3998" w:name="_Toc36044607"/>
      <w:bookmarkStart w:id="3999" w:name="_Toc37230512"/>
      <w:bookmarkStart w:id="4000" w:name="_Toc45907655"/>
      <w:bookmarkStart w:id="4001" w:name="_Toc53181760"/>
      <w:bookmarkStart w:id="4002" w:name="_Toc61127575"/>
      <w:bookmarkStart w:id="4003" w:name="_Toc67054589"/>
      <w:bookmarkStart w:id="4004" w:name="_Toc67061587"/>
      <w:bookmarkStart w:id="4005" w:name="_Toc74735105"/>
      <w:bookmarkStart w:id="4006" w:name="_Toc74753348"/>
      <w:bookmarkStart w:id="4007" w:name="_Toc76507607"/>
      <w:r w:rsidRPr="00090C64">
        <w:rPr>
          <w:lang w:eastAsia="sv-SE"/>
        </w:rPr>
        <w:t>6.7.6.4.3</w:t>
      </w:r>
      <w:r w:rsidRPr="00090C64">
        <w:rPr>
          <w:lang w:eastAsia="sv-SE"/>
        </w:rPr>
        <w:tab/>
        <w:t>Test purpose</w:t>
      </w:r>
      <w:bookmarkEnd w:id="3996"/>
      <w:bookmarkEnd w:id="3997"/>
      <w:bookmarkEnd w:id="3998"/>
      <w:bookmarkEnd w:id="3999"/>
      <w:bookmarkEnd w:id="4000"/>
      <w:bookmarkEnd w:id="4001"/>
      <w:bookmarkEnd w:id="4002"/>
      <w:bookmarkEnd w:id="4003"/>
      <w:bookmarkEnd w:id="4004"/>
      <w:bookmarkEnd w:id="4005"/>
      <w:bookmarkEnd w:id="4006"/>
      <w:bookmarkEnd w:id="4007"/>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008" w:name="_Toc21125176"/>
      <w:bookmarkStart w:id="4009" w:name="_Toc29768166"/>
      <w:bookmarkStart w:id="4010" w:name="_Toc36044608"/>
      <w:bookmarkStart w:id="4011" w:name="_Toc37230513"/>
      <w:bookmarkStart w:id="4012" w:name="_Toc45907656"/>
      <w:bookmarkStart w:id="4013" w:name="_Toc53181761"/>
      <w:bookmarkStart w:id="4014" w:name="_Toc61127576"/>
      <w:bookmarkStart w:id="4015" w:name="_Toc67054590"/>
      <w:bookmarkStart w:id="4016" w:name="_Toc67061588"/>
      <w:bookmarkStart w:id="4017" w:name="_Toc74735106"/>
      <w:bookmarkStart w:id="4018" w:name="_Toc74753349"/>
      <w:bookmarkStart w:id="4019" w:name="_Toc76507608"/>
      <w:r w:rsidRPr="00090C64">
        <w:rPr>
          <w:lang w:eastAsia="sv-SE"/>
        </w:rPr>
        <w:t>6.</w:t>
      </w:r>
      <w:r w:rsidRPr="00090C64">
        <w:rPr>
          <w:lang w:eastAsia="zh-CN"/>
        </w:rPr>
        <w:t>7.6.4.4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p>
    <w:p w14:paraId="01CAE4D5" w14:textId="77777777" w:rsidR="00D57C09" w:rsidRPr="00090C64" w:rsidRDefault="00D57C09" w:rsidP="00554118">
      <w:pPr>
        <w:pStyle w:val="H6"/>
        <w:rPr>
          <w:lang w:eastAsia="sv-SE"/>
        </w:rPr>
      </w:pPr>
      <w:bookmarkStart w:id="4020" w:name="_Toc21125177"/>
      <w:bookmarkStart w:id="4021" w:name="_Toc29768167"/>
      <w:bookmarkStart w:id="4022" w:name="_Toc36044609"/>
      <w:bookmarkStart w:id="4023" w:name="_Toc37230514"/>
      <w:bookmarkStart w:id="4024" w:name="_Toc45907657"/>
      <w:bookmarkStart w:id="4025" w:name="_Toc53181762"/>
      <w:r w:rsidRPr="00090C64">
        <w:rPr>
          <w:lang w:eastAsia="sv-SE"/>
        </w:rPr>
        <w:t>6.7.6.4.4.1</w:t>
      </w:r>
      <w:r w:rsidRPr="00090C64">
        <w:rPr>
          <w:lang w:eastAsia="sv-SE"/>
        </w:rPr>
        <w:tab/>
        <w:t>Initial conditions</w:t>
      </w:r>
      <w:bookmarkEnd w:id="4020"/>
      <w:bookmarkEnd w:id="4021"/>
      <w:bookmarkEnd w:id="4022"/>
      <w:bookmarkEnd w:id="4023"/>
      <w:bookmarkEnd w:id="4024"/>
      <w:bookmarkEnd w:id="4025"/>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026" w:name="_Toc21125178"/>
      <w:bookmarkStart w:id="4027" w:name="_Toc29768168"/>
      <w:bookmarkStart w:id="4028" w:name="_Toc36044610"/>
      <w:bookmarkStart w:id="4029" w:name="_Toc37230515"/>
      <w:bookmarkStart w:id="4030" w:name="_Toc45907658"/>
      <w:bookmarkStart w:id="4031" w:name="_Toc53181763"/>
      <w:r w:rsidRPr="00090C64">
        <w:rPr>
          <w:lang w:eastAsia="sv-SE"/>
        </w:rPr>
        <w:lastRenderedPageBreak/>
        <w:t>6.7.6.4.4.2</w:t>
      </w:r>
      <w:r w:rsidRPr="00090C64">
        <w:rPr>
          <w:lang w:eastAsia="sv-SE"/>
        </w:rPr>
        <w:tab/>
        <w:t>Procedure</w:t>
      </w:r>
      <w:bookmarkEnd w:id="4026"/>
      <w:bookmarkEnd w:id="4027"/>
      <w:bookmarkEnd w:id="4028"/>
      <w:bookmarkEnd w:id="4029"/>
      <w:bookmarkEnd w:id="4030"/>
      <w:bookmarkEnd w:id="4031"/>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032" w:name="_Toc21125179"/>
      <w:bookmarkStart w:id="4033" w:name="_Toc29768169"/>
      <w:bookmarkStart w:id="4034" w:name="_Toc36044611"/>
      <w:bookmarkStart w:id="4035" w:name="_Toc37230516"/>
      <w:bookmarkStart w:id="4036" w:name="_Toc45907659"/>
      <w:bookmarkStart w:id="4037" w:name="_Toc53181764"/>
      <w:bookmarkStart w:id="4038" w:name="_Toc61127577"/>
      <w:bookmarkStart w:id="4039" w:name="_Toc67054591"/>
      <w:bookmarkStart w:id="4040" w:name="_Toc67061589"/>
      <w:bookmarkStart w:id="4041" w:name="_Toc74735107"/>
      <w:bookmarkStart w:id="4042" w:name="_Toc74753350"/>
      <w:bookmarkStart w:id="4043" w:name="_Toc76507609"/>
      <w:r w:rsidRPr="00090C64">
        <w:rPr>
          <w:lang w:eastAsia="sv-SE"/>
        </w:rPr>
        <w:t>6.</w:t>
      </w:r>
      <w:r w:rsidRPr="00090C64">
        <w:rPr>
          <w:lang w:eastAsia="zh-CN"/>
        </w:rPr>
        <w:t>7.6.4.5</w:t>
      </w:r>
      <w:r w:rsidRPr="00090C64">
        <w:rPr>
          <w:lang w:eastAsia="sv-SE"/>
        </w:rPr>
        <w:tab/>
        <w:t>Test Requirement</w:t>
      </w:r>
      <w:bookmarkEnd w:id="4032"/>
      <w:bookmarkEnd w:id="4033"/>
      <w:bookmarkEnd w:id="4034"/>
      <w:bookmarkEnd w:id="4035"/>
      <w:bookmarkEnd w:id="4036"/>
      <w:bookmarkEnd w:id="4037"/>
      <w:bookmarkEnd w:id="4038"/>
      <w:bookmarkEnd w:id="4039"/>
      <w:bookmarkEnd w:id="4040"/>
      <w:bookmarkEnd w:id="4041"/>
      <w:bookmarkEnd w:id="4042"/>
      <w:bookmarkEnd w:id="4043"/>
    </w:p>
    <w:p w14:paraId="73EA5DF8" w14:textId="77777777" w:rsidR="00D57C09" w:rsidRPr="00090C64" w:rsidRDefault="00D57C09" w:rsidP="00554118">
      <w:pPr>
        <w:pStyle w:val="H6"/>
      </w:pPr>
      <w:bookmarkStart w:id="4044" w:name="_Toc21125180"/>
      <w:bookmarkStart w:id="4045" w:name="_Toc29768170"/>
      <w:bookmarkStart w:id="4046" w:name="_Toc36044612"/>
      <w:bookmarkStart w:id="4047" w:name="_Toc37230517"/>
      <w:bookmarkStart w:id="4048" w:name="_Toc45907660"/>
      <w:bookmarkStart w:id="4049" w:name="_Toc53181765"/>
      <w:r w:rsidRPr="00090C64">
        <w:t>6.7.6.4.5.1</w:t>
      </w:r>
      <w:r w:rsidRPr="00090C64">
        <w:tab/>
        <w:t>MSR operation</w:t>
      </w:r>
      <w:bookmarkEnd w:id="4044"/>
      <w:bookmarkEnd w:id="4045"/>
      <w:bookmarkEnd w:id="4046"/>
      <w:bookmarkEnd w:id="4047"/>
      <w:bookmarkEnd w:id="4048"/>
      <w:bookmarkEnd w:id="404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050" w:name="_Toc21125181"/>
      <w:bookmarkStart w:id="4051" w:name="_Toc29768171"/>
      <w:bookmarkStart w:id="4052" w:name="_Toc36044613"/>
      <w:bookmarkStart w:id="4053" w:name="_Toc37230518"/>
      <w:bookmarkStart w:id="4054" w:name="_Toc45907661"/>
      <w:bookmarkStart w:id="4055" w:name="_Toc53181766"/>
      <w:r w:rsidRPr="00090C64">
        <w:t>6.7.6.4.5.1.1</w:t>
      </w:r>
      <w:r w:rsidRPr="00090C64">
        <w:tab/>
        <w:t>E-UTRA and NR MSR operation</w:t>
      </w:r>
      <w:bookmarkEnd w:id="4050"/>
      <w:bookmarkEnd w:id="4051"/>
      <w:bookmarkEnd w:id="4052"/>
      <w:bookmarkEnd w:id="4053"/>
      <w:bookmarkEnd w:id="4054"/>
      <w:bookmarkEnd w:id="405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056" w:name="_Toc21125182"/>
      <w:bookmarkStart w:id="4057" w:name="_Toc29768172"/>
      <w:bookmarkStart w:id="4058" w:name="_Toc36044614"/>
      <w:bookmarkStart w:id="4059" w:name="_Toc37230519"/>
      <w:bookmarkStart w:id="4060" w:name="_Toc45907662"/>
      <w:bookmarkStart w:id="4061" w:name="_Toc53181767"/>
      <w:r w:rsidRPr="00090C64">
        <w:t>6.7.6.4.5.2</w:t>
      </w:r>
      <w:r w:rsidRPr="00090C64">
        <w:tab/>
        <w:t>Single RAT UTRA operation</w:t>
      </w:r>
      <w:bookmarkEnd w:id="4056"/>
      <w:bookmarkEnd w:id="4057"/>
      <w:bookmarkEnd w:id="4058"/>
      <w:bookmarkEnd w:id="4059"/>
      <w:bookmarkEnd w:id="4060"/>
      <w:bookmarkEnd w:id="406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lastRenderedPageBreak/>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062" w:name="_Toc21125183"/>
      <w:bookmarkStart w:id="4063" w:name="_Toc29768173"/>
      <w:bookmarkStart w:id="4064" w:name="_Toc36044615"/>
      <w:bookmarkStart w:id="4065" w:name="_Toc37230520"/>
      <w:bookmarkStart w:id="4066" w:name="_Toc45907663"/>
      <w:bookmarkStart w:id="4067" w:name="_Toc53181768"/>
      <w:r w:rsidRPr="00090C64">
        <w:t>6.7.6.4.5.3</w:t>
      </w:r>
      <w:r w:rsidRPr="00090C64">
        <w:tab/>
        <w:t>Single RAT E-UTRA operation</w:t>
      </w:r>
      <w:bookmarkEnd w:id="4062"/>
      <w:bookmarkEnd w:id="4063"/>
      <w:bookmarkEnd w:id="4064"/>
      <w:bookmarkEnd w:id="4065"/>
      <w:bookmarkEnd w:id="4066"/>
      <w:bookmarkEnd w:id="406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lastRenderedPageBreak/>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068" w:name="_Toc21125184"/>
      <w:bookmarkStart w:id="4069" w:name="_Toc29768174"/>
      <w:bookmarkStart w:id="4070" w:name="_Toc36044616"/>
      <w:bookmarkStart w:id="4071" w:name="_Toc37230521"/>
      <w:bookmarkStart w:id="4072" w:name="_Toc45907664"/>
      <w:bookmarkStart w:id="4073" w:name="_Toc53181769"/>
      <w:bookmarkStart w:id="4074" w:name="_Toc61127578"/>
      <w:bookmarkStart w:id="4075" w:name="_Toc67054592"/>
      <w:bookmarkStart w:id="4076" w:name="_Toc67061590"/>
      <w:bookmarkStart w:id="4077" w:name="_Toc74735108"/>
      <w:bookmarkStart w:id="4078" w:name="_Toc74753351"/>
      <w:bookmarkStart w:id="4079" w:name="_Toc76507610"/>
      <w:r w:rsidRPr="00090C64">
        <w:t>6.7.6.5</w:t>
      </w:r>
      <w:r w:rsidRPr="00090C64">
        <w:tab/>
        <w:t>Co-location with other base stations</w:t>
      </w:r>
      <w:bookmarkEnd w:id="4068"/>
      <w:bookmarkEnd w:id="4069"/>
      <w:bookmarkEnd w:id="4070"/>
      <w:bookmarkEnd w:id="4071"/>
      <w:bookmarkEnd w:id="4072"/>
      <w:bookmarkEnd w:id="4073"/>
      <w:bookmarkEnd w:id="4074"/>
      <w:bookmarkEnd w:id="4075"/>
      <w:bookmarkEnd w:id="4076"/>
      <w:bookmarkEnd w:id="4077"/>
      <w:bookmarkEnd w:id="4078"/>
      <w:bookmarkEnd w:id="4079"/>
    </w:p>
    <w:p w14:paraId="123804C5" w14:textId="77777777" w:rsidR="00D57C09" w:rsidRPr="00090C64" w:rsidRDefault="00D57C09" w:rsidP="00D57C09">
      <w:pPr>
        <w:pStyle w:val="Heading5"/>
        <w:rPr>
          <w:lang w:eastAsia="sv-SE"/>
        </w:rPr>
      </w:pPr>
      <w:bookmarkStart w:id="4080" w:name="_Toc21125185"/>
      <w:bookmarkStart w:id="4081" w:name="_Toc29768175"/>
      <w:bookmarkStart w:id="4082" w:name="_Toc36044617"/>
      <w:bookmarkStart w:id="4083" w:name="_Toc37230522"/>
      <w:bookmarkStart w:id="4084" w:name="_Toc45907665"/>
      <w:bookmarkStart w:id="4085" w:name="_Toc53181770"/>
      <w:bookmarkStart w:id="4086" w:name="_Toc61127579"/>
      <w:bookmarkStart w:id="4087" w:name="_Toc67054593"/>
      <w:bookmarkStart w:id="4088" w:name="_Toc67061591"/>
      <w:bookmarkStart w:id="4089" w:name="_Toc74735109"/>
      <w:bookmarkStart w:id="4090" w:name="_Toc74753352"/>
      <w:bookmarkStart w:id="4091" w:name="_Toc76507611"/>
      <w:r w:rsidRPr="00090C64">
        <w:rPr>
          <w:lang w:eastAsia="sv-SE"/>
        </w:rPr>
        <w:t>6.7.6.5.1</w:t>
      </w:r>
      <w:r w:rsidRPr="00090C64">
        <w:rPr>
          <w:lang w:eastAsia="sv-SE"/>
        </w:rPr>
        <w:tab/>
        <w:t>Definition and applicability</w:t>
      </w:r>
      <w:bookmarkEnd w:id="4080"/>
      <w:bookmarkEnd w:id="4081"/>
      <w:bookmarkEnd w:id="4082"/>
      <w:bookmarkEnd w:id="4083"/>
      <w:bookmarkEnd w:id="4084"/>
      <w:bookmarkEnd w:id="4085"/>
      <w:bookmarkEnd w:id="4086"/>
      <w:bookmarkEnd w:id="4087"/>
      <w:bookmarkEnd w:id="4088"/>
      <w:bookmarkEnd w:id="4089"/>
      <w:bookmarkEnd w:id="4090"/>
      <w:bookmarkEnd w:id="4091"/>
    </w:p>
    <w:p w14:paraId="0A1BBD61" w14:textId="77777777" w:rsidR="00D57C09" w:rsidRPr="00090C64" w:rsidRDefault="00D57C09" w:rsidP="00D57C09">
      <w:pPr>
        <w:pStyle w:val="Heading5"/>
        <w:rPr>
          <w:lang w:eastAsia="sv-SE"/>
        </w:rPr>
      </w:pPr>
      <w:bookmarkStart w:id="4092" w:name="_Toc21125186"/>
      <w:bookmarkStart w:id="4093" w:name="_Toc29768176"/>
      <w:bookmarkStart w:id="4094" w:name="_Toc36044618"/>
      <w:bookmarkStart w:id="4095" w:name="_Toc37230523"/>
      <w:bookmarkStart w:id="4096" w:name="_Toc45907666"/>
      <w:bookmarkStart w:id="4097" w:name="_Toc53181771"/>
      <w:bookmarkStart w:id="4098" w:name="_Toc61127580"/>
      <w:bookmarkStart w:id="4099" w:name="_Toc67054594"/>
      <w:bookmarkStart w:id="4100" w:name="_Toc67061592"/>
      <w:bookmarkStart w:id="4101" w:name="_Toc74735110"/>
      <w:bookmarkStart w:id="4102" w:name="_Toc74753353"/>
      <w:bookmarkStart w:id="4103" w:name="_Toc76507612"/>
      <w:r w:rsidRPr="00090C64">
        <w:rPr>
          <w:lang w:eastAsia="sv-SE"/>
        </w:rPr>
        <w:t>6.7.6.5.2</w:t>
      </w:r>
      <w:r w:rsidRPr="00090C64">
        <w:rPr>
          <w:lang w:eastAsia="sv-SE"/>
        </w:rPr>
        <w:tab/>
        <w:t>Minimum Requirement</w:t>
      </w:r>
      <w:bookmarkEnd w:id="4092"/>
      <w:bookmarkEnd w:id="4093"/>
      <w:bookmarkEnd w:id="4094"/>
      <w:bookmarkEnd w:id="4095"/>
      <w:bookmarkEnd w:id="4096"/>
      <w:bookmarkEnd w:id="4097"/>
      <w:bookmarkEnd w:id="4098"/>
      <w:bookmarkEnd w:id="4099"/>
      <w:bookmarkEnd w:id="4100"/>
      <w:bookmarkEnd w:id="4101"/>
      <w:bookmarkEnd w:id="4102"/>
      <w:bookmarkEnd w:id="4103"/>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4104" w:name="_Toc21125187"/>
      <w:bookmarkStart w:id="4105" w:name="_Toc29768177"/>
      <w:bookmarkStart w:id="4106" w:name="_Toc36044619"/>
      <w:bookmarkStart w:id="4107" w:name="_Toc37230524"/>
      <w:bookmarkStart w:id="4108" w:name="_Toc45907667"/>
      <w:bookmarkStart w:id="4109" w:name="_Toc53181772"/>
      <w:bookmarkStart w:id="4110" w:name="_Toc61127581"/>
      <w:bookmarkStart w:id="4111" w:name="_Toc67054595"/>
      <w:bookmarkStart w:id="4112" w:name="_Toc67061593"/>
      <w:bookmarkStart w:id="4113" w:name="_Toc74735111"/>
      <w:bookmarkStart w:id="4114" w:name="_Toc74753354"/>
      <w:bookmarkStart w:id="4115" w:name="_Toc76507613"/>
      <w:r w:rsidRPr="00090C64">
        <w:rPr>
          <w:lang w:eastAsia="sv-SE"/>
        </w:rPr>
        <w:t>6.7.6.5.3</w:t>
      </w:r>
      <w:r w:rsidRPr="00090C64">
        <w:rPr>
          <w:lang w:eastAsia="sv-SE"/>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4116" w:name="_Toc21125188"/>
      <w:bookmarkStart w:id="4117" w:name="_Toc29768178"/>
      <w:bookmarkStart w:id="4118" w:name="_Toc36044620"/>
      <w:bookmarkStart w:id="4119" w:name="_Toc37230525"/>
      <w:bookmarkStart w:id="4120" w:name="_Toc45907668"/>
      <w:bookmarkStart w:id="4121" w:name="_Toc53181773"/>
      <w:bookmarkStart w:id="4122" w:name="_Toc61127582"/>
      <w:bookmarkStart w:id="4123" w:name="_Toc67054596"/>
      <w:bookmarkStart w:id="4124" w:name="_Toc67061594"/>
      <w:bookmarkStart w:id="4125" w:name="_Toc74735112"/>
      <w:bookmarkStart w:id="4126" w:name="_Toc74753355"/>
      <w:bookmarkStart w:id="4127" w:name="_Toc76507614"/>
      <w:r w:rsidRPr="00090C64">
        <w:rPr>
          <w:lang w:eastAsia="sv-SE"/>
        </w:rPr>
        <w:t>6.</w:t>
      </w:r>
      <w:r w:rsidRPr="00090C64">
        <w:rPr>
          <w:lang w:eastAsia="zh-CN"/>
        </w:rPr>
        <w:t>7.6.5.4</w:t>
      </w:r>
      <w:r w:rsidRPr="00090C64">
        <w:rPr>
          <w:lang w:eastAsia="sv-SE"/>
        </w:rPr>
        <w:tab/>
        <w:t>Method of test</w:t>
      </w:r>
      <w:bookmarkEnd w:id="4116"/>
      <w:bookmarkEnd w:id="4117"/>
      <w:bookmarkEnd w:id="4118"/>
      <w:bookmarkEnd w:id="4119"/>
      <w:bookmarkEnd w:id="4120"/>
      <w:bookmarkEnd w:id="4121"/>
      <w:bookmarkEnd w:id="4122"/>
      <w:bookmarkEnd w:id="4123"/>
      <w:bookmarkEnd w:id="4124"/>
      <w:bookmarkEnd w:id="4125"/>
      <w:bookmarkEnd w:id="4126"/>
      <w:bookmarkEnd w:id="4127"/>
    </w:p>
    <w:p w14:paraId="6DA43F01" w14:textId="77777777" w:rsidR="00D57C09" w:rsidRPr="00090C64" w:rsidRDefault="00D57C09" w:rsidP="00554118">
      <w:pPr>
        <w:pStyle w:val="H6"/>
        <w:rPr>
          <w:lang w:eastAsia="sv-SE"/>
        </w:rPr>
      </w:pPr>
      <w:bookmarkStart w:id="4128" w:name="_Toc21125189"/>
      <w:bookmarkStart w:id="4129" w:name="_Toc29768179"/>
      <w:bookmarkStart w:id="4130" w:name="_Toc36044621"/>
      <w:bookmarkStart w:id="4131" w:name="_Toc37230526"/>
      <w:bookmarkStart w:id="4132" w:name="_Toc45907669"/>
      <w:bookmarkStart w:id="4133" w:name="_Toc53181774"/>
      <w:r w:rsidRPr="00090C64">
        <w:rPr>
          <w:lang w:eastAsia="sv-SE"/>
        </w:rPr>
        <w:t>6.7.6.5.4.1</w:t>
      </w:r>
      <w:r w:rsidRPr="00090C64">
        <w:rPr>
          <w:lang w:eastAsia="sv-SE"/>
        </w:rPr>
        <w:tab/>
        <w:t>Initial conditions</w:t>
      </w:r>
      <w:bookmarkEnd w:id="4128"/>
      <w:bookmarkEnd w:id="4129"/>
      <w:bookmarkEnd w:id="4130"/>
      <w:bookmarkEnd w:id="4131"/>
      <w:bookmarkEnd w:id="4132"/>
      <w:bookmarkEnd w:id="413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4134" w:name="_Toc21125190"/>
      <w:bookmarkStart w:id="4135" w:name="_Toc29768180"/>
      <w:bookmarkStart w:id="4136" w:name="_Toc36044622"/>
      <w:bookmarkStart w:id="4137" w:name="_Toc37230527"/>
      <w:bookmarkStart w:id="4138" w:name="_Toc45907670"/>
      <w:bookmarkStart w:id="4139" w:name="_Toc53181775"/>
      <w:r w:rsidRPr="00090C64">
        <w:rPr>
          <w:lang w:eastAsia="sv-SE"/>
        </w:rPr>
        <w:t>6.7.6.5.4.2</w:t>
      </w:r>
      <w:r w:rsidRPr="00090C64">
        <w:rPr>
          <w:lang w:eastAsia="sv-SE"/>
        </w:rPr>
        <w:tab/>
        <w:t>Procedure</w:t>
      </w:r>
      <w:bookmarkEnd w:id="4134"/>
      <w:bookmarkEnd w:id="4135"/>
      <w:bookmarkEnd w:id="4136"/>
      <w:bookmarkEnd w:id="4137"/>
      <w:bookmarkEnd w:id="4138"/>
      <w:bookmarkEnd w:id="413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4140" w:name="_Toc21125191"/>
      <w:bookmarkStart w:id="4141" w:name="_Toc29768181"/>
      <w:bookmarkStart w:id="4142" w:name="_Toc36044623"/>
      <w:bookmarkStart w:id="4143" w:name="_Toc37230528"/>
      <w:bookmarkStart w:id="4144" w:name="_Toc45907671"/>
      <w:bookmarkStart w:id="4145" w:name="_Toc53181776"/>
      <w:bookmarkStart w:id="4146" w:name="_Toc61127583"/>
      <w:bookmarkStart w:id="4147" w:name="_Toc67054597"/>
      <w:bookmarkStart w:id="4148" w:name="_Toc67061595"/>
      <w:bookmarkStart w:id="4149" w:name="_Toc74735113"/>
      <w:bookmarkStart w:id="4150" w:name="_Toc74753356"/>
      <w:bookmarkStart w:id="4151" w:name="_Toc76507615"/>
      <w:r w:rsidRPr="00090C64">
        <w:rPr>
          <w:lang w:eastAsia="sv-SE"/>
        </w:rPr>
        <w:t>6.</w:t>
      </w:r>
      <w:r w:rsidRPr="00090C64">
        <w:rPr>
          <w:lang w:eastAsia="zh-CN"/>
        </w:rPr>
        <w:t>7.6.5.5</w:t>
      </w:r>
      <w:r w:rsidRPr="00090C64">
        <w:rPr>
          <w:lang w:eastAsia="sv-SE"/>
        </w:rPr>
        <w:tab/>
        <w:t>Test Requirement</w:t>
      </w:r>
      <w:bookmarkEnd w:id="4140"/>
      <w:bookmarkEnd w:id="4141"/>
      <w:bookmarkEnd w:id="4142"/>
      <w:bookmarkEnd w:id="4143"/>
      <w:bookmarkEnd w:id="4144"/>
      <w:bookmarkEnd w:id="4145"/>
      <w:bookmarkEnd w:id="4146"/>
      <w:bookmarkEnd w:id="4147"/>
      <w:bookmarkEnd w:id="4148"/>
      <w:bookmarkEnd w:id="4149"/>
      <w:bookmarkEnd w:id="4150"/>
      <w:bookmarkEnd w:id="415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r>
              <w:t>5925 - 7125</w:t>
            </w:r>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4152" w:name="_Toc21125192"/>
      <w:bookmarkStart w:id="4153" w:name="_Toc29768182"/>
      <w:bookmarkStart w:id="4154" w:name="_Toc36044624"/>
      <w:bookmarkStart w:id="4155" w:name="_Toc37230529"/>
      <w:bookmarkStart w:id="4156" w:name="_Toc45907672"/>
      <w:bookmarkStart w:id="4157" w:name="_Toc53181777"/>
      <w:bookmarkStart w:id="4158" w:name="_Toc61127584"/>
      <w:bookmarkStart w:id="4159" w:name="_Toc67054598"/>
      <w:bookmarkStart w:id="4160" w:name="_Toc67061596"/>
      <w:bookmarkStart w:id="4161" w:name="_Toc74735114"/>
      <w:bookmarkStart w:id="4162" w:name="_Toc74753357"/>
      <w:bookmarkStart w:id="4163" w:name="_Toc76507616"/>
      <w:r w:rsidRPr="00090C64">
        <w:lastRenderedPageBreak/>
        <w:t>6.8</w:t>
      </w:r>
      <w:r w:rsidRPr="00090C64">
        <w:tab/>
        <w:t>OTA Transmitter intermodulation</w:t>
      </w:r>
      <w:bookmarkEnd w:id="4152"/>
      <w:bookmarkEnd w:id="4153"/>
      <w:bookmarkEnd w:id="4154"/>
      <w:bookmarkEnd w:id="4155"/>
      <w:bookmarkEnd w:id="4156"/>
      <w:bookmarkEnd w:id="4157"/>
      <w:bookmarkEnd w:id="4158"/>
      <w:bookmarkEnd w:id="4159"/>
      <w:bookmarkEnd w:id="4160"/>
      <w:bookmarkEnd w:id="4161"/>
      <w:bookmarkEnd w:id="4162"/>
      <w:bookmarkEnd w:id="4163"/>
    </w:p>
    <w:p w14:paraId="139BBED2" w14:textId="77777777" w:rsidR="00D57C09" w:rsidRPr="00090C64" w:rsidRDefault="00D57C09" w:rsidP="00D57C09">
      <w:pPr>
        <w:pStyle w:val="Heading3"/>
        <w:rPr>
          <w:lang w:eastAsia="sv-SE"/>
        </w:rPr>
      </w:pPr>
      <w:bookmarkStart w:id="4164" w:name="_Toc21125193"/>
      <w:bookmarkStart w:id="4165" w:name="_Toc29768183"/>
      <w:bookmarkStart w:id="4166" w:name="_Toc36044625"/>
      <w:bookmarkStart w:id="4167" w:name="_Toc37230530"/>
      <w:bookmarkStart w:id="4168" w:name="_Toc45907673"/>
      <w:bookmarkStart w:id="4169" w:name="_Toc53181778"/>
      <w:bookmarkStart w:id="4170" w:name="_Toc61127585"/>
      <w:bookmarkStart w:id="4171" w:name="_Toc67054599"/>
      <w:bookmarkStart w:id="4172" w:name="_Toc67061597"/>
      <w:bookmarkStart w:id="4173" w:name="_Toc74735115"/>
      <w:bookmarkStart w:id="4174" w:name="_Toc74753358"/>
      <w:bookmarkStart w:id="4175" w:name="_Toc76507617"/>
      <w:r w:rsidRPr="00090C64">
        <w:rPr>
          <w:lang w:eastAsia="sv-SE"/>
        </w:rPr>
        <w:t>6.8.1</w:t>
      </w:r>
      <w:r w:rsidRPr="00090C64">
        <w:rPr>
          <w:lang w:eastAsia="sv-SE"/>
        </w:rPr>
        <w:tab/>
        <w:t>Definition and applicability</w:t>
      </w:r>
      <w:bookmarkEnd w:id="4164"/>
      <w:bookmarkEnd w:id="4165"/>
      <w:bookmarkEnd w:id="4166"/>
      <w:bookmarkEnd w:id="4167"/>
      <w:bookmarkEnd w:id="4168"/>
      <w:bookmarkEnd w:id="4169"/>
      <w:bookmarkEnd w:id="4170"/>
      <w:bookmarkEnd w:id="4171"/>
      <w:bookmarkEnd w:id="4172"/>
      <w:bookmarkEnd w:id="4173"/>
      <w:bookmarkEnd w:id="4174"/>
      <w:bookmarkEnd w:id="4175"/>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4176" w:name="_Toc21125194"/>
      <w:bookmarkStart w:id="4177" w:name="_Toc29768184"/>
      <w:bookmarkStart w:id="4178" w:name="_Toc36044626"/>
      <w:bookmarkStart w:id="4179" w:name="_Toc37230531"/>
      <w:bookmarkStart w:id="4180" w:name="_Toc45907674"/>
      <w:bookmarkStart w:id="4181" w:name="_Toc53181779"/>
      <w:bookmarkStart w:id="4182" w:name="_Toc61127586"/>
      <w:bookmarkStart w:id="4183" w:name="_Toc67054600"/>
      <w:bookmarkStart w:id="4184" w:name="_Toc67061598"/>
      <w:bookmarkStart w:id="4185" w:name="_Toc74735116"/>
      <w:bookmarkStart w:id="4186" w:name="_Toc74753359"/>
      <w:bookmarkStart w:id="4187" w:name="_Toc76507618"/>
      <w:r w:rsidRPr="00090C64">
        <w:rPr>
          <w:lang w:eastAsia="sv-SE"/>
        </w:rPr>
        <w:t>6.8.2</w:t>
      </w:r>
      <w:r w:rsidRPr="00090C64">
        <w:rPr>
          <w:lang w:eastAsia="sv-SE"/>
        </w:rPr>
        <w:tab/>
        <w:t>Minimum Requirement</w:t>
      </w:r>
      <w:bookmarkEnd w:id="4176"/>
      <w:bookmarkEnd w:id="4177"/>
      <w:bookmarkEnd w:id="4178"/>
      <w:bookmarkEnd w:id="4179"/>
      <w:bookmarkEnd w:id="4180"/>
      <w:bookmarkEnd w:id="4181"/>
      <w:bookmarkEnd w:id="4182"/>
      <w:bookmarkEnd w:id="4183"/>
      <w:bookmarkEnd w:id="4184"/>
      <w:bookmarkEnd w:id="4185"/>
      <w:bookmarkEnd w:id="4186"/>
      <w:bookmarkEnd w:id="4187"/>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4188" w:name="_Toc21125195"/>
      <w:bookmarkStart w:id="4189" w:name="_Toc29768185"/>
      <w:bookmarkStart w:id="4190" w:name="_Toc36044627"/>
      <w:bookmarkStart w:id="4191" w:name="_Toc37230532"/>
      <w:bookmarkStart w:id="4192" w:name="_Toc45907675"/>
      <w:bookmarkStart w:id="4193" w:name="_Toc53181780"/>
      <w:bookmarkStart w:id="4194" w:name="_Toc61127587"/>
      <w:bookmarkStart w:id="4195" w:name="_Toc67054601"/>
      <w:bookmarkStart w:id="4196" w:name="_Toc67061599"/>
      <w:bookmarkStart w:id="4197" w:name="_Toc74735117"/>
      <w:bookmarkStart w:id="4198" w:name="_Toc74753360"/>
      <w:bookmarkStart w:id="4199" w:name="_Toc76507619"/>
      <w:r w:rsidRPr="00090C64">
        <w:rPr>
          <w:lang w:eastAsia="sv-SE"/>
        </w:rPr>
        <w:t>6.8.3</w:t>
      </w:r>
      <w:r w:rsidRPr="00090C64">
        <w:rPr>
          <w:lang w:eastAsia="sv-SE"/>
        </w:rPr>
        <w:tab/>
        <w:t>Test purpose</w:t>
      </w:r>
      <w:bookmarkEnd w:id="4188"/>
      <w:bookmarkEnd w:id="4189"/>
      <w:bookmarkEnd w:id="4190"/>
      <w:bookmarkEnd w:id="4191"/>
      <w:bookmarkEnd w:id="4192"/>
      <w:bookmarkEnd w:id="4193"/>
      <w:bookmarkEnd w:id="4194"/>
      <w:bookmarkEnd w:id="4195"/>
      <w:bookmarkEnd w:id="4196"/>
      <w:bookmarkEnd w:id="4197"/>
      <w:bookmarkEnd w:id="4198"/>
      <w:bookmarkEnd w:id="419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4200" w:name="_Toc21125196"/>
      <w:bookmarkStart w:id="4201" w:name="_Toc29768186"/>
      <w:bookmarkStart w:id="4202" w:name="_Toc36044628"/>
      <w:bookmarkStart w:id="4203" w:name="_Toc37230533"/>
      <w:bookmarkStart w:id="4204" w:name="_Toc45907676"/>
      <w:bookmarkStart w:id="4205" w:name="_Toc53181781"/>
      <w:bookmarkStart w:id="4206" w:name="_Toc61127588"/>
      <w:bookmarkStart w:id="4207" w:name="_Toc67054602"/>
      <w:bookmarkStart w:id="4208" w:name="_Toc67061600"/>
      <w:bookmarkStart w:id="4209" w:name="_Toc74735118"/>
      <w:bookmarkStart w:id="4210" w:name="_Toc74753361"/>
      <w:bookmarkStart w:id="4211" w:name="_Toc76507620"/>
      <w:r w:rsidRPr="00090C64">
        <w:rPr>
          <w:lang w:eastAsia="sv-SE"/>
        </w:rPr>
        <w:t>6.8</w:t>
      </w:r>
      <w:r w:rsidRPr="00090C64">
        <w:rPr>
          <w:lang w:eastAsia="zh-CN"/>
        </w:rPr>
        <w:t>.</w:t>
      </w:r>
      <w:r w:rsidRPr="00090C64">
        <w:rPr>
          <w:lang w:eastAsia="sv-SE"/>
        </w:rPr>
        <w:t>4</w:t>
      </w:r>
      <w:r w:rsidRPr="00090C64">
        <w:rPr>
          <w:lang w:eastAsia="sv-SE"/>
        </w:rPr>
        <w:tab/>
        <w:t>Method of test</w:t>
      </w:r>
      <w:bookmarkEnd w:id="4200"/>
      <w:bookmarkEnd w:id="4201"/>
      <w:bookmarkEnd w:id="4202"/>
      <w:bookmarkEnd w:id="4203"/>
      <w:bookmarkEnd w:id="4204"/>
      <w:bookmarkEnd w:id="4205"/>
      <w:bookmarkEnd w:id="4206"/>
      <w:bookmarkEnd w:id="4207"/>
      <w:bookmarkEnd w:id="4208"/>
      <w:bookmarkEnd w:id="4209"/>
      <w:bookmarkEnd w:id="4210"/>
      <w:bookmarkEnd w:id="4211"/>
    </w:p>
    <w:p w14:paraId="050D9479" w14:textId="77777777" w:rsidR="00D57C09" w:rsidRPr="00090C64" w:rsidRDefault="00D57C09" w:rsidP="00D57C09">
      <w:pPr>
        <w:pStyle w:val="Heading4"/>
        <w:rPr>
          <w:lang w:eastAsia="sv-SE"/>
        </w:rPr>
      </w:pPr>
      <w:bookmarkStart w:id="4212" w:name="_Toc21125197"/>
      <w:bookmarkStart w:id="4213" w:name="_Toc29768187"/>
      <w:bookmarkStart w:id="4214" w:name="_Toc36044629"/>
      <w:bookmarkStart w:id="4215" w:name="_Toc37230534"/>
      <w:bookmarkStart w:id="4216" w:name="_Toc45907677"/>
      <w:bookmarkStart w:id="4217" w:name="_Toc53181782"/>
      <w:bookmarkStart w:id="4218" w:name="_Toc61127589"/>
      <w:bookmarkStart w:id="4219" w:name="_Toc67054603"/>
      <w:bookmarkStart w:id="4220" w:name="_Toc67061601"/>
      <w:bookmarkStart w:id="4221" w:name="_Toc74735119"/>
      <w:bookmarkStart w:id="4222" w:name="_Toc74753362"/>
      <w:bookmarkStart w:id="4223" w:name="_Toc76507621"/>
      <w:r w:rsidRPr="00090C64">
        <w:rPr>
          <w:lang w:eastAsia="sv-SE"/>
        </w:rPr>
        <w:t>6.8.4.1</w:t>
      </w:r>
      <w:r w:rsidRPr="00090C64">
        <w:rPr>
          <w:lang w:eastAsia="sv-SE"/>
        </w:rPr>
        <w:tab/>
        <w:t>Initial conditions</w:t>
      </w:r>
      <w:bookmarkEnd w:id="4212"/>
      <w:bookmarkEnd w:id="4213"/>
      <w:bookmarkEnd w:id="4214"/>
      <w:bookmarkEnd w:id="4215"/>
      <w:bookmarkEnd w:id="4216"/>
      <w:bookmarkEnd w:id="4217"/>
      <w:bookmarkEnd w:id="4218"/>
      <w:bookmarkEnd w:id="4219"/>
      <w:bookmarkEnd w:id="4220"/>
      <w:bookmarkEnd w:id="4221"/>
      <w:bookmarkEnd w:id="4222"/>
      <w:bookmarkEnd w:id="4223"/>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4224" w:name="_Toc21125198"/>
      <w:bookmarkStart w:id="4225" w:name="_Toc29768188"/>
      <w:bookmarkStart w:id="4226" w:name="_Toc36044630"/>
      <w:bookmarkStart w:id="4227" w:name="_Toc37230535"/>
      <w:bookmarkStart w:id="4228" w:name="_Toc45907678"/>
      <w:bookmarkStart w:id="4229" w:name="_Toc53181783"/>
      <w:bookmarkStart w:id="4230" w:name="_Toc61127590"/>
      <w:bookmarkStart w:id="4231" w:name="_Toc67054604"/>
      <w:bookmarkStart w:id="4232" w:name="_Toc67061602"/>
      <w:bookmarkStart w:id="4233" w:name="_Toc74735120"/>
      <w:bookmarkStart w:id="4234" w:name="_Toc74753363"/>
      <w:bookmarkStart w:id="4235" w:name="_Toc76507622"/>
      <w:r w:rsidRPr="00090C64">
        <w:rPr>
          <w:lang w:eastAsia="sv-SE"/>
        </w:rPr>
        <w:lastRenderedPageBreak/>
        <w:t>6.8.4.2</w:t>
      </w:r>
      <w:r w:rsidRPr="00090C64">
        <w:rPr>
          <w:lang w:eastAsia="sv-SE"/>
        </w:rPr>
        <w:tab/>
        <w:t>Procedure</w:t>
      </w:r>
      <w:bookmarkEnd w:id="4224"/>
      <w:bookmarkEnd w:id="4225"/>
      <w:bookmarkEnd w:id="4226"/>
      <w:bookmarkEnd w:id="4227"/>
      <w:bookmarkEnd w:id="4228"/>
      <w:bookmarkEnd w:id="4229"/>
      <w:bookmarkEnd w:id="4230"/>
      <w:bookmarkEnd w:id="4231"/>
      <w:bookmarkEnd w:id="4232"/>
      <w:bookmarkEnd w:id="4233"/>
      <w:bookmarkEnd w:id="4234"/>
      <w:bookmarkEnd w:id="4235"/>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lastRenderedPageBreak/>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4236" w:name="_Toc21125199"/>
      <w:bookmarkStart w:id="4237" w:name="_Toc29768189"/>
      <w:bookmarkStart w:id="4238" w:name="_Toc36044631"/>
      <w:bookmarkStart w:id="4239" w:name="_Toc37230536"/>
      <w:bookmarkStart w:id="4240" w:name="_Toc45907679"/>
      <w:bookmarkStart w:id="4241" w:name="_Toc53181784"/>
      <w:bookmarkStart w:id="4242" w:name="_Toc61127591"/>
      <w:bookmarkStart w:id="4243" w:name="_Toc67054605"/>
      <w:bookmarkStart w:id="4244" w:name="_Toc67061603"/>
      <w:bookmarkStart w:id="4245" w:name="_Toc74735121"/>
      <w:bookmarkStart w:id="4246" w:name="_Toc74753364"/>
      <w:bookmarkStart w:id="4247" w:name="_Toc76507623"/>
      <w:r w:rsidRPr="00090C64">
        <w:rPr>
          <w:lang w:eastAsia="sv-SE"/>
        </w:rPr>
        <w:t>6.8</w:t>
      </w:r>
      <w:r w:rsidRPr="00090C64">
        <w:rPr>
          <w:lang w:eastAsia="zh-CN"/>
        </w:rPr>
        <w:t>.</w:t>
      </w:r>
      <w:r w:rsidRPr="00090C64">
        <w:rPr>
          <w:lang w:eastAsia="sv-SE"/>
        </w:rPr>
        <w:t>5</w:t>
      </w:r>
      <w:r w:rsidRPr="00090C64">
        <w:rPr>
          <w:lang w:eastAsia="sv-SE"/>
        </w:rPr>
        <w:tab/>
        <w:t>Test Requirement</w:t>
      </w:r>
      <w:bookmarkEnd w:id="4236"/>
      <w:bookmarkEnd w:id="4237"/>
      <w:bookmarkEnd w:id="4238"/>
      <w:bookmarkEnd w:id="4239"/>
      <w:bookmarkEnd w:id="4240"/>
      <w:bookmarkEnd w:id="4241"/>
      <w:bookmarkEnd w:id="4242"/>
      <w:bookmarkEnd w:id="4243"/>
      <w:bookmarkEnd w:id="4244"/>
      <w:bookmarkEnd w:id="4245"/>
      <w:bookmarkEnd w:id="4246"/>
      <w:bookmarkEnd w:id="4247"/>
    </w:p>
    <w:p w14:paraId="6D147E31" w14:textId="77777777" w:rsidR="00D57C09" w:rsidRPr="00090C64" w:rsidRDefault="00D57C09" w:rsidP="005D2715">
      <w:pPr>
        <w:pStyle w:val="Heading4"/>
      </w:pPr>
      <w:bookmarkStart w:id="4248" w:name="_Toc61127592"/>
      <w:bookmarkStart w:id="4249" w:name="_Toc67054606"/>
      <w:bookmarkStart w:id="4250" w:name="_Toc67061604"/>
      <w:bookmarkStart w:id="4251" w:name="_Toc74735122"/>
      <w:bookmarkStart w:id="4252" w:name="_Toc74753365"/>
      <w:bookmarkStart w:id="4253" w:name="_Toc76507624"/>
      <w:r w:rsidRPr="00090C64">
        <w:t>6.8.5.1</w:t>
      </w:r>
      <w:r w:rsidRPr="00090C64">
        <w:tab/>
        <w:t>MSR test requirements</w:t>
      </w:r>
      <w:bookmarkEnd w:id="4248"/>
      <w:bookmarkEnd w:id="4249"/>
      <w:bookmarkEnd w:id="4250"/>
      <w:bookmarkEnd w:id="4251"/>
      <w:bookmarkEnd w:id="4252"/>
      <w:bookmarkEnd w:id="4253"/>
    </w:p>
    <w:p w14:paraId="463A1982" w14:textId="77777777" w:rsidR="00D57C09" w:rsidRPr="00090C64" w:rsidRDefault="00D57C09" w:rsidP="005D2715">
      <w:pPr>
        <w:pStyle w:val="Heading5"/>
      </w:pPr>
      <w:bookmarkStart w:id="4254" w:name="_Toc61127593"/>
      <w:bookmarkStart w:id="4255" w:name="_Toc67054607"/>
      <w:bookmarkStart w:id="4256" w:name="_Toc67061605"/>
      <w:bookmarkStart w:id="4257" w:name="_Toc74735123"/>
      <w:bookmarkStart w:id="4258" w:name="_Toc74753366"/>
      <w:bookmarkStart w:id="4259" w:name="_Toc76507625"/>
      <w:r w:rsidRPr="00090C64">
        <w:t>6.8.5.1.1</w:t>
      </w:r>
      <w:r w:rsidRPr="00090C64">
        <w:tab/>
        <w:t>General test requirement</w:t>
      </w:r>
      <w:bookmarkEnd w:id="4254"/>
      <w:bookmarkEnd w:id="4255"/>
      <w:bookmarkEnd w:id="4256"/>
      <w:bookmarkEnd w:id="4257"/>
      <w:bookmarkEnd w:id="4258"/>
      <w:bookmarkEnd w:id="425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4260" w:name="_Hlk505245061"/>
      <w:r w:rsidRPr="00C330E2">
        <w:t>6.8.5.1.1-1</w:t>
      </w:r>
      <w:bookmarkEnd w:id="426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4261" w:name="_Toc61127594"/>
      <w:bookmarkStart w:id="4262" w:name="_Toc67054608"/>
      <w:bookmarkStart w:id="4263" w:name="_Toc67061606"/>
      <w:bookmarkStart w:id="4264" w:name="_Toc74735124"/>
      <w:bookmarkStart w:id="4265" w:name="_Toc74753367"/>
      <w:bookmarkStart w:id="4266" w:name="_Toc76507626"/>
      <w:r w:rsidRPr="00090C64">
        <w:t>6.8.5.1.2</w:t>
      </w:r>
      <w:r w:rsidRPr="00090C64">
        <w:tab/>
        <w:t>Additional test requirement (BC1 and BC2)</w:t>
      </w:r>
      <w:bookmarkEnd w:id="4261"/>
      <w:bookmarkEnd w:id="4262"/>
      <w:bookmarkEnd w:id="4263"/>
      <w:bookmarkEnd w:id="4264"/>
      <w:bookmarkEnd w:id="4265"/>
      <w:bookmarkEnd w:id="4266"/>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4267" w:name="_Toc61127595"/>
      <w:bookmarkStart w:id="4268" w:name="_Toc67054609"/>
      <w:bookmarkStart w:id="4269" w:name="_Toc67061607"/>
      <w:bookmarkStart w:id="4270" w:name="_Toc74735125"/>
      <w:bookmarkStart w:id="4271" w:name="_Toc74753368"/>
      <w:bookmarkStart w:id="4272" w:name="_Toc76507627"/>
      <w:r w:rsidRPr="00090C64">
        <w:t>6.8.5.1.3</w:t>
      </w:r>
      <w:r w:rsidRPr="00090C64">
        <w:tab/>
        <w:t>Additional test requirement (BC3)</w:t>
      </w:r>
      <w:bookmarkEnd w:id="4267"/>
      <w:bookmarkEnd w:id="4268"/>
      <w:bookmarkEnd w:id="4269"/>
      <w:bookmarkEnd w:id="4270"/>
      <w:bookmarkEnd w:id="4271"/>
      <w:bookmarkEnd w:id="4272"/>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4273" w:name="_Toc61127596"/>
      <w:bookmarkStart w:id="4274" w:name="_Toc67054610"/>
      <w:bookmarkStart w:id="4275" w:name="_Toc67061608"/>
      <w:bookmarkStart w:id="4276" w:name="_Toc74735126"/>
      <w:bookmarkStart w:id="4277" w:name="_Toc74753369"/>
      <w:bookmarkStart w:id="4278" w:name="_Toc76507628"/>
      <w:r w:rsidRPr="00090C64">
        <w:lastRenderedPageBreak/>
        <w:t>6.8.5.2</w:t>
      </w:r>
      <w:r w:rsidRPr="00090C64">
        <w:tab/>
        <w:t>Single RAT UTRA operation</w:t>
      </w:r>
      <w:bookmarkEnd w:id="4273"/>
      <w:bookmarkEnd w:id="4274"/>
      <w:bookmarkEnd w:id="4275"/>
      <w:bookmarkEnd w:id="4276"/>
      <w:bookmarkEnd w:id="4277"/>
      <w:bookmarkEnd w:id="4278"/>
    </w:p>
    <w:p w14:paraId="33AD6F6E" w14:textId="77777777" w:rsidR="00D57C09" w:rsidRPr="00090C64" w:rsidRDefault="00D57C09" w:rsidP="005D2715">
      <w:pPr>
        <w:pStyle w:val="Heading5"/>
      </w:pPr>
      <w:bookmarkStart w:id="4279" w:name="_Toc61127597"/>
      <w:bookmarkStart w:id="4280" w:name="_Toc67054611"/>
      <w:bookmarkStart w:id="4281" w:name="_Toc67061609"/>
      <w:bookmarkStart w:id="4282" w:name="_Toc74735127"/>
      <w:bookmarkStart w:id="4283" w:name="_Toc74753370"/>
      <w:bookmarkStart w:id="4284" w:name="_Toc76507629"/>
      <w:r w:rsidRPr="00090C64">
        <w:t>6.8.5.2.1</w:t>
      </w:r>
      <w:r w:rsidRPr="00090C64">
        <w:tab/>
        <w:t>General test requirement for UTRA FDD</w:t>
      </w:r>
      <w:bookmarkEnd w:id="4279"/>
      <w:bookmarkEnd w:id="4280"/>
      <w:bookmarkEnd w:id="4281"/>
      <w:bookmarkEnd w:id="4282"/>
      <w:bookmarkEnd w:id="4283"/>
      <w:bookmarkEnd w:id="428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4285" w:name="_Hlk505246740"/>
      <w:r w:rsidRPr="00090C64">
        <w:t>6.8.5.2.1-1</w:t>
      </w:r>
      <w:bookmarkEnd w:id="428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4286" w:name="_Toc61127598"/>
      <w:bookmarkStart w:id="4287" w:name="_Toc67054612"/>
      <w:bookmarkStart w:id="4288" w:name="_Toc67061610"/>
      <w:bookmarkStart w:id="4289" w:name="_Toc74735128"/>
      <w:bookmarkStart w:id="4290" w:name="_Toc74753371"/>
      <w:bookmarkStart w:id="4291" w:name="_Toc76507630"/>
      <w:r w:rsidRPr="00090C64">
        <w:t>6.8.5.3</w:t>
      </w:r>
      <w:r w:rsidRPr="00090C64">
        <w:tab/>
        <w:t>Single RAT E-UTRA operation</w:t>
      </w:r>
      <w:bookmarkEnd w:id="4286"/>
      <w:bookmarkEnd w:id="4287"/>
      <w:bookmarkEnd w:id="4288"/>
      <w:bookmarkEnd w:id="4289"/>
      <w:bookmarkEnd w:id="4290"/>
      <w:bookmarkEnd w:id="4291"/>
    </w:p>
    <w:p w14:paraId="7A7064CB" w14:textId="77777777" w:rsidR="00D57C09" w:rsidRPr="00090C64" w:rsidRDefault="00D57C09" w:rsidP="005D2715">
      <w:pPr>
        <w:pStyle w:val="Heading5"/>
      </w:pPr>
      <w:bookmarkStart w:id="4292" w:name="_Toc61127599"/>
      <w:bookmarkStart w:id="4293" w:name="_Toc67054613"/>
      <w:bookmarkStart w:id="4294" w:name="_Toc67061611"/>
      <w:bookmarkStart w:id="4295" w:name="_Toc74735129"/>
      <w:bookmarkStart w:id="4296" w:name="_Toc74753372"/>
      <w:bookmarkStart w:id="4297" w:name="_Toc76507631"/>
      <w:r w:rsidRPr="00090C64">
        <w:t>6.8.5.3.1</w:t>
      </w:r>
      <w:r w:rsidRPr="00090C64">
        <w:tab/>
        <w:t>General test requirement</w:t>
      </w:r>
      <w:bookmarkEnd w:id="4292"/>
      <w:bookmarkEnd w:id="4293"/>
      <w:bookmarkEnd w:id="4294"/>
      <w:bookmarkEnd w:id="4295"/>
      <w:bookmarkEnd w:id="4296"/>
      <w:bookmarkEnd w:id="4297"/>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4298" w:name="_Toc61117240"/>
      <w:bookmarkStart w:id="4299" w:name="_Toc67081092"/>
      <w:bookmarkStart w:id="4300" w:name="_Toc68770444"/>
      <w:bookmarkStart w:id="4301" w:name="_Toc74735130"/>
      <w:bookmarkStart w:id="4302" w:name="_Toc74753373"/>
      <w:bookmarkStart w:id="4303" w:name="_Toc76507632"/>
      <w:r w:rsidRPr="00B20AE8">
        <w:t>6.8.5.3.</w:t>
      </w:r>
      <w:r w:rsidRPr="00B20AE8">
        <w:rPr>
          <w:lang w:val="en-US"/>
        </w:rPr>
        <w:t>2</w:t>
      </w:r>
      <w:r w:rsidRPr="00B20AE8">
        <w:tab/>
      </w:r>
      <w:bookmarkEnd w:id="4298"/>
      <w:bookmarkEnd w:id="4299"/>
      <w:bookmarkEnd w:id="4300"/>
      <w:r>
        <w:t>Void</w:t>
      </w:r>
      <w:bookmarkEnd w:id="4301"/>
      <w:bookmarkEnd w:id="4302"/>
      <w:bookmarkEnd w:id="4303"/>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4304" w:name="_Toc21125200"/>
      <w:bookmarkStart w:id="4305" w:name="_Toc29768190"/>
      <w:bookmarkStart w:id="4306" w:name="_Toc36044632"/>
      <w:bookmarkStart w:id="4307" w:name="_Toc37230537"/>
      <w:bookmarkStart w:id="4308" w:name="_Toc45907680"/>
      <w:bookmarkStart w:id="4309" w:name="_Toc53181785"/>
      <w:bookmarkStart w:id="4310" w:name="_Toc61127601"/>
      <w:bookmarkStart w:id="4311" w:name="_Toc67054615"/>
      <w:bookmarkStart w:id="4312" w:name="_Toc67061613"/>
      <w:bookmarkStart w:id="4313" w:name="_Toc74735131"/>
      <w:bookmarkStart w:id="4314" w:name="_Toc74753374"/>
      <w:bookmarkStart w:id="4315" w:name="_Toc76507633"/>
      <w:r w:rsidRPr="00090C64">
        <w:rPr>
          <w:lang w:eastAsia="zh-CN"/>
        </w:rPr>
        <w:t>7</w:t>
      </w:r>
      <w:r w:rsidRPr="00090C64">
        <w:rPr>
          <w:lang w:eastAsia="zh-CN"/>
        </w:rPr>
        <w:tab/>
        <w:t>Radiated receiver characteristics</w:t>
      </w:r>
      <w:bookmarkEnd w:id="4304"/>
      <w:bookmarkEnd w:id="4305"/>
      <w:bookmarkEnd w:id="4306"/>
      <w:bookmarkEnd w:id="4307"/>
      <w:bookmarkEnd w:id="4308"/>
      <w:bookmarkEnd w:id="4309"/>
      <w:bookmarkEnd w:id="4310"/>
      <w:bookmarkEnd w:id="4311"/>
      <w:bookmarkEnd w:id="4312"/>
      <w:bookmarkEnd w:id="4313"/>
      <w:bookmarkEnd w:id="4314"/>
      <w:bookmarkEnd w:id="4315"/>
    </w:p>
    <w:p w14:paraId="0651E2E9" w14:textId="77777777" w:rsidR="00D57C09" w:rsidRPr="00090C64" w:rsidRDefault="00D57C09" w:rsidP="00D57C09">
      <w:pPr>
        <w:pStyle w:val="Heading2"/>
        <w:rPr>
          <w:lang w:eastAsia="zh-CN"/>
        </w:rPr>
      </w:pPr>
      <w:bookmarkStart w:id="4316" w:name="_Toc21125201"/>
      <w:bookmarkStart w:id="4317" w:name="_Toc29768191"/>
      <w:bookmarkStart w:id="4318" w:name="_Toc36044633"/>
      <w:bookmarkStart w:id="4319" w:name="_Toc37230538"/>
      <w:bookmarkStart w:id="4320" w:name="_Toc45907681"/>
      <w:bookmarkStart w:id="4321" w:name="_Toc53181786"/>
      <w:bookmarkStart w:id="4322" w:name="_Toc61127602"/>
      <w:bookmarkStart w:id="4323" w:name="_Toc67054616"/>
      <w:bookmarkStart w:id="4324" w:name="_Toc67061614"/>
      <w:bookmarkStart w:id="4325" w:name="_Toc74735132"/>
      <w:bookmarkStart w:id="4326" w:name="_Toc74753375"/>
      <w:bookmarkStart w:id="4327" w:name="_Toc76507634"/>
      <w:r w:rsidRPr="00090C64">
        <w:rPr>
          <w:lang w:eastAsia="zh-CN"/>
        </w:rPr>
        <w:t>7.1</w:t>
      </w:r>
      <w:r w:rsidRPr="00090C64">
        <w:rPr>
          <w:lang w:eastAsia="zh-CN"/>
        </w:rPr>
        <w:tab/>
        <w:t>General</w:t>
      </w:r>
      <w:bookmarkEnd w:id="4316"/>
      <w:bookmarkEnd w:id="4317"/>
      <w:bookmarkEnd w:id="4318"/>
      <w:bookmarkEnd w:id="4319"/>
      <w:bookmarkEnd w:id="4320"/>
      <w:bookmarkEnd w:id="4321"/>
      <w:bookmarkEnd w:id="4322"/>
      <w:bookmarkEnd w:id="4323"/>
      <w:bookmarkEnd w:id="4324"/>
      <w:bookmarkEnd w:id="4325"/>
      <w:bookmarkEnd w:id="4326"/>
      <w:bookmarkEnd w:id="432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lastRenderedPageBreak/>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4328" w:name="_Toc21125202"/>
      <w:bookmarkStart w:id="4329" w:name="_Toc29768192"/>
      <w:bookmarkStart w:id="4330" w:name="_Toc36044634"/>
      <w:bookmarkStart w:id="4331" w:name="_Toc37230539"/>
      <w:bookmarkStart w:id="4332" w:name="_Toc45907682"/>
      <w:bookmarkStart w:id="4333" w:name="_Toc53181787"/>
      <w:bookmarkStart w:id="4334" w:name="_Toc61127603"/>
      <w:bookmarkStart w:id="4335" w:name="_Toc67054617"/>
      <w:bookmarkStart w:id="4336" w:name="_Toc67061615"/>
      <w:bookmarkStart w:id="4337" w:name="_Toc74735133"/>
      <w:bookmarkStart w:id="4338" w:name="_Toc74753376"/>
      <w:bookmarkStart w:id="4339" w:name="_Toc76507635"/>
      <w:r w:rsidRPr="00090C64">
        <w:rPr>
          <w:lang w:eastAsia="zh-CN"/>
        </w:rPr>
        <w:t>7.2</w:t>
      </w:r>
      <w:r w:rsidRPr="00090C64">
        <w:rPr>
          <w:lang w:eastAsia="zh-CN"/>
        </w:rPr>
        <w:tab/>
        <w:t>OTA sensitivity</w:t>
      </w:r>
      <w:bookmarkEnd w:id="4328"/>
      <w:bookmarkEnd w:id="4329"/>
      <w:bookmarkEnd w:id="4330"/>
      <w:bookmarkEnd w:id="4331"/>
      <w:bookmarkEnd w:id="4332"/>
      <w:bookmarkEnd w:id="4333"/>
      <w:bookmarkEnd w:id="4334"/>
      <w:bookmarkEnd w:id="4335"/>
      <w:bookmarkEnd w:id="4336"/>
      <w:bookmarkEnd w:id="4337"/>
      <w:bookmarkEnd w:id="4338"/>
      <w:bookmarkEnd w:id="4339"/>
    </w:p>
    <w:p w14:paraId="1EC7F05F" w14:textId="77777777" w:rsidR="00D57C09" w:rsidRPr="00090C64" w:rsidRDefault="00D57C09" w:rsidP="00D57C09">
      <w:pPr>
        <w:pStyle w:val="Heading3"/>
      </w:pPr>
      <w:bookmarkStart w:id="4340" w:name="_Toc21125203"/>
      <w:bookmarkStart w:id="4341" w:name="_Toc29768193"/>
      <w:bookmarkStart w:id="4342" w:name="_Toc36044635"/>
      <w:bookmarkStart w:id="4343" w:name="_Toc37230540"/>
      <w:bookmarkStart w:id="4344" w:name="_Toc45907683"/>
      <w:bookmarkStart w:id="4345" w:name="_Toc53181788"/>
      <w:bookmarkStart w:id="4346" w:name="_Toc61127604"/>
      <w:bookmarkStart w:id="4347" w:name="_Toc67054618"/>
      <w:bookmarkStart w:id="4348" w:name="_Toc67061616"/>
      <w:bookmarkStart w:id="4349" w:name="_Toc74735134"/>
      <w:bookmarkStart w:id="4350" w:name="_Toc74753377"/>
      <w:bookmarkStart w:id="4351" w:name="_Toc76507636"/>
      <w:r w:rsidRPr="00090C64">
        <w:t>7.2.1</w:t>
      </w:r>
      <w:r w:rsidRPr="00090C64">
        <w:tab/>
        <w:t>Definition and applicability</w:t>
      </w:r>
      <w:bookmarkEnd w:id="4340"/>
      <w:bookmarkEnd w:id="4341"/>
      <w:bookmarkEnd w:id="4342"/>
      <w:bookmarkEnd w:id="4343"/>
      <w:bookmarkEnd w:id="4344"/>
      <w:bookmarkEnd w:id="4345"/>
      <w:bookmarkEnd w:id="4346"/>
      <w:bookmarkEnd w:id="4347"/>
      <w:bookmarkEnd w:id="4348"/>
      <w:bookmarkEnd w:id="4349"/>
      <w:bookmarkEnd w:id="4350"/>
      <w:bookmarkEnd w:id="435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4352" w:name="_Toc21125204"/>
      <w:bookmarkStart w:id="4353" w:name="_Toc29768194"/>
      <w:bookmarkStart w:id="4354" w:name="_Toc36044636"/>
      <w:bookmarkStart w:id="4355" w:name="_Toc37230541"/>
      <w:bookmarkStart w:id="4356" w:name="_Toc45907684"/>
      <w:bookmarkStart w:id="4357" w:name="_Toc53181789"/>
      <w:bookmarkStart w:id="4358" w:name="_Toc61127605"/>
      <w:bookmarkStart w:id="4359" w:name="_Toc67054619"/>
      <w:bookmarkStart w:id="4360" w:name="_Toc67061617"/>
      <w:bookmarkStart w:id="4361" w:name="_Toc74735135"/>
      <w:bookmarkStart w:id="4362" w:name="_Toc74753378"/>
      <w:bookmarkStart w:id="4363" w:name="_Toc76507637"/>
      <w:r w:rsidRPr="00090C64">
        <w:t>7.2.2</w:t>
      </w:r>
      <w:r w:rsidRPr="00090C64">
        <w:tab/>
        <w:t>Minimum Requirement</w:t>
      </w:r>
      <w:bookmarkEnd w:id="4352"/>
      <w:bookmarkEnd w:id="4353"/>
      <w:bookmarkEnd w:id="4354"/>
      <w:bookmarkEnd w:id="4355"/>
      <w:bookmarkEnd w:id="4356"/>
      <w:bookmarkEnd w:id="4357"/>
      <w:bookmarkEnd w:id="4358"/>
      <w:bookmarkEnd w:id="4359"/>
      <w:bookmarkEnd w:id="4360"/>
      <w:bookmarkEnd w:id="4361"/>
      <w:bookmarkEnd w:id="4362"/>
      <w:bookmarkEnd w:id="4363"/>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4364" w:name="_Toc21125205"/>
      <w:bookmarkStart w:id="4365" w:name="_Toc29768195"/>
      <w:bookmarkStart w:id="4366" w:name="_Toc36044637"/>
      <w:bookmarkStart w:id="4367" w:name="_Toc37230542"/>
      <w:bookmarkStart w:id="4368" w:name="_Toc45907685"/>
      <w:bookmarkStart w:id="4369" w:name="_Toc53181790"/>
      <w:bookmarkStart w:id="4370" w:name="_Toc61127606"/>
      <w:bookmarkStart w:id="4371" w:name="_Toc67054620"/>
      <w:bookmarkStart w:id="4372" w:name="_Toc67061618"/>
      <w:bookmarkStart w:id="4373" w:name="_Toc74735136"/>
      <w:bookmarkStart w:id="4374" w:name="_Toc74753379"/>
      <w:bookmarkStart w:id="4375" w:name="_Toc76507638"/>
      <w:r w:rsidRPr="00090C64">
        <w:t>7.2.3</w:t>
      </w:r>
      <w:r w:rsidRPr="00090C64">
        <w:tab/>
        <w:t>Test Purpose</w:t>
      </w:r>
      <w:bookmarkEnd w:id="4364"/>
      <w:bookmarkEnd w:id="4365"/>
      <w:bookmarkEnd w:id="4366"/>
      <w:bookmarkEnd w:id="4367"/>
      <w:bookmarkEnd w:id="4368"/>
      <w:bookmarkEnd w:id="4369"/>
      <w:bookmarkEnd w:id="4370"/>
      <w:bookmarkEnd w:id="4371"/>
      <w:bookmarkEnd w:id="4372"/>
      <w:bookmarkEnd w:id="4373"/>
      <w:bookmarkEnd w:id="4374"/>
      <w:bookmarkEnd w:id="4375"/>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4376" w:name="_Toc21125206"/>
      <w:bookmarkStart w:id="4377" w:name="_Toc29768196"/>
      <w:bookmarkStart w:id="4378" w:name="_Toc36044638"/>
      <w:bookmarkStart w:id="4379" w:name="_Toc37230543"/>
      <w:bookmarkStart w:id="4380" w:name="_Toc45907686"/>
      <w:bookmarkStart w:id="4381" w:name="_Toc53181791"/>
      <w:bookmarkStart w:id="4382" w:name="_Toc61127607"/>
      <w:bookmarkStart w:id="4383" w:name="_Toc67054621"/>
      <w:bookmarkStart w:id="4384" w:name="_Toc67061619"/>
      <w:bookmarkStart w:id="4385" w:name="_Toc74735137"/>
      <w:bookmarkStart w:id="4386" w:name="_Toc74753380"/>
      <w:bookmarkStart w:id="4387" w:name="_Toc76507639"/>
      <w:r w:rsidRPr="00090C64">
        <w:lastRenderedPageBreak/>
        <w:t>7.2.4</w:t>
      </w:r>
      <w:r w:rsidRPr="00090C64">
        <w:tab/>
        <w:t>Method of test</w:t>
      </w:r>
      <w:bookmarkEnd w:id="4376"/>
      <w:bookmarkEnd w:id="4377"/>
      <w:bookmarkEnd w:id="4378"/>
      <w:bookmarkEnd w:id="4379"/>
      <w:bookmarkEnd w:id="4380"/>
      <w:bookmarkEnd w:id="4381"/>
      <w:bookmarkEnd w:id="4382"/>
      <w:bookmarkEnd w:id="4383"/>
      <w:bookmarkEnd w:id="4384"/>
      <w:bookmarkEnd w:id="4385"/>
      <w:bookmarkEnd w:id="4386"/>
      <w:bookmarkEnd w:id="4387"/>
    </w:p>
    <w:p w14:paraId="188FCC78" w14:textId="77777777" w:rsidR="00D57C09" w:rsidRPr="00090C64" w:rsidRDefault="00D57C09" w:rsidP="00D57C09">
      <w:pPr>
        <w:pStyle w:val="Heading4"/>
      </w:pPr>
      <w:bookmarkStart w:id="4388" w:name="_Toc21125207"/>
      <w:bookmarkStart w:id="4389" w:name="_Toc29768197"/>
      <w:bookmarkStart w:id="4390" w:name="_Toc36044639"/>
      <w:bookmarkStart w:id="4391" w:name="_Toc37230544"/>
      <w:bookmarkStart w:id="4392" w:name="_Toc45907687"/>
      <w:bookmarkStart w:id="4393" w:name="_Toc53181792"/>
      <w:bookmarkStart w:id="4394" w:name="_Toc61127608"/>
      <w:bookmarkStart w:id="4395" w:name="_Toc67054622"/>
      <w:bookmarkStart w:id="4396" w:name="_Toc67061620"/>
      <w:bookmarkStart w:id="4397" w:name="_Toc74735138"/>
      <w:bookmarkStart w:id="4398" w:name="_Toc74753381"/>
      <w:bookmarkStart w:id="4399" w:name="_Toc76507640"/>
      <w:r w:rsidRPr="00090C64">
        <w:t>7.2.4.1</w:t>
      </w:r>
      <w:r w:rsidRPr="00090C64">
        <w:tab/>
        <w:t>Initial conditions</w:t>
      </w:r>
      <w:bookmarkEnd w:id="4388"/>
      <w:bookmarkEnd w:id="4389"/>
      <w:bookmarkEnd w:id="4390"/>
      <w:bookmarkEnd w:id="4391"/>
      <w:bookmarkEnd w:id="4392"/>
      <w:bookmarkEnd w:id="4393"/>
      <w:bookmarkEnd w:id="4394"/>
      <w:bookmarkEnd w:id="4395"/>
      <w:bookmarkEnd w:id="4396"/>
      <w:bookmarkEnd w:id="4397"/>
      <w:bookmarkEnd w:id="4398"/>
      <w:bookmarkEnd w:id="439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4400" w:name="_Toc21125208"/>
      <w:bookmarkStart w:id="4401" w:name="_Toc29768198"/>
      <w:bookmarkStart w:id="4402" w:name="_Toc36044640"/>
      <w:bookmarkStart w:id="4403" w:name="_Toc37230545"/>
      <w:bookmarkStart w:id="4404" w:name="_Toc45907688"/>
      <w:bookmarkStart w:id="4405" w:name="_Toc53181793"/>
      <w:bookmarkStart w:id="4406" w:name="_Toc61127609"/>
      <w:bookmarkStart w:id="4407" w:name="_Toc67054623"/>
      <w:bookmarkStart w:id="4408" w:name="_Toc67061621"/>
      <w:bookmarkStart w:id="4409" w:name="_Toc74735139"/>
      <w:bookmarkStart w:id="4410" w:name="_Toc74753382"/>
      <w:bookmarkStart w:id="4411" w:name="_Toc76507641"/>
      <w:r w:rsidRPr="00090C64">
        <w:t>7.2.4.2</w:t>
      </w:r>
      <w:r w:rsidRPr="00090C64">
        <w:tab/>
        <w:t>Procedure</w:t>
      </w:r>
      <w:bookmarkEnd w:id="4400"/>
      <w:bookmarkEnd w:id="4401"/>
      <w:bookmarkEnd w:id="4402"/>
      <w:bookmarkEnd w:id="4403"/>
      <w:bookmarkEnd w:id="4404"/>
      <w:bookmarkEnd w:id="4405"/>
      <w:bookmarkEnd w:id="4406"/>
      <w:bookmarkEnd w:id="4407"/>
      <w:bookmarkEnd w:id="4408"/>
      <w:bookmarkEnd w:id="4409"/>
      <w:bookmarkEnd w:id="4410"/>
      <w:bookmarkEnd w:id="4411"/>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4412" w:name="_Toc21125209"/>
      <w:bookmarkStart w:id="4413" w:name="_Toc29768199"/>
      <w:bookmarkStart w:id="4414" w:name="_Toc36044641"/>
      <w:bookmarkStart w:id="4415" w:name="_Toc37230546"/>
      <w:bookmarkStart w:id="4416" w:name="_Toc45907689"/>
      <w:bookmarkStart w:id="4417" w:name="_Toc53181794"/>
      <w:bookmarkStart w:id="4418" w:name="_Toc61127610"/>
      <w:bookmarkStart w:id="4419" w:name="_Toc67054624"/>
      <w:bookmarkStart w:id="4420" w:name="_Toc67061622"/>
      <w:bookmarkStart w:id="4421" w:name="_Toc74735140"/>
      <w:bookmarkStart w:id="4422" w:name="_Toc74753383"/>
      <w:bookmarkStart w:id="4423" w:name="_Toc76507642"/>
      <w:r w:rsidRPr="00090C64">
        <w:lastRenderedPageBreak/>
        <w:t>7.2.5</w:t>
      </w:r>
      <w:r w:rsidRPr="00090C64">
        <w:tab/>
        <w:t>Test Requirements</w:t>
      </w:r>
      <w:bookmarkEnd w:id="4412"/>
      <w:bookmarkEnd w:id="4413"/>
      <w:bookmarkEnd w:id="4414"/>
      <w:bookmarkEnd w:id="4415"/>
      <w:bookmarkEnd w:id="4416"/>
      <w:bookmarkEnd w:id="4417"/>
      <w:bookmarkEnd w:id="4418"/>
      <w:bookmarkEnd w:id="4419"/>
      <w:bookmarkEnd w:id="4420"/>
      <w:bookmarkEnd w:id="4421"/>
      <w:bookmarkEnd w:id="4422"/>
      <w:bookmarkEnd w:id="4423"/>
    </w:p>
    <w:p w14:paraId="3DB6E02E" w14:textId="77777777" w:rsidR="00D57C09" w:rsidRPr="00090C64" w:rsidRDefault="00D57C09" w:rsidP="00D57C09">
      <w:pPr>
        <w:pStyle w:val="Heading4"/>
      </w:pPr>
      <w:bookmarkStart w:id="4424" w:name="_Toc21125210"/>
      <w:bookmarkStart w:id="4425" w:name="_Toc29768200"/>
      <w:bookmarkStart w:id="4426" w:name="_Toc36044642"/>
      <w:bookmarkStart w:id="4427" w:name="_Toc37230547"/>
      <w:bookmarkStart w:id="4428" w:name="_Toc45907690"/>
      <w:bookmarkStart w:id="4429" w:name="_Toc53181795"/>
      <w:bookmarkStart w:id="4430" w:name="_Toc61127611"/>
      <w:bookmarkStart w:id="4431" w:name="_Toc67054625"/>
      <w:bookmarkStart w:id="4432" w:name="_Toc67061623"/>
      <w:bookmarkStart w:id="4433" w:name="_Toc74735141"/>
      <w:bookmarkStart w:id="4434" w:name="_Toc74753384"/>
      <w:bookmarkStart w:id="4435" w:name="_Toc76507643"/>
      <w:r w:rsidRPr="00090C64">
        <w:t>7.2.5.1</w:t>
      </w:r>
      <w:r w:rsidRPr="00090C64">
        <w:tab/>
        <w:t>General</w:t>
      </w:r>
      <w:bookmarkEnd w:id="4424"/>
      <w:bookmarkEnd w:id="4425"/>
      <w:bookmarkEnd w:id="4426"/>
      <w:bookmarkEnd w:id="4427"/>
      <w:bookmarkEnd w:id="4428"/>
      <w:bookmarkEnd w:id="4429"/>
      <w:bookmarkEnd w:id="4430"/>
      <w:bookmarkEnd w:id="4431"/>
      <w:bookmarkEnd w:id="4432"/>
      <w:bookmarkEnd w:id="4433"/>
      <w:bookmarkEnd w:id="4434"/>
      <w:bookmarkEnd w:id="4435"/>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4436" w:name="_Toc21125211"/>
      <w:bookmarkStart w:id="4437" w:name="_Toc29768201"/>
      <w:bookmarkStart w:id="4438" w:name="_Toc36044643"/>
      <w:bookmarkStart w:id="4439" w:name="_Toc37230548"/>
      <w:bookmarkStart w:id="4440" w:name="_Toc45907691"/>
      <w:bookmarkStart w:id="4441" w:name="_Toc53181796"/>
      <w:bookmarkStart w:id="4442" w:name="_Toc61127612"/>
      <w:bookmarkStart w:id="4443" w:name="_Toc67054626"/>
      <w:bookmarkStart w:id="4444" w:name="_Toc67061624"/>
      <w:bookmarkStart w:id="4445" w:name="_Toc74735142"/>
      <w:bookmarkStart w:id="4446" w:name="_Toc74753385"/>
      <w:bookmarkStart w:id="4447" w:name="_Toc76507644"/>
      <w:r w:rsidRPr="00090C64">
        <w:t>7.2.5.2</w:t>
      </w:r>
      <w:r w:rsidRPr="00090C64">
        <w:tab/>
        <w:t>UTRA FDD Test Requirements</w:t>
      </w:r>
      <w:bookmarkEnd w:id="4436"/>
      <w:bookmarkEnd w:id="4437"/>
      <w:bookmarkEnd w:id="4438"/>
      <w:bookmarkEnd w:id="4439"/>
      <w:bookmarkEnd w:id="4440"/>
      <w:bookmarkEnd w:id="4441"/>
      <w:bookmarkEnd w:id="4442"/>
      <w:bookmarkEnd w:id="4443"/>
      <w:bookmarkEnd w:id="4444"/>
      <w:bookmarkEnd w:id="4445"/>
      <w:bookmarkEnd w:id="4446"/>
      <w:bookmarkEnd w:id="44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4448" w:name="_Toc21125212"/>
      <w:bookmarkStart w:id="4449" w:name="_Toc29768202"/>
      <w:bookmarkStart w:id="4450" w:name="_Toc36044644"/>
      <w:bookmarkStart w:id="4451" w:name="_Toc37230549"/>
      <w:bookmarkStart w:id="4452" w:name="_Toc45907692"/>
      <w:bookmarkStart w:id="4453" w:name="_Toc53181797"/>
      <w:bookmarkStart w:id="4454" w:name="_Toc61127613"/>
      <w:bookmarkStart w:id="4455" w:name="_Toc67054627"/>
      <w:bookmarkStart w:id="4456" w:name="_Toc67061625"/>
      <w:bookmarkStart w:id="4457" w:name="_Toc74735143"/>
      <w:bookmarkStart w:id="4458" w:name="_Toc74753386"/>
      <w:bookmarkStart w:id="4459" w:name="_Toc76507645"/>
      <w:r w:rsidRPr="00090C64">
        <w:t>7.2.5.3</w:t>
      </w:r>
      <w:r w:rsidRPr="00090C64">
        <w:tab/>
        <w:t>UTRA TDD 1,28Mcp option Test Requirements</w:t>
      </w:r>
      <w:bookmarkEnd w:id="4448"/>
      <w:bookmarkEnd w:id="4449"/>
      <w:bookmarkEnd w:id="4450"/>
      <w:bookmarkEnd w:id="4451"/>
      <w:bookmarkEnd w:id="4452"/>
      <w:bookmarkEnd w:id="4453"/>
      <w:bookmarkEnd w:id="4454"/>
      <w:bookmarkEnd w:id="4455"/>
      <w:bookmarkEnd w:id="4456"/>
      <w:bookmarkEnd w:id="4457"/>
      <w:bookmarkEnd w:id="4458"/>
      <w:bookmarkEnd w:id="445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4460" w:name="_Toc21125213"/>
      <w:bookmarkStart w:id="4461" w:name="_Toc29768203"/>
      <w:bookmarkStart w:id="4462" w:name="_Toc36044645"/>
      <w:bookmarkStart w:id="4463" w:name="_Toc37230550"/>
      <w:bookmarkStart w:id="4464" w:name="_Toc45907693"/>
      <w:bookmarkStart w:id="4465" w:name="_Toc53181798"/>
      <w:bookmarkStart w:id="4466" w:name="_Toc61127614"/>
      <w:bookmarkStart w:id="4467" w:name="_Toc67054628"/>
      <w:bookmarkStart w:id="4468" w:name="_Toc67061626"/>
      <w:bookmarkStart w:id="4469" w:name="_Toc74735144"/>
      <w:bookmarkStart w:id="4470" w:name="_Toc74753387"/>
      <w:bookmarkStart w:id="4471" w:name="_Toc76507646"/>
      <w:r w:rsidRPr="00090C64">
        <w:t>7.2.5.4</w:t>
      </w:r>
      <w:r w:rsidRPr="00090C64">
        <w:tab/>
        <w:t>E-UTRA Test Requirements</w:t>
      </w:r>
      <w:bookmarkEnd w:id="4460"/>
      <w:bookmarkEnd w:id="4461"/>
      <w:bookmarkEnd w:id="4462"/>
      <w:bookmarkEnd w:id="4463"/>
      <w:bookmarkEnd w:id="4464"/>
      <w:bookmarkEnd w:id="4465"/>
      <w:bookmarkEnd w:id="4466"/>
      <w:bookmarkEnd w:id="4467"/>
      <w:bookmarkEnd w:id="4468"/>
      <w:bookmarkEnd w:id="4469"/>
      <w:bookmarkEnd w:id="4470"/>
      <w:bookmarkEnd w:id="447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4472" w:name="_Toc21125214"/>
      <w:bookmarkStart w:id="4473" w:name="_Toc29768204"/>
      <w:bookmarkStart w:id="4474" w:name="_Toc36044646"/>
      <w:bookmarkStart w:id="4475" w:name="_Toc37230551"/>
      <w:bookmarkStart w:id="4476" w:name="_Toc45907694"/>
      <w:bookmarkStart w:id="4477" w:name="_Toc53181799"/>
      <w:bookmarkStart w:id="4478" w:name="_Toc61127615"/>
      <w:bookmarkStart w:id="4479" w:name="_Toc67054629"/>
      <w:bookmarkStart w:id="4480" w:name="_Toc67061627"/>
      <w:bookmarkStart w:id="4481" w:name="_Toc74735145"/>
      <w:bookmarkStart w:id="4482" w:name="_Toc74753388"/>
      <w:bookmarkStart w:id="4483" w:name="_Toc76507647"/>
      <w:r w:rsidRPr="00090C64">
        <w:lastRenderedPageBreak/>
        <w:t>7.2.5.5</w:t>
      </w:r>
      <w:r w:rsidRPr="00090C64">
        <w:tab/>
        <w:t>NR Test Requirements</w:t>
      </w:r>
      <w:bookmarkEnd w:id="4472"/>
      <w:bookmarkEnd w:id="4473"/>
      <w:bookmarkEnd w:id="4474"/>
      <w:bookmarkEnd w:id="4475"/>
      <w:bookmarkEnd w:id="4476"/>
      <w:bookmarkEnd w:id="4477"/>
      <w:bookmarkEnd w:id="4478"/>
      <w:bookmarkEnd w:id="4479"/>
      <w:bookmarkEnd w:id="4480"/>
      <w:bookmarkEnd w:id="4481"/>
      <w:bookmarkEnd w:id="4482"/>
      <w:bookmarkEnd w:id="4483"/>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3912AB"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77777777" w:rsidR="003912AB" w:rsidRPr="00090C64" w:rsidRDefault="003912AB" w:rsidP="00656D98">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3912AB" w:rsidRPr="00090C64" w:rsidRDefault="003912AB" w:rsidP="00656D98">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3912AB" w:rsidRPr="00090C64" w:rsidRDefault="003912AB" w:rsidP="00656D98">
            <w:pPr>
              <w:pStyle w:val="TAC"/>
            </w:pPr>
            <w:r w:rsidRPr="00090C64">
              <w:t>Declared minimum EIS + 1.4</w:t>
            </w:r>
          </w:p>
        </w:tc>
      </w:tr>
      <w:tr w:rsidR="003912AB"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3912AB" w:rsidRPr="00090C64" w:rsidRDefault="003912AB" w:rsidP="00656D98">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3912AB" w:rsidRPr="00090C64" w:rsidRDefault="003912AB" w:rsidP="00656D98">
            <w:pPr>
              <w:pStyle w:val="TAC"/>
            </w:pPr>
            <w:r w:rsidRPr="00090C64">
              <w:t>Declared minimum EIS + 1.4</w:t>
            </w:r>
          </w:p>
        </w:tc>
      </w:tr>
      <w:tr w:rsidR="003912AB"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77777777" w:rsidR="003912AB" w:rsidRPr="00090C64" w:rsidRDefault="003912AB" w:rsidP="00656D98">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3912AB" w:rsidRPr="00090C64" w:rsidRDefault="003912AB" w:rsidP="00656D98">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3912AB" w:rsidRPr="00090C64" w:rsidRDefault="003912AB" w:rsidP="00656D98">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4484" w:name="_Toc21125215"/>
      <w:bookmarkStart w:id="4485" w:name="_Toc29768205"/>
      <w:bookmarkStart w:id="4486" w:name="_Toc36044647"/>
      <w:bookmarkStart w:id="4487" w:name="_Toc37230552"/>
      <w:bookmarkStart w:id="4488" w:name="_Toc45907695"/>
      <w:bookmarkStart w:id="4489" w:name="_Toc53181800"/>
      <w:bookmarkStart w:id="4490" w:name="_Toc61127616"/>
      <w:bookmarkStart w:id="4491" w:name="_Toc67054630"/>
      <w:bookmarkStart w:id="4492" w:name="_Toc67061628"/>
      <w:bookmarkStart w:id="4493" w:name="_Toc74735146"/>
      <w:bookmarkStart w:id="4494" w:name="_Toc74753389"/>
      <w:bookmarkStart w:id="4495" w:name="_Toc76507648"/>
      <w:r w:rsidRPr="00090C64">
        <w:t>7.3</w:t>
      </w:r>
      <w:r w:rsidRPr="00090C64">
        <w:tab/>
        <w:t>OTA Reference sensitivity level</w:t>
      </w:r>
      <w:bookmarkEnd w:id="4484"/>
      <w:bookmarkEnd w:id="4485"/>
      <w:bookmarkEnd w:id="4486"/>
      <w:bookmarkEnd w:id="4487"/>
      <w:bookmarkEnd w:id="4488"/>
      <w:bookmarkEnd w:id="4489"/>
      <w:bookmarkEnd w:id="4490"/>
      <w:bookmarkEnd w:id="4491"/>
      <w:bookmarkEnd w:id="4492"/>
      <w:bookmarkEnd w:id="4493"/>
      <w:bookmarkEnd w:id="4494"/>
      <w:bookmarkEnd w:id="4495"/>
    </w:p>
    <w:p w14:paraId="756A16AF" w14:textId="77777777" w:rsidR="00D57C09" w:rsidRPr="00090C64" w:rsidRDefault="00D57C09" w:rsidP="00D57C09">
      <w:pPr>
        <w:pStyle w:val="Heading3"/>
        <w:rPr>
          <w:lang w:eastAsia="sv-SE"/>
        </w:rPr>
      </w:pPr>
      <w:bookmarkStart w:id="4496" w:name="_Toc21125216"/>
      <w:bookmarkStart w:id="4497" w:name="_Toc29768206"/>
      <w:bookmarkStart w:id="4498" w:name="_Toc36044648"/>
      <w:bookmarkStart w:id="4499" w:name="_Toc37230553"/>
      <w:bookmarkStart w:id="4500" w:name="_Toc45907696"/>
      <w:bookmarkStart w:id="4501" w:name="_Toc53181801"/>
      <w:bookmarkStart w:id="4502" w:name="_Toc61127617"/>
      <w:bookmarkStart w:id="4503" w:name="_Toc67054631"/>
      <w:bookmarkStart w:id="4504" w:name="_Toc67061629"/>
      <w:bookmarkStart w:id="4505" w:name="_Toc74735147"/>
      <w:bookmarkStart w:id="4506" w:name="_Toc74753390"/>
      <w:bookmarkStart w:id="4507" w:name="_Toc76507649"/>
      <w:r w:rsidRPr="00090C64">
        <w:rPr>
          <w:lang w:eastAsia="sv-SE"/>
        </w:rPr>
        <w:t>7.3.1</w:t>
      </w:r>
      <w:r w:rsidRPr="00090C64">
        <w:rPr>
          <w:lang w:eastAsia="sv-SE"/>
        </w:rPr>
        <w:tab/>
        <w:t>Definition and applicability</w:t>
      </w:r>
      <w:bookmarkEnd w:id="4496"/>
      <w:bookmarkEnd w:id="4497"/>
      <w:bookmarkEnd w:id="4498"/>
      <w:bookmarkEnd w:id="4499"/>
      <w:bookmarkEnd w:id="4500"/>
      <w:bookmarkEnd w:id="4501"/>
      <w:bookmarkEnd w:id="4502"/>
      <w:bookmarkEnd w:id="4503"/>
      <w:bookmarkEnd w:id="4504"/>
      <w:bookmarkEnd w:id="4505"/>
      <w:bookmarkEnd w:id="4506"/>
      <w:bookmarkEnd w:id="450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4508" w:name="_Toc21125217"/>
      <w:bookmarkStart w:id="4509" w:name="_Toc29768207"/>
      <w:bookmarkStart w:id="4510" w:name="_Toc36044649"/>
      <w:bookmarkStart w:id="4511" w:name="_Toc37230554"/>
      <w:bookmarkStart w:id="4512" w:name="_Toc45907697"/>
      <w:bookmarkStart w:id="4513" w:name="_Toc53181802"/>
      <w:bookmarkStart w:id="4514" w:name="_Toc61127618"/>
      <w:bookmarkStart w:id="4515" w:name="_Toc67054632"/>
      <w:bookmarkStart w:id="4516" w:name="_Toc67061630"/>
      <w:bookmarkStart w:id="4517" w:name="_Toc74735148"/>
      <w:bookmarkStart w:id="4518" w:name="_Toc74753391"/>
      <w:bookmarkStart w:id="4519" w:name="_Toc76507650"/>
      <w:r w:rsidRPr="00090C64">
        <w:rPr>
          <w:lang w:eastAsia="sv-SE"/>
        </w:rPr>
        <w:t>7.3.2</w:t>
      </w:r>
      <w:r w:rsidRPr="00090C64">
        <w:rPr>
          <w:lang w:eastAsia="sv-SE"/>
        </w:rPr>
        <w:tab/>
        <w:t>Minimum Requirement</w:t>
      </w:r>
      <w:bookmarkEnd w:id="4508"/>
      <w:bookmarkEnd w:id="4509"/>
      <w:bookmarkEnd w:id="4510"/>
      <w:bookmarkEnd w:id="4511"/>
      <w:bookmarkEnd w:id="4512"/>
      <w:bookmarkEnd w:id="4513"/>
      <w:bookmarkEnd w:id="4514"/>
      <w:bookmarkEnd w:id="4515"/>
      <w:bookmarkEnd w:id="4516"/>
      <w:bookmarkEnd w:id="4517"/>
      <w:bookmarkEnd w:id="4518"/>
      <w:bookmarkEnd w:id="451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4520" w:name="_Toc21125218"/>
      <w:bookmarkStart w:id="4521" w:name="_Toc29768208"/>
      <w:bookmarkStart w:id="4522" w:name="_Toc36044650"/>
      <w:bookmarkStart w:id="4523" w:name="_Toc37230555"/>
      <w:bookmarkStart w:id="4524" w:name="_Toc45907698"/>
      <w:bookmarkStart w:id="4525" w:name="_Toc53181803"/>
      <w:bookmarkStart w:id="4526" w:name="_Toc61127619"/>
      <w:bookmarkStart w:id="4527" w:name="_Toc67054633"/>
      <w:bookmarkStart w:id="4528" w:name="_Toc67061631"/>
      <w:bookmarkStart w:id="4529" w:name="_Toc74735149"/>
      <w:bookmarkStart w:id="4530" w:name="_Toc74753392"/>
      <w:bookmarkStart w:id="4531" w:name="_Toc76507651"/>
      <w:r w:rsidRPr="00090C64">
        <w:rPr>
          <w:lang w:eastAsia="sv-SE"/>
        </w:rPr>
        <w:t>7.3.3</w:t>
      </w:r>
      <w:r w:rsidRPr="00090C64">
        <w:rPr>
          <w:lang w:eastAsia="sv-SE"/>
        </w:rPr>
        <w:tab/>
        <w:t>Test purpose</w:t>
      </w:r>
      <w:bookmarkEnd w:id="4520"/>
      <w:bookmarkEnd w:id="4521"/>
      <w:bookmarkEnd w:id="4522"/>
      <w:bookmarkEnd w:id="4523"/>
      <w:bookmarkEnd w:id="4524"/>
      <w:bookmarkEnd w:id="4525"/>
      <w:bookmarkEnd w:id="4526"/>
      <w:bookmarkEnd w:id="4527"/>
      <w:bookmarkEnd w:id="4528"/>
      <w:bookmarkEnd w:id="4529"/>
      <w:bookmarkEnd w:id="4530"/>
      <w:bookmarkEnd w:id="4531"/>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4532" w:name="_Toc21125219"/>
      <w:bookmarkStart w:id="4533" w:name="_Toc29768209"/>
      <w:bookmarkStart w:id="4534" w:name="_Toc36044651"/>
      <w:bookmarkStart w:id="4535" w:name="_Toc37230556"/>
      <w:bookmarkStart w:id="4536" w:name="_Toc45907699"/>
      <w:bookmarkStart w:id="4537" w:name="_Toc53181804"/>
      <w:bookmarkStart w:id="4538" w:name="_Toc61127620"/>
      <w:bookmarkStart w:id="4539" w:name="_Toc67054634"/>
      <w:bookmarkStart w:id="4540" w:name="_Toc67061632"/>
      <w:bookmarkStart w:id="4541" w:name="_Toc74735150"/>
      <w:bookmarkStart w:id="4542" w:name="_Toc74753393"/>
      <w:bookmarkStart w:id="4543" w:name="_Toc76507652"/>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p>
    <w:p w14:paraId="382573F6" w14:textId="77777777" w:rsidR="00D57C09" w:rsidRPr="00090C64" w:rsidRDefault="00D57C09" w:rsidP="00D57C09">
      <w:pPr>
        <w:pStyle w:val="Heading4"/>
        <w:rPr>
          <w:lang w:eastAsia="sv-SE"/>
        </w:rPr>
      </w:pPr>
      <w:bookmarkStart w:id="4544" w:name="_Toc21125220"/>
      <w:bookmarkStart w:id="4545" w:name="_Toc29768210"/>
      <w:bookmarkStart w:id="4546" w:name="_Toc36044652"/>
      <w:bookmarkStart w:id="4547" w:name="_Toc37230557"/>
      <w:bookmarkStart w:id="4548" w:name="_Toc45907700"/>
      <w:bookmarkStart w:id="4549" w:name="_Toc53181805"/>
      <w:bookmarkStart w:id="4550" w:name="_Toc61127621"/>
      <w:bookmarkStart w:id="4551" w:name="_Toc67054635"/>
      <w:bookmarkStart w:id="4552" w:name="_Toc67061633"/>
      <w:bookmarkStart w:id="4553" w:name="_Toc74735151"/>
      <w:bookmarkStart w:id="4554" w:name="_Toc74753394"/>
      <w:bookmarkStart w:id="4555" w:name="_Toc76507653"/>
      <w:r w:rsidRPr="00090C64">
        <w:rPr>
          <w:lang w:eastAsia="sv-SE"/>
        </w:rPr>
        <w:t>7.3.4.1</w:t>
      </w:r>
      <w:r w:rsidRPr="00090C64">
        <w:rPr>
          <w:lang w:eastAsia="sv-SE"/>
        </w:rPr>
        <w:tab/>
        <w:t>Initial conditions</w:t>
      </w:r>
      <w:bookmarkEnd w:id="4544"/>
      <w:bookmarkEnd w:id="4545"/>
      <w:bookmarkEnd w:id="4546"/>
      <w:bookmarkEnd w:id="4547"/>
      <w:bookmarkEnd w:id="4548"/>
      <w:bookmarkEnd w:id="4549"/>
      <w:bookmarkEnd w:id="4550"/>
      <w:bookmarkEnd w:id="4551"/>
      <w:bookmarkEnd w:id="4552"/>
      <w:bookmarkEnd w:id="4553"/>
      <w:bookmarkEnd w:id="4554"/>
      <w:bookmarkEnd w:id="4555"/>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4556" w:name="_Toc21125221"/>
      <w:bookmarkStart w:id="4557" w:name="_Toc29768211"/>
      <w:bookmarkStart w:id="4558" w:name="_Toc36044653"/>
      <w:bookmarkStart w:id="4559" w:name="_Toc37230558"/>
      <w:bookmarkStart w:id="4560" w:name="_Toc45907701"/>
      <w:bookmarkStart w:id="4561" w:name="_Toc53181806"/>
      <w:bookmarkStart w:id="4562" w:name="_Toc61127622"/>
      <w:bookmarkStart w:id="4563" w:name="_Toc67054636"/>
      <w:bookmarkStart w:id="4564" w:name="_Toc67061634"/>
      <w:bookmarkStart w:id="4565" w:name="_Toc74735152"/>
      <w:bookmarkStart w:id="4566" w:name="_Toc74753395"/>
      <w:bookmarkStart w:id="4567" w:name="_Toc76507654"/>
      <w:r w:rsidRPr="00090C64">
        <w:rPr>
          <w:lang w:eastAsia="sv-SE"/>
        </w:rPr>
        <w:t>7.3.4.2</w:t>
      </w:r>
      <w:r w:rsidRPr="00090C64">
        <w:rPr>
          <w:lang w:eastAsia="sv-SE"/>
        </w:rPr>
        <w:tab/>
        <w:t>Procedure</w:t>
      </w:r>
      <w:bookmarkEnd w:id="4556"/>
      <w:bookmarkEnd w:id="4557"/>
      <w:bookmarkEnd w:id="4558"/>
      <w:bookmarkEnd w:id="4559"/>
      <w:bookmarkEnd w:id="4560"/>
      <w:bookmarkEnd w:id="4561"/>
      <w:bookmarkEnd w:id="4562"/>
      <w:bookmarkEnd w:id="4563"/>
      <w:bookmarkEnd w:id="4564"/>
      <w:bookmarkEnd w:id="4565"/>
      <w:bookmarkEnd w:id="4566"/>
      <w:bookmarkEnd w:id="456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4568" w:name="_Toc21125222"/>
      <w:bookmarkStart w:id="4569" w:name="_Toc29768212"/>
      <w:bookmarkStart w:id="4570" w:name="_Toc36044654"/>
      <w:bookmarkStart w:id="4571" w:name="_Toc37230559"/>
      <w:bookmarkStart w:id="4572" w:name="_Toc45907702"/>
      <w:bookmarkStart w:id="4573" w:name="_Toc53181807"/>
      <w:bookmarkStart w:id="4574" w:name="_Toc61127623"/>
      <w:bookmarkStart w:id="4575" w:name="_Toc67054637"/>
      <w:bookmarkStart w:id="4576" w:name="_Toc67061635"/>
      <w:bookmarkStart w:id="4577" w:name="_Toc74735153"/>
      <w:bookmarkStart w:id="4578" w:name="_Toc74753396"/>
      <w:bookmarkStart w:id="4579" w:name="_Toc76507655"/>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4568"/>
      <w:bookmarkEnd w:id="4569"/>
      <w:bookmarkEnd w:id="4570"/>
      <w:bookmarkEnd w:id="4571"/>
      <w:bookmarkEnd w:id="4572"/>
      <w:bookmarkEnd w:id="4573"/>
      <w:bookmarkEnd w:id="4574"/>
      <w:bookmarkEnd w:id="4575"/>
      <w:bookmarkEnd w:id="4576"/>
      <w:bookmarkEnd w:id="4577"/>
      <w:bookmarkEnd w:id="4578"/>
      <w:bookmarkEnd w:id="4579"/>
    </w:p>
    <w:p w14:paraId="7FC0FB30" w14:textId="77777777" w:rsidR="00D57C09" w:rsidRPr="00090C64" w:rsidRDefault="00D57C09" w:rsidP="00D57C09">
      <w:pPr>
        <w:pStyle w:val="Heading4"/>
      </w:pPr>
      <w:bookmarkStart w:id="4580" w:name="_Toc21125223"/>
      <w:bookmarkStart w:id="4581" w:name="_Toc29768213"/>
      <w:bookmarkStart w:id="4582" w:name="_Toc36044655"/>
      <w:bookmarkStart w:id="4583" w:name="_Toc37230560"/>
      <w:bookmarkStart w:id="4584" w:name="_Toc45907703"/>
      <w:bookmarkStart w:id="4585" w:name="_Toc53181808"/>
      <w:bookmarkStart w:id="4586" w:name="_Toc61127624"/>
      <w:bookmarkStart w:id="4587" w:name="_Toc67054638"/>
      <w:bookmarkStart w:id="4588" w:name="_Toc67061636"/>
      <w:bookmarkStart w:id="4589" w:name="_Toc74735154"/>
      <w:bookmarkStart w:id="4590" w:name="_Toc74753397"/>
      <w:bookmarkStart w:id="4591" w:name="_Toc76507656"/>
      <w:r w:rsidRPr="00090C64">
        <w:t>7.3.5.1</w:t>
      </w:r>
      <w:r w:rsidRPr="00090C64">
        <w:tab/>
        <w:t>General</w:t>
      </w:r>
      <w:bookmarkEnd w:id="4580"/>
      <w:bookmarkEnd w:id="4581"/>
      <w:bookmarkEnd w:id="4582"/>
      <w:bookmarkEnd w:id="4583"/>
      <w:bookmarkEnd w:id="4584"/>
      <w:bookmarkEnd w:id="4585"/>
      <w:bookmarkEnd w:id="4586"/>
      <w:bookmarkEnd w:id="4587"/>
      <w:bookmarkEnd w:id="4588"/>
      <w:bookmarkEnd w:id="4589"/>
      <w:bookmarkEnd w:id="4590"/>
      <w:bookmarkEnd w:id="459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4592" w:name="_Toc21125224"/>
      <w:bookmarkStart w:id="4593" w:name="_Toc29768214"/>
      <w:bookmarkStart w:id="4594" w:name="_Toc36044656"/>
      <w:bookmarkStart w:id="4595" w:name="_Toc37230561"/>
      <w:bookmarkStart w:id="4596" w:name="_Toc45907704"/>
      <w:bookmarkStart w:id="4597" w:name="_Toc53181809"/>
      <w:bookmarkStart w:id="4598" w:name="_Toc61127625"/>
      <w:bookmarkStart w:id="4599" w:name="_Toc67054639"/>
      <w:bookmarkStart w:id="4600" w:name="_Toc67061637"/>
      <w:bookmarkStart w:id="4601" w:name="_Toc74735155"/>
      <w:bookmarkStart w:id="4602" w:name="_Toc74753398"/>
      <w:bookmarkStart w:id="4603" w:name="_Toc76507657"/>
      <w:r w:rsidRPr="00090C64">
        <w:t>7.3.5.2</w:t>
      </w:r>
      <w:r w:rsidRPr="00090C64">
        <w:tab/>
        <w:t>UTRA FDD Test Requirements</w:t>
      </w:r>
      <w:bookmarkEnd w:id="4592"/>
      <w:bookmarkEnd w:id="4593"/>
      <w:bookmarkEnd w:id="4594"/>
      <w:bookmarkEnd w:id="4595"/>
      <w:bookmarkEnd w:id="4596"/>
      <w:bookmarkEnd w:id="4597"/>
      <w:bookmarkEnd w:id="4598"/>
      <w:bookmarkEnd w:id="4599"/>
      <w:bookmarkEnd w:id="4600"/>
      <w:bookmarkEnd w:id="4601"/>
      <w:bookmarkEnd w:id="4602"/>
      <w:bookmarkEnd w:id="4603"/>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4604" w:name="_Toc21125225"/>
      <w:bookmarkStart w:id="4605" w:name="_Toc29768215"/>
      <w:bookmarkStart w:id="4606" w:name="_Toc36044657"/>
      <w:bookmarkStart w:id="4607" w:name="_Toc37230562"/>
      <w:bookmarkStart w:id="4608" w:name="_Toc45907705"/>
      <w:bookmarkStart w:id="4609" w:name="_Toc53181810"/>
      <w:bookmarkStart w:id="4610" w:name="_Toc61127626"/>
      <w:bookmarkStart w:id="4611" w:name="_Toc67054640"/>
      <w:bookmarkStart w:id="4612" w:name="_Toc67061638"/>
      <w:bookmarkStart w:id="4613" w:name="_Toc74735156"/>
      <w:bookmarkStart w:id="4614" w:name="_Toc74753399"/>
      <w:bookmarkStart w:id="4615" w:name="_Toc76507658"/>
      <w:r w:rsidRPr="00090C64">
        <w:t>7.3.5.3</w:t>
      </w:r>
      <w:r w:rsidRPr="00090C64">
        <w:tab/>
        <w:t>E-UTRA Test Requirements</w:t>
      </w:r>
      <w:bookmarkEnd w:id="4604"/>
      <w:bookmarkEnd w:id="4605"/>
      <w:bookmarkEnd w:id="4606"/>
      <w:bookmarkEnd w:id="4607"/>
      <w:bookmarkEnd w:id="4608"/>
      <w:bookmarkEnd w:id="4609"/>
      <w:bookmarkEnd w:id="4610"/>
      <w:bookmarkEnd w:id="4611"/>
      <w:bookmarkEnd w:id="4612"/>
      <w:bookmarkEnd w:id="4613"/>
      <w:bookmarkEnd w:id="4614"/>
      <w:bookmarkEnd w:id="4615"/>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4616" w:name="_Toc21125226"/>
      <w:bookmarkStart w:id="4617" w:name="_Toc29768216"/>
      <w:bookmarkStart w:id="4618" w:name="_Toc36044658"/>
      <w:bookmarkStart w:id="4619" w:name="_Toc37230563"/>
      <w:bookmarkStart w:id="4620" w:name="_Toc45907706"/>
      <w:bookmarkStart w:id="4621" w:name="_Toc53181811"/>
      <w:bookmarkStart w:id="4622" w:name="_Toc61127627"/>
      <w:bookmarkStart w:id="4623" w:name="_Toc67054641"/>
      <w:bookmarkStart w:id="4624" w:name="_Toc67061639"/>
      <w:bookmarkStart w:id="4625" w:name="_Toc74735157"/>
      <w:bookmarkStart w:id="4626" w:name="_Toc74753400"/>
      <w:bookmarkStart w:id="4627" w:name="_Toc76507659"/>
      <w:r w:rsidRPr="00090C64">
        <w:t>7.3.5.4</w:t>
      </w:r>
      <w:r w:rsidRPr="00090C64">
        <w:tab/>
        <w:t>NR Test Requirements</w:t>
      </w:r>
      <w:bookmarkEnd w:id="4616"/>
      <w:bookmarkEnd w:id="4617"/>
      <w:bookmarkEnd w:id="4618"/>
      <w:bookmarkEnd w:id="4619"/>
      <w:bookmarkEnd w:id="4620"/>
      <w:bookmarkEnd w:id="4621"/>
      <w:bookmarkEnd w:id="4622"/>
      <w:bookmarkEnd w:id="4623"/>
      <w:bookmarkEnd w:id="4624"/>
      <w:bookmarkEnd w:id="4625"/>
      <w:bookmarkEnd w:id="4626"/>
      <w:bookmarkEnd w:id="4627"/>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3912AB"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77777777" w:rsidR="003912AB" w:rsidRPr="00090C64" w:rsidRDefault="003912AB" w:rsidP="00656D98">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3912AB" w:rsidRPr="00090C64" w:rsidRDefault="003912AB" w:rsidP="00656D98">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3912AB" w:rsidRPr="00090C64" w:rsidRDefault="003912AB" w:rsidP="00656D98">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3912AB" w:rsidRPr="00090C64" w:rsidRDefault="003912AB" w:rsidP="00656D98">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3912AB"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3912AB" w:rsidRPr="00090C64" w:rsidRDefault="003912AB" w:rsidP="00656D98">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3912AB" w:rsidRPr="00090C64" w:rsidRDefault="003912AB" w:rsidP="00656D98">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3912AB"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77777777" w:rsidR="003912AB" w:rsidRPr="00090C64" w:rsidRDefault="003912AB" w:rsidP="00656D98">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3912AB" w:rsidRPr="00090C64" w:rsidRDefault="003912AB" w:rsidP="00656D98">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3912AB" w:rsidRPr="00090C64" w:rsidRDefault="003912AB" w:rsidP="00656D98">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3912AB" w:rsidRPr="00090C64" w:rsidRDefault="003912AB" w:rsidP="00656D98">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3912AB"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3912AB" w:rsidRPr="00090C64" w:rsidRDefault="003912AB" w:rsidP="00656D98">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3912AB" w:rsidRPr="00090C64" w:rsidRDefault="003912AB" w:rsidP="00656D98">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3912AB"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3912AB" w:rsidRPr="00090C64" w:rsidRDefault="003912AB" w:rsidP="00656D98">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3912AB"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3912AB" w:rsidRPr="00090C64" w:rsidRDefault="003912AB" w:rsidP="00656D98">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3912AB" w:rsidRPr="00090C64" w:rsidRDefault="003912AB" w:rsidP="00656D98">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3912AB"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77777777" w:rsidR="003912AB" w:rsidRPr="00090C64" w:rsidRDefault="003912AB" w:rsidP="00656D98">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3912AB" w:rsidRPr="00090C64" w:rsidRDefault="003912AB" w:rsidP="00656D98">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3912AB" w:rsidRPr="00090C64" w:rsidRDefault="003912AB" w:rsidP="00656D98">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3912AB" w:rsidRPr="00090C64" w:rsidRDefault="003912AB" w:rsidP="00656D98">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3912AB"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3912AB" w:rsidRPr="00090C64" w:rsidRDefault="003912AB" w:rsidP="00656D98">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3912AB" w:rsidRPr="00090C64" w:rsidRDefault="003912AB" w:rsidP="00656D98">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3912AB"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77777777" w:rsidR="003912AB" w:rsidRPr="00090C64" w:rsidRDefault="003912AB" w:rsidP="00656D98">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3912AB" w:rsidRPr="00090C64" w:rsidRDefault="003912AB" w:rsidP="00656D98">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3912AB" w:rsidRPr="00090C64" w:rsidRDefault="003912AB" w:rsidP="00656D98">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3912AB" w:rsidRPr="00090C64" w:rsidRDefault="003912AB" w:rsidP="00656D98">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4628" w:name="_Toc21125227"/>
      <w:bookmarkStart w:id="4629" w:name="_Toc29768217"/>
      <w:bookmarkStart w:id="4630" w:name="_Toc36044659"/>
      <w:bookmarkStart w:id="4631" w:name="_Toc37230564"/>
      <w:bookmarkStart w:id="4632" w:name="_Toc45907707"/>
      <w:bookmarkStart w:id="4633" w:name="_Toc53181812"/>
      <w:bookmarkStart w:id="4634" w:name="_Toc61127628"/>
      <w:bookmarkStart w:id="4635" w:name="_Toc67054642"/>
      <w:bookmarkStart w:id="4636" w:name="_Toc67061640"/>
      <w:bookmarkStart w:id="4637" w:name="_Toc74735158"/>
      <w:bookmarkStart w:id="4638" w:name="_Toc74753401"/>
      <w:bookmarkStart w:id="4639" w:name="_Toc76507660"/>
      <w:r w:rsidRPr="00090C64">
        <w:t>7.4</w:t>
      </w:r>
      <w:r w:rsidRPr="00090C64">
        <w:tab/>
        <w:t>OTA Dynamic range</w:t>
      </w:r>
      <w:bookmarkEnd w:id="4628"/>
      <w:bookmarkEnd w:id="4629"/>
      <w:bookmarkEnd w:id="4630"/>
      <w:bookmarkEnd w:id="4631"/>
      <w:bookmarkEnd w:id="4632"/>
      <w:bookmarkEnd w:id="4633"/>
      <w:bookmarkEnd w:id="4634"/>
      <w:bookmarkEnd w:id="4635"/>
      <w:bookmarkEnd w:id="4636"/>
      <w:bookmarkEnd w:id="4637"/>
      <w:bookmarkEnd w:id="4638"/>
      <w:bookmarkEnd w:id="4639"/>
    </w:p>
    <w:p w14:paraId="188ED166" w14:textId="77777777" w:rsidR="00D57C09" w:rsidRPr="00090C64" w:rsidRDefault="00D57C09" w:rsidP="00D57C09">
      <w:pPr>
        <w:pStyle w:val="Heading3"/>
        <w:rPr>
          <w:lang w:eastAsia="sv-SE"/>
        </w:rPr>
      </w:pPr>
      <w:bookmarkStart w:id="4640" w:name="_Toc21125228"/>
      <w:bookmarkStart w:id="4641" w:name="_Toc29768218"/>
      <w:bookmarkStart w:id="4642" w:name="_Toc36044660"/>
      <w:bookmarkStart w:id="4643" w:name="_Toc37230565"/>
      <w:bookmarkStart w:id="4644" w:name="_Toc45907708"/>
      <w:bookmarkStart w:id="4645" w:name="_Toc53181813"/>
      <w:bookmarkStart w:id="4646" w:name="_Toc61127629"/>
      <w:bookmarkStart w:id="4647" w:name="_Toc67054643"/>
      <w:bookmarkStart w:id="4648" w:name="_Toc67061641"/>
      <w:bookmarkStart w:id="4649" w:name="_Toc74735159"/>
      <w:bookmarkStart w:id="4650" w:name="_Toc74753402"/>
      <w:bookmarkStart w:id="4651" w:name="_Toc76507661"/>
      <w:r w:rsidRPr="00090C64">
        <w:rPr>
          <w:lang w:eastAsia="sv-SE"/>
        </w:rPr>
        <w:t>7.4.1</w:t>
      </w:r>
      <w:r w:rsidRPr="00090C64">
        <w:rPr>
          <w:lang w:eastAsia="sv-SE"/>
        </w:rPr>
        <w:tab/>
        <w:t>Definition and applicability</w:t>
      </w:r>
      <w:bookmarkEnd w:id="4640"/>
      <w:bookmarkEnd w:id="4641"/>
      <w:bookmarkEnd w:id="4642"/>
      <w:bookmarkEnd w:id="4643"/>
      <w:bookmarkEnd w:id="4644"/>
      <w:bookmarkEnd w:id="4645"/>
      <w:bookmarkEnd w:id="4646"/>
      <w:bookmarkEnd w:id="4647"/>
      <w:bookmarkEnd w:id="4648"/>
      <w:bookmarkEnd w:id="4649"/>
      <w:bookmarkEnd w:id="4650"/>
      <w:bookmarkEnd w:id="4651"/>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4652" w:name="_Toc21125229"/>
      <w:bookmarkStart w:id="4653" w:name="_Toc29768219"/>
      <w:bookmarkStart w:id="4654" w:name="_Toc36044661"/>
      <w:bookmarkStart w:id="4655" w:name="_Toc37230566"/>
      <w:bookmarkStart w:id="4656" w:name="_Toc45907709"/>
      <w:bookmarkStart w:id="4657" w:name="_Toc53181814"/>
      <w:bookmarkStart w:id="4658" w:name="_Toc61127630"/>
      <w:bookmarkStart w:id="4659" w:name="_Toc67054644"/>
      <w:bookmarkStart w:id="4660" w:name="_Toc67061642"/>
      <w:bookmarkStart w:id="4661" w:name="_Toc74735160"/>
      <w:bookmarkStart w:id="4662" w:name="_Toc74753403"/>
      <w:bookmarkStart w:id="4663" w:name="_Toc76507662"/>
      <w:r w:rsidRPr="00090C64">
        <w:rPr>
          <w:lang w:eastAsia="sv-SE"/>
        </w:rPr>
        <w:t>7.4.2</w:t>
      </w:r>
      <w:r w:rsidRPr="00090C64">
        <w:rPr>
          <w:lang w:eastAsia="sv-SE"/>
        </w:rPr>
        <w:tab/>
        <w:t>Minimum Requirement</w:t>
      </w:r>
      <w:bookmarkEnd w:id="4652"/>
      <w:bookmarkEnd w:id="4653"/>
      <w:bookmarkEnd w:id="4654"/>
      <w:bookmarkEnd w:id="4655"/>
      <w:bookmarkEnd w:id="4656"/>
      <w:bookmarkEnd w:id="4657"/>
      <w:bookmarkEnd w:id="4658"/>
      <w:bookmarkEnd w:id="4659"/>
      <w:bookmarkEnd w:id="4660"/>
      <w:bookmarkEnd w:id="4661"/>
      <w:bookmarkEnd w:id="4662"/>
      <w:bookmarkEnd w:id="4663"/>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4664" w:name="_Toc21125230"/>
      <w:bookmarkStart w:id="4665" w:name="_Toc29768220"/>
      <w:bookmarkStart w:id="4666" w:name="_Toc36044662"/>
      <w:bookmarkStart w:id="4667" w:name="_Toc37230567"/>
      <w:bookmarkStart w:id="4668" w:name="_Toc45907710"/>
      <w:bookmarkStart w:id="4669" w:name="_Toc53181815"/>
      <w:bookmarkStart w:id="4670" w:name="_Toc61127631"/>
      <w:bookmarkStart w:id="4671" w:name="_Toc67054645"/>
      <w:bookmarkStart w:id="4672" w:name="_Toc67061643"/>
      <w:bookmarkStart w:id="4673" w:name="_Toc74735161"/>
      <w:bookmarkStart w:id="4674" w:name="_Toc74753404"/>
      <w:bookmarkStart w:id="4675" w:name="_Toc76507663"/>
      <w:r w:rsidRPr="00090C64">
        <w:rPr>
          <w:lang w:eastAsia="sv-SE"/>
        </w:rPr>
        <w:t>7.4.3</w:t>
      </w:r>
      <w:r w:rsidRPr="00090C64">
        <w:rPr>
          <w:lang w:eastAsia="sv-SE"/>
        </w:rPr>
        <w:tab/>
        <w:t>Test purpose</w:t>
      </w:r>
      <w:bookmarkEnd w:id="4664"/>
      <w:bookmarkEnd w:id="4665"/>
      <w:bookmarkEnd w:id="4666"/>
      <w:bookmarkEnd w:id="4667"/>
      <w:bookmarkEnd w:id="4668"/>
      <w:bookmarkEnd w:id="4669"/>
      <w:bookmarkEnd w:id="4670"/>
      <w:bookmarkEnd w:id="4671"/>
      <w:bookmarkEnd w:id="4672"/>
      <w:bookmarkEnd w:id="4673"/>
      <w:bookmarkEnd w:id="4674"/>
      <w:bookmarkEnd w:id="467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4676" w:name="_Toc21125231"/>
      <w:bookmarkStart w:id="4677" w:name="_Toc29768221"/>
      <w:bookmarkStart w:id="4678" w:name="_Toc36044663"/>
      <w:bookmarkStart w:id="4679" w:name="_Toc37230568"/>
      <w:bookmarkStart w:id="4680" w:name="_Toc45907711"/>
      <w:bookmarkStart w:id="4681" w:name="_Toc53181816"/>
      <w:bookmarkStart w:id="4682" w:name="_Toc61127632"/>
      <w:bookmarkStart w:id="4683" w:name="_Toc67054646"/>
      <w:bookmarkStart w:id="4684" w:name="_Toc67061644"/>
      <w:bookmarkStart w:id="4685" w:name="_Toc74735162"/>
      <w:bookmarkStart w:id="4686" w:name="_Toc74753405"/>
      <w:bookmarkStart w:id="4687" w:name="_Toc76507664"/>
      <w:r w:rsidRPr="00090C64">
        <w:rPr>
          <w:lang w:eastAsia="sv-SE"/>
        </w:rPr>
        <w:t>7.4</w:t>
      </w:r>
      <w:r w:rsidRPr="00090C64">
        <w:rPr>
          <w:lang w:eastAsia="zh-CN"/>
        </w:rPr>
        <w:t>.</w:t>
      </w:r>
      <w:r w:rsidRPr="00090C64">
        <w:rPr>
          <w:lang w:eastAsia="sv-SE"/>
        </w:rPr>
        <w:t>4</w:t>
      </w:r>
      <w:r w:rsidRPr="00090C64">
        <w:rPr>
          <w:lang w:eastAsia="sv-SE"/>
        </w:rPr>
        <w:tab/>
        <w:t>Method of test</w:t>
      </w:r>
      <w:bookmarkEnd w:id="4676"/>
      <w:bookmarkEnd w:id="4677"/>
      <w:bookmarkEnd w:id="4678"/>
      <w:bookmarkEnd w:id="4679"/>
      <w:bookmarkEnd w:id="4680"/>
      <w:bookmarkEnd w:id="4681"/>
      <w:bookmarkEnd w:id="4682"/>
      <w:bookmarkEnd w:id="4683"/>
      <w:bookmarkEnd w:id="4684"/>
      <w:bookmarkEnd w:id="4685"/>
      <w:bookmarkEnd w:id="4686"/>
      <w:bookmarkEnd w:id="4687"/>
    </w:p>
    <w:p w14:paraId="3520E624" w14:textId="77777777" w:rsidR="00D57C09" w:rsidRPr="00090C64" w:rsidRDefault="00D57C09" w:rsidP="00D57C09">
      <w:pPr>
        <w:pStyle w:val="Heading4"/>
        <w:rPr>
          <w:lang w:eastAsia="sv-SE"/>
        </w:rPr>
      </w:pPr>
      <w:bookmarkStart w:id="4688" w:name="_Toc21125232"/>
      <w:bookmarkStart w:id="4689" w:name="_Toc29768222"/>
      <w:bookmarkStart w:id="4690" w:name="_Toc36044664"/>
      <w:bookmarkStart w:id="4691" w:name="_Toc37230569"/>
      <w:bookmarkStart w:id="4692" w:name="_Toc45907712"/>
      <w:bookmarkStart w:id="4693" w:name="_Toc53181817"/>
      <w:bookmarkStart w:id="4694" w:name="_Toc61127633"/>
      <w:bookmarkStart w:id="4695" w:name="_Toc67054647"/>
      <w:bookmarkStart w:id="4696" w:name="_Toc67061645"/>
      <w:bookmarkStart w:id="4697" w:name="_Toc74735163"/>
      <w:bookmarkStart w:id="4698" w:name="_Toc74753406"/>
      <w:bookmarkStart w:id="4699" w:name="_Toc76507665"/>
      <w:r w:rsidRPr="00090C64">
        <w:rPr>
          <w:lang w:eastAsia="sv-SE"/>
        </w:rPr>
        <w:t>7.4.4.1</w:t>
      </w:r>
      <w:r w:rsidRPr="00090C64">
        <w:rPr>
          <w:lang w:eastAsia="sv-SE"/>
        </w:rPr>
        <w:tab/>
        <w:t>Initial conditions</w:t>
      </w:r>
      <w:bookmarkEnd w:id="4688"/>
      <w:bookmarkEnd w:id="4689"/>
      <w:bookmarkEnd w:id="4690"/>
      <w:bookmarkEnd w:id="4691"/>
      <w:bookmarkEnd w:id="4692"/>
      <w:bookmarkEnd w:id="4693"/>
      <w:bookmarkEnd w:id="4694"/>
      <w:bookmarkEnd w:id="4695"/>
      <w:bookmarkEnd w:id="4696"/>
      <w:bookmarkEnd w:id="4697"/>
      <w:bookmarkEnd w:id="4698"/>
      <w:bookmarkEnd w:id="469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4700" w:name="_Toc21125233"/>
      <w:bookmarkStart w:id="4701" w:name="_Toc29768223"/>
      <w:bookmarkStart w:id="4702" w:name="_Toc36044665"/>
      <w:bookmarkStart w:id="4703" w:name="_Toc37230570"/>
      <w:bookmarkStart w:id="4704" w:name="_Toc45907713"/>
      <w:bookmarkStart w:id="4705" w:name="_Toc53181818"/>
      <w:bookmarkStart w:id="4706" w:name="_Toc61127634"/>
      <w:bookmarkStart w:id="4707" w:name="_Toc67054648"/>
      <w:bookmarkStart w:id="4708" w:name="_Toc67061646"/>
      <w:bookmarkStart w:id="4709" w:name="_Toc74735164"/>
      <w:bookmarkStart w:id="4710" w:name="_Toc74753407"/>
      <w:bookmarkStart w:id="4711" w:name="_Toc76507666"/>
      <w:r w:rsidRPr="00090C64">
        <w:rPr>
          <w:lang w:eastAsia="sv-SE"/>
        </w:rPr>
        <w:lastRenderedPageBreak/>
        <w:t>7.4.4.2</w:t>
      </w:r>
      <w:r w:rsidRPr="00090C64">
        <w:rPr>
          <w:lang w:eastAsia="sv-SE"/>
        </w:rPr>
        <w:tab/>
        <w:t>Procedure</w:t>
      </w:r>
      <w:bookmarkEnd w:id="4700"/>
      <w:bookmarkEnd w:id="4701"/>
      <w:bookmarkEnd w:id="4702"/>
      <w:bookmarkEnd w:id="4703"/>
      <w:bookmarkEnd w:id="4704"/>
      <w:bookmarkEnd w:id="4705"/>
      <w:bookmarkEnd w:id="4706"/>
      <w:bookmarkEnd w:id="4707"/>
      <w:bookmarkEnd w:id="4708"/>
      <w:bookmarkEnd w:id="4709"/>
      <w:bookmarkEnd w:id="4710"/>
      <w:bookmarkEnd w:id="4711"/>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4712" w:name="_Toc21125234"/>
      <w:bookmarkStart w:id="4713" w:name="_Toc29768224"/>
      <w:bookmarkStart w:id="4714" w:name="_Toc36044666"/>
      <w:bookmarkStart w:id="4715" w:name="_Toc37230571"/>
      <w:bookmarkStart w:id="4716" w:name="_Toc45907714"/>
      <w:bookmarkStart w:id="4717" w:name="_Toc53181819"/>
      <w:bookmarkStart w:id="4718" w:name="_Toc61127635"/>
      <w:bookmarkStart w:id="4719" w:name="_Toc67054649"/>
      <w:bookmarkStart w:id="4720" w:name="_Toc67061647"/>
      <w:bookmarkStart w:id="4721" w:name="_Toc74735165"/>
      <w:bookmarkStart w:id="4722" w:name="_Toc74753408"/>
      <w:bookmarkStart w:id="4723" w:name="_Toc76507667"/>
      <w:r w:rsidRPr="00090C64">
        <w:rPr>
          <w:lang w:eastAsia="sv-SE"/>
        </w:rPr>
        <w:t>7.4</w:t>
      </w:r>
      <w:r w:rsidRPr="00090C64">
        <w:rPr>
          <w:lang w:eastAsia="zh-CN"/>
        </w:rPr>
        <w:t>.</w:t>
      </w:r>
      <w:r w:rsidRPr="00090C64">
        <w:rPr>
          <w:lang w:eastAsia="sv-SE"/>
        </w:rPr>
        <w:t>5</w:t>
      </w:r>
      <w:r w:rsidRPr="00090C64">
        <w:rPr>
          <w:lang w:eastAsia="sv-SE"/>
        </w:rPr>
        <w:tab/>
        <w:t>Test Requirement</w:t>
      </w:r>
      <w:bookmarkEnd w:id="4712"/>
      <w:bookmarkEnd w:id="4713"/>
      <w:bookmarkEnd w:id="4714"/>
      <w:bookmarkEnd w:id="4715"/>
      <w:bookmarkEnd w:id="4716"/>
      <w:bookmarkEnd w:id="4717"/>
      <w:bookmarkEnd w:id="4718"/>
      <w:bookmarkEnd w:id="4719"/>
      <w:bookmarkEnd w:id="4720"/>
      <w:bookmarkEnd w:id="4721"/>
      <w:bookmarkEnd w:id="4722"/>
      <w:bookmarkEnd w:id="4723"/>
    </w:p>
    <w:p w14:paraId="49802DD9" w14:textId="77777777" w:rsidR="00D57C09" w:rsidRPr="00090C64" w:rsidRDefault="00D57C09" w:rsidP="00D57C09">
      <w:pPr>
        <w:pStyle w:val="Heading4"/>
      </w:pPr>
      <w:bookmarkStart w:id="4724" w:name="_Toc21125235"/>
      <w:bookmarkStart w:id="4725" w:name="_Toc29768225"/>
      <w:bookmarkStart w:id="4726" w:name="_Toc36044667"/>
      <w:bookmarkStart w:id="4727" w:name="_Toc37230572"/>
      <w:bookmarkStart w:id="4728" w:name="_Toc45907715"/>
      <w:bookmarkStart w:id="4729" w:name="_Toc53181820"/>
      <w:bookmarkStart w:id="4730" w:name="_Toc61127636"/>
      <w:bookmarkStart w:id="4731" w:name="_Toc67054650"/>
      <w:bookmarkStart w:id="4732" w:name="_Toc67061648"/>
      <w:bookmarkStart w:id="4733" w:name="_Toc74735166"/>
      <w:bookmarkStart w:id="4734" w:name="_Toc74753409"/>
      <w:bookmarkStart w:id="4735" w:name="_Toc76507668"/>
      <w:r w:rsidRPr="00090C64">
        <w:t>7.4.5.1</w:t>
      </w:r>
      <w:r w:rsidRPr="00090C64">
        <w:tab/>
        <w:t>UTRA FDD operation</w:t>
      </w:r>
      <w:bookmarkEnd w:id="4724"/>
      <w:bookmarkEnd w:id="4725"/>
      <w:bookmarkEnd w:id="4726"/>
      <w:bookmarkEnd w:id="4727"/>
      <w:bookmarkEnd w:id="4728"/>
      <w:bookmarkEnd w:id="4729"/>
      <w:bookmarkEnd w:id="4730"/>
      <w:bookmarkEnd w:id="4731"/>
      <w:bookmarkEnd w:id="4732"/>
      <w:bookmarkEnd w:id="4733"/>
      <w:bookmarkEnd w:id="4734"/>
      <w:bookmarkEnd w:id="4735"/>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4736" w:name="_Toc21125236"/>
      <w:bookmarkStart w:id="4737" w:name="_Toc29768226"/>
      <w:bookmarkStart w:id="4738" w:name="_Toc36044668"/>
      <w:bookmarkStart w:id="4739" w:name="_Toc37230573"/>
      <w:bookmarkStart w:id="4740" w:name="_Toc45907716"/>
      <w:bookmarkStart w:id="4741" w:name="_Toc53181821"/>
      <w:bookmarkStart w:id="4742" w:name="_Toc61127637"/>
      <w:bookmarkStart w:id="4743" w:name="_Toc67054651"/>
      <w:bookmarkStart w:id="4744" w:name="_Toc67061649"/>
      <w:bookmarkStart w:id="4745" w:name="_Toc74735167"/>
      <w:bookmarkStart w:id="4746" w:name="_Toc74753410"/>
      <w:bookmarkStart w:id="4747" w:name="_Toc76507669"/>
      <w:r w:rsidRPr="00090C64">
        <w:lastRenderedPageBreak/>
        <w:t>7.4.5.2</w:t>
      </w:r>
      <w:r w:rsidRPr="00090C64">
        <w:tab/>
        <w:t>E-UTRA operation</w:t>
      </w:r>
      <w:bookmarkEnd w:id="4736"/>
      <w:bookmarkEnd w:id="4737"/>
      <w:bookmarkEnd w:id="4738"/>
      <w:bookmarkEnd w:id="4739"/>
      <w:bookmarkEnd w:id="4740"/>
      <w:bookmarkEnd w:id="4741"/>
      <w:bookmarkEnd w:id="4742"/>
      <w:bookmarkEnd w:id="4743"/>
      <w:bookmarkEnd w:id="4744"/>
      <w:bookmarkEnd w:id="4745"/>
      <w:bookmarkEnd w:id="4746"/>
      <w:bookmarkEnd w:id="4747"/>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4748" w:name="_Toc21125237"/>
      <w:bookmarkStart w:id="4749" w:name="_Toc29768227"/>
      <w:bookmarkStart w:id="4750" w:name="_Toc36044669"/>
      <w:bookmarkStart w:id="4751" w:name="_Toc37230574"/>
      <w:bookmarkStart w:id="4752" w:name="_Toc45907717"/>
      <w:bookmarkStart w:id="4753" w:name="_Toc53181822"/>
      <w:bookmarkStart w:id="4754" w:name="_Toc61127638"/>
      <w:bookmarkStart w:id="4755" w:name="_Toc67054652"/>
      <w:bookmarkStart w:id="4756" w:name="_Toc67061650"/>
      <w:bookmarkStart w:id="4757" w:name="_Toc74735168"/>
      <w:bookmarkStart w:id="4758" w:name="_Toc74753411"/>
      <w:bookmarkStart w:id="4759" w:name="_Toc76507670"/>
      <w:r w:rsidRPr="00090C64">
        <w:lastRenderedPageBreak/>
        <w:t>7.4.5.3</w:t>
      </w:r>
      <w:r w:rsidRPr="00090C64">
        <w:tab/>
        <w:t>NR operation</w:t>
      </w:r>
      <w:bookmarkEnd w:id="4748"/>
      <w:bookmarkEnd w:id="4749"/>
      <w:bookmarkEnd w:id="4750"/>
      <w:bookmarkEnd w:id="4751"/>
      <w:bookmarkEnd w:id="4752"/>
      <w:bookmarkEnd w:id="4753"/>
      <w:bookmarkEnd w:id="4754"/>
      <w:bookmarkEnd w:id="4755"/>
      <w:bookmarkEnd w:id="4756"/>
      <w:bookmarkEnd w:id="4757"/>
      <w:bookmarkEnd w:id="4758"/>
      <w:bookmarkEnd w:id="4759"/>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3912AB" w:rsidRPr="00090C64" w14:paraId="46D407F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3912AB" w:rsidRPr="00090C64" w14:paraId="6265C8C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3912AB" w:rsidRPr="00090C64" w14:paraId="72BAFD0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4760" w:name="_Toc21125238"/>
      <w:bookmarkStart w:id="4761" w:name="_Toc29768228"/>
      <w:bookmarkStart w:id="4762" w:name="_Toc36044670"/>
      <w:bookmarkStart w:id="4763" w:name="_Toc37230575"/>
      <w:bookmarkStart w:id="4764" w:name="_Toc45907718"/>
      <w:bookmarkStart w:id="4765" w:name="_Toc53181823"/>
      <w:bookmarkStart w:id="4766" w:name="_Toc61127639"/>
      <w:bookmarkStart w:id="4767" w:name="_Toc67054653"/>
      <w:bookmarkStart w:id="4768" w:name="_Toc67061651"/>
      <w:bookmarkStart w:id="4769" w:name="_Toc74735169"/>
      <w:bookmarkStart w:id="4770" w:name="_Toc74753412"/>
      <w:bookmarkStart w:id="4771" w:name="_Toc76507671"/>
      <w:r w:rsidRPr="00090C64">
        <w:lastRenderedPageBreak/>
        <w:t>7.5</w:t>
      </w:r>
      <w:r w:rsidRPr="00090C64">
        <w:tab/>
        <w:t>OTA Adjacent channel selectivity, general blocking, and narrowband blocking</w:t>
      </w:r>
      <w:bookmarkEnd w:id="4760"/>
      <w:bookmarkEnd w:id="4761"/>
      <w:bookmarkEnd w:id="4762"/>
      <w:bookmarkEnd w:id="4763"/>
      <w:bookmarkEnd w:id="4764"/>
      <w:bookmarkEnd w:id="4765"/>
      <w:bookmarkEnd w:id="4766"/>
      <w:bookmarkEnd w:id="4767"/>
      <w:bookmarkEnd w:id="4768"/>
      <w:bookmarkEnd w:id="4769"/>
      <w:bookmarkEnd w:id="4770"/>
      <w:bookmarkEnd w:id="4771"/>
    </w:p>
    <w:p w14:paraId="0D275C9A" w14:textId="77777777" w:rsidR="00D57C09" w:rsidRPr="00090C64" w:rsidRDefault="00D57C09" w:rsidP="00D57C09">
      <w:pPr>
        <w:pStyle w:val="Heading3"/>
        <w:rPr>
          <w:lang w:eastAsia="sv-SE"/>
        </w:rPr>
      </w:pPr>
      <w:bookmarkStart w:id="4772" w:name="_Toc21125239"/>
      <w:bookmarkStart w:id="4773" w:name="_Toc29768229"/>
      <w:bookmarkStart w:id="4774" w:name="_Toc36044671"/>
      <w:bookmarkStart w:id="4775" w:name="_Toc37230576"/>
      <w:bookmarkStart w:id="4776" w:name="_Toc45907719"/>
      <w:bookmarkStart w:id="4777" w:name="_Toc53181824"/>
      <w:bookmarkStart w:id="4778" w:name="_Toc61127640"/>
      <w:bookmarkStart w:id="4779" w:name="_Toc67054654"/>
      <w:bookmarkStart w:id="4780" w:name="_Toc67061652"/>
      <w:bookmarkStart w:id="4781" w:name="_Toc74735170"/>
      <w:bookmarkStart w:id="4782" w:name="_Toc74753413"/>
      <w:bookmarkStart w:id="4783" w:name="_Toc76507672"/>
      <w:r w:rsidRPr="00090C64">
        <w:rPr>
          <w:lang w:eastAsia="sv-SE"/>
        </w:rPr>
        <w:t>7.5.1</w:t>
      </w:r>
      <w:r w:rsidRPr="00090C64">
        <w:rPr>
          <w:lang w:eastAsia="sv-SE"/>
        </w:rPr>
        <w:tab/>
        <w:t>Definition and applicability</w:t>
      </w:r>
      <w:bookmarkEnd w:id="4772"/>
      <w:bookmarkEnd w:id="4773"/>
      <w:bookmarkEnd w:id="4774"/>
      <w:bookmarkEnd w:id="4775"/>
      <w:bookmarkEnd w:id="4776"/>
      <w:bookmarkEnd w:id="4777"/>
      <w:bookmarkEnd w:id="4778"/>
      <w:bookmarkEnd w:id="4779"/>
      <w:bookmarkEnd w:id="4780"/>
      <w:bookmarkEnd w:id="4781"/>
      <w:bookmarkEnd w:id="4782"/>
      <w:bookmarkEnd w:id="478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4784" w:name="_Toc21125240"/>
      <w:bookmarkStart w:id="4785" w:name="_Toc29768230"/>
      <w:bookmarkStart w:id="4786" w:name="_Toc36044672"/>
      <w:bookmarkStart w:id="4787" w:name="_Toc37230577"/>
      <w:bookmarkStart w:id="4788" w:name="_Toc45907720"/>
      <w:bookmarkStart w:id="4789" w:name="_Toc53181825"/>
      <w:bookmarkStart w:id="4790" w:name="_Toc61127641"/>
      <w:bookmarkStart w:id="4791" w:name="_Toc67054655"/>
      <w:bookmarkStart w:id="4792" w:name="_Toc67061653"/>
      <w:bookmarkStart w:id="4793" w:name="_Toc74735171"/>
      <w:bookmarkStart w:id="4794" w:name="_Toc74753414"/>
      <w:bookmarkStart w:id="4795" w:name="_Toc76507673"/>
      <w:r w:rsidRPr="00090C64">
        <w:rPr>
          <w:lang w:eastAsia="sv-SE"/>
        </w:rPr>
        <w:t>7.5.2</w:t>
      </w:r>
      <w:r w:rsidRPr="00090C64">
        <w:rPr>
          <w:lang w:eastAsia="sv-SE"/>
        </w:rPr>
        <w:tab/>
        <w:t>Minimum Requirement</w:t>
      </w:r>
      <w:bookmarkEnd w:id="4784"/>
      <w:bookmarkEnd w:id="4785"/>
      <w:bookmarkEnd w:id="4786"/>
      <w:bookmarkEnd w:id="4787"/>
      <w:bookmarkEnd w:id="4788"/>
      <w:bookmarkEnd w:id="4789"/>
      <w:bookmarkEnd w:id="4790"/>
      <w:bookmarkEnd w:id="4791"/>
      <w:bookmarkEnd w:id="4792"/>
      <w:bookmarkEnd w:id="4793"/>
      <w:bookmarkEnd w:id="4794"/>
      <w:bookmarkEnd w:id="4795"/>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4796" w:name="_Toc21125241"/>
      <w:bookmarkStart w:id="4797" w:name="_Toc29768231"/>
      <w:bookmarkStart w:id="4798" w:name="_Toc36044673"/>
      <w:bookmarkStart w:id="4799" w:name="_Toc37230578"/>
      <w:bookmarkStart w:id="4800" w:name="_Toc45907721"/>
      <w:bookmarkStart w:id="4801" w:name="_Toc53181826"/>
      <w:bookmarkStart w:id="4802" w:name="_Toc61127642"/>
      <w:bookmarkStart w:id="4803" w:name="_Toc67054656"/>
      <w:bookmarkStart w:id="4804" w:name="_Toc67061654"/>
      <w:bookmarkStart w:id="4805" w:name="_Toc74735172"/>
      <w:bookmarkStart w:id="4806" w:name="_Toc74753415"/>
      <w:bookmarkStart w:id="4807" w:name="_Toc76507674"/>
      <w:r w:rsidRPr="00090C64">
        <w:rPr>
          <w:lang w:eastAsia="sv-SE"/>
        </w:rPr>
        <w:t>7.5.3</w:t>
      </w:r>
      <w:r w:rsidRPr="00090C64">
        <w:rPr>
          <w:lang w:eastAsia="sv-SE"/>
        </w:rPr>
        <w:tab/>
        <w:t>Test purpose</w:t>
      </w:r>
      <w:bookmarkEnd w:id="4796"/>
      <w:bookmarkEnd w:id="4797"/>
      <w:bookmarkEnd w:id="4798"/>
      <w:bookmarkEnd w:id="4799"/>
      <w:bookmarkEnd w:id="4800"/>
      <w:bookmarkEnd w:id="4801"/>
      <w:bookmarkEnd w:id="4802"/>
      <w:bookmarkEnd w:id="4803"/>
      <w:bookmarkEnd w:id="4804"/>
      <w:bookmarkEnd w:id="4805"/>
      <w:bookmarkEnd w:id="4806"/>
      <w:bookmarkEnd w:id="480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4808" w:name="_Toc21125242"/>
      <w:bookmarkStart w:id="4809" w:name="_Toc29768232"/>
      <w:bookmarkStart w:id="4810" w:name="_Toc36044674"/>
      <w:bookmarkStart w:id="4811" w:name="_Toc37230579"/>
      <w:bookmarkStart w:id="4812" w:name="_Toc45907722"/>
      <w:bookmarkStart w:id="4813" w:name="_Toc53181827"/>
      <w:bookmarkStart w:id="4814" w:name="_Toc61127643"/>
      <w:bookmarkStart w:id="4815" w:name="_Toc67054657"/>
      <w:bookmarkStart w:id="4816" w:name="_Toc67061655"/>
      <w:bookmarkStart w:id="4817" w:name="_Toc74735173"/>
      <w:bookmarkStart w:id="4818" w:name="_Toc74753416"/>
      <w:bookmarkStart w:id="4819" w:name="_Toc76507675"/>
      <w:r w:rsidRPr="00090C64">
        <w:rPr>
          <w:lang w:eastAsia="sv-SE"/>
        </w:rPr>
        <w:t>7.5</w:t>
      </w:r>
      <w:r w:rsidRPr="00090C64">
        <w:rPr>
          <w:lang w:eastAsia="zh-CN"/>
        </w:rPr>
        <w:t>.</w:t>
      </w:r>
      <w:r w:rsidRPr="00090C64">
        <w:rPr>
          <w:lang w:eastAsia="sv-SE"/>
        </w:rPr>
        <w:t>4</w:t>
      </w:r>
      <w:r w:rsidRPr="00090C64">
        <w:rPr>
          <w:lang w:eastAsia="sv-SE"/>
        </w:rPr>
        <w:tab/>
        <w:t>Method of test</w:t>
      </w:r>
      <w:bookmarkEnd w:id="4808"/>
      <w:bookmarkEnd w:id="4809"/>
      <w:bookmarkEnd w:id="4810"/>
      <w:bookmarkEnd w:id="4811"/>
      <w:bookmarkEnd w:id="4812"/>
      <w:bookmarkEnd w:id="4813"/>
      <w:bookmarkEnd w:id="4814"/>
      <w:bookmarkEnd w:id="4815"/>
      <w:bookmarkEnd w:id="4816"/>
      <w:bookmarkEnd w:id="4817"/>
      <w:bookmarkEnd w:id="4818"/>
      <w:bookmarkEnd w:id="4819"/>
    </w:p>
    <w:p w14:paraId="46A709DF" w14:textId="77777777" w:rsidR="00D57C09" w:rsidRPr="00090C64" w:rsidRDefault="00D57C09" w:rsidP="00D57C09">
      <w:pPr>
        <w:pStyle w:val="Heading4"/>
        <w:rPr>
          <w:lang w:eastAsia="sv-SE"/>
        </w:rPr>
      </w:pPr>
      <w:bookmarkStart w:id="4820" w:name="_Toc21125243"/>
      <w:bookmarkStart w:id="4821" w:name="_Toc29768233"/>
      <w:bookmarkStart w:id="4822" w:name="_Toc36044675"/>
      <w:bookmarkStart w:id="4823" w:name="_Toc37230580"/>
      <w:bookmarkStart w:id="4824" w:name="_Toc45907723"/>
      <w:bookmarkStart w:id="4825" w:name="_Toc53181828"/>
      <w:bookmarkStart w:id="4826" w:name="_Toc61127644"/>
      <w:bookmarkStart w:id="4827" w:name="_Toc67054658"/>
      <w:bookmarkStart w:id="4828" w:name="_Toc67061656"/>
      <w:bookmarkStart w:id="4829" w:name="_Toc74735174"/>
      <w:bookmarkStart w:id="4830" w:name="_Toc74753417"/>
      <w:bookmarkStart w:id="4831" w:name="_Toc76507676"/>
      <w:r w:rsidRPr="00090C64">
        <w:rPr>
          <w:lang w:eastAsia="sv-SE"/>
        </w:rPr>
        <w:t>7.5.4.1</w:t>
      </w:r>
      <w:r w:rsidRPr="00090C64">
        <w:rPr>
          <w:lang w:eastAsia="sv-SE"/>
        </w:rPr>
        <w:tab/>
        <w:t>Initial conditions</w:t>
      </w:r>
      <w:bookmarkEnd w:id="4820"/>
      <w:bookmarkEnd w:id="4821"/>
      <w:bookmarkEnd w:id="4822"/>
      <w:bookmarkEnd w:id="4823"/>
      <w:bookmarkEnd w:id="4824"/>
      <w:bookmarkEnd w:id="4825"/>
      <w:bookmarkEnd w:id="4826"/>
      <w:bookmarkEnd w:id="4827"/>
      <w:bookmarkEnd w:id="4828"/>
      <w:bookmarkEnd w:id="4829"/>
      <w:bookmarkEnd w:id="4830"/>
      <w:bookmarkEnd w:id="4831"/>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4832" w:name="_Toc21125244"/>
      <w:bookmarkStart w:id="4833" w:name="_Toc29768234"/>
      <w:bookmarkStart w:id="4834" w:name="_Toc36044676"/>
      <w:bookmarkStart w:id="4835" w:name="_Toc37230581"/>
      <w:bookmarkStart w:id="4836" w:name="_Toc45907724"/>
      <w:bookmarkStart w:id="4837" w:name="_Toc53181829"/>
      <w:bookmarkStart w:id="4838" w:name="_Toc61127645"/>
      <w:bookmarkStart w:id="4839" w:name="_Toc67054659"/>
      <w:bookmarkStart w:id="4840" w:name="_Toc67061657"/>
      <w:bookmarkStart w:id="4841" w:name="_Toc74735175"/>
      <w:bookmarkStart w:id="4842" w:name="_Toc74753418"/>
      <w:bookmarkStart w:id="4843" w:name="_Toc76507677"/>
      <w:r w:rsidRPr="00090C64">
        <w:rPr>
          <w:lang w:eastAsia="sv-SE"/>
        </w:rPr>
        <w:t>7.5.4.2</w:t>
      </w:r>
      <w:r w:rsidRPr="00090C64">
        <w:rPr>
          <w:lang w:eastAsia="sv-SE"/>
        </w:rPr>
        <w:tab/>
        <w:t>Procedure</w:t>
      </w:r>
      <w:bookmarkEnd w:id="4832"/>
      <w:bookmarkEnd w:id="4833"/>
      <w:bookmarkEnd w:id="4834"/>
      <w:bookmarkEnd w:id="4835"/>
      <w:bookmarkEnd w:id="4836"/>
      <w:bookmarkEnd w:id="4837"/>
      <w:bookmarkEnd w:id="4838"/>
      <w:bookmarkEnd w:id="4839"/>
      <w:bookmarkEnd w:id="4840"/>
      <w:bookmarkEnd w:id="4841"/>
      <w:bookmarkEnd w:id="4842"/>
      <w:bookmarkEnd w:id="4843"/>
    </w:p>
    <w:p w14:paraId="1ACFD5BB" w14:textId="77777777" w:rsidR="00D57C09" w:rsidRPr="00090C64" w:rsidRDefault="00D57C09" w:rsidP="00D57C09">
      <w:pPr>
        <w:pStyle w:val="Heading5"/>
      </w:pPr>
      <w:bookmarkStart w:id="4844" w:name="_Toc21125245"/>
      <w:bookmarkStart w:id="4845" w:name="_Toc29768235"/>
      <w:bookmarkStart w:id="4846" w:name="_Toc36044677"/>
      <w:bookmarkStart w:id="4847" w:name="_Toc37230582"/>
      <w:bookmarkStart w:id="4848" w:name="_Toc45907725"/>
      <w:bookmarkStart w:id="4849" w:name="_Toc53181830"/>
      <w:bookmarkStart w:id="4850" w:name="_Toc61127646"/>
      <w:bookmarkStart w:id="4851" w:name="_Toc67054660"/>
      <w:bookmarkStart w:id="4852" w:name="_Toc67061658"/>
      <w:bookmarkStart w:id="4853" w:name="_Toc74735176"/>
      <w:bookmarkStart w:id="4854" w:name="_Toc74753419"/>
      <w:bookmarkStart w:id="4855" w:name="_Toc76507678"/>
      <w:r w:rsidRPr="00090C64">
        <w:t>7.5.4.2.1</w:t>
      </w:r>
      <w:r w:rsidRPr="00090C64">
        <w:tab/>
        <w:t>General procedure</w:t>
      </w:r>
      <w:bookmarkEnd w:id="4844"/>
      <w:bookmarkEnd w:id="4845"/>
      <w:bookmarkEnd w:id="4846"/>
      <w:bookmarkEnd w:id="4847"/>
      <w:bookmarkEnd w:id="4848"/>
      <w:bookmarkEnd w:id="4849"/>
      <w:bookmarkEnd w:id="4850"/>
      <w:bookmarkEnd w:id="4851"/>
      <w:bookmarkEnd w:id="4852"/>
      <w:bookmarkEnd w:id="4853"/>
      <w:bookmarkEnd w:id="4854"/>
      <w:bookmarkEnd w:id="4855"/>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4856" w:name="_Toc21125246"/>
      <w:bookmarkStart w:id="4857" w:name="_Toc29768236"/>
      <w:bookmarkStart w:id="4858" w:name="_Toc36044678"/>
      <w:bookmarkStart w:id="4859" w:name="_Toc37230583"/>
      <w:bookmarkStart w:id="4860" w:name="_Toc45907726"/>
      <w:bookmarkStart w:id="4861" w:name="_Toc53181831"/>
      <w:bookmarkStart w:id="4862" w:name="_Toc61127647"/>
      <w:bookmarkStart w:id="4863" w:name="_Toc67054661"/>
      <w:bookmarkStart w:id="4864" w:name="_Toc67061659"/>
      <w:bookmarkStart w:id="4865" w:name="_Toc74735177"/>
      <w:bookmarkStart w:id="4866" w:name="_Toc74753420"/>
      <w:bookmarkStart w:id="4867" w:name="_Toc76507679"/>
      <w:r w:rsidRPr="00090C64">
        <w:t>7.5.4.2.2</w:t>
      </w:r>
      <w:r w:rsidRPr="00090C64">
        <w:tab/>
        <w:t>MSR operation</w:t>
      </w:r>
      <w:bookmarkEnd w:id="4856"/>
      <w:bookmarkEnd w:id="4857"/>
      <w:bookmarkEnd w:id="4858"/>
      <w:bookmarkEnd w:id="4859"/>
      <w:bookmarkEnd w:id="4860"/>
      <w:bookmarkEnd w:id="4861"/>
      <w:bookmarkEnd w:id="4862"/>
      <w:bookmarkEnd w:id="4863"/>
      <w:bookmarkEnd w:id="4864"/>
      <w:bookmarkEnd w:id="4865"/>
      <w:bookmarkEnd w:id="4866"/>
      <w:bookmarkEnd w:id="4867"/>
    </w:p>
    <w:p w14:paraId="521F07D7" w14:textId="77777777" w:rsidR="00D57C09" w:rsidRPr="00090C64" w:rsidRDefault="00D57C09" w:rsidP="00554118">
      <w:pPr>
        <w:pStyle w:val="H6"/>
      </w:pPr>
      <w:bookmarkStart w:id="4868" w:name="_Toc21125247"/>
      <w:bookmarkStart w:id="4869" w:name="_Toc29768237"/>
      <w:bookmarkStart w:id="4870" w:name="_Toc36044679"/>
      <w:bookmarkStart w:id="4871" w:name="_Toc37230584"/>
      <w:bookmarkStart w:id="4872" w:name="_Toc45907727"/>
      <w:bookmarkStart w:id="4873" w:name="_Toc53181832"/>
      <w:r w:rsidRPr="00090C64">
        <w:t>7.5.4.2.2.1</w:t>
      </w:r>
      <w:r w:rsidRPr="00090C64">
        <w:tab/>
        <w:t>Procedure for general blocking</w:t>
      </w:r>
      <w:bookmarkEnd w:id="4868"/>
      <w:bookmarkEnd w:id="4869"/>
      <w:bookmarkEnd w:id="4870"/>
      <w:bookmarkEnd w:id="4871"/>
      <w:bookmarkEnd w:id="4872"/>
      <w:bookmarkEnd w:id="4873"/>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4874" w:name="_Toc21125248"/>
      <w:bookmarkStart w:id="4875" w:name="_Toc29768238"/>
      <w:bookmarkStart w:id="4876" w:name="_Toc36044680"/>
      <w:bookmarkStart w:id="4877" w:name="_Toc37230585"/>
      <w:bookmarkStart w:id="4878" w:name="_Toc45907728"/>
      <w:bookmarkStart w:id="4879" w:name="_Toc53181833"/>
      <w:r w:rsidRPr="00090C64">
        <w:t>7.5.4.2.2.2</w:t>
      </w:r>
      <w:r w:rsidRPr="00090C64">
        <w:tab/>
        <w:t>Procedure for narrowband blocking</w:t>
      </w:r>
      <w:bookmarkEnd w:id="4874"/>
      <w:bookmarkEnd w:id="4875"/>
      <w:bookmarkEnd w:id="4876"/>
      <w:bookmarkEnd w:id="4877"/>
      <w:bookmarkEnd w:id="4878"/>
      <w:bookmarkEnd w:id="4879"/>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4880" w:name="_Toc21125249"/>
      <w:bookmarkStart w:id="4881" w:name="_Toc29768239"/>
      <w:bookmarkStart w:id="4882" w:name="_Toc36044681"/>
      <w:bookmarkStart w:id="4883" w:name="_Toc37230586"/>
      <w:bookmarkStart w:id="4884" w:name="_Toc45907729"/>
      <w:bookmarkStart w:id="4885" w:name="_Toc53181834"/>
      <w:r w:rsidRPr="00090C64">
        <w:t>7.5.4.2.2.3</w:t>
      </w:r>
      <w:r w:rsidRPr="00090C64">
        <w:tab/>
        <w:t>Procedure for additional BC3 blocking requirement</w:t>
      </w:r>
      <w:bookmarkEnd w:id="4880"/>
      <w:bookmarkEnd w:id="4881"/>
      <w:bookmarkEnd w:id="4882"/>
      <w:bookmarkEnd w:id="4883"/>
      <w:bookmarkEnd w:id="4884"/>
      <w:bookmarkEnd w:id="4885"/>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4886" w:name="_Toc21125250"/>
      <w:bookmarkStart w:id="4887" w:name="_Toc29768240"/>
      <w:bookmarkStart w:id="4888" w:name="_Toc36044682"/>
      <w:bookmarkStart w:id="4889" w:name="_Toc37230587"/>
      <w:bookmarkStart w:id="4890" w:name="_Toc45907730"/>
      <w:bookmarkStart w:id="4891" w:name="_Toc53181835"/>
      <w:bookmarkStart w:id="4892" w:name="_Toc61127648"/>
      <w:bookmarkStart w:id="4893" w:name="_Toc67054662"/>
      <w:bookmarkStart w:id="4894" w:name="_Toc67061660"/>
      <w:bookmarkStart w:id="4895" w:name="_Toc74735178"/>
      <w:bookmarkStart w:id="4896" w:name="_Toc74753421"/>
      <w:bookmarkStart w:id="4897" w:name="_Toc76507680"/>
      <w:r w:rsidRPr="00090C64">
        <w:t>7.5.4.2.3</w:t>
      </w:r>
      <w:r w:rsidRPr="00090C64">
        <w:tab/>
        <w:t>Single RAT UTRA FDD operation</w:t>
      </w:r>
      <w:bookmarkEnd w:id="4886"/>
      <w:bookmarkEnd w:id="4887"/>
      <w:bookmarkEnd w:id="4888"/>
      <w:bookmarkEnd w:id="4889"/>
      <w:bookmarkEnd w:id="4890"/>
      <w:bookmarkEnd w:id="4891"/>
      <w:bookmarkEnd w:id="4892"/>
      <w:bookmarkEnd w:id="4893"/>
      <w:bookmarkEnd w:id="4894"/>
      <w:bookmarkEnd w:id="4895"/>
      <w:bookmarkEnd w:id="4896"/>
      <w:bookmarkEnd w:id="4897"/>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4898" w:name="_Toc21125251"/>
      <w:bookmarkStart w:id="4899" w:name="_Toc29768241"/>
      <w:bookmarkStart w:id="4900" w:name="_Toc36044683"/>
      <w:bookmarkStart w:id="4901" w:name="_Toc37230588"/>
      <w:bookmarkStart w:id="4902" w:name="_Toc45907731"/>
      <w:bookmarkStart w:id="4903" w:name="_Toc53181836"/>
      <w:bookmarkStart w:id="4904" w:name="_Toc61127649"/>
      <w:bookmarkStart w:id="4905" w:name="_Toc67054663"/>
      <w:bookmarkStart w:id="4906" w:name="_Toc67061661"/>
      <w:bookmarkStart w:id="4907" w:name="_Toc74735179"/>
      <w:bookmarkStart w:id="4908" w:name="_Toc74753422"/>
      <w:bookmarkStart w:id="4909" w:name="_Toc76507681"/>
      <w:r w:rsidRPr="00090C64">
        <w:t>7.5.4.2.4</w:t>
      </w:r>
      <w:r w:rsidRPr="00090C64">
        <w:tab/>
        <w:t>Single RAT E-UTRA operation</w:t>
      </w:r>
      <w:bookmarkEnd w:id="4898"/>
      <w:bookmarkEnd w:id="4899"/>
      <w:bookmarkEnd w:id="4900"/>
      <w:bookmarkEnd w:id="4901"/>
      <w:bookmarkEnd w:id="4902"/>
      <w:bookmarkEnd w:id="4903"/>
      <w:bookmarkEnd w:id="4904"/>
      <w:bookmarkEnd w:id="4905"/>
      <w:bookmarkEnd w:id="4906"/>
      <w:bookmarkEnd w:id="4907"/>
      <w:bookmarkEnd w:id="4908"/>
      <w:bookmarkEnd w:id="4909"/>
    </w:p>
    <w:p w14:paraId="4F5567D0" w14:textId="77777777" w:rsidR="00D57C09" w:rsidRPr="00090C64" w:rsidRDefault="00D57C09" w:rsidP="00554118">
      <w:pPr>
        <w:pStyle w:val="H6"/>
      </w:pPr>
      <w:bookmarkStart w:id="4910" w:name="_Toc21125252"/>
      <w:bookmarkStart w:id="4911" w:name="_Toc29768242"/>
      <w:bookmarkStart w:id="4912" w:name="_Toc36044684"/>
      <w:bookmarkStart w:id="4913" w:name="_Toc37230589"/>
      <w:bookmarkStart w:id="4914" w:name="_Toc45907732"/>
      <w:bookmarkStart w:id="4915" w:name="_Toc53181837"/>
      <w:r w:rsidRPr="00090C64">
        <w:t>7.4.4.2.4.1</w:t>
      </w:r>
      <w:r w:rsidRPr="00090C64">
        <w:tab/>
        <w:t>Procedure for adjacent channel selectivity</w:t>
      </w:r>
      <w:bookmarkEnd w:id="4910"/>
      <w:bookmarkEnd w:id="4911"/>
      <w:bookmarkEnd w:id="4912"/>
      <w:bookmarkEnd w:id="4913"/>
      <w:bookmarkEnd w:id="4914"/>
      <w:bookmarkEnd w:id="4915"/>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4916" w:name="_Toc21125253"/>
      <w:bookmarkStart w:id="4917" w:name="_Toc29768243"/>
      <w:bookmarkStart w:id="4918" w:name="_Toc36044685"/>
      <w:bookmarkStart w:id="4919" w:name="_Toc37230590"/>
      <w:bookmarkStart w:id="4920" w:name="_Toc45907733"/>
      <w:bookmarkStart w:id="4921" w:name="_Toc53181838"/>
      <w:r w:rsidRPr="00090C64">
        <w:t>7.5.4.2.4.2</w:t>
      </w:r>
      <w:r w:rsidRPr="00090C64">
        <w:tab/>
        <w:t>Procedure for narrow-band blocking</w:t>
      </w:r>
      <w:bookmarkEnd w:id="4916"/>
      <w:bookmarkEnd w:id="4917"/>
      <w:bookmarkEnd w:id="4918"/>
      <w:bookmarkEnd w:id="4919"/>
      <w:bookmarkEnd w:id="4920"/>
      <w:bookmarkEnd w:id="4921"/>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4922" w:name="_Toc21125254"/>
      <w:bookmarkStart w:id="4923" w:name="_Toc29768244"/>
      <w:bookmarkStart w:id="4924" w:name="_Toc36044686"/>
      <w:bookmarkStart w:id="4925" w:name="_Toc37230591"/>
      <w:bookmarkStart w:id="4926" w:name="_Toc45907734"/>
      <w:bookmarkStart w:id="4927" w:name="_Toc53181839"/>
      <w:bookmarkStart w:id="4928" w:name="_Toc61127650"/>
      <w:bookmarkStart w:id="4929" w:name="_Toc67054664"/>
      <w:bookmarkStart w:id="4930" w:name="_Toc67061662"/>
      <w:bookmarkStart w:id="4931" w:name="_Toc74735180"/>
      <w:bookmarkStart w:id="4932" w:name="_Toc74753423"/>
      <w:bookmarkStart w:id="4933" w:name="_Toc76507682"/>
      <w:r w:rsidRPr="00090C64">
        <w:rPr>
          <w:lang w:eastAsia="sv-SE"/>
        </w:rPr>
        <w:t>7.5</w:t>
      </w:r>
      <w:r w:rsidRPr="00090C64">
        <w:rPr>
          <w:lang w:eastAsia="zh-CN"/>
        </w:rPr>
        <w:t>.</w:t>
      </w:r>
      <w:r w:rsidRPr="00090C64">
        <w:rPr>
          <w:lang w:eastAsia="sv-SE"/>
        </w:rPr>
        <w:t>5</w:t>
      </w:r>
      <w:r w:rsidRPr="00090C64">
        <w:rPr>
          <w:lang w:eastAsia="sv-SE"/>
        </w:rPr>
        <w:tab/>
        <w:t>Test Requirement</w:t>
      </w:r>
      <w:bookmarkEnd w:id="4922"/>
      <w:bookmarkEnd w:id="4923"/>
      <w:bookmarkEnd w:id="4924"/>
      <w:bookmarkEnd w:id="4925"/>
      <w:bookmarkEnd w:id="4926"/>
      <w:bookmarkEnd w:id="4927"/>
      <w:bookmarkEnd w:id="4928"/>
      <w:bookmarkEnd w:id="4929"/>
      <w:bookmarkEnd w:id="4930"/>
      <w:bookmarkEnd w:id="4931"/>
      <w:bookmarkEnd w:id="4932"/>
      <w:bookmarkEnd w:id="4933"/>
    </w:p>
    <w:p w14:paraId="5DAF29E1" w14:textId="77777777" w:rsidR="00D57C09" w:rsidRPr="00090C64" w:rsidRDefault="00D57C09" w:rsidP="00D57C09">
      <w:pPr>
        <w:pStyle w:val="Heading4"/>
      </w:pPr>
      <w:bookmarkStart w:id="4934" w:name="_Toc21125255"/>
      <w:bookmarkStart w:id="4935" w:name="_Toc29768245"/>
      <w:bookmarkStart w:id="4936" w:name="_Toc36044687"/>
      <w:bookmarkStart w:id="4937" w:name="_Toc37230592"/>
      <w:bookmarkStart w:id="4938" w:name="_Toc45907735"/>
      <w:bookmarkStart w:id="4939" w:name="_Toc53181840"/>
      <w:bookmarkStart w:id="4940" w:name="_Toc61127651"/>
      <w:bookmarkStart w:id="4941" w:name="_Toc67054665"/>
      <w:bookmarkStart w:id="4942" w:name="_Toc67061663"/>
      <w:bookmarkStart w:id="4943" w:name="_Toc74735181"/>
      <w:bookmarkStart w:id="4944" w:name="_Toc74753424"/>
      <w:bookmarkStart w:id="4945" w:name="_Toc76507683"/>
      <w:r w:rsidRPr="00090C64">
        <w:t>7.5.5.1</w:t>
      </w:r>
      <w:r w:rsidRPr="00090C64">
        <w:tab/>
        <w:t>MSR operation</w:t>
      </w:r>
      <w:bookmarkEnd w:id="4934"/>
      <w:bookmarkEnd w:id="4935"/>
      <w:bookmarkEnd w:id="4936"/>
      <w:bookmarkEnd w:id="4937"/>
      <w:bookmarkEnd w:id="4938"/>
      <w:bookmarkEnd w:id="4939"/>
      <w:bookmarkEnd w:id="4940"/>
      <w:bookmarkEnd w:id="4941"/>
      <w:bookmarkEnd w:id="4942"/>
      <w:bookmarkEnd w:id="4943"/>
      <w:bookmarkEnd w:id="4944"/>
      <w:bookmarkEnd w:id="4945"/>
    </w:p>
    <w:p w14:paraId="23E69048" w14:textId="77777777" w:rsidR="00D57C09" w:rsidRPr="00090C64" w:rsidRDefault="00D57C09" w:rsidP="00D57C09">
      <w:pPr>
        <w:pStyle w:val="Heading5"/>
      </w:pPr>
      <w:bookmarkStart w:id="4946" w:name="_Toc21125256"/>
      <w:bookmarkStart w:id="4947" w:name="_Toc29768246"/>
      <w:bookmarkStart w:id="4948" w:name="_Toc36044688"/>
      <w:bookmarkStart w:id="4949" w:name="_Toc37230593"/>
      <w:bookmarkStart w:id="4950" w:name="_Toc45907736"/>
      <w:bookmarkStart w:id="4951" w:name="_Toc53181841"/>
      <w:bookmarkStart w:id="4952" w:name="_Toc61127652"/>
      <w:bookmarkStart w:id="4953" w:name="_Toc67054666"/>
      <w:bookmarkStart w:id="4954" w:name="_Toc67061664"/>
      <w:bookmarkStart w:id="4955" w:name="_Toc74735182"/>
      <w:bookmarkStart w:id="4956" w:name="_Toc74753425"/>
      <w:bookmarkStart w:id="4957" w:name="_Toc76507684"/>
      <w:r w:rsidRPr="00090C64">
        <w:t>7.5.5.1.1</w:t>
      </w:r>
      <w:r w:rsidRPr="00090C64">
        <w:tab/>
        <w:t>General blocking test requirement</w:t>
      </w:r>
      <w:bookmarkEnd w:id="4946"/>
      <w:bookmarkEnd w:id="4947"/>
      <w:bookmarkEnd w:id="4948"/>
      <w:bookmarkEnd w:id="4949"/>
      <w:bookmarkEnd w:id="4950"/>
      <w:bookmarkEnd w:id="4951"/>
      <w:bookmarkEnd w:id="4952"/>
      <w:bookmarkEnd w:id="4953"/>
      <w:bookmarkEnd w:id="4954"/>
      <w:bookmarkEnd w:id="4955"/>
      <w:bookmarkEnd w:id="4956"/>
      <w:bookmarkEnd w:id="495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4958" w:name="_Toc21125257"/>
      <w:bookmarkStart w:id="4959" w:name="_Toc29768247"/>
      <w:bookmarkStart w:id="4960" w:name="_Toc36044689"/>
      <w:bookmarkStart w:id="4961" w:name="_Toc37230594"/>
      <w:bookmarkStart w:id="4962" w:name="_Toc45907737"/>
      <w:bookmarkStart w:id="4963" w:name="_Toc53181842"/>
      <w:bookmarkStart w:id="4964" w:name="_Toc61127653"/>
      <w:bookmarkStart w:id="4965" w:name="_Toc67054667"/>
      <w:bookmarkStart w:id="4966" w:name="_Toc67061665"/>
      <w:bookmarkStart w:id="4967" w:name="_Toc74735183"/>
      <w:bookmarkStart w:id="4968" w:name="_Toc74753426"/>
      <w:bookmarkStart w:id="4969" w:name="_Toc76507685"/>
      <w:r w:rsidRPr="00090C64">
        <w:t>7.5.5.1.2</w:t>
      </w:r>
      <w:r w:rsidRPr="00090C64">
        <w:tab/>
        <w:t>General narrowband blocking test requirement</w:t>
      </w:r>
      <w:bookmarkEnd w:id="4958"/>
      <w:bookmarkEnd w:id="4959"/>
      <w:bookmarkEnd w:id="4960"/>
      <w:bookmarkEnd w:id="4961"/>
      <w:bookmarkEnd w:id="4962"/>
      <w:bookmarkEnd w:id="4963"/>
      <w:bookmarkEnd w:id="4964"/>
      <w:bookmarkEnd w:id="4965"/>
      <w:bookmarkEnd w:id="4966"/>
      <w:bookmarkEnd w:id="4967"/>
      <w:bookmarkEnd w:id="4968"/>
      <w:bookmarkEnd w:id="496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497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497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4971" w:name="_Toc21125258"/>
      <w:bookmarkStart w:id="4972" w:name="_Toc29768248"/>
      <w:bookmarkStart w:id="4973" w:name="_Toc36044690"/>
      <w:bookmarkStart w:id="4974" w:name="_Toc37230595"/>
      <w:bookmarkStart w:id="4975" w:name="_Toc45907738"/>
      <w:bookmarkStart w:id="4976" w:name="_Toc53181843"/>
      <w:bookmarkStart w:id="4977" w:name="_Toc61127654"/>
      <w:bookmarkStart w:id="4978" w:name="_Toc67054668"/>
      <w:bookmarkStart w:id="4979" w:name="_Toc67061666"/>
      <w:bookmarkStart w:id="4980" w:name="_Toc74735184"/>
      <w:bookmarkStart w:id="4981" w:name="_Toc74753427"/>
      <w:bookmarkStart w:id="4982" w:name="_Toc76507686"/>
      <w:r w:rsidRPr="00090C64">
        <w:t>7.5.5.1.3</w:t>
      </w:r>
      <w:r w:rsidRPr="00090C64">
        <w:tab/>
        <w:t>Additional BC3 blocking test requirement</w:t>
      </w:r>
      <w:bookmarkEnd w:id="4971"/>
      <w:bookmarkEnd w:id="4972"/>
      <w:bookmarkEnd w:id="4973"/>
      <w:bookmarkEnd w:id="4974"/>
      <w:bookmarkEnd w:id="4975"/>
      <w:bookmarkEnd w:id="4976"/>
      <w:bookmarkEnd w:id="4977"/>
      <w:bookmarkEnd w:id="4978"/>
      <w:bookmarkEnd w:id="4979"/>
      <w:bookmarkEnd w:id="4980"/>
      <w:bookmarkEnd w:id="4981"/>
      <w:bookmarkEnd w:id="4982"/>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4983" w:name="_Toc21125259"/>
      <w:bookmarkStart w:id="4984" w:name="_Toc29768249"/>
      <w:bookmarkStart w:id="4985" w:name="_Toc36044691"/>
      <w:bookmarkStart w:id="4986" w:name="_Toc37230596"/>
      <w:bookmarkStart w:id="4987" w:name="_Toc45907739"/>
      <w:bookmarkStart w:id="4988" w:name="_Toc53181844"/>
      <w:bookmarkStart w:id="4989" w:name="_Toc61127655"/>
      <w:bookmarkStart w:id="4990" w:name="_Toc67054669"/>
      <w:bookmarkStart w:id="4991" w:name="_Toc67061667"/>
      <w:bookmarkStart w:id="4992" w:name="_Toc74735185"/>
      <w:bookmarkStart w:id="4993" w:name="_Toc74753428"/>
      <w:bookmarkStart w:id="4994" w:name="_Toc76507687"/>
      <w:r w:rsidRPr="00090C64">
        <w:t>7.5.5.2</w:t>
      </w:r>
      <w:r w:rsidRPr="00090C64">
        <w:tab/>
        <w:t>Single RAT UTRA FDD operation</w:t>
      </w:r>
      <w:bookmarkEnd w:id="4983"/>
      <w:bookmarkEnd w:id="4984"/>
      <w:bookmarkEnd w:id="4985"/>
      <w:bookmarkEnd w:id="4986"/>
      <w:bookmarkEnd w:id="4987"/>
      <w:bookmarkEnd w:id="4988"/>
      <w:bookmarkEnd w:id="4989"/>
      <w:bookmarkEnd w:id="4990"/>
      <w:bookmarkEnd w:id="4991"/>
      <w:bookmarkEnd w:id="4992"/>
      <w:bookmarkEnd w:id="4993"/>
      <w:bookmarkEnd w:id="4994"/>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4995" w:name="_Toc21125260"/>
      <w:bookmarkStart w:id="4996" w:name="_Toc29768250"/>
      <w:bookmarkStart w:id="4997" w:name="_Toc36044692"/>
      <w:bookmarkStart w:id="4998" w:name="_Toc37230597"/>
      <w:bookmarkStart w:id="4999" w:name="_Toc45907740"/>
      <w:bookmarkStart w:id="5000" w:name="_Toc53181845"/>
      <w:bookmarkStart w:id="5001" w:name="_Toc61127656"/>
      <w:bookmarkStart w:id="5002" w:name="_Toc67054670"/>
      <w:bookmarkStart w:id="5003" w:name="_Toc67061668"/>
      <w:bookmarkStart w:id="5004" w:name="_Toc74735186"/>
      <w:bookmarkStart w:id="5005" w:name="_Toc74753429"/>
      <w:bookmarkStart w:id="5006" w:name="_Toc76507688"/>
      <w:r w:rsidRPr="00090C64">
        <w:lastRenderedPageBreak/>
        <w:t>7.5.5.3</w:t>
      </w:r>
      <w:r w:rsidRPr="00090C64">
        <w:tab/>
        <w:t>Single RAT E-UTRA operation</w:t>
      </w:r>
      <w:bookmarkEnd w:id="4995"/>
      <w:bookmarkEnd w:id="4996"/>
      <w:bookmarkEnd w:id="4997"/>
      <w:bookmarkEnd w:id="4998"/>
      <w:bookmarkEnd w:id="4999"/>
      <w:bookmarkEnd w:id="5000"/>
      <w:bookmarkEnd w:id="5001"/>
      <w:bookmarkEnd w:id="5002"/>
      <w:bookmarkEnd w:id="5003"/>
      <w:bookmarkEnd w:id="5004"/>
      <w:bookmarkEnd w:id="5005"/>
      <w:bookmarkEnd w:id="5006"/>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5007" w:name="_Toc21125261"/>
      <w:bookmarkStart w:id="5008" w:name="_Toc29768251"/>
      <w:bookmarkStart w:id="5009" w:name="_Toc36044693"/>
      <w:bookmarkStart w:id="5010" w:name="_Toc37230598"/>
      <w:bookmarkStart w:id="5011" w:name="_Toc45907741"/>
      <w:bookmarkStart w:id="5012" w:name="_Toc53181846"/>
      <w:bookmarkStart w:id="5013" w:name="_Toc61127657"/>
      <w:bookmarkStart w:id="5014" w:name="_Toc67054671"/>
      <w:bookmarkStart w:id="5015" w:name="_Toc67061669"/>
      <w:bookmarkStart w:id="5016" w:name="_Toc74735187"/>
      <w:bookmarkStart w:id="5017" w:name="_Toc74753430"/>
      <w:bookmarkStart w:id="5018" w:name="_Toc76507689"/>
      <w:r w:rsidRPr="00090C64">
        <w:t>7.6</w:t>
      </w:r>
      <w:r w:rsidRPr="00090C64">
        <w:tab/>
        <w:t>OTA Blocking</w:t>
      </w:r>
      <w:bookmarkEnd w:id="5007"/>
      <w:bookmarkEnd w:id="5008"/>
      <w:bookmarkEnd w:id="5009"/>
      <w:bookmarkEnd w:id="5010"/>
      <w:bookmarkEnd w:id="5011"/>
      <w:bookmarkEnd w:id="5012"/>
      <w:bookmarkEnd w:id="5013"/>
      <w:bookmarkEnd w:id="5014"/>
      <w:bookmarkEnd w:id="5015"/>
      <w:bookmarkEnd w:id="5016"/>
      <w:bookmarkEnd w:id="5017"/>
      <w:bookmarkEnd w:id="5018"/>
    </w:p>
    <w:p w14:paraId="5D1B5416" w14:textId="77777777" w:rsidR="00D57C09" w:rsidRPr="00090C64" w:rsidRDefault="00D57C09" w:rsidP="00D57C09">
      <w:pPr>
        <w:pStyle w:val="Heading3"/>
      </w:pPr>
      <w:bookmarkStart w:id="5019" w:name="_Toc21125262"/>
      <w:bookmarkStart w:id="5020" w:name="_Toc29768252"/>
      <w:bookmarkStart w:id="5021" w:name="_Toc36044694"/>
      <w:bookmarkStart w:id="5022" w:name="_Toc37230599"/>
      <w:bookmarkStart w:id="5023" w:name="_Toc45907742"/>
      <w:bookmarkStart w:id="5024" w:name="_Toc53181847"/>
      <w:bookmarkStart w:id="5025" w:name="_Toc61127658"/>
      <w:bookmarkStart w:id="5026" w:name="_Toc67054672"/>
      <w:bookmarkStart w:id="5027" w:name="_Toc67061670"/>
      <w:bookmarkStart w:id="5028" w:name="_Toc74735188"/>
      <w:bookmarkStart w:id="5029" w:name="_Toc74753431"/>
      <w:bookmarkStart w:id="5030" w:name="_Toc76507690"/>
      <w:r w:rsidRPr="00090C64">
        <w:t>7.6.1</w:t>
      </w:r>
      <w:r w:rsidRPr="00090C64">
        <w:tab/>
        <w:t>General</w:t>
      </w:r>
      <w:bookmarkEnd w:id="5019"/>
      <w:bookmarkEnd w:id="5020"/>
      <w:bookmarkEnd w:id="5021"/>
      <w:bookmarkEnd w:id="5022"/>
      <w:bookmarkEnd w:id="5023"/>
      <w:bookmarkEnd w:id="5024"/>
      <w:bookmarkEnd w:id="5025"/>
      <w:bookmarkEnd w:id="5026"/>
      <w:bookmarkEnd w:id="5027"/>
      <w:bookmarkEnd w:id="5028"/>
      <w:bookmarkEnd w:id="5029"/>
      <w:bookmarkEnd w:id="5030"/>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5031" w:name="_Toc21125263"/>
      <w:bookmarkStart w:id="5032" w:name="_Toc29768253"/>
      <w:bookmarkStart w:id="5033" w:name="_Toc36044695"/>
      <w:bookmarkStart w:id="5034" w:name="_Toc37230600"/>
      <w:bookmarkStart w:id="5035" w:name="_Toc45907743"/>
      <w:bookmarkStart w:id="5036" w:name="_Toc53181848"/>
      <w:bookmarkStart w:id="5037" w:name="_Toc61127659"/>
      <w:bookmarkStart w:id="5038" w:name="_Toc67054673"/>
      <w:bookmarkStart w:id="5039" w:name="_Toc67061671"/>
      <w:bookmarkStart w:id="5040" w:name="_Toc74735189"/>
      <w:bookmarkStart w:id="5041" w:name="_Toc74753432"/>
      <w:bookmarkStart w:id="5042" w:name="_Toc76507691"/>
      <w:r w:rsidRPr="00090C64">
        <w:t>7.6.2</w:t>
      </w:r>
      <w:r w:rsidRPr="00090C64">
        <w:tab/>
        <w:t>General Requirement</w:t>
      </w:r>
      <w:bookmarkEnd w:id="5031"/>
      <w:bookmarkEnd w:id="5032"/>
      <w:bookmarkEnd w:id="5033"/>
      <w:bookmarkEnd w:id="5034"/>
      <w:bookmarkEnd w:id="5035"/>
      <w:bookmarkEnd w:id="5036"/>
      <w:bookmarkEnd w:id="5037"/>
      <w:bookmarkEnd w:id="5038"/>
      <w:bookmarkEnd w:id="5039"/>
      <w:bookmarkEnd w:id="5040"/>
      <w:bookmarkEnd w:id="5041"/>
      <w:bookmarkEnd w:id="5042"/>
    </w:p>
    <w:p w14:paraId="310A809C" w14:textId="77777777" w:rsidR="00D57C09" w:rsidRPr="00090C64" w:rsidRDefault="00D57C09" w:rsidP="00D57C09">
      <w:pPr>
        <w:pStyle w:val="Heading4"/>
        <w:rPr>
          <w:lang w:eastAsia="sv-SE"/>
        </w:rPr>
      </w:pPr>
      <w:bookmarkStart w:id="5043" w:name="_Toc21125264"/>
      <w:bookmarkStart w:id="5044" w:name="_Toc29768254"/>
      <w:bookmarkStart w:id="5045" w:name="_Toc36044696"/>
      <w:bookmarkStart w:id="5046" w:name="_Toc37230601"/>
      <w:bookmarkStart w:id="5047" w:name="_Toc45907744"/>
      <w:bookmarkStart w:id="5048" w:name="_Toc53181849"/>
      <w:bookmarkStart w:id="5049" w:name="_Toc61127660"/>
      <w:bookmarkStart w:id="5050" w:name="_Toc67054674"/>
      <w:bookmarkStart w:id="5051" w:name="_Toc67061672"/>
      <w:bookmarkStart w:id="5052" w:name="_Toc74735190"/>
      <w:bookmarkStart w:id="5053" w:name="_Toc74753433"/>
      <w:bookmarkStart w:id="5054" w:name="_Toc76507692"/>
      <w:r w:rsidRPr="00090C64">
        <w:rPr>
          <w:lang w:eastAsia="sv-SE"/>
        </w:rPr>
        <w:t>7.6.2.1</w:t>
      </w:r>
      <w:r w:rsidRPr="00090C64">
        <w:rPr>
          <w:lang w:eastAsia="sv-SE"/>
        </w:rPr>
        <w:tab/>
        <w:t>Definition and applicability</w:t>
      </w:r>
      <w:bookmarkEnd w:id="5043"/>
      <w:bookmarkEnd w:id="5044"/>
      <w:bookmarkEnd w:id="5045"/>
      <w:bookmarkEnd w:id="5046"/>
      <w:bookmarkEnd w:id="5047"/>
      <w:bookmarkEnd w:id="5048"/>
      <w:bookmarkEnd w:id="5049"/>
      <w:bookmarkEnd w:id="5050"/>
      <w:bookmarkEnd w:id="5051"/>
      <w:bookmarkEnd w:id="5052"/>
      <w:bookmarkEnd w:id="5053"/>
      <w:bookmarkEnd w:id="5054"/>
    </w:p>
    <w:p w14:paraId="7AF4BB7B" w14:textId="77777777" w:rsidR="00D57C09" w:rsidRPr="00090C64" w:rsidRDefault="00D57C09" w:rsidP="00D57C09">
      <w:pPr>
        <w:pStyle w:val="Heading4"/>
        <w:rPr>
          <w:lang w:eastAsia="sv-SE"/>
        </w:rPr>
      </w:pPr>
      <w:bookmarkStart w:id="5055" w:name="_Toc21125265"/>
      <w:bookmarkStart w:id="5056" w:name="_Toc29768255"/>
      <w:bookmarkStart w:id="5057" w:name="_Toc36044697"/>
      <w:bookmarkStart w:id="5058" w:name="_Toc37230602"/>
      <w:bookmarkStart w:id="5059" w:name="_Toc45907745"/>
      <w:bookmarkStart w:id="5060" w:name="_Toc53181850"/>
      <w:bookmarkStart w:id="5061" w:name="_Toc61127661"/>
      <w:bookmarkStart w:id="5062" w:name="_Toc67054675"/>
      <w:bookmarkStart w:id="5063" w:name="_Toc67061673"/>
      <w:bookmarkStart w:id="5064" w:name="_Toc74735191"/>
      <w:bookmarkStart w:id="5065" w:name="_Toc74753434"/>
      <w:bookmarkStart w:id="5066" w:name="_Toc76507693"/>
      <w:r w:rsidRPr="00090C64">
        <w:rPr>
          <w:lang w:eastAsia="sv-SE"/>
        </w:rPr>
        <w:t>7.6.2.2</w:t>
      </w:r>
      <w:r w:rsidRPr="00090C64">
        <w:rPr>
          <w:lang w:eastAsia="sv-SE"/>
        </w:rPr>
        <w:tab/>
        <w:t>Minimum Requirement</w:t>
      </w:r>
      <w:bookmarkEnd w:id="5055"/>
      <w:bookmarkEnd w:id="5056"/>
      <w:bookmarkEnd w:id="5057"/>
      <w:bookmarkEnd w:id="5058"/>
      <w:bookmarkEnd w:id="5059"/>
      <w:bookmarkEnd w:id="5060"/>
      <w:bookmarkEnd w:id="5061"/>
      <w:bookmarkEnd w:id="5062"/>
      <w:bookmarkEnd w:id="5063"/>
      <w:bookmarkEnd w:id="5064"/>
      <w:bookmarkEnd w:id="5065"/>
      <w:bookmarkEnd w:id="5066"/>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5067" w:name="_Toc21125266"/>
      <w:bookmarkStart w:id="5068" w:name="_Toc29768256"/>
      <w:bookmarkStart w:id="5069" w:name="_Toc36044698"/>
      <w:bookmarkStart w:id="5070" w:name="_Toc37230603"/>
      <w:bookmarkStart w:id="5071" w:name="_Toc45907746"/>
      <w:bookmarkStart w:id="5072" w:name="_Toc53181851"/>
      <w:bookmarkStart w:id="5073" w:name="_Toc61127662"/>
      <w:bookmarkStart w:id="5074" w:name="_Toc67054676"/>
      <w:bookmarkStart w:id="5075" w:name="_Toc67061674"/>
      <w:bookmarkStart w:id="5076" w:name="_Toc74735192"/>
      <w:bookmarkStart w:id="5077" w:name="_Toc74753435"/>
      <w:bookmarkStart w:id="5078" w:name="_Toc76507694"/>
      <w:r w:rsidRPr="00090C64">
        <w:rPr>
          <w:lang w:eastAsia="sv-SE"/>
        </w:rPr>
        <w:t>7.6.2.3</w:t>
      </w:r>
      <w:r w:rsidRPr="00090C64">
        <w:rPr>
          <w:lang w:eastAsia="sv-SE"/>
        </w:rPr>
        <w:tab/>
        <w:t>Test purpose</w:t>
      </w:r>
      <w:bookmarkEnd w:id="5067"/>
      <w:bookmarkEnd w:id="5068"/>
      <w:bookmarkEnd w:id="5069"/>
      <w:bookmarkEnd w:id="5070"/>
      <w:bookmarkEnd w:id="5071"/>
      <w:bookmarkEnd w:id="5072"/>
      <w:bookmarkEnd w:id="5073"/>
      <w:bookmarkEnd w:id="5074"/>
      <w:bookmarkEnd w:id="5075"/>
      <w:bookmarkEnd w:id="5076"/>
      <w:bookmarkEnd w:id="5077"/>
      <w:bookmarkEnd w:id="507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5079" w:name="_Toc21125267"/>
      <w:bookmarkStart w:id="5080" w:name="_Toc29768257"/>
      <w:bookmarkStart w:id="5081" w:name="_Toc36044699"/>
      <w:bookmarkStart w:id="5082" w:name="_Toc37230604"/>
      <w:bookmarkStart w:id="5083" w:name="_Toc45907747"/>
      <w:bookmarkStart w:id="5084" w:name="_Toc53181852"/>
      <w:bookmarkStart w:id="5085" w:name="_Toc61127663"/>
      <w:bookmarkStart w:id="5086" w:name="_Toc67054677"/>
      <w:bookmarkStart w:id="5087" w:name="_Toc67061675"/>
      <w:bookmarkStart w:id="5088" w:name="_Toc74735193"/>
      <w:bookmarkStart w:id="5089" w:name="_Toc74753436"/>
      <w:bookmarkStart w:id="5090" w:name="_Toc76507695"/>
      <w:r w:rsidRPr="00090C64">
        <w:rPr>
          <w:lang w:eastAsia="sv-SE"/>
        </w:rPr>
        <w:t>7.6.2</w:t>
      </w:r>
      <w:r w:rsidRPr="00090C64">
        <w:rPr>
          <w:lang w:eastAsia="zh-CN"/>
        </w:rPr>
        <w:t>.</w:t>
      </w:r>
      <w:r w:rsidRPr="00090C64">
        <w:rPr>
          <w:lang w:eastAsia="sv-SE"/>
        </w:rPr>
        <w:t>4</w:t>
      </w:r>
      <w:r w:rsidRPr="00090C64">
        <w:rPr>
          <w:lang w:eastAsia="sv-SE"/>
        </w:rPr>
        <w:tab/>
        <w:t>Method of test</w:t>
      </w:r>
      <w:bookmarkEnd w:id="5079"/>
      <w:bookmarkEnd w:id="5080"/>
      <w:bookmarkEnd w:id="5081"/>
      <w:bookmarkEnd w:id="5082"/>
      <w:bookmarkEnd w:id="5083"/>
      <w:bookmarkEnd w:id="5084"/>
      <w:bookmarkEnd w:id="5085"/>
      <w:bookmarkEnd w:id="5086"/>
      <w:bookmarkEnd w:id="5087"/>
      <w:bookmarkEnd w:id="5088"/>
      <w:bookmarkEnd w:id="5089"/>
      <w:bookmarkEnd w:id="5090"/>
    </w:p>
    <w:p w14:paraId="388A5BF3" w14:textId="77777777" w:rsidR="00D57C09" w:rsidRPr="00090C64" w:rsidRDefault="00D57C09" w:rsidP="00D57C09">
      <w:pPr>
        <w:pStyle w:val="Heading5"/>
        <w:rPr>
          <w:lang w:eastAsia="sv-SE"/>
        </w:rPr>
      </w:pPr>
      <w:bookmarkStart w:id="5091" w:name="_Toc21125268"/>
      <w:bookmarkStart w:id="5092" w:name="_Toc29768258"/>
      <w:bookmarkStart w:id="5093" w:name="_Toc36044700"/>
      <w:bookmarkStart w:id="5094" w:name="_Toc37230605"/>
      <w:bookmarkStart w:id="5095" w:name="_Toc45907748"/>
      <w:bookmarkStart w:id="5096" w:name="_Toc53181853"/>
      <w:bookmarkStart w:id="5097" w:name="_Toc61127664"/>
      <w:bookmarkStart w:id="5098" w:name="_Toc67054678"/>
      <w:bookmarkStart w:id="5099" w:name="_Toc67061676"/>
      <w:bookmarkStart w:id="5100" w:name="_Toc74735194"/>
      <w:bookmarkStart w:id="5101" w:name="_Toc74753437"/>
      <w:bookmarkStart w:id="5102" w:name="_Toc76507696"/>
      <w:r w:rsidRPr="00090C64">
        <w:rPr>
          <w:lang w:eastAsia="sv-SE"/>
        </w:rPr>
        <w:t>7.6.2.4.1</w:t>
      </w:r>
      <w:r w:rsidRPr="00090C64">
        <w:rPr>
          <w:lang w:eastAsia="sv-SE"/>
        </w:rPr>
        <w:tab/>
        <w:t>Initial conditions</w:t>
      </w:r>
      <w:bookmarkEnd w:id="5091"/>
      <w:bookmarkEnd w:id="5092"/>
      <w:bookmarkEnd w:id="5093"/>
      <w:bookmarkEnd w:id="5094"/>
      <w:bookmarkEnd w:id="5095"/>
      <w:bookmarkEnd w:id="5096"/>
      <w:bookmarkEnd w:id="5097"/>
      <w:bookmarkEnd w:id="5098"/>
      <w:bookmarkEnd w:id="5099"/>
      <w:bookmarkEnd w:id="5100"/>
      <w:bookmarkEnd w:id="5101"/>
      <w:bookmarkEnd w:id="5102"/>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5103" w:name="_Toc21125269"/>
      <w:bookmarkStart w:id="5104" w:name="_Toc29768259"/>
      <w:bookmarkStart w:id="5105" w:name="_Toc36044701"/>
      <w:bookmarkStart w:id="5106" w:name="_Toc37230606"/>
      <w:bookmarkStart w:id="5107" w:name="_Toc45907749"/>
      <w:bookmarkStart w:id="5108" w:name="_Toc53181854"/>
      <w:bookmarkStart w:id="5109" w:name="_Toc61127665"/>
      <w:bookmarkStart w:id="5110" w:name="_Toc67054679"/>
      <w:bookmarkStart w:id="5111" w:name="_Toc67061677"/>
      <w:bookmarkStart w:id="5112" w:name="_Toc74735195"/>
      <w:bookmarkStart w:id="5113" w:name="_Toc74753438"/>
      <w:bookmarkStart w:id="5114" w:name="_Toc76507697"/>
      <w:r w:rsidRPr="00090C64">
        <w:rPr>
          <w:lang w:eastAsia="sv-SE"/>
        </w:rPr>
        <w:lastRenderedPageBreak/>
        <w:t>7.6.2.4.2</w:t>
      </w:r>
      <w:r w:rsidRPr="00090C64">
        <w:rPr>
          <w:lang w:eastAsia="sv-SE"/>
        </w:rPr>
        <w:tab/>
        <w:t>Procedure</w:t>
      </w:r>
      <w:bookmarkEnd w:id="5103"/>
      <w:bookmarkEnd w:id="5104"/>
      <w:bookmarkEnd w:id="5105"/>
      <w:bookmarkEnd w:id="5106"/>
      <w:bookmarkEnd w:id="5107"/>
      <w:bookmarkEnd w:id="5108"/>
      <w:bookmarkEnd w:id="5109"/>
      <w:bookmarkEnd w:id="5110"/>
      <w:bookmarkEnd w:id="5111"/>
      <w:bookmarkEnd w:id="5112"/>
      <w:bookmarkEnd w:id="5113"/>
      <w:bookmarkEnd w:id="5114"/>
    </w:p>
    <w:p w14:paraId="1687BA0C" w14:textId="77777777" w:rsidR="00D57C09" w:rsidRPr="00090C64" w:rsidRDefault="00D57C09" w:rsidP="00554118">
      <w:pPr>
        <w:pStyle w:val="H6"/>
        <w:rPr>
          <w:lang w:eastAsia="sv-SE"/>
        </w:rPr>
      </w:pPr>
      <w:bookmarkStart w:id="5115" w:name="_Toc21125270"/>
      <w:bookmarkStart w:id="5116" w:name="_Toc29768260"/>
      <w:bookmarkStart w:id="5117" w:name="_Toc36044702"/>
      <w:bookmarkStart w:id="5118" w:name="_Toc37230607"/>
      <w:bookmarkStart w:id="5119" w:name="_Toc45907750"/>
      <w:bookmarkStart w:id="5120" w:name="_Toc53181855"/>
      <w:r w:rsidRPr="00090C64">
        <w:rPr>
          <w:lang w:eastAsia="sv-SE"/>
        </w:rPr>
        <w:t>7.6.2.4.2.1</w:t>
      </w:r>
      <w:r w:rsidRPr="00090C64">
        <w:rPr>
          <w:lang w:eastAsia="sv-SE"/>
        </w:rPr>
        <w:tab/>
        <w:t>General procedure</w:t>
      </w:r>
      <w:bookmarkEnd w:id="5115"/>
      <w:bookmarkEnd w:id="5116"/>
      <w:bookmarkEnd w:id="5117"/>
      <w:bookmarkEnd w:id="5118"/>
      <w:bookmarkEnd w:id="5119"/>
      <w:bookmarkEnd w:id="5120"/>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5121" w:name="_Hlk508870121"/>
      <w:r w:rsidRPr="00090C64">
        <w:t>D.2.4.</w:t>
      </w:r>
      <w:bookmarkEnd w:id="5121"/>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5122" w:name="_Hlk503436373"/>
      <w:r w:rsidRPr="00090C64">
        <w:t xml:space="preserve">co-location test requirements </w:t>
      </w:r>
      <w:bookmarkEnd w:id="5122"/>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5123" w:name="_Toc21125271"/>
      <w:bookmarkStart w:id="5124" w:name="_Toc29768261"/>
      <w:bookmarkStart w:id="5125" w:name="_Toc36044703"/>
      <w:bookmarkStart w:id="5126" w:name="_Toc37230608"/>
      <w:bookmarkStart w:id="5127" w:name="_Toc45907751"/>
      <w:bookmarkStart w:id="5128" w:name="_Toc53181856"/>
      <w:bookmarkStart w:id="5129" w:name="_Toc61127666"/>
      <w:bookmarkStart w:id="5130" w:name="_Toc67054680"/>
      <w:bookmarkStart w:id="5131" w:name="_Toc67061678"/>
      <w:bookmarkStart w:id="5132" w:name="_Toc74735196"/>
      <w:bookmarkStart w:id="5133" w:name="_Toc74753439"/>
      <w:bookmarkStart w:id="5134" w:name="_Toc76507698"/>
      <w:r w:rsidRPr="00090C64">
        <w:rPr>
          <w:lang w:eastAsia="sv-SE"/>
        </w:rPr>
        <w:t>7.6.2</w:t>
      </w:r>
      <w:r w:rsidRPr="00090C64">
        <w:rPr>
          <w:lang w:eastAsia="zh-CN"/>
        </w:rPr>
        <w:t>.</w:t>
      </w:r>
      <w:r w:rsidRPr="00090C64">
        <w:rPr>
          <w:lang w:eastAsia="sv-SE"/>
        </w:rPr>
        <w:t>5</w:t>
      </w:r>
      <w:r w:rsidRPr="00090C64">
        <w:rPr>
          <w:lang w:eastAsia="sv-SE"/>
        </w:rPr>
        <w:tab/>
        <w:t>Test Requirement</w:t>
      </w:r>
      <w:bookmarkEnd w:id="5123"/>
      <w:bookmarkEnd w:id="5124"/>
      <w:bookmarkEnd w:id="5125"/>
      <w:bookmarkEnd w:id="5126"/>
      <w:bookmarkEnd w:id="5127"/>
      <w:bookmarkEnd w:id="5128"/>
      <w:bookmarkEnd w:id="5129"/>
      <w:bookmarkEnd w:id="5130"/>
      <w:bookmarkEnd w:id="5131"/>
      <w:bookmarkEnd w:id="5132"/>
      <w:bookmarkEnd w:id="5133"/>
      <w:bookmarkEnd w:id="5134"/>
    </w:p>
    <w:p w14:paraId="28CC8DF7" w14:textId="77777777" w:rsidR="00D57C09" w:rsidRPr="00090C64" w:rsidRDefault="00D57C09" w:rsidP="00D57C09">
      <w:pPr>
        <w:pStyle w:val="Heading5"/>
        <w:rPr>
          <w:lang w:eastAsia="sv-SE"/>
        </w:rPr>
      </w:pPr>
      <w:bookmarkStart w:id="5135" w:name="_Toc21125272"/>
      <w:bookmarkStart w:id="5136" w:name="_Toc29768262"/>
      <w:bookmarkStart w:id="5137" w:name="_Toc36044704"/>
      <w:bookmarkStart w:id="5138" w:name="_Toc37230609"/>
      <w:bookmarkStart w:id="5139" w:name="_Toc45907752"/>
      <w:bookmarkStart w:id="5140" w:name="_Toc53181857"/>
      <w:bookmarkStart w:id="5141" w:name="_Toc61127667"/>
      <w:bookmarkStart w:id="5142" w:name="_Toc67054681"/>
      <w:bookmarkStart w:id="5143" w:name="_Toc67061679"/>
      <w:bookmarkStart w:id="5144" w:name="_Toc74735197"/>
      <w:bookmarkStart w:id="5145" w:name="_Toc74753440"/>
      <w:bookmarkStart w:id="5146" w:name="_Toc76507699"/>
      <w:r w:rsidRPr="00090C64">
        <w:rPr>
          <w:lang w:eastAsia="sv-SE"/>
        </w:rPr>
        <w:t>7.6.2.5.1</w:t>
      </w:r>
      <w:r w:rsidRPr="00090C64">
        <w:rPr>
          <w:lang w:eastAsia="sv-SE"/>
        </w:rPr>
        <w:tab/>
        <w:t>MSR operation</w:t>
      </w:r>
      <w:bookmarkEnd w:id="5135"/>
      <w:bookmarkEnd w:id="5136"/>
      <w:bookmarkEnd w:id="5137"/>
      <w:bookmarkEnd w:id="5138"/>
      <w:bookmarkEnd w:id="5139"/>
      <w:bookmarkEnd w:id="5140"/>
      <w:bookmarkEnd w:id="5141"/>
      <w:bookmarkEnd w:id="5142"/>
      <w:bookmarkEnd w:id="5143"/>
      <w:bookmarkEnd w:id="5144"/>
      <w:bookmarkEnd w:id="5145"/>
      <w:bookmarkEnd w:id="5146"/>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5147" w:name="_Hlk513216519"/>
      <w:r w:rsidRPr="00090C64">
        <w:t xml:space="preserve">7.6.2.5.1-1 </w:t>
      </w:r>
      <w:bookmarkEnd w:id="5147"/>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5148" w:name="_Toc61127668"/>
      <w:bookmarkStart w:id="5149" w:name="_Toc67054682"/>
      <w:bookmarkStart w:id="5150" w:name="_Toc67061680"/>
      <w:bookmarkStart w:id="5151" w:name="_Toc74735198"/>
      <w:bookmarkStart w:id="5152" w:name="_Toc74753441"/>
      <w:bookmarkStart w:id="5153" w:name="_Toc76507700"/>
      <w:r w:rsidRPr="00090C64">
        <w:rPr>
          <w:lang w:eastAsia="sv-SE"/>
        </w:rPr>
        <w:t>7.6.2.5.2</w:t>
      </w:r>
      <w:r w:rsidRPr="00090C64">
        <w:rPr>
          <w:lang w:eastAsia="sv-SE"/>
        </w:rPr>
        <w:tab/>
        <w:t>Single RAT UTRA FDD operation</w:t>
      </w:r>
      <w:bookmarkEnd w:id="5148"/>
      <w:bookmarkEnd w:id="5149"/>
      <w:bookmarkEnd w:id="5150"/>
      <w:bookmarkEnd w:id="5151"/>
      <w:bookmarkEnd w:id="5152"/>
      <w:bookmarkEnd w:id="5153"/>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5154" w:name="_Toc61127669"/>
      <w:bookmarkStart w:id="5155" w:name="_Toc67054683"/>
      <w:bookmarkStart w:id="5156" w:name="_Toc67061681"/>
      <w:bookmarkStart w:id="5157" w:name="_Toc74735199"/>
      <w:bookmarkStart w:id="5158" w:name="_Toc74753442"/>
      <w:bookmarkStart w:id="5159" w:name="_Toc76507701"/>
      <w:r w:rsidRPr="00090C64">
        <w:rPr>
          <w:lang w:eastAsia="sv-SE"/>
        </w:rPr>
        <w:t>7.6.2.5.3</w:t>
      </w:r>
      <w:r w:rsidRPr="00090C64">
        <w:rPr>
          <w:lang w:eastAsia="sv-SE"/>
        </w:rPr>
        <w:tab/>
        <w:t>Single RAT E-UTRA operation</w:t>
      </w:r>
      <w:bookmarkEnd w:id="5154"/>
      <w:bookmarkEnd w:id="5155"/>
      <w:bookmarkEnd w:id="5156"/>
      <w:bookmarkEnd w:id="5157"/>
      <w:bookmarkEnd w:id="5158"/>
      <w:bookmarkEnd w:id="5159"/>
    </w:p>
    <w:p w14:paraId="07BBE8A9" w14:textId="660C48A9" w:rsidR="00D57C09" w:rsidRPr="00090C64" w:rsidRDefault="00D57C09" w:rsidP="00D57C09">
      <w:bookmarkStart w:id="5160"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5160"/>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5161" w:name="_Toc21125273"/>
      <w:bookmarkStart w:id="5162" w:name="_Toc29768263"/>
      <w:bookmarkStart w:id="5163" w:name="_Toc36044705"/>
      <w:bookmarkStart w:id="5164" w:name="_Toc37230610"/>
      <w:bookmarkStart w:id="5165" w:name="_Toc45907753"/>
      <w:bookmarkStart w:id="5166" w:name="_Toc53181858"/>
      <w:bookmarkStart w:id="5167" w:name="_Toc61127670"/>
      <w:bookmarkStart w:id="5168" w:name="_Toc67054684"/>
      <w:bookmarkStart w:id="5169" w:name="_Toc67061682"/>
      <w:bookmarkStart w:id="5170" w:name="_Toc74735200"/>
      <w:bookmarkStart w:id="5171" w:name="_Toc74753443"/>
      <w:bookmarkStart w:id="5172" w:name="_Toc76507702"/>
      <w:r w:rsidRPr="00090C64">
        <w:lastRenderedPageBreak/>
        <w:t>7.6.3</w:t>
      </w:r>
      <w:r w:rsidRPr="00090C64">
        <w:tab/>
        <w:t>Co-location Requirement</w:t>
      </w:r>
      <w:bookmarkEnd w:id="5161"/>
      <w:bookmarkEnd w:id="5162"/>
      <w:bookmarkEnd w:id="5163"/>
      <w:bookmarkEnd w:id="5164"/>
      <w:bookmarkEnd w:id="5165"/>
      <w:bookmarkEnd w:id="5166"/>
      <w:bookmarkEnd w:id="5167"/>
      <w:bookmarkEnd w:id="5168"/>
      <w:bookmarkEnd w:id="5169"/>
      <w:bookmarkEnd w:id="5170"/>
      <w:bookmarkEnd w:id="5171"/>
      <w:bookmarkEnd w:id="5172"/>
    </w:p>
    <w:p w14:paraId="393719E6" w14:textId="77777777" w:rsidR="00D57C09" w:rsidRPr="00090C64" w:rsidRDefault="00D57C09" w:rsidP="00D57C09">
      <w:pPr>
        <w:pStyle w:val="Heading4"/>
        <w:rPr>
          <w:lang w:eastAsia="sv-SE"/>
        </w:rPr>
      </w:pPr>
      <w:bookmarkStart w:id="5173" w:name="_Toc21125274"/>
      <w:bookmarkStart w:id="5174" w:name="_Toc29768264"/>
      <w:bookmarkStart w:id="5175" w:name="_Toc36044706"/>
      <w:bookmarkStart w:id="5176" w:name="_Toc37230611"/>
      <w:bookmarkStart w:id="5177" w:name="_Toc45907754"/>
      <w:bookmarkStart w:id="5178" w:name="_Toc53181859"/>
      <w:bookmarkStart w:id="5179" w:name="_Toc61127671"/>
      <w:bookmarkStart w:id="5180" w:name="_Toc67054685"/>
      <w:bookmarkStart w:id="5181" w:name="_Toc67061683"/>
      <w:bookmarkStart w:id="5182" w:name="_Toc74735201"/>
      <w:bookmarkStart w:id="5183" w:name="_Toc74753444"/>
      <w:bookmarkStart w:id="5184" w:name="_Toc76507703"/>
      <w:r w:rsidRPr="00090C64">
        <w:rPr>
          <w:lang w:eastAsia="sv-SE"/>
        </w:rPr>
        <w:t>7.6.3.1</w:t>
      </w:r>
      <w:r w:rsidRPr="00090C64">
        <w:rPr>
          <w:lang w:eastAsia="sv-SE"/>
        </w:rPr>
        <w:tab/>
        <w:t>Definition and applicability</w:t>
      </w:r>
      <w:bookmarkEnd w:id="5173"/>
      <w:bookmarkEnd w:id="5174"/>
      <w:bookmarkEnd w:id="5175"/>
      <w:bookmarkEnd w:id="5176"/>
      <w:bookmarkEnd w:id="5177"/>
      <w:bookmarkEnd w:id="5178"/>
      <w:bookmarkEnd w:id="5179"/>
      <w:bookmarkEnd w:id="5180"/>
      <w:bookmarkEnd w:id="5181"/>
      <w:bookmarkEnd w:id="5182"/>
      <w:bookmarkEnd w:id="5183"/>
      <w:bookmarkEnd w:id="5184"/>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5185" w:name="_Toc21125275"/>
      <w:bookmarkStart w:id="5186" w:name="_Toc29768265"/>
      <w:bookmarkStart w:id="5187" w:name="_Toc36044707"/>
      <w:bookmarkStart w:id="5188" w:name="_Toc37230612"/>
      <w:bookmarkStart w:id="5189" w:name="_Toc45907755"/>
      <w:bookmarkStart w:id="5190" w:name="_Toc53181860"/>
      <w:bookmarkStart w:id="5191" w:name="_Toc61127672"/>
      <w:bookmarkStart w:id="5192" w:name="_Toc67054686"/>
      <w:bookmarkStart w:id="5193" w:name="_Toc67061684"/>
      <w:bookmarkStart w:id="5194" w:name="_Toc74735202"/>
      <w:bookmarkStart w:id="5195" w:name="_Toc74753445"/>
      <w:bookmarkStart w:id="5196" w:name="_Toc76507704"/>
      <w:r w:rsidRPr="00090C64">
        <w:rPr>
          <w:lang w:eastAsia="sv-SE"/>
        </w:rPr>
        <w:t>7.6.3.2</w:t>
      </w:r>
      <w:r w:rsidRPr="00090C64">
        <w:rPr>
          <w:lang w:eastAsia="sv-SE"/>
        </w:rPr>
        <w:tab/>
        <w:t>Minimum Requirement</w:t>
      </w:r>
      <w:bookmarkEnd w:id="5185"/>
      <w:bookmarkEnd w:id="5186"/>
      <w:bookmarkEnd w:id="5187"/>
      <w:bookmarkEnd w:id="5188"/>
      <w:bookmarkEnd w:id="5189"/>
      <w:bookmarkEnd w:id="5190"/>
      <w:bookmarkEnd w:id="5191"/>
      <w:bookmarkEnd w:id="5192"/>
      <w:bookmarkEnd w:id="5193"/>
      <w:bookmarkEnd w:id="5194"/>
      <w:bookmarkEnd w:id="5195"/>
      <w:bookmarkEnd w:id="519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5197" w:name="_Toc21125276"/>
      <w:bookmarkStart w:id="5198" w:name="_Toc29768266"/>
      <w:bookmarkStart w:id="5199" w:name="_Toc36044708"/>
      <w:bookmarkStart w:id="5200" w:name="_Toc37230613"/>
      <w:bookmarkStart w:id="5201" w:name="_Toc45907756"/>
      <w:bookmarkStart w:id="5202" w:name="_Toc53181861"/>
      <w:bookmarkStart w:id="5203" w:name="_Toc61127673"/>
      <w:bookmarkStart w:id="5204" w:name="_Toc67054687"/>
      <w:bookmarkStart w:id="5205" w:name="_Toc67061685"/>
      <w:bookmarkStart w:id="5206" w:name="_Toc74735203"/>
      <w:bookmarkStart w:id="5207" w:name="_Toc74753446"/>
      <w:bookmarkStart w:id="5208" w:name="_Toc76507705"/>
      <w:r w:rsidRPr="00090C64">
        <w:rPr>
          <w:lang w:eastAsia="sv-SE"/>
        </w:rPr>
        <w:t>7.6.3.3</w:t>
      </w:r>
      <w:r w:rsidRPr="00090C64">
        <w:rPr>
          <w:lang w:eastAsia="sv-SE"/>
        </w:rPr>
        <w:tab/>
        <w:t>Test purpose</w:t>
      </w:r>
      <w:bookmarkEnd w:id="5197"/>
      <w:bookmarkEnd w:id="5198"/>
      <w:bookmarkEnd w:id="5199"/>
      <w:bookmarkEnd w:id="5200"/>
      <w:bookmarkEnd w:id="5201"/>
      <w:bookmarkEnd w:id="5202"/>
      <w:bookmarkEnd w:id="5203"/>
      <w:bookmarkEnd w:id="5204"/>
      <w:bookmarkEnd w:id="5205"/>
      <w:bookmarkEnd w:id="5206"/>
      <w:bookmarkEnd w:id="5207"/>
      <w:bookmarkEnd w:id="520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5209" w:name="_Toc21125277"/>
      <w:bookmarkStart w:id="5210" w:name="_Toc29768267"/>
      <w:bookmarkStart w:id="5211" w:name="_Toc36044709"/>
      <w:bookmarkStart w:id="5212" w:name="_Toc37230614"/>
      <w:bookmarkStart w:id="5213" w:name="_Toc45907757"/>
      <w:bookmarkStart w:id="5214" w:name="_Toc53181862"/>
      <w:bookmarkStart w:id="5215" w:name="_Toc61127674"/>
      <w:bookmarkStart w:id="5216" w:name="_Toc67054688"/>
      <w:bookmarkStart w:id="5217" w:name="_Toc67061686"/>
      <w:bookmarkStart w:id="5218" w:name="_Toc74735204"/>
      <w:bookmarkStart w:id="5219" w:name="_Toc74753447"/>
      <w:bookmarkStart w:id="5220" w:name="_Toc76507706"/>
      <w:r w:rsidRPr="00090C64">
        <w:rPr>
          <w:lang w:eastAsia="sv-SE"/>
        </w:rPr>
        <w:t>7.6.3</w:t>
      </w:r>
      <w:r w:rsidRPr="00090C64">
        <w:rPr>
          <w:lang w:eastAsia="zh-CN"/>
        </w:rPr>
        <w:t>.</w:t>
      </w:r>
      <w:r w:rsidRPr="00090C64">
        <w:rPr>
          <w:lang w:eastAsia="sv-SE"/>
        </w:rPr>
        <w:t>4</w:t>
      </w:r>
      <w:r w:rsidRPr="00090C64">
        <w:rPr>
          <w:lang w:eastAsia="sv-SE"/>
        </w:rPr>
        <w:tab/>
        <w:t>Method of test</w:t>
      </w:r>
      <w:bookmarkEnd w:id="5209"/>
      <w:bookmarkEnd w:id="5210"/>
      <w:bookmarkEnd w:id="5211"/>
      <w:bookmarkEnd w:id="5212"/>
      <w:bookmarkEnd w:id="5213"/>
      <w:bookmarkEnd w:id="5214"/>
      <w:bookmarkEnd w:id="5215"/>
      <w:bookmarkEnd w:id="5216"/>
      <w:bookmarkEnd w:id="5217"/>
      <w:bookmarkEnd w:id="5218"/>
      <w:bookmarkEnd w:id="5219"/>
      <w:bookmarkEnd w:id="5220"/>
    </w:p>
    <w:p w14:paraId="11832520" w14:textId="77777777" w:rsidR="00D57C09" w:rsidRPr="00090C64" w:rsidRDefault="00D57C09" w:rsidP="00D57C09">
      <w:pPr>
        <w:pStyle w:val="Heading5"/>
        <w:rPr>
          <w:lang w:eastAsia="sv-SE"/>
        </w:rPr>
      </w:pPr>
      <w:bookmarkStart w:id="5221" w:name="_Toc21125278"/>
      <w:bookmarkStart w:id="5222" w:name="_Toc29768268"/>
      <w:bookmarkStart w:id="5223" w:name="_Toc36044710"/>
      <w:bookmarkStart w:id="5224" w:name="_Toc37230615"/>
      <w:bookmarkStart w:id="5225" w:name="_Toc45907758"/>
      <w:bookmarkStart w:id="5226" w:name="_Toc53181863"/>
      <w:bookmarkStart w:id="5227" w:name="_Toc61127675"/>
      <w:bookmarkStart w:id="5228" w:name="_Toc67054689"/>
      <w:bookmarkStart w:id="5229" w:name="_Toc67061687"/>
      <w:bookmarkStart w:id="5230" w:name="_Toc74735205"/>
      <w:bookmarkStart w:id="5231" w:name="_Toc74753448"/>
      <w:bookmarkStart w:id="5232" w:name="_Toc76507707"/>
      <w:r w:rsidRPr="00090C64">
        <w:rPr>
          <w:lang w:eastAsia="sv-SE"/>
        </w:rPr>
        <w:t>7.6.3.4.1</w:t>
      </w:r>
      <w:r w:rsidRPr="00090C64">
        <w:rPr>
          <w:lang w:eastAsia="sv-SE"/>
        </w:rPr>
        <w:tab/>
        <w:t>Initial conditions</w:t>
      </w:r>
      <w:bookmarkEnd w:id="5221"/>
      <w:bookmarkEnd w:id="5222"/>
      <w:bookmarkEnd w:id="5223"/>
      <w:bookmarkEnd w:id="5224"/>
      <w:bookmarkEnd w:id="5225"/>
      <w:bookmarkEnd w:id="5226"/>
      <w:bookmarkEnd w:id="5227"/>
      <w:bookmarkEnd w:id="5228"/>
      <w:bookmarkEnd w:id="5229"/>
      <w:bookmarkEnd w:id="5230"/>
      <w:bookmarkEnd w:id="5231"/>
      <w:bookmarkEnd w:id="5232"/>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5233" w:name="_Toc21125279"/>
      <w:bookmarkStart w:id="5234" w:name="_Toc29768269"/>
      <w:bookmarkStart w:id="5235" w:name="_Toc36044711"/>
      <w:bookmarkStart w:id="5236" w:name="_Toc37230616"/>
      <w:bookmarkStart w:id="5237" w:name="_Toc45907759"/>
      <w:bookmarkStart w:id="5238" w:name="_Toc53181864"/>
      <w:bookmarkStart w:id="5239" w:name="_Toc61127676"/>
      <w:bookmarkStart w:id="5240" w:name="_Toc67054690"/>
      <w:bookmarkStart w:id="5241" w:name="_Toc67061688"/>
      <w:bookmarkStart w:id="5242" w:name="_Toc74735206"/>
      <w:bookmarkStart w:id="5243" w:name="_Toc74753449"/>
      <w:bookmarkStart w:id="5244" w:name="_Toc76507708"/>
      <w:r w:rsidRPr="00090C64">
        <w:rPr>
          <w:lang w:eastAsia="sv-SE"/>
        </w:rPr>
        <w:t>7.6.3.4.2</w:t>
      </w:r>
      <w:r w:rsidRPr="00090C64">
        <w:rPr>
          <w:lang w:eastAsia="sv-SE"/>
        </w:rPr>
        <w:tab/>
        <w:t>Procedure</w:t>
      </w:r>
      <w:bookmarkEnd w:id="5233"/>
      <w:bookmarkEnd w:id="5234"/>
      <w:bookmarkEnd w:id="5235"/>
      <w:bookmarkEnd w:id="5236"/>
      <w:bookmarkEnd w:id="5237"/>
      <w:bookmarkEnd w:id="5238"/>
      <w:bookmarkEnd w:id="5239"/>
      <w:bookmarkEnd w:id="5240"/>
      <w:bookmarkEnd w:id="5241"/>
      <w:bookmarkEnd w:id="5242"/>
      <w:bookmarkEnd w:id="5243"/>
      <w:bookmarkEnd w:id="5244"/>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5245" w:name="_Toc21125280"/>
      <w:bookmarkStart w:id="5246" w:name="_Toc29768270"/>
      <w:bookmarkStart w:id="5247" w:name="_Toc36044712"/>
      <w:bookmarkStart w:id="5248" w:name="_Toc37230617"/>
      <w:bookmarkStart w:id="5249" w:name="_Toc45907760"/>
      <w:bookmarkStart w:id="5250" w:name="_Toc53181865"/>
      <w:bookmarkStart w:id="5251" w:name="_Toc61127677"/>
      <w:bookmarkStart w:id="5252" w:name="_Toc67054691"/>
      <w:bookmarkStart w:id="5253" w:name="_Toc67061689"/>
      <w:bookmarkStart w:id="5254" w:name="_Toc74735207"/>
      <w:bookmarkStart w:id="5255" w:name="_Toc74753450"/>
      <w:bookmarkStart w:id="5256" w:name="_Toc7650770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5245"/>
      <w:bookmarkEnd w:id="5246"/>
      <w:bookmarkEnd w:id="5247"/>
      <w:bookmarkEnd w:id="5248"/>
      <w:bookmarkEnd w:id="5249"/>
      <w:bookmarkEnd w:id="5250"/>
      <w:bookmarkEnd w:id="5251"/>
      <w:bookmarkEnd w:id="5252"/>
      <w:bookmarkEnd w:id="5253"/>
      <w:bookmarkEnd w:id="5254"/>
      <w:bookmarkEnd w:id="5255"/>
      <w:bookmarkEnd w:id="5256"/>
    </w:p>
    <w:p w14:paraId="7AFD7A0A" w14:textId="77777777" w:rsidR="00D57C09" w:rsidRPr="00090C64" w:rsidRDefault="00D57C09" w:rsidP="005D2715">
      <w:pPr>
        <w:pStyle w:val="Heading5"/>
        <w:rPr>
          <w:lang w:eastAsia="sv-SE"/>
        </w:rPr>
      </w:pPr>
      <w:bookmarkStart w:id="5257" w:name="_Toc61127678"/>
      <w:bookmarkStart w:id="5258" w:name="_Toc67054692"/>
      <w:bookmarkStart w:id="5259" w:name="_Toc67061690"/>
      <w:bookmarkStart w:id="5260" w:name="_Toc74735208"/>
      <w:bookmarkStart w:id="5261" w:name="_Toc74753451"/>
      <w:bookmarkStart w:id="5262" w:name="_Toc76507710"/>
      <w:r w:rsidRPr="00090C64">
        <w:rPr>
          <w:lang w:eastAsia="sv-SE"/>
        </w:rPr>
        <w:t>7.6.3.5.1</w:t>
      </w:r>
      <w:r w:rsidRPr="00090C64">
        <w:rPr>
          <w:lang w:eastAsia="sv-SE"/>
        </w:rPr>
        <w:tab/>
        <w:t>MSR operation</w:t>
      </w:r>
      <w:bookmarkEnd w:id="5257"/>
      <w:bookmarkEnd w:id="5258"/>
      <w:bookmarkEnd w:id="5259"/>
      <w:bookmarkEnd w:id="5260"/>
      <w:bookmarkEnd w:id="5261"/>
      <w:bookmarkEnd w:id="5262"/>
    </w:p>
    <w:p w14:paraId="693FD761" w14:textId="77777777" w:rsidR="00D57C09" w:rsidRPr="00090C64" w:rsidRDefault="00D57C09" w:rsidP="00D57C09">
      <w:bookmarkStart w:id="526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5263"/>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5264" w:name="_Hlk513205215"/>
      <w:r w:rsidRPr="00090C64">
        <w:rPr>
          <w:rFonts w:cs="v5.0.0"/>
        </w:rPr>
        <w:t>7.6.3.5.1-1</w:t>
      </w:r>
      <w:bookmarkEnd w:id="5264"/>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5265" w:name="_Hlk503527423"/>
      <w:r w:rsidRPr="00C330E2">
        <w:rPr>
          <w:rFonts w:eastAsia="Osaka"/>
        </w:rPr>
        <w:t>7.6.3.5.1-1</w:t>
      </w:r>
      <w:bookmarkEnd w:id="5265"/>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528742C5" w14:textId="77777777" w:rsidTr="001B6740">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5266" w:name="_Toc61127679"/>
      <w:bookmarkStart w:id="5267" w:name="_Toc67054693"/>
      <w:bookmarkStart w:id="5268" w:name="_Toc67061691"/>
      <w:bookmarkStart w:id="5269" w:name="_Toc74735209"/>
      <w:bookmarkStart w:id="5270" w:name="_Toc74753452"/>
      <w:bookmarkStart w:id="5271" w:name="_Toc76507711"/>
      <w:r w:rsidRPr="00090C64">
        <w:rPr>
          <w:lang w:eastAsia="sv-SE"/>
        </w:rPr>
        <w:t>7.6.3.5.2</w:t>
      </w:r>
      <w:r w:rsidRPr="00090C64">
        <w:rPr>
          <w:lang w:eastAsia="sv-SE"/>
        </w:rPr>
        <w:tab/>
        <w:t>Single RAT UTRA FDD operation</w:t>
      </w:r>
      <w:bookmarkEnd w:id="5266"/>
      <w:bookmarkEnd w:id="5267"/>
      <w:bookmarkEnd w:id="5268"/>
      <w:bookmarkEnd w:id="5269"/>
      <w:bookmarkEnd w:id="5270"/>
      <w:bookmarkEnd w:id="5271"/>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54561C3B" w14:textId="77777777" w:rsidTr="00E64A1F">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5272" w:name="_Toc61127680"/>
      <w:bookmarkStart w:id="5273" w:name="_Toc67054694"/>
      <w:bookmarkStart w:id="5274" w:name="_Toc67061692"/>
      <w:bookmarkStart w:id="5275" w:name="_Toc74735210"/>
      <w:bookmarkStart w:id="5276" w:name="_Toc74753453"/>
      <w:bookmarkStart w:id="5277" w:name="_Toc76507712"/>
      <w:r w:rsidRPr="00090C64">
        <w:rPr>
          <w:lang w:eastAsia="sv-SE"/>
        </w:rPr>
        <w:t>7.6.3.5.3</w:t>
      </w:r>
      <w:r w:rsidRPr="00090C64">
        <w:rPr>
          <w:lang w:eastAsia="sv-SE"/>
        </w:rPr>
        <w:tab/>
        <w:t>Single RAT E-UTRA operation</w:t>
      </w:r>
      <w:bookmarkEnd w:id="5272"/>
      <w:bookmarkEnd w:id="5273"/>
      <w:bookmarkEnd w:id="5274"/>
      <w:bookmarkEnd w:id="5275"/>
      <w:bookmarkEnd w:id="5276"/>
      <w:bookmarkEnd w:id="5277"/>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3AE7EE6A" w14:textId="77777777" w:rsidTr="00E64A1F">
        <w:trPr>
          <w:gridAfter w:val="1"/>
          <w:wAfter w:w="10" w:type="dxa"/>
          <w:cantSplit/>
          <w:jc w:val="center"/>
        </w:trPr>
        <w:tc>
          <w:tcPr>
            <w:tcW w:w="1918" w:type="dxa"/>
          </w:tcPr>
          <w:p w14:paraId="558AE545" w14:textId="421F4823" w:rsidR="00E64A1F" w:rsidRPr="00090C64" w:rsidRDefault="00E64A1F" w:rsidP="00E64A1F">
            <w:pPr>
              <w:pStyle w:val="TAL"/>
            </w:pPr>
            <w:r w:rsidRPr="00090C64">
              <w:t>E-UTRA Band 23</w:t>
            </w:r>
          </w:p>
        </w:tc>
        <w:tc>
          <w:tcPr>
            <w:tcW w:w="1657" w:type="dxa"/>
          </w:tcPr>
          <w:p w14:paraId="4C8A6FB1" w14:textId="5BF66E01" w:rsidR="00E64A1F" w:rsidRPr="00090C64" w:rsidRDefault="00E64A1F" w:rsidP="00E64A1F">
            <w:pPr>
              <w:pStyle w:val="TAC"/>
            </w:pPr>
            <w:r w:rsidRPr="00090C64">
              <w:t>2180 – 2200</w:t>
            </w:r>
          </w:p>
        </w:tc>
        <w:tc>
          <w:tcPr>
            <w:tcW w:w="1082" w:type="dxa"/>
          </w:tcPr>
          <w:p w14:paraId="75EBBB27" w14:textId="1631B004" w:rsidR="00E64A1F" w:rsidRPr="00090C64" w:rsidRDefault="00E64A1F" w:rsidP="00E64A1F">
            <w:pPr>
              <w:pStyle w:val="TAC"/>
              <w:rPr>
                <w:rFonts w:cs="v5.0.0"/>
              </w:rPr>
            </w:pPr>
            <w:r w:rsidRPr="00090C64">
              <w:t>+46</w:t>
            </w:r>
          </w:p>
        </w:tc>
        <w:tc>
          <w:tcPr>
            <w:tcW w:w="1134" w:type="dxa"/>
          </w:tcPr>
          <w:p w14:paraId="6F77CFE9" w14:textId="57F7BD53" w:rsidR="00E64A1F" w:rsidRPr="00090C64" w:rsidRDefault="00E64A1F" w:rsidP="00E64A1F">
            <w:pPr>
              <w:pStyle w:val="TAC"/>
            </w:pPr>
            <w:r w:rsidRPr="00090C64">
              <w:t>+38</w:t>
            </w:r>
          </w:p>
        </w:tc>
        <w:tc>
          <w:tcPr>
            <w:tcW w:w="1134" w:type="dxa"/>
          </w:tcPr>
          <w:p w14:paraId="62700A83" w14:textId="31C00F5E" w:rsidR="00E64A1F" w:rsidRPr="00090C64" w:rsidRDefault="00E64A1F" w:rsidP="00E64A1F">
            <w:pPr>
              <w:pStyle w:val="TAC"/>
            </w:pPr>
            <w:r w:rsidRPr="00090C64">
              <w:t>+24</w:t>
            </w:r>
          </w:p>
        </w:tc>
        <w:tc>
          <w:tcPr>
            <w:tcW w:w="1701" w:type="dxa"/>
          </w:tcPr>
          <w:p w14:paraId="7F5040F1" w14:textId="7B01A75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4D85955" w14:textId="60C9347A" w:rsidR="00E64A1F" w:rsidRPr="00090C64" w:rsidRDefault="00E64A1F" w:rsidP="00E64A1F">
            <w:pPr>
              <w:pStyle w:val="TAC"/>
              <w:rPr>
                <w:rFonts w:cs="v5.0.0"/>
              </w:rPr>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5278" w:name="_Toc21125281"/>
      <w:bookmarkStart w:id="5279" w:name="_Toc29768271"/>
      <w:bookmarkStart w:id="5280" w:name="_Toc36044713"/>
      <w:bookmarkStart w:id="5281" w:name="_Toc37230618"/>
      <w:bookmarkStart w:id="5282" w:name="_Toc45907761"/>
      <w:bookmarkStart w:id="5283" w:name="_Toc53181866"/>
      <w:bookmarkStart w:id="5284" w:name="_Toc61127681"/>
      <w:bookmarkStart w:id="5285" w:name="_Toc67054695"/>
      <w:bookmarkStart w:id="5286" w:name="_Toc67061693"/>
      <w:bookmarkStart w:id="5287" w:name="_Toc74735211"/>
      <w:bookmarkStart w:id="5288" w:name="_Toc74753454"/>
      <w:bookmarkStart w:id="5289" w:name="_Toc76507713"/>
      <w:r w:rsidRPr="00090C64">
        <w:t>7.7</w:t>
      </w:r>
      <w:r w:rsidRPr="00090C64">
        <w:tab/>
        <w:t>OTA Receiver spurious emissions</w:t>
      </w:r>
      <w:bookmarkEnd w:id="5278"/>
      <w:bookmarkEnd w:id="5279"/>
      <w:bookmarkEnd w:id="5280"/>
      <w:bookmarkEnd w:id="5281"/>
      <w:bookmarkEnd w:id="5282"/>
      <w:bookmarkEnd w:id="5283"/>
      <w:bookmarkEnd w:id="5284"/>
      <w:bookmarkEnd w:id="5285"/>
      <w:bookmarkEnd w:id="5286"/>
      <w:bookmarkEnd w:id="5287"/>
      <w:bookmarkEnd w:id="5288"/>
      <w:bookmarkEnd w:id="5289"/>
    </w:p>
    <w:p w14:paraId="68725EB4" w14:textId="77777777" w:rsidR="00D57C09" w:rsidRPr="00090C64" w:rsidRDefault="00D57C09" w:rsidP="00D57C09">
      <w:pPr>
        <w:pStyle w:val="Heading3"/>
        <w:rPr>
          <w:lang w:eastAsia="sv-SE"/>
        </w:rPr>
      </w:pPr>
      <w:bookmarkStart w:id="5290" w:name="_Toc21125282"/>
      <w:bookmarkStart w:id="5291" w:name="_Toc29768272"/>
      <w:bookmarkStart w:id="5292" w:name="_Toc36044714"/>
      <w:bookmarkStart w:id="5293" w:name="_Toc37230619"/>
      <w:bookmarkStart w:id="5294" w:name="_Toc45907762"/>
      <w:bookmarkStart w:id="5295" w:name="_Toc53181867"/>
      <w:bookmarkStart w:id="5296" w:name="_Toc61127682"/>
      <w:bookmarkStart w:id="5297" w:name="_Toc67054696"/>
      <w:bookmarkStart w:id="5298" w:name="_Toc67061694"/>
      <w:bookmarkStart w:id="5299" w:name="_Toc74735212"/>
      <w:bookmarkStart w:id="5300" w:name="_Toc74753455"/>
      <w:bookmarkStart w:id="5301" w:name="_Toc76507714"/>
      <w:r w:rsidRPr="00090C64">
        <w:rPr>
          <w:lang w:eastAsia="sv-SE"/>
        </w:rPr>
        <w:t>7.7.1</w:t>
      </w:r>
      <w:r w:rsidRPr="00090C64">
        <w:rPr>
          <w:lang w:eastAsia="sv-SE"/>
        </w:rPr>
        <w:tab/>
        <w:t>Definition and applicability</w:t>
      </w:r>
      <w:bookmarkEnd w:id="5290"/>
      <w:bookmarkEnd w:id="5291"/>
      <w:bookmarkEnd w:id="5292"/>
      <w:bookmarkEnd w:id="5293"/>
      <w:bookmarkEnd w:id="5294"/>
      <w:bookmarkEnd w:id="5295"/>
      <w:bookmarkEnd w:id="5296"/>
      <w:bookmarkEnd w:id="5297"/>
      <w:bookmarkEnd w:id="5298"/>
      <w:bookmarkEnd w:id="5299"/>
      <w:bookmarkEnd w:id="5300"/>
      <w:bookmarkEnd w:id="530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5302" w:name="_Toc21125283"/>
      <w:bookmarkStart w:id="5303" w:name="_Toc29768273"/>
      <w:bookmarkStart w:id="5304" w:name="_Toc36044715"/>
      <w:bookmarkStart w:id="5305" w:name="_Toc37230620"/>
      <w:bookmarkStart w:id="5306" w:name="_Toc45907763"/>
      <w:bookmarkStart w:id="5307" w:name="_Toc53181868"/>
      <w:bookmarkStart w:id="5308" w:name="_Toc61127683"/>
      <w:bookmarkStart w:id="5309" w:name="_Toc67054697"/>
      <w:bookmarkStart w:id="5310" w:name="_Toc67061695"/>
      <w:bookmarkStart w:id="5311" w:name="_Toc74735213"/>
      <w:bookmarkStart w:id="5312" w:name="_Toc74753456"/>
      <w:bookmarkStart w:id="5313" w:name="_Toc76507715"/>
      <w:r w:rsidRPr="00090C64">
        <w:rPr>
          <w:lang w:eastAsia="sv-SE"/>
        </w:rPr>
        <w:t>7.7.2</w:t>
      </w:r>
      <w:r w:rsidRPr="00090C64">
        <w:rPr>
          <w:lang w:eastAsia="sv-SE"/>
        </w:rPr>
        <w:tab/>
        <w:t>Minimum Requirement</w:t>
      </w:r>
      <w:bookmarkEnd w:id="5302"/>
      <w:bookmarkEnd w:id="5303"/>
      <w:bookmarkEnd w:id="5304"/>
      <w:bookmarkEnd w:id="5305"/>
      <w:bookmarkEnd w:id="5306"/>
      <w:bookmarkEnd w:id="5307"/>
      <w:bookmarkEnd w:id="5308"/>
      <w:bookmarkEnd w:id="5309"/>
      <w:bookmarkEnd w:id="5310"/>
      <w:bookmarkEnd w:id="5311"/>
      <w:bookmarkEnd w:id="5312"/>
      <w:bookmarkEnd w:id="531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5314" w:name="_Toc21125284"/>
      <w:bookmarkStart w:id="5315" w:name="_Toc29768274"/>
      <w:bookmarkStart w:id="5316" w:name="_Toc36044716"/>
      <w:bookmarkStart w:id="5317" w:name="_Toc37230621"/>
      <w:bookmarkStart w:id="5318" w:name="_Toc45907764"/>
      <w:bookmarkStart w:id="5319" w:name="_Toc53181869"/>
      <w:bookmarkStart w:id="5320" w:name="_Toc61127684"/>
      <w:bookmarkStart w:id="5321" w:name="_Toc67054698"/>
      <w:bookmarkStart w:id="5322" w:name="_Toc67061696"/>
      <w:bookmarkStart w:id="5323" w:name="_Toc74735214"/>
      <w:bookmarkStart w:id="5324" w:name="_Toc74753457"/>
      <w:bookmarkStart w:id="5325" w:name="_Toc76507716"/>
      <w:r w:rsidRPr="00090C64">
        <w:rPr>
          <w:lang w:eastAsia="sv-SE"/>
        </w:rPr>
        <w:t>7.7.3</w:t>
      </w:r>
      <w:r w:rsidRPr="00090C64">
        <w:rPr>
          <w:lang w:eastAsia="sv-SE"/>
        </w:rPr>
        <w:tab/>
        <w:t>Test purpose</w:t>
      </w:r>
      <w:bookmarkEnd w:id="5314"/>
      <w:bookmarkEnd w:id="5315"/>
      <w:bookmarkEnd w:id="5316"/>
      <w:bookmarkEnd w:id="5317"/>
      <w:bookmarkEnd w:id="5318"/>
      <w:bookmarkEnd w:id="5319"/>
      <w:bookmarkEnd w:id="5320"/>
      <w:bookmarkEnd w:id="5321"/>
      <w:bookmarkEnd w:id="5322"/>
      <w:bookmarkEnd w:id="5323"/>
      <w:bookmarkEnd w:id="5324"/>
      <w:bookmarkEnd w:id="5325"/>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5326" w:name="_Toc21125285"/>
      <w:bookmarkStart w:id="5327" w:name="_Toc29768275"/>
      <w:bookmarkStart w:id="5328" w:name="_Toc36044717"/>
      <w:bookmarkStart w:id="5329" w:name="_Toc37230622"/>
      <w:bookmarkStart w:id="5330" w:name="_Toc45907765"/>
      <w:bookmarkStart w:id="5331" w:name="_Toc53181870"/>
      <w:bookmarkStart w:id="5332" w:name="_Toc61127685"/>
      <w:bookmarkStart w:id="5333" w:name="_Toc67054699"/>
      <w:bookmarkStart w:id="5334" w:name="_Toc67061697"/>
      <w:bookmarkStart w:id="5335" w:name="_Toc74735215"/>
      <w:bookmarkStart w:id="5336" w:name="_Toc74753458"/>
      <w:bookmarkStart w:id="5337" w:name="_Toc76507717"/>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p>
    <w:p w14:paraId="108F9015" w14:textId="77777777" w:rsidR="00D57C09" w:rsidRPr="00090C64" w:rsidRDefault="00D57C09" w:rsidP="00D57C09">
      <w:pPr>
        <w:pStyle w:val="Heading4"/>
        <w:rPr>
          <w:lang w:eastAsia="sv-SE"/>
        </w:rPr>
      </w:pPr>
      <w:bookmarkStart w:id="5338" w:name="_Toc21125286"/>
      <w:bookmarkStart w:id="5339" w:name="_Toc29768276"/>
      <w:bookmarkStart w:id="5340" w:name="_Toc36044718"/>
      <w:bookmarkStart w:id="5341" w:name="_Toc37230623"/>
      <w:bookmarkStart w:id="5342" w:name="_Toc45907766"/>
      <w:bookmarkStart w:id="5343" w:name="_Toc53181871"/>
      <w:bookmarkStart w:id="5344" w:name="_Toc61127686"/>
      <w:bookmarkStart w:id="5345" w:name="_Toc67054700"/>
      <w:bookmarkStart w:id="5346" w:name="_Toc67061698"/>
      <w:bookmarkStart w:id="5347" w:name="_Toc74735216"/>
      <w:bookmarkStart w:id="5348" w:name="_Toc74753459"/>
      <w:bookmarkStart w:id="5349" w:name="_Toc76507718"/>
      <w:r w:rsidRPr="00090C64">
        <w:rPr>
          <w:lang w:eastAsia="sv-SE"/>
        </w:rPr>
        <w:t>7.7.4.1</w:t>
      </w:r>
      <w:r w:rsidRPr="00090C64">
        <w:rPr>
          <w:lang w:eastAsia="sv-SE"/>
        </w:rPr>
        <w:tab/>
        <w:t>Initial conditions</w:t>
      </w:r>
      <w:bookmarkEnd w:id="5338"/>
      <w:bookmarkEnd w:id="5339"/>
      <w:bookmarkEnd w:id="5340"/>
      <w:bookmarkEnd w:id="5341"/>
      <w:bookmarkEnd w:id="5342"/>
      <w:bookmarkEnd w:id="5343"/>
      <w:bookmarkEnd w:id="5344"/>
      <w:bookmarkEnd w:id="5345"/>
      <w:bookmarkEnd w:id="5346"/>
      <w:bookmarkEnd w:id="5347"/>
      <w:bookmarkEnd w:id="5348"/>
      <w:bookmarkEnd w:id="534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5350" w:name="_Toc21125287"/>
      <w:bookmarkStart w:id="5351" w:name="_Toc29768277"/>
      <w:bookmarkStart w:id="5352" w:name="_Toc36044719"/>
      <w:bookmarkStart w:id="5353" w:name="_Toc37230624"/>
      <w:bookmarkStart w:id="5354" w:name="_Toc45907767"/>
      <w:bookmarkStart w:id="5355" w:name="_Toc53181872"/>
      <w:bookmarkStart w:id="5356" w:name="_Toc61127687"/>
      <w:bookmarkStart w:id="5357" w:name="_Toc67054701"/>
      <w:bookmarkStart w:id="5358" w:name="_Toc67061699"/>
      <w:bookmarkStart w:id="5359" w:name="_Toc74735217"/>
      <w:bookmarkStart w:id="5360" w:name="_Toc74753460"/>
      <w:bookmarkStart w:id="5361" w:name="_Toc76507719"/>
      <w:r w:rsidRPr="00090C64">
        <w:rPr>
          <w:lang w:eastAsia="sv-SE"/>
        </w:rPr>
        <w:t>7.7.4.2</w:t>
      </w:r>
      <w:r w:rsidRPr="00090C64">
        <w:rPr>
          <w:lang w:eastAsia="sv-SE"/>
        </w:rPr>
        <w:tab/>
        <w:t>Procedure</w:t>
      </w:r>
      <w:bookmarkEnd w:id="5350"/>
      <w:bookmarkEnd w:id="5351"/>
      <w:bookmarkEnd w:id="5352"/>
      <w:bookmarkEnd w:id="5353"/>
      <w:bookmarkEnd w:id="5354"/>
      <w:bookmarkEnd w:id="5355"/>
      <w:bookmarkEnd w:id="5356"/>
      <w:bookmarkEnd w:id="5357"/>
      <w:bookmarkEnd w:id="5358"/>
      <w:bookmarkEnd w:id="5359"/>
      <w:bookmarkEnd w:id="5360"/>
      <w:bookmarkEnd w:id="5361"/>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5362" w:name="_Toc21125288"/>
      <w:bookmarkStart w:id="5363" w:name="_Toc29768278"/>
      <w:bookmarkStart w:id="5364" w:name="_Toc36044720"/>
      <w:bookmarkStart w:id="5365" w:name="_Toc37230625"/>
      <w:bookmarkStart w:id="5366" w:name="_Toc45907768"/>
      <w:bookmarkStart w:id="5367" w:name="_Toc53181873"/>
      <w:bookmarkStart w:id="5368" w:name="_Toc61127688"/>
      <w:bookmarkStart w:id="5369" w:name="_Toc67054702"/>
      <w:bookmarkStart w:id="5370" w:name="_Toc67061700"/>
      <w:bookmarkStart w:id="5371" w:name="_Toc74735218"/>
      <w:bookmarkStart w:id="5372" w:name="_Toc74753461"/>
      <w:bookmarkStart w:id="5373" w:name="_Toc76507720"/>
      <w:r w:rsidRPr="00090C64">
        <w:rPr>
          <w:lang w:eastAsia="sv-SE"/>
        </w:rPr>
        <w:t>7.7</w:t>
      </w:r>
      <w:r w:rsidRPr="00090C64">
        <w:rPr>
          <w:lang w:eastAsia="zh-CN"/>
        </w:rPr>
        <w:t>.</w:t>
      </w:r>
      <w:r w:rsidRPr="00090C64">
        <w:rPr>
          <w:lang w:eastAsia="sv-SE"/>
        </w:rPr>
        <w:t>5</w:t>
      </w:r>
      <w:r w:rsidRPr="00090C64">
        <w:rPr>
          <w:lang w:eastAsia="sv-SE"/>
        </w:rPr>
        <w:tab/>
        <w:t>Test Requirement</w:t>
      </w:r>
      <w:bookmarkEnd w:id="5362"/>
      <w:bookmarkEnd w:id="5363"/>
      <w:bookmarkEnd w:id="5364"/>
      <w:bookmarkEnd w:id="5365"/>
      <w:bookmarkEnd w:id="5366"/>
      <w:bookmarkEnd w:id="5367"/>
      <w:bookmarkEnd w:id="5368"/>
      <w:bookmarkEnd w:id="5369"/>
      <w:bookmarkEnd w:id="5370"/>
      <w:bookmarkEnd w:id="5371"/>
      <w:bookmarkEnd w:id="5372"/>
      <w:bookmarkEnd w:id="5373"/>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5374" w:name="_Toc21125289"/>
      <w:bookmarkStart w:id="5375" w:name="_Toc29768279"/>
      <w:bookmarkStart w:id="5376" w:name="_Toc36044721"/>
      <w:bookmarkStart w:id="5377" w:name="_Toc37230626"/>
      <w:bookmarkStart w:id="5378" w:name="_Toc45907769"/>
      <w:bookmarkStart w:id="5379" w:name="_Toc53181874"/>
      <w:bookmarkStart w:id="5380" w:name="_Toc61127689"/>
      <w:bookmarkStart w:id="5381" w:name="_Toc67054703"/>
      <w:bookmarkStart w:id="5382" w:name="_Toc67061701"/>
      <w:bookmarkStart w:id="5383" w:name="_Toc74735219"/>
      <w:bookmarkStart w:id="5384" w:name="_Toc74753462"/>
      <w:bookmarkStart w:id="5385" w:name="_Toc76507721"/>
      <w:r w:rsidRPr="00090C64">
        <w:t>7.8</w:t>
      </w:r>
      <w:r w:rsidRPr="00090C64">
        <w:tab/>
        <w:t>OTA Receiver intermodulation</w:t>
      </w:r>
      <w:bookmarkEnd w:id="5374"/>
      <w:bookmarkEnd w:id="5375"/>
      <w:bookmarkEnd w:id="5376"/>
      <w:bookmarkEnd w:id="5377"/>
      <w:bookmarkEnd w:id="5378"/>
      <w:bookmarkEnd w:id="5379"/>
      <w:bookmarkEnd w:id="5380"/>
      <w:bookmarkEnd w:id="5381"/>
      <w:bookmarkEnd w:id="5382"/>
      <w:bookmarkEnd w:id="5383"/>
      <w:bookmarkEnd w:id="5384"/>
      <w:bookmarkEnd w:id="5385"/>
    </w:p>
    <w:p w14:paraId="1E86FFDD" w14:textId="77777777" w:rsidR="00D57C09" w:rsidRPr="00090C64" w:rsidRDefault="00D57C09" w:rsidP="00D57C09">
      <w:pPr>
        <w:pStyle w:val="Heading3"/>
        <w:rPr>
          <w:lang w:eastAsia="sv-SE"/>
        </w:rPr>
      </w:pPr>
      <w:bookmarkStart w:id="5386" w:name="_Toc21125290"/>
      <w:bookmarkStart w:id="5387" w:name="_Toc29768280"/>
      <w:bookmarkStart w:id="5388" w:name="_Toc36044722"/>
      <w:bookmarkStart w:id="5389" w:name="_Toc37230627"/>
      <w:bookmarkStart w:id="5390" w:name="_Toc45907770"/>
      <w:bookmarkStart w:id="5391" w:name="_Toc53181875"/>
      <w:bookmarkStart w:id="5392" w:name="_Toc61127690"/>
      <w:bookmarkStart w:id="5393" w:name="_Toc67054704"/>
      <w:bookmarkStart w:id="5394" w:name="_Toc67061702"/>
      <w:bookmarkStart w:id="5395" w:name="_Toc74735220"/>
      <w:bookmarkStart w:id="5396" w:name="_Toc74753463"/>
      <w:bookmarkStart w:id="5397" w:name="_Toc76507722"/>
      <w:r w:rsidRPr="00090C64">
        <w:rPr>
          <w:lang w:eastAsia="sv-SE"/>
        </w:rPr>
        <w:t>7.8.1</w:t>
      </w:r>
      <w:r w:rsidRPr="00090C64">
        <w:rPr>
          <w:lang w:eastAsia="sv-SE"/>
        </w:rPr>
        <w:tab/>
        <w:t>Definition and applicability</w:t>
      </w:r>
      <w:bookmarkEnd w:id="5386"/>
      <w:bookmarkEnd w:id="5387"/>
      <w:bookmarkEnd w:id="5388"/>
      <w:bookmarkEnd w:id="5389"/>
      <w:bookmarkEnd w:id="5390"/>
      <w:bookmarkEnd w:id="5391"/>
      <w:bookmarkEnd w:id="5392"/>
      <w:bookmarkEnd w:id="5393"/>
      <w:bookmarkEnd w:id="5394"/>
      <w:bookmarkEnd w:id="5395"/>
      <w:bookmarkEnd w:id="5396"/>
      <w:bookmarkEnd w:id="539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5398" w:name="_Toc21125291"/>
      <w:bookmarkStart w:id="5399" w:name="_Toc29768281"/>
      <w:bookmarkStart w:id="5400" w:name="_Toc36044723"/>
      <w:bookmarkStart w:id="5401" w:name="_Toc37230628"/>
      <w:bookmarkStart w:id="5402" w:name="_Toc45907771"/>
      <w:bookmarkStart w:id="5403" w:name="_Toc53181876"/>
      <w:bookmarkStart w:id="5404" w:name="_Toc61127691"/>
      <w:bookmarkStart w:id="5405" w:name="_Toc67054705"/>
      <w:bookmarkStart w:id="5406" w:name="_Toc67061703"/>
      <w:bookmarkStart w:id="5407" w:name="_Toc74735221"/>
      <w:bookmarkStart w:id="5408" w:name="_Toc74753464"/>
      <w:bookmarkStart w:id="5409" w:name="_Toc76507723"/>
      <w:r w:rsidRPr="00090C64">
        <w:rPr>
          <w:lang w:eastAsia="sv-SE"/>
        </w:rPr>
        <w:t>7.8.2</w:t>
      </w:r>
      <w:r w:rsidRPr="00090C64">
        <w:rPr>
          <w:lang w:eastAsia="sv-SE"/>
        </w:rPr>
        <w:tab/>
        <w:t>Minimum Requirement</w:t>
      </w:r>
      <w:bookmarkEnd w:id="5398"/>
      <w:bookmarkEnd w:id="5399"/>
      <w:bookmarkEnd w:id="5400"/>
      <w:bookmarkEnd w:id="5401"/>
      <w:bookmarkEnd w:id="5402"/>
      <w:bookmarkEnd w:id="5403"/>
      <w:bookmarkEnd w:id="5404"/>
      <w:bookmarkEnd w:id="5405"/>
      <w:bookmarkEnd w:id="5406"/>
      <w:bookmarkEnd w:id="5407"/>
      <w:bookmarkEnd w:id="5408"/>
      <w:bookmarkEnd w:id="540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5410" w:name="_Toc21125292"/>
      <w:bookmarkStart w:id="5411" w:name="_Toc29768282"/>
      <w:bookmarkStart w:id="5412" w:name="_Toc36044724"/>
      <w:bookmarkStart w:id="5413" w:name="_Toc37230629"/>
      <w:bookmarkStart w:id="5414" w:name="_Toc45907772"/>
      <w:bookmarkStart w:id="5415" w:name="_Toc53181877"/>
      <w:bookmarkStart w:id="5416" w:name="_Toc61127692"/>
      <w:bookmarkStart w:id="5417" w:name="_Toc67054706"/>
      <w:bookmarkStart w:id="5418" w:name="_Toc67061704"/>
      <w:bookmarkStart w:id="5419" w:name="_Toc74735222"/>
      <w:bookmarkStart w:id="5420" w:name="_Toc74753465"/>
      <w:bookmarkStart w:id="5421" w:name="_Toc76507724"/>
      <w:r w:rsidRPr="00090C64">
        <w:rPr>
          <w:lang w:eastAsia="sv-SE"/>
        </w:rPr>
        <w:t>7.8.3</w:t>
      </w:r>
      <w:r w:rsidRPr="00090C64">
        <w:rPr>
          <w:lang w:eastAsia="sv-SE"/>
        </w:rPr>
        <w:tab/>
        <w:t>Test purpose</w:t>
      </w:r>
      <w:bookmarkEnd w:id="5410"/>
      <w:bookmarkEnd w:id="5411"/>
      <w:bookmarkEnd w:id="5412"/>
      <w:bookmarkEnd w:id="5413"/>
      <w:bookmarkEnd w:id="5414"/>
      <w:bookmarkEnd w:id="5415"/>
      <w:bookmarkEnd w:id="5416"/>
      <w:bookmarkEnd w:id="5417"/>
      <w:bookmarkEnd w:id="5418"/>
      <w:bookmarkEnd w:id="5419"/>
      <w:bookmarkEnd w:id="5420"/>
      <w:bookmarkEnd w:id="542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5422" w:name="_Toc21125293"/>
      <w:bookmarkStart w:id="5423" w:name="_Toc29768283"/>
      <w:bookmarkStart w:id="5424" w:name="_Toc36044725"/>
      <w:bookmarkStart w:id="5425" w:name="_Toc37230630"/>
      <w:bookmarkStart w:id="5426" w:name="_Toc45907773"/>
      <w:bookmarkStart w:id="5427" w:name="_Toc53181878"/>
      <w:bookmarkStart w:id="5428" w:name="_Toc61127693"/>
      <w:bookmarkStart w:id="5429" w:name="_Toc67054707"/>
      <w:bookmarkStart w:id="5430" w:name="_Toc67061705"/>
      <w:bookmarkStart w:id="5431" w:name="_Toc74735223"/>
      <w:bookmarkStart w:id="5432" w:name="_Toc74753466"/>
      <w:bookmarkStart w:id="5433" w:name="_Toc76507725"/>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5422"/>
      <w:bookmarkEnd w:id="5423"/>
      <w:bookmarkEnd w:id="5424"/>
      <w:bookmarkEnd w:id="5425"/>
      <w:bookmarkEnd w:id="5426"/>
      <w:bookmarkEnd w:id="5427"/>
      <w:bookmarkEnd w:id="5428"/>
      <w:bookmarkEnd w:id="5429"/>
      <w:bookmarkEnd w:id="5430"/>
      <w:bookmarkEnd w:id="5431"/>
      <w:bookmarkEnd w:id="5432"/>
      <w:bookmarkEnd w:id="5433"/>
    </w:p>
    <w:p w14:paraId="748CF07A" w14:textId="77777777" w:rsidR="00D57C09" w:rsidRPr="00090C64" w:rsidRDefault="00D57C09" w:rsidP="00D57C09">
      <w:pPr>
        <w:pStyle w:val="Heading4"/>
        <w:tabs>
          <w:tab w:val="left" w:pos="6237"/>
        </w:tabs>
        <w:rPr>
          <w:lang w:eastAsia="sv-SE"/>
        </w:rPr>
      </w:pPr>
      <w:bookmarkStart w:id="5434" w:name="_Toc21125294"/>
      <w:bookmarkStart w:id="5435" w:name="_Toc29768284"/>
      <w:bookmarkStart w:id="5436" w:name="_Toc36044726"/>
      <w:bookmarkStart w:id="5437" w:name="_Toc37230631"/>
      <w:bookmarkStart w:id="5438" w:name="_Toc45907774"/>
      <w:bookmarkStart w:id="5439" w:name="_Toc53181879"/>
      <w:bookmarkStart w:id="5440" w:name="_Toc61127694"/>
      <w:bookmarkStart w:id="5441" w:name="_Toc67054708"/>
      <w:bookmarkStart w:id="5442" w:name="_Toc67061706"/>
      <w:bookmarkStart w:id="5443" w:name="_Toc74735224"/>
      <w:bookmarkStart w:id="5444" w:name="_Toc74753467"/>
      <w:bookmarkStart w:id="5445" w:name="_Toc76507726"/>
      <w:r w:rsidRPr="00090C64">
        <w:rPr>
          <w:lang w:eastAsia="sv-SE"/>
        </w:rPr>
        <w:t>7.8.4.1</w:t>
      </w:r>
      <w:r w:rsidRPr="00090C64">
        <w:rPr>
          <w:lang w:eastAsia="sv-SE"/>
        </w:rPr>
        <w:tab/>
        <w:t>Initial conditions</w:t>
      </w:r>
      <w:bookmarkEnd w:id="5434"/>
      <w:bookmarkEnd w:id="5435"/>
      <w:bookmarkEnd w:id="5436"/>
      <w:bookmarkEnd w:id="5437"/>
      <w:bookmarkEnd w:id="5438"/>
      <w:bookmarkEnd w:id="5439"/>
      <w:bookmarkEnd w:id="5440"/>
      <w:bookmarkEnd w:id="5441"/>
      <w:bookmarkEnd w:id="5442"/>
      <w:bookmarkEnd w:id="5443"/>
      <w:bookmarkEnd w:id="5444"/>
      <w:bookmarkEnd w:id="5445"/>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5446" w:name="_Toc21125295"/>
      <w:bookmarkStart w:id="5447" w:name="_Toc29768285"/>
      <w:bookmarkStart w:id="5448" w:name="_Toc36044727"/>
      <w:bookmarkStart w:id="5449" w:name="_Toc37230632"/>
      <w:bookmarkStart w:id="5450" w:name="_Toc45907775"/>
      <w:bookmarkStart w:id="5451" w:name="_Toc53181880"/>
      <w:bookmarkStart w:id="5452" w:name="_Toc61127695"/>
      <w:bookmarkStart w:id="5453" w:name="_Toc67054709"/>
      <w:bookmarkStart w:id="5454" w:name="_Toc67061707"/>
      <w:bookmarkStart w:id="5455" w:name="_Toc74735225"/>
      <w:bookmarkStart w:id="5456" w:name="_Toc74753468"/>
      <w:bookmarkStart w:id="5457" w:name="_Toc76507727"/>
      <w:r w:rsidRPr="00090C64">
        <w:rPr>
          <w:lang w:eastAsia="sv-SE"/>
        </w:rPr>
        <w:t>7.8.4.2</w:t>
      </w:r>
      <w:r w:rsidRPr="00090C64">
        <w:rPr>
          <w:lang w:eastAsia="sv-SE"/>
        </w:rPr>
        <w:tab/>
        <w:t>Procedure</w:t>
      </w:r>
      <w:bookmarkEnd w:id="5446"/>
      <w:bookmarkEnd w:id="5447"/>
      <w:bookmarkEnd w:id="5448"/>
      <w:bookmarkEnd w:id="5449"/>
      <w:bookmarkEnd w:id="5450"/>
      <w:bookmarkEnd w:id="5451"/>
      <w:bookmarkEnd w:id="5452"/>
      <w:bookmarkEnd w:id="5453"/>
      <w:bookmarkEnd w:id="5454"/>
      <w:bookmarkEnd w:id="5455"/>
      <w:bookmarkEnd w:id="5456"/>
      <w:bookmarkEnd w:id="5457"/>
    </w:p>
    <w:p w14:paraId="6A94D7A8" w14:textId="77777777" w:rsidR="00D57C09" w:rsidRPr="00090C64" w:rsidRDefault="00D57C09" w:rsidP="00D57C09">
      <w:pPr>
        <w:pStyle w:val="Heading5"/>
        <w:tabs>
          <w:tab w:val="left" w:pos="6237"/>
        </w:tabs>
      </w:pPr>
      <w:bookmarkStart w:id="5458" w:name="_Toc21125296"/>
      <w:bookmarkStart w:id="5459" w:name="_Toc29768286"/>
      <w:bookmarkStart w:id="5460" w:name="_Toc36044728"/>
      <w:bookmarkStart w:id="5461" w:name="_Toc37230633"/>
      <w:bookmarkStart w:id="5462" w:name="_Toc45907776"/>
      <w:bookmarkStart w:id="5463" w:name="_Toc53181881"/>
      <w:bookmarkStart w:id="5464" w:name="_Toc61127696"/>
      <w:bookmarkStart w:id="5465" w:name="_Toc67054710"/>
      <w:bookmarkStart w:id="5466" w:name="_Toc67061708"/>
      <w:bookmarkStart w:id="5467" w:name="_Toc74735226"/>
      <w:bookmarkStart w:id="5468" w:name="_Toc74753469"/>
      <w:bookmarkStart w:id="5469" w:name="_Toc76507728"/>
      <w:r w:rsidRPr="00090C64">
        <w:t>7.8.4.2.1</w:t>
      </w:r>
      <w:r w:rsidRPr="00090C64">
        <w:tab/>
        <w:t>General procedure</w:t>
      </w:r>
      <w:bookmarkEnd w:id="5458"/>
      <w:bookmarkEnd w:id="5459"/>
      <w:bookmarkEnd w:id="5460"/>
      <w:bookmarkEnd w:id="5461"/>
      <w:bookmarkEnd w:id="5462"/>
      <w:bookmarkEnd w:id="5463"/>
      <w:bookmarkEnd w:id="5464"/>
      <w:bookmarkEnd w:id="5465"/>
      <w:bookmarkEnd w:id="5466"/>
      <w:bookmarkEnd w:id="5467"/>
      <w:bookmarkEnd w:id="5468"/>
      <w:bookmarkEnd w:id="546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5470" w:name="_Toc21125297"/>
      <w:bookmarkStart w:id="5471" w:name="_Toc29768287"/>
      <w:bookmarkStart w:id="5472" w:name="_Toc36044729"/>
      <w:bookmarkStart w:id="5473" w:name="_Toc37230634"/>
      <w:bookmarkStart w:id="5474" w:name="_Toc45907777"/>
      <w:bookmarkStart w:id="5475" w:name="_Toc53181882"/>
      <w:bookmarkStart w:id="5476" w:name="_Toc61127697"/>
      <w:bookmarkStart w:id="5477" w:name="_Toc67054711"/>
      <w:bookmarkStart w:id="5478" w:name="_Toc67061709"/>
      <w:bookmarkStart w:id="5479" w:name="_Toc74735227"/>
      <w:bookmarkStart w:id="5480" w:name="_Toc74753470"/>
      <w:bookmarkStart w:id="5481" w:name="_Toc76507729"/>
      <w:r w:rsidRPr="00090C64">
        <w:t>7.8.4.2.2</w:t>
      </w:r>
      <w:r w:rsidRPr="00090C64">
        <w:tab/>
        <w:t>MSR operation</w:t>
      </w:r>
      <w:bookmarkEnd w:id="5470"/>
      <w:bookmarkEnd w:id="5471"/>
      <w:bookmarkEnd w:id="5472"/>
      <w:bookmarkEnd w:id="5473"/>
      <w:bookmarkEnd w:id="5474"/>
      <w:bookmarkEnd w:id="5475"/>
      <w:bookmarkEnd w:id="5476"/>
      <w:bookmarkEnd w:id="5477"/>
      <w:bookmarkEnd w:id="5478"/>
      <w:bookmarkEnd w:id="5479"/>
      <w:bookmarkEnd w:id="5480"/>
      <w:bookmarkEnd w:id="548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5482" w:name="_Toc21125298"/>
      <w:bookmarkStart w:id="5483" w:name="_Toc29768288"/>
      <w:bookmarkStart w:id="5484" w:name="_Toc36044730"/>
      <w:bookmarkStart w:id="5485" w:name="_Toc37230635"/>
      <w:bookmarkStart w:id="5486" w:name="_Toc45907778"/>
      <w:bookmarkStart w:id="5487" w:name="_Toc53181883"/>
      <w:bookmarkStart w:id="5488" w:name="_Toc61127698"/>
      <w:bookmarkStart w:id="5489" w:name="_Toc67054712"/>
      <w:bookmarkStart w:id="5490" w:name="_Toc67061710"/>
      <w:bookmarkStart w:id="5491" w:name="_Toc74735228"/>
      <w:bookmarkStart w:id="5492" w:name="_Toc74753471"/>
      <w:bookmarkStart w:id="5493" w:name="_Toc76507730"/>
      <w:r w:rsidRPr="00090C64">
        <w:lastRenderedPageBreak/>
        <w:t>7.8.4.2.3</w:t>
      </w:r>
      <w:r w:rsidRPr="00090C64">
        <w:tab/>
        <w:t>Single RAT UTRA FDD operation</w:t>
      </w:r>
      <w:bookmarkEnd w:id="5482"/>
      <w:bookmarkEnd w:id="5483"/>
      <w:bookmarkEnd w:id="5484"/>
      <w:bookmarkEnd w:id="5485"/>
      <w:bookmarkEnd w:id="5486"/>
      <w:bookmarkEnd w:id="5487"/>
      <w:bookmarkEnd w:id="5488"/>
      <w:bookmarkEnd w:id="5489"/>
      <w:bookmarkEnd w:id="5490"/>
      <w:bookmarkEnd w:id="5491"/>
      <w:bookmarkEnd w:id="5492"/>
      <w:bookmarkEnd w:id="5493"/>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5494" w:name="_Toc21125299"/>
      <w:bookmarkStart w:id="5495" w:name="_Toc29768289"/>
      <w:bookmarkStart w:id="5496" w:name="_Toc36044731"/>
      <w:bookmarkStart w:id="5497" w:name="_Toc37230636"/>
      <w:bookmarkStart w:id="5498" w:name="_Toc45907779"/>
      <w:bookmarkStart w:id="5499" w:name="_Toc53181884"/>
      <w:bookmarkStart w:id="5500" w:name="_Toc61127699"/>
      <w:bookmarkStart w:id="5501" w:name="_Toc67054713"/>
      <w:bookmarkStart w:id="5502" w:name="_Toc67061711"/>
      <w:bookmarkStart w:id="5503" w:name="_Toc74735229"/>
      <w:bookmarkStart w:id="5504" w:name="_Toc74753472"/>
      <w:bookmarkStart w:id="5505" w:name="_Toc76507731"/>
      <w:r w:rsidRPr="00090C64">
        <w:t>7.8.4.2.4</w:t>
      </w:r>
      <w:r w:rsidRPr="00090C64">
        <w:tab/>
        <w:t>Single RAT E-UTRA operation</w:t>
      </w:r>
      <w:bookmarkEnd w:id="5494"/>
      <w:bookmarkEnd w:id="5495"/>
      <w:bookmarkEnd w:id="5496"/>
      <w:bookmarkEnd w:id="5497"/>
      <w:bookmarkEnd w:id="5498"/>
      <w:bookmarkEnd w:id="5499"/>
      <w:bookmarkEnd w:id="5500"/>
      <w:bookmarkEnd w:id="5501"/>
      <w:bookmarkEnd w:id="5502"/>
      <w:bookmarkEnd w:id="5503"/>
      <w:bookmarkEnd w:id="5504"/>
      <w:bookmarkEnd w:id="550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5506" w:name="_Toc21125300"/>
      <w:bookmarkStart w:id="5507" w:name="_Toc29768290"/>
      <w:bookmarkStart w:id="5508" w:name="_Toc36044732"/>
      <w:bookmarkStart w:id="5509" w:name="_Toc37230637"/>
      <w:bookmarkStart w:id="5510" w:name="_Toc45907780"/>
      <w:bookmarkStart w:id="5511" w:name="_Toc53181885"/>
      <w:bookmarkStart w:id="5512" w:name="_Toc61127700"/>
      <w:bookmarkStart w:id="5513" w:name="_Toc67054714"/>
      <w:bookmarkStart w:id="5514" w:name="_Toc67061712"/>
      <w:bookmarkStart w:id="5515" w:name="_Toc74735230"/>
      <w:bookmarkStart w:id="5516" w:name="_Toc74753473"/>
      <w:bookmarkStart w:id="5517" w:name="_Toc76507732"/>
      <w:r w:rsidRPr="00090C64">
        <w:rPr>
          <w:lang w:eastAsia="sv-SE"/>
        </w:rPr>
        <w:t>7.8</w:t>
      </w:r>
      <w:r w:rsidRPr="00090C64">
        <w:rPr>
          <w:lang w:eastAsia="zh-CN"/>
        </w:rPr>
        <w:t>.</w:t>
      </w:r>
      <w:r w:rsidRPr="00090C64">
        <w:rPr>
          <w:lang w:eastAsia="sv-SE"/>
        </w:rPr>
        <w:t>5</w:t>
      </w:r>
      <w:r w:rsidRPr="00090C64">
        <w:rPr>
          <w:lang w:eastAsia="sv-SE"/>
        </w:rPr>
        <w:tab/>
        <w:t>Test Requirement</w:t>
      </w:r>
      <w:bookmarkEnd w:id="5506"/>
      <w:bookmarkEnd w:id="5507"/>
      <w:bookmarkEnd w:id="5508"/>
      <w:bookmarkEnd w:id="5509"/>
      <w:bookmarkEnd w:id="5510"/>
      <w:bookmarkEnd w:id="5511"/>
      <w:bookmarkEnd w:id="5512"/>
      <w:bookmarkEnd w:id="5513"/>
      <w:bookmarkEnd w:id="5514"/>
      <w:bookmarkEnd w:id="5515"/>
      <w:bookmarkEnd w:id="5516"/>
      <w:bookmarkEnd w:id="5517"/>
    </w:p>
    <w:p w14:paraId="0A8CC0EB" w14:textId="77777777" w:rsidR="00D57C09" w:rsidRPr="00090C64" w:rsidRDefault="00D57C09" w:rsidP="00D57C09">
      <w:pPr>
        <w:pStyle w:val="Heading4"/>
      </w:pPr>
      <w:bookmarkStart w:id="5518" w:name="_Toc21125301"/>
      <w:bookmarkStart w:id="5519" w:name="_Toc29768291"/>
      <w:bookmarkStart w:id="5520" w:name="_Toc36044733"/>
      <w:bookmarkStart w:id="5521" w:name="_Toc37230638"/>
      <w:bookmarkStart w:id="5522" w:name="_Toc45907781"/>
      <w:bookmarkStart w:id="5523" w:name="_Toc53181886"/>
      <w:bookmarkStart w:id="5524" w:name="_Toc61127701"/>
      <w:bookmarkStart w:id="5525" w:name="_Toc67054715"/>
      <w:bookmarkStart w:id="5526" w:name="_Toc67061713"/>
      <w:bookmarkStart w:id="5527" w:name="_Toc74735231"/>
      <w:bookmarkStart w:id="5528" w:name="_Toc74753474"/>
      <w:bookmarkStart w:id="5529" w:name="_Toc76507733"/>
      <w:r w:rsidRPr="00090C64">
        <w:t>7.8.5.1</w:t>
      </w:r>
      <w:r w:rsidRPr="00090C64">
        <w:tab/>
        <w:t>MSR operation</w:t>
      </w:r>
      <w:bookmarkEnd w:id="5518"/>
      <w:bookmarkEnd w:id="5519"/>
      <w:bookmarkEnd w:id="5520"/>
      <w:bookmarkEnd w:id="5521"/>
      <w:bookmarkEnd w:id="5522"/>
      <w:bookmarkEnd w:id="5523"/>
      <w:bookmarkEnd w:id="5524"/>
      <w:bookmarkEnd w:id="5525"/>
      <w:bookmarkEnd w:id="5526"/>
      <w:bookmarkEnd w:id="5527"/>
      <w:bookmarkEnd w:id="5528"/>
      <w:bookmarkEnd w:id="5529"/>
    </w:p>
    <w:p w14:paraId="54D19D0F" w14:textId="77777777" w:rsidR="00D57C09" w:rsidRPr="00090C64" w:rsidRDefault="00D57C09" w:rsidP="00D57C09">
      <w:pPr>
        <w:pStyle w:val="Heading5"/>
      </w:pPr>
      <w:bookmarkStart w:id="5530" w:name="_Toc21125302"/>
      <w:bookmarkStart w:id="5531" w:name="_Toc29768292"/>
      <w:bookmarkStart w:id="5532" w:name="_Toc36044734"/>
      <w:bookmarkStart w:id="5533" w:name="_Toc37230639"/>
      <w:bookmarkStart w:id="5534" w:name="_Toc45907782"/>
      <w:bookmarkStart w:id="5535" w:name="_Toc53181887"/>
      <w:bookmarkStart w:id="5536" w:name="_Toc61127702"/>
      <w:bookmarkStart w:id="5537" w:name="_Toc67054716"/>
      <w:bookmarkStart w:id="5538" w:name="_Toc67061714"/>
      <w:bookmarkStart w:id="5539" w:name="_Toc74735232"/>
      <w:bookmarkStart w:id="5540" w:name="_Toc74753475"/>
      <w:bookmarkStart w:id="5541" w:name="_Toc76507734"/>
      <w:r w:rsidRPr="00090C64">
        <w:t>7.8.5.1.1</w:t>
      </w:r>
      <w:r w:rsidRPr="00090C64">
        <w:tab/>
        <w:t>General intermodulation test requirement</w:t>
      </w:r>
      <w:bookmarkEnd w:id="5530"/>
      <w:bookmarkEnd w:id="5531"/>
      <w:bookmarkEnd w:id="5532"/>
      <w:bookmarkEnd w:id="5533"/>
      <w:bookmarkEnd w:id="5534"/>
      <w:bookmarkEnd w:id="5535"/>
      <w:bookmarkEnd w:id="5536"/>
      <w:bookmarkEnd w:id="5537"/>
      <w:bookmarkEnd w:id="5538"/>
      <w:bookmarkEnd w:id="5539"/>
      <w:bookmarkEnd w:id="5540"/>
      <w:bookmarkEnd w:id="554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5542" w:name="_Toc21125303"/>
      <w:bookmarkStart w:id="5543" w:name="_Toc29768293"/>
      <w:bookmarkStart w:id="5544" w:name="_Toc36044735"/>
      <w:bookmarkStart w:id="5545" w:name="_Toc37230640"/>
      <w:bookmarkStart w:id="5546" w:name="_Toc45907783"/>
      <w:bookmarkStart w:id="5547" w:name="_Toc53181888"/>
      <w:bookmarkStart w:id="5548" w:name="_Toc61127703"/>
      <w:bookmarkStart w:id="5549" w:name="_Toc67054717"/>
      <w:bookmarkStart w:id="5550" w:name="_Toc67061715"/>
      <w:bookmarkStart w:id="5551" w:name="_Toc74735233"/>
      <w:bookmarkStart w:id="5552" w:name="_Toc74753476"/>
      <w:bookmarkStart w:id="5553" w:name="_Toc76507735"/>
      <w:r w:rsidRPr="00090C64">
        <w:t>7.8.5.1.2</w:t>
      </w:r>
      <w:r w:rsidRPr="00090C64">
        <w:tab/>
        <w:t>General narrowband intermodulation test requirement</w:t>
      </w:r>
      <w:bookmarkEnd w:id="5542"/>
      <w:bookmarkEnd w:id="5543"/>
      <w:bookmarkEnd w:id="5544"/>
      <w:bookmarkEnd w:id="5545"/>
      <w:bookmarkEnd w:id="5546"/>
      <w:bookmarkEnd w:id="5547"/>
      <w:bookmarkEnd w:id="5548"/>
      <w:bookmarkEnd w:id="5549"/>
      <w:bookmarkEnd w:id="5550"/>
      <w:bookmarkEnd w:id="5551"/>
      <w:bookmarkEnd w:id="5552"/>
      <w:bookmarkEnd w:id="555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5554" w:name="_Toc21125304"/>
      <w:bookmarkStart w:id="5555" w:name="_Toc29768294"/>
      <w:bookmarkStart w:id="5556" w:name="_Toc36044736"/>
      <w:bookmarkStart w:id="5557" w:name="_Toc37230641"/>
      <w:bookmarkStart w:id="5558" w:name="_Toc45907784"/>
      <w:bookmarkStart w:id="5559" w:name="_Toc53181889"/>
      <w:bookmarkStart w:id="5560" w:name="_Toc61127704"/>
      <w:bookmarkStart w:id="5561" w:name="_Toc67054718"/>
      <w:bookmarkStart w:id="5562" w:name="_Toc67061716"/>
      <w:bookmarkStart w:id="5563" w:name="_Toc74735234"/>
      <w:bookmarkStart w:id="5564" w:name="_Toc74753477"/>
      <w:bookmarkStart w:id="5565" w:name="_Toc76507736"/>
      <w:r w:rsidRPr="00090C64">
        <w:t>7.8.5.2</w:t>
      </w:r>
      <w:r w:rsidRPr="00090C64">
        <w:tab/>
        <w:t>Single RAT UTRA operation</w:t>
      </w:r>
      <w:bookmarkEnd w:id="5554"/>
      <w:bookmarkEnd w:id="5555"/>
      <w:bookmarkEnd w:id="5556"/>
      <w:bookmarkEnd w:id="5557"/>
      <w:bookmarkEnd w:id="5558"/>
      <w:bookmarkEnd w:id="5559"/>
      <w:bookmarkEnd w:id="5560"/>
      <w:bookmarkEnd w:id="5561"/>
      <w:bookmarkEnd w:id="5562"/>
      <w:bookmarkEnd w:id="5563"/>
      <w:bookmarkEnd w:id="5564"/>
      <w:bookmarkEnd w:id="5565"/>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5566" w:name="_Toc21125305"/>
      <w:bookmarkStart w:id="5567" w:name="_Toc29768295"/>
      <w:bookmarkStart w:id="5568" w:name="_Toc36044737"/>
      <w:bookmarkStart w:id="5569" w:name="_Toc37230642"/>
      <w:bookmarkStart w:id="5570" w:name="_Toc45907785"/>
      <w:bookmarkStart w:id="5571" w:name="_Toc53181890"/>
      <w:bookmarkStart w:id="5572" w:name="_Toc61127705"/>
      <w:bookmarkStart w:id="5573" w:name="_Toc67054719"/>
      <w:bookmarkStart w:id="5574" w:name="_Toc67061717"/>
      <w:bookmarkStart w:id="5575" w:name="_Toc74735235"/>
      <w:bookmarkStart w:id="5576" w:name="_Toc74753478"/>
      <w:bookmarkStart w:id="5577" w:name="_Toc76507737"/>
      <w:r w:rsidRPr="00090C64">
        <w:t>7.8.5.3</w:t>
      </w:r>
      <w:r w:rsidRPr="00090C64">
        <w:tab/>
        <w:t>Single RAT E- UTRA operation</w:t>
      </w:r>
      <w:bookmarkEnd w:id="5566"/>
      <w:bookmarkEnd w:id="5567"/>
      <w:bookmarkEnd w:id="5568"/>
      <w:bookmarkEnd w:id="5569"/>
      <w:bookmarkEnd w:id="5570"/>
      <w:bookmarkEnd w:id="5571"/>
      <w:bookmarkEnd w:id="5572"/>
      <w:bookmarkEnd w:id="5573"/>
      <w:bookmarkEnd w:id="5574"/>
      <w:bookmarkEnd w:id="5575"/>
      <w:bookmarkEnd w:id="5576"/>
      <w:bookmarkEnd w:id="5577"/>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5578" w:name="_Toc21125306"/>
      <w:bookmarkStart w:id="5579" w:name="_Toc29768296"/>
      <w:bookmarkStart w:id="5580" w:name="_Toc36044738"/>
      <w:bookmarkStart w:id="5581" w:name="_Toc37230643"/>
      <w:bookmarkStart w:id="5582" w:name="_Toc45907786"/>
      <w:bookmarkStart w:id="5583" w:name="_Toc53181891"/>
      <w:bookmarkStart w:id="5584" w:name="_Toc61127706"/>
      <w:bookmarkStart w:id="5585" w:name="_Toc67054720"/>
      <w:bookmarkStart w:id="5586" w:name="_Toc67061718"/>
      <w:bookmarkStart w:id="5587" w:name="_Toc74735236"/>
      <w:bookmarkStart w:id="5588" w:name="_Toc74753479"/>
      <w:bookmarkStart w:id="5589" w:name="_Toc76507738"/>
      <w:r w:rsidRPr="00090C64">
        <w:t>7.9</w:t>
      </w:r>
      <w:r w:rsidRPr="00090C64">
        <w:tab/>
        <w:t>OTA In-channel selectivity</w:t>
      </w:r>
      <w:bookmarkEnd w:id="5578"/>
      <w:bookmarkEnd w:id="5579"/>
      <w:bookmarkEnd w:id="5580"/>
      <w:bookmarkEnd w:id="5581"/>
      <w:bookmarkEnd w:id="5582"/>
      <w:bookmarkEnd w:id="5583"/>
      <w:bookmarkEnd w:id="5584"/>
      <w:bookmarkEnd w:id="5585"/>
      <w:bookmarkEnd w:id="5586"/>
      <w:bookmarkEnd w:id="5587"/>
      <w:bookmarkEnd w:id="5588"/>
      <w:bookmarkEnd w:id="5589"/>
    </w:p>
    <w:p w14:paraId="02127490" w14:textId="77777777" w:rsidR="00D57C09" w:rsidRPr="00090C64" w:rsidRDefault="00D57C09" w:rsidP="00D57C09">
      <w:pPr>
        <w:pStyle w:val="Heading3"/>
        <w:rPr>
          <w:lang w:eastAsia="sv-SE"/>
        </w:rPr>
      </w:pPr>
      <w:bookmarkStart w:id="5590" w:name="_Toc21125307"/>
      <w:bookmarkStart w:id="5591" w:name="_Toc29768297"/>
      <w:bookmarkStart w:id="5592" w:name="_Toc36044739"/>
      <w:bookmarkStart w:id="5593" w:name="_Toc37230644"/>
      <w:bookmarkStart w:id="5594" w:name="_Toc45907787"/>
      <w:bookmarkStart w:id="5595" w:name="_Toc53181892"/>
      <w:bookmarkStart w:id="5596" w:name="_Toc61127707"/>
      <w:bookmarkStart w:id="5597" w:name="_Toc67054721"/>
      <w:bookmarkStart w:id="5598" w:name="_Toc67061719"/>
      <w:bookmarkStart w:id="5599" w:name="_Toc74735237"/>
      <w:bookmarkStart w:id="5600" w:name="_Toc74753480"/>
      <w:bookmarkStart w:id="5601" w:name="_Toc76507739"/>
      <w:r w:rsidRPr="00090C64">
        <w:rPr>
          <w:lang w:eastAsia="sv-SE"/>
        </w:rPr>
        <w:t>7.9.1</w:t>
      </w:r>
      <w:r w:rsidRPr="00090C64">
        <w:rPr>
          <w:lang w:eastAsia="sv-SE"/>
        </w:rPr>
        <w:tab/>
        <w:t>Definition and applicability</w:t>
      </w:r>
      <w:bookmarkEnd w:id="5590"/>
      <w:bookmarkEnd w:id="5591"/>
      <w:bookmarkEnd w:id="5592"/>
      <w:bookmarkEnd w:id="5593"/>
      <w:bookmarkEnd w:id="5594"/>
      <w:bookmarkEnd w:id="5595"/>
      <w:bookmarkEnd w:id="5596"/>
      <w:bookmarkEnd w:id="5597"/>
      <w:bookmarkEnd w:id="5598"/>
      <w:bookmarkEnd w:id="5599"/>
      <w:bookmarkEnd w:id="5600"/>
      <w:bookmarkEnd w:id="560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5602" w:name="_Toc21125308"/>
      <w:bookmarkStart w:id="5603" w:name="_Toc29768298"/>
      <w:bookmarkStart w:id="5604" w:name="_Toc36044740"/>
      <w:bookmarkStart w:id="5605" w:name="_Toc37230645"/>
      <w:bookmarkStart w:id="5606" w:name="_Toc45907788"/>
      <w:bookmarkStart w:id="5607" w:name="_Toc53181893"/>
      <w:bookmarkStart w:id="5608" w:name="_Toc61127708"/>
      <w:bookmarkStart w:id="5609" w:name="_Toc67054722"/>
      <w:bookmarkStart w:id="5610" w:name="_Toc67061720"/>
      <w:bookmarkStart w:id="5611" w:name="_Toc74735238"/>
      <w:bookmarkStart w:id="5612" w:name="_Toc74753481"/>
      <w:bookmarkStart w:id="5613" w:name="_Toc76507740"/>
      <w:r w:rsidRPr="00090C64">
        <w:rPr>
          <w:lang w:eastAsia="sv-SE"/>
        </w:rPr>
        <w:t>7.9.2</w:t>
      </w:r>
      <w:r w:rsidRPr="00090C64">
        <w:rPr>
          <w:lang w:eastAsia="sv-SE"/>
        </w:rPr>
        <w:tab/>
        <w:t>Minimum Requirement</w:t>
      </w:r>
      <w:bookmarkEnd w:id="5602"/>
      <w:bookmarkEnd w:id="5603"/>
      <w:bookmarkEnd w:id="5604"/>
      <w:bookmarkEnd w:id="5605"/>
      <w:bookmarkEnd w:id="5606"/>
      <w:bookmarkEnd w:id="5607"/>
      <w:bookmarkEnd w:id="5608"/>
      <w:bookmarkEnd w:id="5609"/>
      <w:bookmarkEnd w:id="5610"/>
      <w:bookmarkEnd w:id="5611"/>
      <w:bookmarkEnd w:id="5612"/>
      <w:bookmarkEnd w:id="5613"/>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5614" w:name="_Toc21125309"/>
      <w:bookmarkStart w:id="5615" w:name="_Toc29768299"/>
      <w:bookmarkStart w:id="5616" w:name="_Toc36044741"/>
      <w:bookmarkStart w:id="5617" w:name="_Toc37230646"/>
      <w:bookmarkStart w:id="5618" w:name="_Toc45907789"/>
      <w:bookmarkStart w:id="5619" w:name="_Toc53181894"/>
      <w:bookmarkStart w:id="5620" w:name="_Toc61127709"/>
      <w:bookmarkStart w:id="5621" w:name="_Toc67054723"/>
      <w:bookmarkStart w:id="5622" w:name="_Toc67061721"/>
      <w:bookmarkStart w:id="5623" w:name="_Toc74735239"/>
      <w:bookmarkStart w:id="5624" w:name="_Toc74753482"/>
      <w:bookmarkStart w:id="5625" w:name="_Toc76507741"/>
      <w:r w:rsidRPr="00090C64">
        <w:rPr>
          <w:lang w:eastAsia="sv-SE"/>
        </w:rPr>
        <w:lastRenderedPageBreak/>
        <w:t>7.9.3</w:t>
      </w:r>
      <w:r w:rsidRPr="00090C64">
        <w:rPr>
          <w:lang w:eastAsia="sv-SE"/>
        </w:rPr>
        <w:tab/>
        <w:t>Test purpose</w:t>
      </w:r>
      <w:bookmarkEnd w:id="5614"/>
      <w:bookmarkEnd w:id="5615"/>
      <w:bookmarkEnd w:id="5616"/>
      <w:bookmarkEnd w:id="5617"/>
      <w:bookmarkEnd w:id="5618"/>
      <w:bookmarkEnd w:id="5619"/>
      <w:bookmarkEnd w:id="5620"/>
      <w:bookmarkEnd w:id="5621"/>
      <w:bookmarkEnd w:id="5622"/>
      <w:bookmarkEnd w:id="5623"/>
      <w:bookmarkEnd w:id="5624"/>
      <w:bookmarkEnd w:id="562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5626" w:name="_Toc21125310"/>
      <w:bookmarkStart w:id="5627" w:name="_Toc29768300"/>
      <w:bookmarkStart w:id="5628" w:name="_Toc36044742"/>
      <w:bookmarkStart w:id="5629" w:name="_Toc37230647"/>
      <w:bookmarkStart w:id="5630" w:name="_Toc45907790"/>
      <w:bookmarkStart w:id="5631" w:name="_Toc53181895"/>
      <w:bookmarkStart w:id="5632" w:name="_Toc61127710"/>
      <w:bookmarkStart w:id="5633" w:name="_Toc67054724"/>
      <w:bookmarkStart w:id="5634" w:name="_Toc67061722"/>
      <w:bookmarkStart w:id="5635" w:name="_Toc74735240"/>
      <w:bookmarkStart w:id="5636" w:name="_Toc74753483"/>
      <w:bookmarkStart w:id="5637" w:name="_Toc76507742"/>
      <w:r w:rsidRPr="00090C64">
        <w:rPr>
          <w:lang w:eastAsia="sv-SE"/>
        </w:rPr>
        <w:t>7.9</w:t>
      </w:r>
      <w:r w:rsidRPr="00090C64">
        <w:rPr>
          <w:lang w:eastAsia="zh-CN"/>
        </w:rPr>
        <w:t>.</w:t>
      </w:r>
      <w:r w:rsidRPr="00090C64">
        <w:rPr>
          <w:lang w:eastAsia="sv-SE"/>
        </w:rPr>
        <w:t>4</w:t>
      </w:r>
      <w:r w:rsidRPr="00090C64">
        <w:rPr>
          <w:lang w:eastAsia="sv-SE"/>
        </w:rPr>
        <w:tab/>
        <w:t>Method of test</w:t>
      </w:r>
      <w:bookmarkEnd w:id="5626"/>
      <w:bookmarkEnd w:id="5627"/>
      <w:bookmarkEnd w:id="5628"/>
      <w:bookmarkEnd w:id="5629"/>
      <w:bookmarkEnd w:id="5630"/>
      <w:bookmarkEnd w:id="5631"/>
      <w:bookmarkEnd w:id="5632"/>
      <w:bookmarkEnd w:id="5633"/>
      <w:bookmarkEnd w:id="5634"/>
      <w:bookmarkEnd w:id="5635"/>
      <w:bookmarkEnd w:id="5636"/>
      <w:bookmarkEnd w:id="5637"/>
    </w:p>
    <w:p w14:paraId="76A5DEBB" w14:textId="77777777" w:rsidR="00D57C09" w:rsidRPr="00090C64" w:rsidRDefault="00D57C09" w:rsidP="00D57C09">
      <w:pPr>
        <w:pStyle w:val="Heading4"/>
        <w:rPr>
          <w:lang w:eastAsia="sv-SE"/>
        </w:rPr>
      </w:pPr>
      <w:bookmarkStart w:id="5638" w:name="_Toc21125311"/>
      <w:bookmarkStart w:id="5639" w:name="_Toc29768301"/>
      <w:bookmarkStart w:id="5640" w:name="_Toc36044743"/>
      <w:bookmarkStart w:id="5641" w:name="_Toc37230648"/>
      <w:bookmarkStart w:id="5642" w:name="_Toc45907791"/>
      <w:bookmarkStart w:id="5643" w:name="_Toc53181896"/>
      <w:bookmarkStart w:id="5644" w:name="_Toc61127711"/>
      <w:bookmarkStart w:id="5645" w:name="_Toc67054725"/>
      <w:bookmarkStart w:id="5646" w:name="_Toc67061723"/>
      <w:bookmarkStart w:id="5647" w:name="_Toc74735241"/>
      <w:bookmarkStart w:id="5648" w:name="_Toc74753484"/>
      <w:bookmarkStart w:id="5649" w:name="_Toc76507743"/>
      <w:r w:rsidRPr="00090C64">
        <w:rPr>
          <w:lang w:eastAsia="sv-SE"/>
        </w:rPr>
        <w:t>7.9.4.1</w:t>
      </w:r>
      <w:r w:rsidRPr="00090C64">
        <w:rPr>
          <w:lang w:eastAsia="sv-SE"/>
        </w:rPr>
        <w:tab/>
        <w:t>Initial conditions</w:t>
      </w:r>
      <w:bookmarkEnd w:id="5638"/>
      <w:bookmarkEnd w:id="5639"/>
      <w:bookmarkEnd w:id="5640"/>
      <w:bookmarkEnd w:id="5641"/>
      <w:bookmarkEnd w:id="5642"/>
      <w:bookmarkEnd w:id="5643"/>
      <w:bookmarkEnd w:id="5644"/>
      <w:bookmarkEnd w:id="5645"/>
      <w:bookmarkEnd w:id="5646"/>
      <w:bookmarkEnd w:id="5647"/>
      <w:bookmarkEnd w:id="5648"/>
      <w:bookmarkEnd w:id="564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5650" w:name="_Toc21125312"/>
      <w:bookmarkStart w:id="5651" w:name="_Toc29768302"/>
      <w:bookmarkStart w:id="5652" w:name="_Toc36044744"/>
      <w:bookmarkStart w:id="5653" w:name="_Toc37230649"/>
      <w:bookmarkStart w:id="5654" w:name="_Toc45907792"/>
      <w:bookmarkStart w:id="5655" w:name="_Toc53181897"/>
      <w:bookmarkStart w:id="5656" w:name="_Toc61127712"/>
      <w:bookmarkStart w:id="5657" w:name="_Toc67054726"/>
      <w:bookmarkStart w:id="5658" w:name="_Toc67061724"/>
      <w:bookmarkStart w:id="5659" w:name="_Toc74735242"/>
      <w:bookmarkStart w:id="5660" w:name="_Toc74753485"/>
      <w:bookmarkStart w:id="5661" w:name="_Toc76507744"/>
      <w:r w:rsidRPr="00090C64">
        <w:rPr>
          <w:lang w:eastAsia="sv-SE"/>
        </w:rPr>
        <w:t>7.9.4.2</w:t>
      </w:r>
      <w:r w:rsidRPr="00090C64">
        <w:rPr>
          <w:lang w:eastAsia="sv-SE"/>
        </w:rPr>
        <w:tab/>
        <w:t>Procedure</w:t>
      </w:r>
      <w:bookmarkEnd w:id="5650"/>
      <w:bookmarkEnd w:id="5651"/>
      <w:bookmarkEnd w:id="5652"/>
      <w:bookmarkEnd w:id="5653"/>
      <w:bookmarkEnd w:id="5654"/>
      <w:bookmarkEnd w:id="5655"/>
      <w:bookmarkEnd w:id="5656"/>
      <w:bookmarkEnd w:id="5657"/>
      <w:bookmarkEnd w:id="5658"/>
      <w:bookmarkEnd w:id="5659"/>
      <w:bookmarkEnd w:id="5660"/>
      <w:bookmarkEnd w:id="56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5662" w:name="_Toc21125313"/>
      <w:bookmarkStart w:id="5663" w:name="_Toc29768303"/>
      <w:bookmarkStart w:id="5664" w:name="_Toc36044745"/>
      <w:bookmarkStart w:id="5665" w:name="_Toc37230650"/>
      <w:bookmarkStart w:id="5666" w:name="_Toc45907793"/>
      <w:bookmarkStart w:id="5667" w:name="_Toc53181898"/>
      <w:bookmarkStart w:id="5668" w:name="_Toc61127713"/>
      <w:bookmarkStart w:id="5669" w:name="_Toc67054727"/>
      <w:bookmarkStart w:id="5670" w:name="_Toc67061725"/>
      <w:bookmarkStart w:id="5671" w:name="_Toc74735243"/>
      <w:bookmarkStart w:id="5672" w:name="_Toc74753486"/>
      <w:bookmarkStart w:id="5673" w:name="_Toc76507745"/>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5662"/>
      <w:bookmarkEnd w:id="5663"/>
      <w:bookmarkEnd w:id="5664"/>
      <w:bookmarkEnd w:id="5665"/>
      <w:bookmarkEnd w:id="5666"/>
      <w:bookmarkEnd w:id="5667"/>
      <w:bookmarkEnd w:id="5668"/>
      <w:bookmarkEnd w:id="5669"/>
      <w:bookmarkEnd w:id="5670"/>
      <w:bookmarkEnd w:id="5671"/>
      <w:bookmarkEnd w:id="5672"/>
      <w:bookmarkEnd w:id="5673"/>
    </w:p>
    <w:p w14:paraId="478C7BFE" w14:textId="77777777" w:rsidR="00D57C09" w:rsidRPr="00090C64" w:rsidRDefault="00D57C09" w:rsidP="00D57C09">
      <w:pPr>
        <w:pStyle w:val="Heading4"/>
        <w:rPr>
          <w:lang w:eastAsia="sv-SE"/>
        </w:rPr>
      </w:pPr>
      <w:bookmarkStart w:id="5674" w:name="_Hlk524094919"/>
      <w:bookmarkStart w:id="5675" w:name="_Toc21125314"/>
      <w:bookmarkStart w:id="5676" w:name="_Toc29768304"/>
      <w:bookmarkStart w:id="5677" w:name="_Toc36044746"/>
      <w:bookmarkStart w:id="5678" w:name="_Toc37230651"/>
      <w:bookmarkStart w:id="5679" w:name="_Toc45907794"/>
      <w:bookmarkStart w:id="5680" w:name="_Toc53181899"/>
      <w:bookmarkStart w:id="5681" w:name="_Toc61127714"/>
      <w:bookmarkStart w:id="5682" w:name="_Toc67054728"/>
      <w:bookmarkStart w:id="5683" w:name="_Toc67061726"/>
      <w:bookmarkStart w:id="5684" w:name="_Toc74735244"/>
      <w:bookmarkStart w:id="5685" w:name="_Toc74753487"/>
      <w:bookmarkStart w:id="5686" w:name="_Toc76507746"/>
      <w:r w:rsidRPr="00090C64">
        <w:rPr>
          <w:lang w:eastAsia="sv-SE"/>
        </w:rPr>
        <w:t>7.9.5.1</w:t>
      </w:r>
      <w:r w:rsidRPr="00090C64">
        <w:rPr>
          <w:lang w:eastAsia="sv-SE"/>
        </w:rPr>
        <w:tab/>
        <w:t>E-UTRA test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5687" w:name="_Toc21125315"/>
      <w:bookmarkStart w:id="5688" w:name="_Toc29768305"/>
      <w:bookmarkStart w:id="5689" w:name="_Toc36044747"/>
      <w:bookmarkStart w:id="5690" w:name="_Toc37230652"/>
      <w:bookmarkStart w:id="5691" w:name="_Toc45907795"/>
      <w:bookmarkStart w:id="5692" w:name="_Toc53181900"/>
      <w:bookmarkStart w:id="5693" w:name="_Toc61127715"/>
      <w:bookmarkStart w:id="5694" w:name="_Toc67054729"/>
      <w:bookmarkStart w:id="5695" w:name="_Toc67061727"/>
      <w:bookmarkStart w:id="5696" w:name="_Toc74735245"/>
      <w:bookmarkStart w:id="5697" w:name="_Toc74753488"/>
      <w:bookmarkStart w:id="5698" w:name="_Toc76507747"/>
      <w:r w:rsidRPr="00090C64">
        <w:rPr>
          <w:lang w:eastAsia="sv-SE"/>
        </w:rPr>
        <w:t>7.9.5.2</w:t>
      </w:r>
      <w:r w:rsidRPr="00090C64">
        <w:rPr>
          <w:lang w:eastAsia="sv-SE"/>
        </w:rPr>
        <w:tab/>
        <w:t>NR test requirement</w:t>
      </w:r>
      <w:bookmarkEnd w:id="5687"/>
      <w:bookmarkEnd w:id="5688"/>
      <w:bookmarkEnd w:id="5689"/>
      <w:bookmarkEnd w:id="5690"/>
      <w:bookmarkEnd w:id="5691"/>
      <w:bookmarkEnd w:id="5692"/>
      <w:bookmarkEnd w:id="5693"/>
      <w:bookmarkEnd w:id="5694"/>
      <w:bookmarkEnd w:id="5695"/>
      <w:bookmarkEnd w:id="5696"/>
      <w:bookmarkEnd w:id="5697"/>
      <w:bookmarkEnd w:id="5698"/>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823CD5" w:rsidRPr="00090C64" w:rsidRDefault="00823CD5" w:rsidP="00784970">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823CD5" w:rsidRPr="00090C64" w:rsidRDefault="00823CD5" w:rsidP="00784970">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823CD5" w:rsidRPr="00090C64" w:rsidRDefault="00823CD5" w:rsidP="00784970">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823CD5" w:rsidRPr="00090C64" w:rsidRDefault="00823CD5" w:rsidP="00784970">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6A593B78"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7777777" w:rsidR="00823CD5" w:rsidRPr="00090C64" w:rsidRDefault="00823CD5" w:rsidP="00784970">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823CD5" w:rsidRPr="00090C64" w:rsidRDefault="00823CD5" w:rsidP="00784970">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823CD5" w:rsidRPr="00090C64" w:rsidRDefault="00823CD5" w:rsidP="00784970">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823CD5" w:rsidRPr="00090C64" w:rsidRDefault="00823CD5" w:rsidP="00784970">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823CD5" w:rsidRPr="00090C64" w:rsidRDefault="00823CD5" w:rsidP="00784970">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823CD5" w:rsidRPr="00090C64" w:rsidRDefault="00823CD5" w:rsidP="00784970">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823CD5" w:rsidRPr="00090C64" w:rsidRDefault="00823CD5" w:rsidP="00784970">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823CD5" w:rsidRPr="00090C64" w:rsidRDefault="00823CD5" w:rsidP="00784970">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24ED5050"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823CD5" w:rsidRPr="00090C64" w:rsidRDefault="00823CD5" w:rsidP="00784970">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823CD5" w:rsidRPr="00090C64" w:rsidRDefault="00823CD5" w:rsidP="00784970">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823CD5" w:rsidRPr="00090C64" w:rsidRDefault="00823CD5" w:rsidP="00784970">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823CD5" w:rsidRPr="00090C64" w:rsidRDefault="00823CD5" w:rsidP="00784970">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10EEDD0"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77777777" w:rsidR="00823CD5" w:rsidRPr="00090C64" w:rsidRDefault="00823CD5" w:rsidP="00784970">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823CD5" w:rsidRPr="00090C64" w:rsidRDefault="00823CD5" w:rsidP="00784970">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823CD5" w:rsidRPr="00090C64" w:rsidRDefault="00823CD5" w:rsidP="00784970">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823CD5" w:rsidRPr="00090C64" w:rsidRDefault="00823CD5" w:rsidP="00784970">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823CD5" w:rsidRPr="00090C64" w:rsidRDefault="00823CD5" w:rsidP="00784970">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6E698197"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823CD5" w:rsidRPr="00090C64" w:rsidRDefault="00823CD5" w:rsidP="00784970">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823CD5" w:rsidRPr="00090C64" w:rsidRDefault="00823CD5" w:rsidP="00784970">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823CD5" w:rsidRPr="00090C64" w:rsidRDefault="00823CD5" w:rsidP="00784970">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823CD5" w:rsidRPr="00090C64" w:rsidRDefault="00823CD5" w:rsidP="00784970">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823CD5" w:rsidRPr="00090C64" w:rsidRDefault="00823CD5" w:rsidP="00784970">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76C267FE"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823CD5" w:rsidRPr="00090C64" w:rsidRDefault="00823CD5" w:rsidP="00784970">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823CD5" w:rsidRPr="00090C64" w:rsidRDefault="00823CD5" w:rsidP="00784970">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823CD5" w:rsidRPr="00090C64" w:rsidRDefault="00823CD5" w:rsidP="00784970">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823CD5" w:rsidRPr="00090C64" w:rsidRDefault="00823CD5" w:rsidP="00784970">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33A293CB"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77777777" w:rsidR="00823CD5" w:rsidRPr="00090C64" w:rsidRDefault="00823CD5" w:rsidP="00784970">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823CD5" w:rsidRPr="00090C64" w:rsidRDefault="00823CD5" w:rsidP="00784970">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823CD5" w:rsidRPr="00090C64" w:rsidRDefault="00823CD5" w:rsidP="00784970">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823CD5" w:rsidRPr="00090C64" w:rsidRDefault="00823CD5" w:rsidP="00784970">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823CD5" w:rsidRPr="00090C64" w:rsidRDefault="00823CD5" w:rsidP="00784970">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823CD5" w:rsidRPr="00090C64" w:rsidRDefault="00823CD5" w:rsidP="00784970">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823CD5" w:rsidRPr="00090C64" w:rsidRDefault="00823CD5" w:rsidP="00784970">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823CD5" w:rsidRPr="00090C64" w:rsidRDefault="00823CD5" w:rsidP="00784970">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0847527"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823CD5" w:rsidRPr="00090C64" w:rsidRDefault="00823CD5" w:rsidP="00784970">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823CD5" w:rsidRPr="00090C64" w:rsidRDefault="00823CD5" w:rsidP="00784970">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823CD5" w:rsidRPr="00090C64" w:rsidRDefault="00823CD5" w:rsidP="00784970">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823CD5" w:rsidRPr="00090C64" w:rsidRDefault="00823CD5" w:rsidP="00784970">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68AC3D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7777777" w:rsidR="00823CD5" w:rsidRPr="00090C64" w:rsidRDefault="00823CD5" w:rsidP="00784970">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823CD5" w:rsidRPr="00090C64" w:rsidRDefault="00823CD5" w:rsidP="00784970">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823CD5" w:rsidRPr="00090C64" w:rsidRDefault="00823CD5" w:rsidP="00784970">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823CD5" w:rsidRPr="00090C64" w:rsidRDefault="00823CD5" w:rsidP="00784970">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215EDF8D"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823CD5" w:rsidRPr="00090C64" w:rsidRDefault="00823CD5" w:rsidP="00784970">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823CD5" w:rsidRPr="00090C64" w:rsidRDefault="00823CD5" w:rsidP="00784970">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823CD5" w:rsidRPr="00090C64" w:rsidRDefault="00823CD5" w:rsidP="00784970">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823CD5" w:rsidRPr="00090C64" w:rsidRDefault="00823CD5" w:rsidP="00784970">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823CD5" w:rsidRPr="00090C64" w:rsidRDefault="00823CD5" w:rsidP="00784970">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52CD732E" w14:textId="77777777" w:rsidR="00823CD5" w:rsidRPr="00090C64" w:rsidRDefault="00823CD5" w:rsidP="00784970">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823CD5" w:rsidRPr="00090C64" w:rsidRDefault="00823CD5" w:rsidP="00784970">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823CD5" w:rsidRPr="00090C64" w:rsidRDefault="00823CD5" w:rsidP="00784970">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823CD5" w:rsidRPr="00090C64" w:rsidRDefault="00823CD5" w:rsidP="00784970">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823CD5" w:rsidRPr="00090C64" w:rsidRDefault="00823CD5" w:rsidP="00784970">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7BA002F4" w14:textId="77777777" w:rsidR="00823CD5" w:rsidRPr="00090C64" w:rsidRDefault="00823CD5" w:rsidP="00784970">
            <w:pPr>
              <w:pStyle w:val="TAC"/>
              <w:rPr>
                <w:rFonts w:eastAsia="SimSun"/>
                <w:lang w:eastAsia="zh-CN"/>
              </w:rPr>
            </w:pPr>
            <w:r w:rsidRPr="00090C64">
              <w:t>25 PRB</w:t>
            </w:r>
            <w:r w:rsidRPr="00090C64">
              <w:rPr>
                <w:rFonts w:eastAsia="SimSun"/>
                <w:lang w:eastAsia="zh-CN"/>
              </w:rPr>
              <w:t>s</w:t>
            </w:r>
          </w:p>
        </w:tc>
      </w:tr>
      <w:tr w:rsidR="00823CD5"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77777777" w:rsidR="00823CD5" w:rsidRPr="00090C64" w:rsidRDefault="00823CD5" w:rsidP="00784970">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823CD5" w:rsidRPr="00090C64" w:rsidRDefault="00823CD5" w:rsidP="00784970">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823CD5" w:rsidRPr="00090C64" w:rsidRDefault="00823CD5" w:rsidP="00784970">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823CD5" w:rsidRPr="00090C64" w:rsidRDefault="00823CD5" w:rsidP="00784970">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823CD5" w:rsidRPr="00090C64" w:rsidRDefault="00823CD5" w:rsidP="00784970">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823CD5" w:rsidRPr="00090C64" w:rsidRDefault="00823CD5" w:rsidP="00784970">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823CD5" w:rsidRPr="00090C64" w:rsidRDefault="00823CD5" w:rsidP="00784970">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823CD5" w:rsidRPr="00090C64" w:rsidRDefault="00823CD5" w:rsidP="00784970">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823CD5" w:rsidRPr="00090C64" w:rsidRDefault="00823CD5" w:rsidP="00784970">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6F61149E"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823CD5"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823CD5" w:rsidRPr="00090C64" w:rsidRDefault="00823CD5" w:rsidP="00784970">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823CD5" w:rsidRPr="00090C64" w:rsidRDefault="00823CD5" w:rsidP="00784970">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823CD5" w:rsidRPr="00090C64" w:rsidRDefault="00823CD5" w:rsidP="00784970">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823CD5" w:rsidRPr="00090C64" w:rsidRDefault="00823CD5" w:rsidP="00784970">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57178EE8" w14:textId="77777777" w:rsidR="00823CD5" w:rsidRPr="00090C64" w:rsidRDefault="00823CD5" w:rsidP="00784970">
            <w:pPr>
              <w:pStyle w:val="TAC"/>
              <w:rPr>
                <w:rFonts w:eastAsia="SimSun"/>
                <w:lang w:eastAsia="zh-CN"/>
              </w:rPr>
            </w:pPr>
            <w:r w:rsidRPr="00090C64">
              <w:t>50 PRB</w:t>
            </w:r>
            <w:r w:rsidRPr="00090C64">
              <w:rPr>
                <w:rFonts w:eastAsia="SimSun"/>
                <w:lang w:eastAsia="zh-CN"/>
              </w:rPr>
              <w:t>s</w:t>
            </w:r>
          </w:p>
        </w:tc>
      </w:tr>
      <w:tr w:rsidR="00823CD5"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77777777" w:rsidR="00823CD5" w:rsidRPr="00090C64" w:rsidRDefault="00823CD5" w:rsidP="00784970">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823CD5" w:rsidRPr="00090C64" w:rsidRDefault="00823CD5" w:rsidP="00784970">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823CD5" w:rsidRPr="00090C64" w:rsidRDefault="00823CD5" w:rsidP="00784970">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823CD5" w:rsidRPr="00090C64" w:rsidRDefault="00823CD5" w:rsidP="00784970">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823CD5" w:rsidRPr="00090C64" w:rsidRDefault="00823CD5" w:rsidP="00784970">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4B0E76F6"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823CD5"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77777777" w:rsidR="00823CD5" w:rsidRPr="00090C64" w:rsidRDefault="00823CD5" w:rsidP="00784970">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823CD5" w:rsidRPr="00090C64" w:rsidRDefault="00823CD5" w:rsidP="00784970">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823CD5" w:rsidRPr="00090C64" w:rsidRDefault="00823CD5" w:rsidP="00784970">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823CD5" w:rsidRPr="00090C64" w:rsidRDefault="00823CD5" w:rsidP="00784970">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823CD5" w:rsidRPr="00090C64" w:rsidRDefault="00823CD5" w:rsidP="00784970">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823CD5" w:rsidRPr="00090C64" w:rsidRDefault="00823CD5" w:rsidP="00784970">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823CD5" w:rsidRPr="00090C64" w:rsidRDefault="00823CD5" w:rsidP="00784970">
            <w:pPr>
              <w:pStyle w:val="TAC"/>
            </w:pPr>
            <w:r w:rsidRPr="00090C64">
              <w:t>DFT-s-OFDM NR signal, 60 kHz</w:t>
            </w:r>
            <w:r w:rsidRPr="00090C64">
              <w:rPr>
                <w:rFonts w:eastAsia="SimSun"/>
                <w:lang w:eastAsia="zh-CN"/>
              </w:rPr>
              <w:t xml:space="preserve"> SCS</w:t>
            </w:r>
            <w:r w:rsidRPr="00090C64">
              <w:t>,</w:t>
            </w:r>
          </w:p>
          <w:p w14:paraId="31F9A366" w14:textId="77777777" w:rsidR="00823CD5" w:rsidRPr="00090C64" w:rsidRDefault="00823CD5" w:rsidP="00784970">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5699" w:name="_Toc21125316"/>
      <w:bookmarkStart w:id="5700" w:name="_Toc29768306"/>
      <w:bookmarkStart w:id="5701" w:name="_Toc36044748"/>
      <w:bookmarkStart w:id="5702" w:name="_Toc37230653"/>
      <w:bookmarkStart w:id="5703" w:name="_Toc45907796"/>
      <w:bookmarkStart w:id="5704" w:name="_Toc53181901"/>
      <w:bookmarkStart w:id="5705" w:name="_Toc61127716"/>
      <w:bookmarkStart w:id="5706" w:name="_Toc67054730"/>
      <w:bookmarkStart w:id="5707" w:name="_Toc67061728"/>
      <w:bookmarkStart w:id="5708" w:name="_Toc74735246"/>
      <w:bookmarkStart w:id="5709" w:name="_Toc74753489"/>
      <w:bookmarkStart w:id="5710" w:name="_Toc76507748"/>
      <w:r w:rsidRPr="00090C64">
        <w:t>8</w:t>
      </w:r>
      <w:r w:rsidRPr="00090C64">
        <w:tab/>
        <w:t>Radiated performance requirements</w:t>
      </w:r>
      <w:bookmarkEnd w:id="5699"/>
      <w:bookmarkEnd w:id="5700"/>
      <w:bookmarkEnd w:id="5701"/>
      <w:bookmarkEnd w:id="5702"/>
      <w:bookmarkEnd w:id="5703"/>
      <w:bookmarkEnd w:id="5704"/>
      <w:bookmarkEnd w:id="5705"/>
      <w:bookmarkEnd w:id="5706"/>
      <w:bookmarkEnd w:id="5707"/>
      <w:bookmarkEnd w:id="5708"/>
      <w:bookmarkEnd w:id="5709"/>
      <w:bookmarkEnd w:id="5710"/>
    </w:p>
    <w:p w14:paraId="6F1D12F4" w14:textId="77777777" w:rsidR="00D57C09" w:rsidRPr="00090C64" w:rsidRDefault="00D57C09" w:rsidP="00D57C09">
      <w:pPr>
        <w:pStyle w:val="Heading2"/>
      </w:pPr>
      <w:bookmarkStart w:id="5711" w:name="_Toc21125317"/>
      <w:bookmarkStart w:id="5712" w:name="_Toc29768307"/>
      <w:bookmarkStart w:id="5713" w:name="_Toc36044749"/>
      <w:bookmarkStart w:id="5714" w:name="_Toc37230654"/>
      <w:bookmarkStart w:id="5715" w:name="_Toc45907797"/>
      <w:bookmarkStart w:id="5716" w:name="_Toc53181902"/>
      <w:bookmarkStart w:id="5717" w:name="_Toc61127717"/>
      <w:bookmarkStart w:id="5718" w:name="_Toc67054731"/>
      <w:bookmarkStart w:id="5719" w:name="_Toc67061729"/>
      <w:bookmarkStart w:id="5720" w:name="_Toc74735247"/>
      <w:bookmarkStart w:id="5721" w:name="_Toc74753490"/>
      <w:bookmarkStart w:id="5722" w:name="_Toc76507749"/>
      <w:r w:rsidRPr="00090C64">
        <w:t>8.1</w:t>
      </w:r>
      <w:r w:rsidRPr="00090C64">
        <w:tab/>
        <w:t>General</w:t>
      </w:r>
      <w:bookmarkEnd w:id="5711"/>
      <w:bookmarkEnd w:id="5712"/>
      <w:bookmarkEnd w:id="5713"/>
      <w:bookmarkEnd w:id="5714"/>
      <w:bookmarkEnd w:id="5715"/>
      <w:bookmarkEnd w:id="5716"/>
      <w:bookmarkEnd w:id="5717"/>
      <w:bookmarkEnd w:id="5718"/>
      <w:bookmarkEnd w:id="5719"/>
      <w:bookmarkEnd w:id="5720"/>
      <w:bookmarkEnd w:id="5721"/>
      <w:bookmarkEnd w:id="5722"/>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5723" w:name="_Toc21125318"/>
      <w:bookmarkStart w:id="5724" w:name="_Toc29768308"/>
      <w:bookmarkStart w:id="5725" w:name="_Toc36044750"/>
      <w:bookmarkStart w:id="5726" w:name="_Toc37230655"/>
      <w:bookmarkStart w:id="5727" w:name="_Toc45907798"/>
      <w:bookmarkStart w:id="5728" w:name="_Toc53181903"/>
      <w:bookmarkStart w:id="5729" w:name="_Toc61127718"/>
      <w:bookmarkStart w:id="5730" w:name="_Toc67054732"/>
      <w:bookmarkStart w:id="5731" w:name="_Toc67061730"/>
      <w:bookmarkStart w:id="5732" w:name="_Toc74735248"/>
      <w:bookmarkStart w:id="5733" w:name="_Toc74753491"/>
      <w:bookmarkStart w:id="5734" w:name="_Toc76507750"/>
      <w:r w:rsidRPr="00090C64">
        <w:lastRenderedPageBreak/>
        <w:t>8.1.1</w:t>
      </w:r>
      <w:r w:rsidRPr="00090C64">
        <w:tab/>
        <w:t>OTA demodulation branches</w:t>
      </w:r>
      <w:bookmarkEnd w:id="5723"/>
      <w:bookmarkEnd w:id="5724"/>
      <w:bookmarkEnd w:id="5725"/>
      <w:bookmarkEnd w:id="5726"/>
      <w:bookmarkEnd w:id="5727"/>
      <w:bookmarkEnd w:id="5728"/>
      <w:bookmarkEnd w:id="5729"/>
      <w:bookmarkEnd w:id="5730"/>
      <w:bookmarkEnd w:id="5731"/>
      <w:bookmarkEnd w:id="5732"/>
      <w:bookmarkEnd w:id="5733"/>
      <w:bookmarkEnd w:id="573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5735" w:name="_Toc21125319"/>
      <w:bookmarkStart w:id="5736" w:name="_Toc29768309"/>
      <w:bookmarkStart w:id="5737" w:name="_Toc36044751"/>
      <w:bookmarkStart w:id="5738" w:name="_Toc37230656"/>
      <w:bookmarkStart w:id="5739" w:name="_Toc45907799"/>
      <w:bookmarkStart w:id="5740" w:name="_Toc53181904"/>
      <w:bookmarkStart w:id="5741" w:name="_Toc61127719"/>
      <w:bookmarkStart w:id="5742" w:name="_Toc67054733"/>
      <w:bookmarkStart w:id="5743" w:name="_Toc67061731"/>
      <w:bookmarkStart w:id="5744" w:name="_Toc74735249"/>
      <w:bookmarkStart w:id="5745" w:name="_Toc74753492"/>
      <w:bookmarkStart w:id="5746" w:name="_Toc76507751"/>
      <w:r w:rsidRPr="00090C64">
        <w:t>8.2</w:t>
      </w:r>
      <w:r w:rsidRPr="00090C64">
        <w:tab/>
        <w:t>Radiated performance requirements for MSR</w:t>
      </w:r>
      <w:bookmarkEnd w:id="5735"/>
      <w:bookmarkEnd w:id="5736"/>
      <w:bookmarkEnd w:id="5737"/>
      <w:bookmarkEnd w:id="5738"/>
      <w:bookmarkEnd w:id="5739"/>
      <w:bookmarkEnd w:id="5740"/>
      <w:bookmarkEnd w:id="5741"/>
      <w:bookmarkEnd w:id="5742"/>
      <w:bookmarkEnd w:id="5743"/>
      <w:bookmarkEnd w:id="5744"/>
      <w:bookmarkEnd w:id="5745"/>
      <w:bookmarkEnd w:id="574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5747" w:name="_Toc21125320"/>
      <w:bookmarkStart w:id="5748" w:name="_Toc29768310"/>
      <w:bookmarkStart w:id="5749" w:name="_Toc36044752"/>
      <w:bookmarkStart w:id="5750" w:name="_Toc37230657"/>
      <w:bookmarkStart w:id="5751" w:name="_Toc45907800"/>
      <w:bookmarkStart w:id="5752" w:name="_Toc53181905"/>
      <w:bookmarkStart w:id="5753" w:name="_Toc61127720"/>
      <w:bookmarkStart w:id="5754" w:name="_Toc67054734"/>
      <w:bookmarkStart w:id="5755" w:name="_Toc67061732"/>
      <w:bookmarkStart w:id="5756" w:name="_Toc74735250"/>
      <w:bookmarkStart w:id="5757" w:name="_Toc74753493"/>
      <w:bookmarkStart w:id="5758" w:name="_Toc76507752"/>
      <w:r w:rsidRPr="00090C64">
        <w:t>8.3</w:t>
      </w:r>
      <w:r w:rsidRPr="00090C64">
        <w:tab/>
        <w:t>Radiated performance requirements for UTRA FDD</w:t>
      </w:r>
      <w:bookmarkEnd w:id="5747"/>
      <w:bookmarkEnd w:id="5748"/>
      <w:bookmarkEnd w:id="5749"/>
      <w:bookmarkEnd w:id="5750"/>
      <w:bookmarkEnd w:id="5751"/>
      <w:bookmarkEnd w:id="5752"/>
      <w:bookmarkEnd w:id="5753"/>
      <w:bookmarkEnd w:id="5754"/>
      <w:bookmarkEnd w:id="5755"/>
      <w:bookmarkEnd w:id="5756"/>
      <w:bookmarkEnd w:id="5757"/>
      <w:bookmarkEnd w:id="5758"/>
    </w:p>
    <w:p w14:paraId="7FC25281" w14:textId="77777777" w:rsidR="00D57C09" w:rsidRPr="00090C64" w:rsidRDefault="00D57C09" w:rsidP="00D57C09">
      <w:pPr>
        <w:pStyle w:val="Heading3"/>
      </w:pPr>
      <w:bookmarkStart w:id="5759" w:name="_Toc21125321"/>
      <w:bookmarkStart w:id="5760" w:name="_Toc29768311"/>
      <w:bookmarkStart w:id="5761" w:name="_Toc36044753"/>
      <w:bookmarkStart w:id="5762" w:name="_Toc37230658"/>
      <w:bookmarkStart w:id="5763" w:name="_Toc45907801"/>
      <w:bookmarkStart w:id="5764" w:name="_Toc53181906"/>
      <w:bookmarkStart w:id="5765" w:name="_Toc61127721"/>
      <w:bookmarkStart w:id="5766" w:name="_Toc67054735"/>
      <w:bookmarkStart w:id="5767" w:name="_Toc67061733"/>
      <w:bookmarkStart w:id="5768" w:name="_Toc74735251"/>
      <w:bookmarkStart w:id="5769" w:name="_Toc74753494"/>
      <w:bookmarkStart w:id="5770" w:name="_Toc76507753"/>
      <w:r w:rsidRPr="00090C64">
        <w:t>8.3.1</w:t>
      </w:r>
      <w:r w:rsidRPr="00090C64">
        <w:tab/>
        <w:t>General</w:t>
      </w:r>
      <w:bookmarkEnd w:id="5759"/>
      <w:bookmarkEnd w:id="5760"/>
      <w:bookmarkEnd w:id="5761"/>
      <w:bookmarkEnd w:id="5762"/>
      <w:bookmarkEnd w:id="5763"/>
      <w:bookmarkEnd w:id="5764"/>
      <w:bookmarkEnd w:id="5765"/>
      <w:bookmarkEnd w:id="5766"/>
      <w:bookmarkEnd w:id="5767"/>
      <w:bookmarkEnd w:id="5768"/>
      <w:bookmarkEnd w:id="5769"/>
      <w:bookmarkEnd w:id="577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pt;height:37.1pt" o:ole="" fillcolor="window">
            <v:imagedata r:id="rId46" o:title=""/>
          </v:shape>
          <o:OLEObject Type="Embed" ProgID="Equation.3" ShapeID="_x0000_i1037" DrawAspect="Content" ObjectID="_1687120199" r:id="rId47"/>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5pt" o:ole="" fillcolor="window">
            <v:imagedata r:id="rId48" o:title=""/>
          </v:shape>
          <o:OLEObject Type="Embed" ProgID="Equation.3" ShapeID="_x0000_i1038" DrawAspect="Content" ObjectID="_1687120200" r:id="rId49"/>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5pt;height:18.85pt" o:ole="" fillcolor="window">
            <v:imagedata r:id="rId50" o:title=""/>
          </v:shape>
          <o:OLEObject Type="Embed" ProgID="Equation.3" ShapeID="_x0000_i1039" DrawAspect="Content" ObjectID="_1687120201" r:id="rId51"/>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8pt;height:18.85pt" o:ole="" fillcolor="window">
            <v:imagedata r:id="rId52" o:title=""/>
          </v:shape>
          <o:OLEObject Type="Embed" ProgID="Equation.3" ShapeID="_x0000_i1040" DrawAspect="Content" ObjectID="_1687120202" r:id="rId53"/>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85pt" o:ole="" fillcolor="window">
            <v:imagedata r:id="rId54" o:title=""/>
          </v:shape>
          <o:OLEObject Type="Embed" ProgID="Equation.3" ShapeID="_x0000_i1041" DrawAspect="Content" ObjectID="_1687120203" r:id="rId55"/>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5771" w:name="_Toc21125322"/>
      <w:bookmarkStart w:id="5772" w:name="_Toc29768312"/>
      <w:bookmarkStart w:id="5773" w:name="_Toc36044754"/>
      <w:bookmarkStart w:id="5774" w:name="_Toc37230659"/>
      <w:bookmarkStart w:id="5775" w:name="_Toc45907802"/>
      <w:bookmarkStart w:id="5776" w:name="_Toc53181907"/>
      <w:bookmarkStart w:id="5777" w:name="_Toc61127722"/>
      <w:bookmarkStart w:id="5778" w:name="_Toc67054736"/>
      <w:bookmarkStart w:id="5779" w:name="_Toc67061734"/>
      <w:bookmarkStart w:id="5780" w:name="_Toc74735252"/>
      <w:bookmarkStart w:id="5781" w:name="_Toc74753495"/>
      <w:bookmarkStart w:id="5782" w:name="_Toc76507754"/>
      <w:r w:rsidRPr="00090C64">
        <w:t>8.3.2</w:t>
      </w:r>
      <w:r w:rsidRPr="00090C64">
        <w:tab/>
        <w:t>Definitions and applicability</w:t>
      </w:r>
      <w:bookmarkEnd w:id="5771"/>
      <w:bookmarkEnd w:id="5772"/>
      <w:bookmarkEnd w:id="5773"/>
      <w:bookmarkEnd w:id="5774"/>
      <w:bookmarkEnd w:id="5775"/>
      <w:bookmarkEnd w:id="5776"/>
      <w:bookmarkEnd w:id="5777"/>
      <w:bookmarkEnd w:id="5778"/>
      <w:bookmarkEnd w:id="5779"/>
      <w:bookmarkEnd w:id="5780"/>
      <w:bookmarkEnd w:id="5781"/>
      <w:bookmarkEnd w:id="578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5783" w:name="_Toc21125323"/>
      <w:bookmarkStart w:id="5784" w:name="_Toc29768313"/>
      <w:bookmarkStart w:id="5785" w:name="_Toc36044755"/>
      <w:bookmarkStart w:id="5786" w:name="_Toc37230660"/>
      <w:bookmarkStart w:id="5787" w:name="_Toc45907803"/>
      <w:bookmarkStart w:id="5788" w:name="_Toc53181908"/>
      <w:bookmarkStart w:id="5789" w:name="_Toc61127723"/>
      <w:bookmarkStart w:id="5790" w:name="_Toc67054737"/>
      <w:bookmarkStart w:id="5791" w:name="_Toc67061735"/>
      <w:bookmarkStart w:id="5792" w:name="_Toc74735253"/>
      <w:bookmarkStart w:id="5793" w:name="_Toc74753496"/>
      <w:bookmarkStart w:id="5794" w:name="_Toc76507755"/>
      <w:r w:rsidRPr="00090C64">
        <w:lastRenderedPageBreak/>
        <w:t>8.3.3</w:t>
      </w:r>
      <w:r w:rsidRPr="00090C64">
        <w:tab/>
        <w:t>Minimum requirements</w:t>
      </w:r>
      <w:bookmarkEnd w:id="5783"/>
      <w:bookmarkEnd w:id="5784"/>
      <w:bookmarkEnd w:id="5785"/>
      <w:bookmarkEnd w:id="5786"/>
      <w:bookmarkEnd w:id="5787"/>
      <w:bookmarkEnd w:id="5788"/>
      <w:bookmarkEnd w:id="5789"/>
      <w:bookmarkEnd w:id="5790"/>
      <w:bookmarkEnd w:id="5791"/>
      <w:bookmarkEnd w:id="5792"/>
      <w:bookmarkEnd w:id="5793"/>
      <w:bookmarkEnd w:id="579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5795" w:name="_Toc21125324"/>
      <w:bookmarkStart w:id="5796" w:name="_Toc29768314"/>
      <w:bookmarkStart w:id="5797" w:name="_Toc36044756"/>
      <w:bookmarkStart w:id="5798" w:name="_Toc37230661"/>
      <w:bookmarkStart w:id="5799" w:name="_Toc45907804"/>
      <w:bookmarkStart w:id="5800" w:name="_Toc53181909"/>
      <w:bookmarkStart w:id="5801" w:name="_Toc61127724"/>
      <w:bookmarkStart w:id="5802" w:name="_Toc67054738"/>
      <w:bookmarkStart w:id="5803" w:name="_Toc67061736"/>
      <w:bookmarkStart w:id="5804" w:name="_Toc74735254"/>
      <w:bookmarkStart w:id="5805" w:name="_Toc74753497"/>
      <w:bookmarkStart w:id="5806" w:name="_Toc76507756"/>
      <w:r w:rsidRPr="00090C64">
        <w:t>8.3.4</w:t>
      </w:r>
      <w:r w:rsidRPr="00090C64">
        <w:tab/>
        <w:t>Test purposes</w:t>
      </w:r>
      <w:bookmarkEnd w:id="5795"/>
      <w:bookmarkEnd w:id="5796"/>
      <w:bookmarkEnd w:id="5797"/>
      <w:bookmarkEnd w:id="5798"/>
      <w:bookmarkEnd w:id="5799"/>
      <w:bookmarkEnd w:id="5800"/>
      <w:bookmarkEnd w:id="5801"/>
      <w:bookmarkEnd w:id="5802"/>
      <w:bookmarkEnd w:id="5803"/>
      <w:bookmarkEnd w:id="5804"/>
      <w:bookmarkEnd w:id="5805"/>
      <w:bookmarkEnd w:id="5806"/>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5807" w:name="_Toc21125325"/>
      <w:bookmarkStart w:id="5808" w:name="_Toc29768315"/>
      <w:bookmarkStart w:id="5809" w:name="_Toc36044757"/>
      <w:bookmarkStart w:id="5810" w:name="_Toc37230662"/>
      <w:bookmarkStart w:id="5811" w:name="_Toc45907805"/>
      <w:bookmarkStart w:id="5812" w:name="_Toc53181910"/>
      <w:bookmarkStart w:id="5813" w:name="_Toc61127725"/>
      <w:bookmarkStart w:id="5814" w:name="_Toc67054739"/>
      <w:bookmarkStart w:id="5815" w:name="_Toc67061737"/>
      <w:bookmarkStart w:id="5816" w:name="_Toc74735255"/>
      <w:bookmarkStart w:id="5817" w:name="_Toc74753498"/>
      <w:bookmarkStart w:id="5818" w:name="_Toc76507757"/>
      <w:r w:rsidRPr="00090C64">
        <w:t>8.3.5</w:t>
      </w:r>
      <w:r w:rsidRPr="00090C64">
        <w:rPr>
          <w:lang w:eastAsia="sv-SE"/>
        </w:rPr>
        <w:tab/>
        <w:t>Method of test</w:t>
      </w:r>
      <w:bookmarkEnd w:id="5807"/>
      <w:bookmarkEnd w:id="5808"/>
      <w:bookmarkEnd w:id="5809"/>
      <w:bookmarkEnd w:id="5810"/>
      <w:bookmarkEnd w:id="5811"/>
      <w:bookmarkEnd w:id="5812"/>
      <w:bookmarkEnd w:id="5813"/>
      <w:bookmarkEnd w:id="5814"/>
      <w:bookmarkEnd w:id="5815"/>
      <w:bookmarkEnd w:id="5816"/>
      <w:bookmarkEnd w:id="5817"/>
      <w:bookmarkEnd w:id="5818"/>
    </w:p>
    <w:p w14:paraId="249AD01C" w14:textId="77777777" w:rsidR="00D57C09" w:rsidRPr="00090C64" w:rsidRDefault="00D57C09" w:rsidP="00D57C09">
      <w:pPr>
        <w:pStyle w:val="Heading4"/>
        <w:rPr>
          <w:lang w:eastAsia="sv-SE"/>
        </w:rPr>
      </w:pPr>
      <w:bookmarkStart w:id="5819" w:name="_Toc21125326"/>
      <w:bookmarkStart w:id="5820" w:name="_Toc29768316"/>
      <w:bookmarkStart w:id="5821" w:name="_Toc36044758"/>
      <w:bookmarkStart w:id="5822" w:name="_Toc37230663"/>
      <w:bookmarkStart w:id="5823" w:name="_Toc45907806"/>
      <w:bookmarkStart w:id="5824" w:name="_Toc53181911"/>
      <w:bookmarkStart w:id="5825" w:name="_Toc61127726"/>
      <w:bookmarkStart w:id="5826" w:name="_Toc67054740"/>
      <w:bookmarkStart w:id="5827" w:name="_Toc67061738"/>
      <w:bookmarkStart w:id="5828" w:name="_Toc74735256"/>
      <w:bookmarkStart w:id="5829" w:name="_Toc74753499"/>
      <w:bookmarkStart w:id="5830" w:name="_Toc76507758"/>
      <w:r w:rsidRPr="00090C64">
        <w:rPr>
          <w:lang w:eastAsia="sv-SE"/>
        </w:rPr>
        <w:t>8.3.5.1</w:t>
      </w:r>
      <w:r w:rsidRPr="00090C64">
        <w:rPr>
          <w:lang w:eastAsia="sv-SE"/>
        </w:rPr>
        <w:tab/>
        <w:t>Initial conditions</w:t>
      </w:r>
      <w:bookmarkEnd w:id="5819"/>
      <w:bookmarkEnd w:id="5820"/>
      <w:bookmarkEnd w:id="5821"/>
      <w:bookmarkEnd w:id="5822"/>
      <w:bookmarkEnd w:id="5823"/>
      <w:bookmarkEnd w:id="5824"/>
      <w:bookmarkEnd w:id="5825"/>
      <w:bookmarkEnd w:id="5826"/>
      <w:bookmarkEnd w:id="5827"/>
      <w:bookmarkEnd w:id="5828"/>
      <w:bookmarkEnd w:id="5829"/>
      <w:bookmarkEnd w:id="583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5831" w:name="_Toc21125327"/>
      <w:bookmarkStart w:id="5832" w:name="_Toc29768317"/>
      <w:bookmarkStart w:id="5833" w:name="_Toc36044759"/>
      <w:bookmarkStart w:id="5834" w:name="_Toc37230664"/>
      <w:bookmarkStart w:id="5835" w:name="_Toc45907807"/>
      <w:bookmarkStart w:id="5836" w:name="_Toc53181912"/>
      <w:bookmarkStart w:id="5837" w:name="_Toc61127727"/>
      <w:bookmarkStart w:id="5838" w:name="_Toc67054741"/>
      <w:bookmarkStart w:id="5839" w:name="_Toc67061739"/>
      <w:bookmarkStart w:id="5840" w:name="_Toc74735257"/>
      <w:bookmarkStart w:id="5841" w:name="_Toc74753500"/>
      <w:bookmarkStart w:id="5842" w:name="_Toc76507759"/>
      <w:r w:rsidRPr="00090C64">
        <w:rPr>
          <w:lang w:eastAsia="sv-SE"/>
        </w:rPr>
        <w:t>8.3.5.2</w:t>
      </w:r>
      <w:r w:rsidRPr="00090C64">
        <w:rPr>
          <w:lang w:eastAsia="sv-SE"/>
        </w:rPr>
        <w:tab/>
        <w:t>Procedure</w:t>
      </w:r>
      <w:bookmarkEnd w:id="5831"/>
      <w:bookmarkEnd w:id="5832"/>
      <w:bookmarkEnd w:id="5833"/>
      <w:bookmarkEnd w:id="5834"/>
      <w:bookmarkEnd w:id="5835"/>
      <w:bookmarkEnd w:id="5836"/>
      <w:bookmarkEnd w:id="5837"/>
      <w:bookmarkEnd w:id="5838"/>
      <w:bookmarkEnd w:id="5839"/>
      <w:bookmarkEnd w:id="5840"/>
      <w:bookmarkEnd w:id="5841"/>
      <w:bookmarkEnd w:id="5842"/>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5843" w:name="_Toc21125328"/>
      <w:bookmarkStart w:id="5844" w:name="_Toc29768318"/>
      <w:bookmarkStart w:id="5845" w:name="_Toc36044760"/>
      <w:bookmarkStart w:id="5846" w:name="_Toc37230665"/>
      <w:bookmarkStart w:id="5847" w:name="_Toc45907808"/>
      <w:bookmarkStart w:id="5848" w:name="_Toc53181913"/>
      <w:bookmarkStart w:id="5849" w:name="_Toc61127728"/>
      <w:bookmarkStart w:id="5850" w:name="_Toc67054742"/>
      <w:bookmarkStart w:id="5851" w:name="_Toc67061740"/>
      <w:bookmarkStart w:id="5852" w:name="_Toc74735258"/>
      <w:bookmarkStart w:id="5853" w:name="_Toc74753501"/>
      <w:bookmarkStart w:id="5854" w:name="_Toc76507760"/>
      <w:r w:rsidRPr="00090C64">
        <w:t>8.3.6</w:t>
      </w:r>
      <w:r w:rsidRPr="00090C64">
        <w:tab/>
        <w:t>Test requirements</w:t>
      </w:r>
      <w:bookmarkEnd w:id="5843"/>
      <w:bookmarkEnd w:id="5844"/>
      <w:bookmarkEnd w:id="5845"/>
      <w:bookmarkEnd w:id="5846"/>
      <w:bookmarkEnd w:id="5847"/>
      <w:bookmarkEnd w:id="5848"/>
      <w:bookmarkEnd w:id="5849"/>
      <w:bookmarkEnd w:id="5850"/>
      <w:bookmarkEnd w:id="5851"/>
      <w:bookmarkEnd w:id="5852"/>
      <w:bookmarkEnd w:id="5853"/>
      <w:bookmarkEnd w:id="585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5855" w:name="_Toc21125329"/>
      <w:bookmarkStart w:id="5856" w:name="_Toc29768319"/>
      <w:bookmarkStart w:id="5857" w:name="_Toc36044761"/>
      <w:bookmarkStart w:id="5858" w:name="_Toc37230666"/>
      <w:bookmarkStart w:id="5859" w:name="_Toc45907809"/>
      <w:bookmarkStart w:id="5860" w:name="_Toc53181914"/>
      <w:bookmarkStart w:id="5861" w:name="_Toc61127729"/>
      <w:bookmarkStart w:id="5862" w:name="_Toc67054743"/>
      <w:bookmarkStart w:id="5863" w:name="_Toc67061741"/>
      <w:bookmarkStart w:id="5864" w:name="_Toc74735259"/>
      <w:bookmarkStart w:id="5865" w:name="_Toc74753502"/>
      <w:bookmarkStart w:id="5866" w:name="_Toc76507761"/>
      <w:r w:rsidRPr="00090C64">
        <w:lastRenderedPageBreak/>
        <w:t>8.4</w:t>
      </w:r>
      <w:r w:rsidRPr="00090C64">
        <w:tab/>
        <w:t>Radiated performance requirements for E-UTRA</w:t>
      </w:r>
      <w:bookmarkEnd w:id="5855"/>
      <w:bookmarkEnd w:id="5856"/>
      <w:bookmarkEnd w:id="5857"/>
      <w:bookmarkEnd w:id="5858"/>
      <w:bookmarkEnd w:id="5859"/>
      <w:bookmarkEnd w:id="5860"/>
      <w:bookmarkEnd w:id="5861"/>
      <w:bookmarkEnd w:id="5862"/>
      <w:bookmarkEnd w:id="5863"/>
      <w:bookmarkEnd w:id="5864"/>
      <w:bookmarkEnd w:id="5865"/>
      <w:bookmarkEnd w:id="5866"/>
    </w:p>
    <w:p w14:paraId="3EEBC3A6" w14:textId="77777777" w:rsidR="00D57C09" w:rsidRPr="00090C64" w:rsidRDefault="00D57C09" w:rsidP="00D57C09">
      <w:pPr>
        <w:pStyle w:val="Heading3"/>
      </w:pPr>
      <w:bookmarkStart w:id="5867" w:name="_Toc21125330"/>
      <w:bookmarkStart w:id="5868" w:name="_Toc29768320"/>
      <w:bookmarkStart w:id="5869" w:name="_Toc36044762"/>
      <w:bookmarkStart w:id="5870" w:name="_Toc37230667"/>
      <w:bookmarkStart w:id="5871" w:name="_Toc45907810"/>
      <w:bookmarkStart w:id="5872" w:name="_Toc53181915"/>
      <w:bookmarkStart w:id="5873" w:name="_Toc61127730"/>
      <w:bookmarkStart w:id="5874" w:name="_Toc67054744"/>
      <w:bookmarkStart w:id="5875" w:name="_Toc67061742"/>
      <w:bookmarkStart w:id="5876" w:name="_Toc74735260"/>
      <w:bookmarkStart w:id="5877" w:name="_Toc74753503"/>
      <w:bookmarkStart w:id="5878" w:name="_Toc76507762"/>
      <w:r w:rsidRPr="00090C64">
        <w:t>8.4.1</w:t>
      </w:r>
      <w:r w:rsidRPr="00090C64">
        <w:tab/>
        <w:t>General</w:t>
      </w:r>
      <w:bookmarkEnd w:id="5867"/>
      <w:bookmarkEnd w:id="5868"/>
      <w:bookmarkEnd w:id="5869"/>
      <w:bookmarkEnd w:id="5870"/>
      <w:bookmarkEnd w:id="5871"/>
      <w:bookmarkEnd w:id="5872"/>
      <w:bookmarkEnd w:id="5873"/>
      <w:bookmarkEnd w:id="5874"/>
      <w:bookmarkEnd w:id="5875"/>
      <w:bookmarkEnd w:id="5876"/>
      <w:bookmarkEnd w:id="5877"/>
      <w:bookmarkEnd w:id="5878"/>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5879" w:name="_Toc21125331"/>
      <w:bookmarkStart w:id="5880" w:name="_Toc29768321"/>
      <w:bookmarkStart w:id="5881" w:name="_Toc36044763"/>
      <w:bookmarkStart w:id="5882" w:name="_Toc37230668"/>
      <w:bookmarkStart w:id="5883" w:name="_Toc45907811"/>
      <w:bookmarkStart w:id="5884" w:name="_Toc53181916"/>
      <w:bookmarkStart w:id="5885" w:name="_Toc61127731"/>
      <w:bookmarkStart w:id="5886" w:name="_Toc67054745"/>
      <w:bookmarkStart w:id="5887" w:name="_Toc67061743"/>
      <w:bookmarkStart w:id="5888" w:name="_Toc74735261"/>
      <w:bookmarkStart w:id="5889" w:name="_Toc74753504"/>
      <w:bookmarkStart w:id="5890" w:name="_Toc76507763"/>
      <w:r w:rsidRPr="00090C64">
        <w:lastRenderedPageBreak/>
        <w:t>8.4.2</w:t>
      </w:r>
      <w:r w:rsidRPr="00090C64">
        <w:tab/>
        <w:t>Definitions and applicability</w:t>
      </w:r>
      <w:bookmarkEnd w:id="5879"/>
      <w:bookmarkEnd w:id="5880"/>
      <w:bookmarkEnd w:id="5881"/>
      <w:bookmarkEnd w:id="5882"/>
      <w:bookmarkEnd w:id="5883"/>
      <w:bookmarkEnd w:id="5884"/>
      <w:bookmarkEnd w:id="5885"/>
      <w:bookmarkEnd w:id="5886"/>
      <w:bookmarkEnd w:id="5887"/>
      <w:bookmarkEnd w:id="5888"/>
      <w:bookmarkEnd w:id="5889"/>
      <w:bookmarkEnd w:id="589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5891" w:name="_Toc21125332"/>
      <w:bookmarkStart w:id="5892" w:name="_Toc29768322"/>
      <w:bookmarkStart w:id="5893" w:name="_Toc36044764"/>
      <w:bookmarkStart w:id="5894" w:name="_Toc37230669"/>
      <w:bookmarkStart w:id="5895" w:name="_Toc45907812"/>
      <w:bookmarkStart w:id="5896" w:name="_Toc53181917"/>
      <w:bookmarkStart w:id="5897" w:name="_Toc61127732"/>
      <w:bookmarkStart w:id="5898" w:name="_Toc67054746"/>
      <w:bookmarkStart w:id="5899" w:name="_Toc67061744"/>
      <w:bookmarkStart w:id="5900" w:name="_Toc74735262"/>
      <w:bookmarkStart w:id="5901" w:name="_Toc74753505"/>
      <w:bookmarkStart w:id="5902" w:name="_Toc76507764"/>
      <w:r w:rsidRPr="00090C64">
        <w:t>8.4.3</w:t>
      </w:r>
      <w:r w:rsidRPr="00090C64">
        <w:tab/>
        <w:t>Minimum requirements</w:t>
      </w:r>
      <w:bookmarkEnd w:id="5891"/>
      <w:bookmarkEnd w:id="5892"/>
      <w:bookmarkEnd w:id="5893"/>
      <w:bookmarkEnd w:id="5894"/>
      <w:bookmarkEnd w:id="5895"/>
      <w:bookmarkEnd w:id="5896"/>
      <w:bookmarkEnd w:id="5897"/>
      <w:bookmarkEnd w:id="5898"/>
      <w:bookmarkEnd w:id="5899"/>
      <w:bookmarkEnd w:id="5900"/>
      <w:bookmarkEnd w:id="5901"/>
      <w:bookmarkEnd w:id="590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5903" w:name="_Toc21125333"/>
      <w:bookmarkStart w:id="5904" w:name="_Toc29768323"/>
      <w:bookmarkStart w:id="5905" w:name="_Toc36044765"/>
      <w:bookmarkStart w:id="5906" w:name="_Toc37230670"/>
      <w:bookmarkStart w:id="5907" w:name="_Toc45907813"/>
      <w:bookmarkStart w:id="5908" w:name="_Toc53181918"/>
      <w:bookmarkStart w:id="5909" w:name="_Toc61127733"/>
      <w:bookmarkStart w:id="5910" w:name="_Toc67054747"/>
      <w:bookmarkStart w:id="5911" w:name="_Toc67061745"/>
      <w:bookmarkStart w:id="5912" w:name="_Toc74735263"/>
      <w:bookmarkStart w:id="5913" w:name="_Toc74753506"/>
      <w:bookmarkStart w:id="5914" w:name="_Toc76507765"/>
      <w:r w:rsidRPr="00090C64">
        <w:t>8.4.4</w:t>
      </w:r>
      <w:r w:rsidRPr="00090C64">
        <w:tab/>
        <w:t>Test purposes</w:t>
      </w:r>
      <w:bookmarkEnd w:id="5903"/>
      <w:bookmarkEnd w:id="5904"/>
      <w:bookmarkEnd w:id="5905"/>
      <w:bookmarkEnd w:id="5906"/>
      <w:bookmarkEnd w:id="5907"/>
      <w:bookmarkEnd w:id="5908"/>
      <w:bookmarkEnd w:id="5909"/>
      <w:bookmarkEnd w:id="5910"/>
      <w:bookmarkEnd w:id="5911"/>
      <w:bookmarkEnd w:id="5912"/>
      <w:bookmarkEnd w:id="5913"/>
      <w:bookmarkEnd w:id="591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5915" w:name="_Toc21125334"/>
      <w:bookmarkStart w:id="5916" w:name="_Toc29768324"/>
      <w:bookmarkStart w:id="5917" w:name="_Toc36044766"/>
      <w:bookmarkStart w:id="5918" w:name="_Toc37230671"/>
      <w:bookmarkStart w:id="5919" w:name="_Toc45907814"/>
      <w:bookmarkStart w:id="5920" w:name="_Toc53181919"/>
      <w:bookmarkStart w:id="5921" w:name="_Toc61127734"/>
      <w:bookmarkStart w:id="5922" w:name="_Toc67054748"/>
      <w:bookmarkStart w:id="5923" w:name="_Toc67061746"/>
      <w:bookmarkStart w:id="5924" w:name="_Toc74735264"/>
      <w:bookmarkStart w:id="5925" w:name="_Toc74753507"/>
      <w:bookmarkStart w:id="5926" w:name="_Toc76507766"/>
      <w:r w:rsidRPr="00090C64">
        <w:lastRenderedPageBreak/>
        <w:t>8.4.5</w:t>
      </w:r>
      <w:r w:rsidRPr="00090C64">
        <w:rPr>
          <w:lang w:eastAsia="sv-SE"/>
        </w:rPr>
        <w:tab/>
        <w:t>Method of test</w:t>
      </w:r>
      <w:bookmarkEnd w:id="5915"/>
      <w:bookmarkEnd w:id="5916"/>
      <w:bookmarkEnd w:id="5917"/>
      <w:bookmarkEnd w:id="5918"/>
      <w:bookmarkEnd w:id="5919"/>
      <w:bookmarkEnd w:id="5920"/>
      <w:bookmarkEnd w:id="5921"/>
      <w:bookmarkEnd w:id="5922"/>
      <w:bookmarkEnd w:id="5923"/>
      <w:bookmarkEnd w:id="5924"/>
      <w:bookmarkEnd w:id="5925"/>
      <w:bookmarkEnd w:id="5926"/>
    </w:p>
    <w:p w14:paraId="45C33D95" w14:textId="77777777" w:rsidR="00D57C09" w:rsidRPr="00090C64" w:rsidRDefault="00D57C09" w:rsidP="00D57C09">
      <w:pPr>
        <w:pStyle w:val="Heading4"/>
        <w:rPr>
          <w:lang w:eastAsia="sv-SE"/>
        </w:rPr>
      </w:pPr>
      <w:bookmarkStart w:id="5927" w:name="_Toc21125335"/>
      <w:bookmarkStart w:id="5928" w:name="_Toc29768325"/>
      <w:bookmarkStart w:id="5929" w:name="_Toc36044767"/>
      <w:bookmarkStart w:id="5930" w:name="_Toc37230672"/>
      <w:bookmarkStart w:id="5931" w:name="_Toc45907815"/>
      <w:bookmarkStart w:id="5932" w:name="_Toc53181920"/>
      <w:bookmarkStart w:id="5933" w:name="_Toc61127735"/>
      <w:bookmarkStart w:id="5934" w:name="_Toc67054749"/>
      <w:bookmarkStart w:id="5935" w:name="_Toc67061747"/>
      <w:bookmarkStart w:id="5936" w:name="_Toc74735265"/>
      <w:bookmarkStart w:id="5937" w:name="_Toc74753508"/>
      <w:bookmarkStart w:id="5938" w:name="_Toc76507767"/>
      <w:r w:rsidRPr="00090C64">
        <w:rPr>
          <w:lang w:eastAsia="sv-SE"/>
        </w:rPr>
        <w:t>8.4.5.1</w:t>
      </w:r>
      <w:r w:rsidRPr="00090C64">
        <w:rPr>
          <w:lang w:eastAsia="sv-SE"/>
        </w:rPr>
        <w:tab/>
        <w:t>Initial conditions</w:t>
      </w:r>
      <w:bookmarkEnd w:id="5927"/>
      <w:bookmarkEnd w:id="5928"/>
      <w:bookmarkEnd w:id="5929"/>
      <w:bookmarkEnd w:id="5930"/>
      <w:bookmarkEnd w:id="5931"/>
      <w:bookmarkEnd w:id="5932"/>
      <w:bookmarkEnd w:id="5933"/>
      <w:bookmarkEnd w:id="5934"/>
      <w:bookmarkEnd w:id="5935"/>
      <w:bookmarkEnd w:id="5936"/>
      <w:bookmarkEnd w:id="5937"/>
      <w:bookmarkEnd w:id="5938"/>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5939" w:name="_Toc21125336"/>
      <w:bookmarkStart w:id="5940" w:name="_Toc29768326"/>
      <w:bookmarkStart w:id="5941" w:name="_Toc36044768"/>
      <w:bookmarkStart w:id="5942" w:name="_Toc37230673"/>
      <w:bookmarkStart w:id="5943" w:name="_Toc45907816"/>
      <w:bookmarkStart w:id="5944" w:name="_Toc53181921"/>
      <w:bookmarkStart w:id="5945" w:name="_Toc61127736"/>
      <w:bookmarkStart w:id="5946" w:name="_Toc67054750"/>
      <w:bookmarkStart w:id="5947" w:name="_Toc67061748"/>
      <w:bookmarkStart w:id="5948" w:name="_Toc74735266"/>
      <w:bookmarkStart w:id="5949" w:name="_Toc74753509"/>
      <w:bookmarkStart w:id="5950" w:name="_Toc76507768"/>
      <w:r w:rsidRPr="00090C64">
        <w:rPr>
          <w:lang w:eastAsia="sv-SE"/>
        </w:rPr>
        <w:t>8.4.5.2</w:t>
      </w:r>
      <w:r w:rsidRPr="00090C64">
        <w:rPr>
          <w:lang w:eastAsia="sv-SE"/>
        </w:rPr>
        <w:tab/>
        <w:t>Procedure</w:t>
      </w:r>
      <w:bookmarkEnd w:id="5939"/>
      <w:bookmarkEnd w:id="5940"/>
      <w:bookmarkEnd w:id="5941"/>
      <w:bookmarkEnd w:id="5942"/>
      <w:bookmarkEnd w:id="5943"/>
      <w:bookmarkEnd w:id="5944"/>
      <w:bookmarkEnd w:id="5945"/>
      <w:bookmarkEnd w:id="5946"/>
      <w:bookmarkEnd w:id="5947"/>
      <w:bookmarkEnd w:id="5948"/>
      <w:bookmarkEnd w:id="5949"/>
      <w:bookmarkEnd w:id="595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5951" w:name="_Toc21125337"/>
      <w:bookmarkStart w:id="5952" w:name="_Toc29768327"/>
      <w:bookmarkStart w:id="5953" w:name="_Toc36044769"/>
      <w:bookmarkStart w:id="5954" w:name="_Toc37230674"/>
      <w:bookmarkStart w:id="5955" w:name="_Toc45907817"/>
      <w:bookmarkStart w:id="5956" w:name="_Toc53181922"/>
      <w:bookmarkStart w:id="5957" w:name="_Toc61127737"/>
      <w:bookmarkStart w:id="5958" w:name="_Toc67054751"/>
      <w:bookmarkStart w:id="5959" w:name="_Toc67061749"/>
      <w:bookmarkStart w:id="5960" w:name="_Toc74735267"/>
      <w:bookmarkStart w:id="5961" w:name="_Toc74753510"/>
      <w:bookmarkStart w:id="5962" w:name="_Toc76507769"/>
      <w:r w:rsidRPr="00090C64">
        <w:t>8.4.6</w:t>
      </w:r>
      <w:r w:rsidRPr="00090C64">
        <w:tab/>
        <w:t>Test requirements</w:t>
      </w:r>
      <w:bookmarkEnd w:id="5951"/>
      <w:bookmarkEnd w:id="5952"/>
      <w:bookmarkEnd w:id="5953"/>
      <w:bookmarkEnd w:id="5954"/>
      <w:bookmarkEnd w:id="5955"/>
      <w:bookmarkEnd w:id="5956"/>
      <w:bookmarkEnd w:id="5957"/>
      <w:bookmarkEnd w:id="5958"/>
      <w:bookmarkEnd w:id="5959"/>
      <w:bookmarkEnd w:id="5960"/>
      <w:bookmarkEnd w:id="5961"/>
      <w:bookmarkEnd w:id="5962"/>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5963" w:name="_Toc21125338"/>
      <w:bookmarkStart w:id="5964" w:name="_Toc29768328"/>
      <w:bookmarkStart w:id="5965" w:name="_Toc36044770"/>
      <w:bookmarkStart w:id="5966" w:name="_Toc37230675"/>
      <w:bookmarkStart w:id="5967" w:name="_Toc45907818"/>
      <w:bookmarkStart w:id="5968" w:name="_Toc53181923"/>
      <w:bookmarkStart w:id="5969" w:name="_Toc61127738"/>
      <w:bookmarkStart w:id="5970" w:name="_Toc67054752"/>
      <w:bookmarkStart w:id="5971" w:name="_Toc67061750"/>
      <w:bookmarkStart w:id="5972" w:name="_Toc74735268"/>
      <w:bookmarkStart w:id="5973" w:name="_Toc74753511"/>
      <w:bookmarkStart w:id="5974" w:name="_Toc76507770"/>
      <w:r w:rsidRPr="00090C64">
        <w:t>8.5</w:t>
      </w:r>
      <w:r w:rsidRPr="00090C64">
        <w:tab/>
        <w:t>Radiated performance requirements for NR</w:t>
      </w:r>
      <w:bookmarkEnd w:id="5963"/>
      <w:bookmarkEnd w:id="5964"/>
      <w:bookmarkEnd w:id="5965"/>
      <w:bookmarkEnd w:id="5966"/>
      <w:bookmarkEnd w:id="5967"/>
      <w:bookmarkEnd w:id="5968"/>
      <w:bookmarkEnd w:id="5969"/>
      <w:bookmarkEnd w:id="5970"/>
      <w:bookmarkEnd w:id="5971"/>
      <w:bookmarkEnd w:id="5972"/>
      <w:bookmarkEnd w:id="5973"/>
      <w:bookmarkEnd w:id="5974"/>
    </w:p>
    <w:p w14:paraId="1673B084" w14:textId="77777777" w:rsidR="00D57C09" w:rsidRPr="00090C64" w:rsidRDefault="00D57C09" w:rsidP="00D57C09">
      <w:pPr>
        <w:pStyle w:val="Heading3"/>
      </w:pPr>
      <w:bookmarkStart w:id="5975" w:name="_Toc21125339"/>
      <w:bookmarkStart w:id="5976" w:name="_Toc29768329"/>
      <w:bookmarkStart w:id="5977" w:name="_Toc36044771"/>
      <w:bookmarkStart w:id="5978" w:name="_Toc37230676"/>
      <w:bookmarkStart w:id="5979" w:name="_Toc45907819"/>
      <w:bookmarkStart w:id="5980" w:name="_Toc53181924"/>
      <w:bookmarkStart w:id="5981" w:name="_Toc61127739"/>
      <w:bookmarkStart w:id="5982" w:name="_Toc67054753"/>
      <w:bookmarkStart w:id="5983" w:name="_Toc67061751"/>
      <w:bookmarkStart w:id="5984" w:name="_Toc74735269"/>
      <w:bookmarkStart w:id="5985" w:name="_Toc74753512"/>
      <w:bookmarkStart w:id="5986" w:name="_Toc76507771"/>
      <w:r w:rsidRPr="00090C64">
        <w:t>8.5.1</w:t>
      </w:r>
      <w:r w:rsidRPr="00090C64">
        <w:tab/>
        <w:t>General</w:t>
      </w:r>
      <w:bookmarkEnd w:id="5975"/>
      <w:bookmarkEnd w:id="5976"/>
      <w:bookmarkEnd w:id="5977"/>
      <w:bookmarkEnd w:id="5978"/>
      <w:bookmarkEnd w:id="5979"/>
      <w:bookmarkEnd w:id="5980"/>
      <w:bookmarkEnd w:id="5981"/>
      <w:bookmarkEnd w:id="5982"/>
      <w:bookmarkEnd w:id="5983"/>
      <w:bookmarkEnd w:id="5984"/>
      <w:bookmarkEnd w:id="5985"/>
      <w:bookmarkEnd w:id="598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5987" w:name="_Toc21125340"/>
      <w:bookmarkStart w:id="5988" w:name="_Toc29768330"/>
      <w:bookmarkStart w:id="5989" w:name="_Toc36044772"/>
      <w:bookmarkStart w:id="5990" w:name="_Toc37230677"/>
      <w:bookmarkStart w:id="5991" w:name="_Toc45907820"/>
      <w:bookmarkStart w:id="5992" w:name="_Toc53181925"/>
      <w:bookmarkStart w:id="5993" w:name="_Toc61127740"/>
      <w:bookmarkStart w:id="5994" w:name="_Toc67054754"/>
      <w:bookmarkStart w:id="5995" w:name="_Toc67061752"/>
      <w:bookmarkStart w:id="5996" w:name="_Toc74735270"/>
      <w:bookmarkStart w:id="5997" w:name="_Toc74753513"/>
      <w:bookmarkStart w:id="5998" w:name="_Toc76507772"/>
      <w:r w:rsidRPr="00090C64">
        <w:t>8.5.2</w:t>
      </w:r>
      <w:r w:rsidRPr="00090C64">
        <w:tab/>
        <w:t>Definitions and applicability</w:t>
      </w:r>
      <w:bookmarkEnd w:id="5987"/>
      <w:bookmarkEnd w:id="5988"/>
      <w:bookmarkEnd w:id="5989"/>
      <w:bookmarkEnd w:id="5990"/>
      <w:bookmarkEnd w:id="5991"/>
      <w:bookmarkEnd w:id="5992"/>
      <w:bookmarkEnd w:id="5993"/>
      <w:bookmarkEnd w:id="5994"/>
      <w:bookmarkEnd w:id="5995"/>
      <w:bookmarkEnd w:id="5996"/>
      <w:bookmarkEnd w:id="5997"/>
      <w:bookmarkEnd w:id="5998"/>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5999" w:name="_Toc21125341"/>
      <w:bookmarkStart w:id="6000" w:name="_Toc29768331"/>
      <w:bookmarkStart w:id="6001" w:name="_Toc36044773"/>
      <w:bookmarkStart w:id="6002" w:name="_Toc37230678"/>
      <w:bookmarkStart w:id="6003" w:name="_Toc45907821"/>
      <w:bookmarkStart w:id="6004" w:name="_Toc53181926"/>
      <w:bookmarkStart w:id="6005" w:name="_Toc61127741"/>
      <w:bookmarkStart w:id="6006" w:name="_Toc67054755"/>
      <w:bookmarkStart w:id="6007" w:name="_Toc67061753"/>
      <w:bookmarkStart w:id="6008" w:name="_Toc74735271"/>
      <w:bookmarkStart w:id="6009" w:name="_Toc74753514"/>
      <w:bookmarkStart w:id="6010" w:name="_Toc76507773"/>
      <w:r w:rsidRPr="00090C64">
        <w:t>8.5.3</w:t>
      </w:r>
      <w:r w:rsidRPr="00090C64">
        <w:tab/>
        <w:t>Minimum requirements</w:t>
      </w:r>
      <w:bookmarkEnd w:id="5999"/>
      <w:bookmarkEnd w:id="6000"/>
      <w:bookmarkEnd w:id="6001"/>
      <w:bookmarkEnd w:id="6002"/>
      <w:bookmarkEnd w:id="6003"/>
      <w:bookmarkEnd w:id="6004"/>
      <w:bookmarkEnd w:id="6005"/>
      <w:bookmarkEnd w:id="6006"/>
      <w:bookmarkEnd w:id="6007"/>
      <w:bookmarkEnd w:id="6008"/>
      <w:bookmarkEnd w:id="6009"/>
      <w:bookmarkEnd w:id="601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6011" w:name="_Toc21125342"/>
      <w:bookmarkStart w:id="6012" w:name="_Toc29768332"/>
      <w:bookmarkStart w:id="6013" w:name="_Toc36044774"/>
      <w:bookmarkStart w:id="6014" w:name="_Toc37230679"/>
      <w:bookmarkStart w:id="6015" w:name="_Toc45907822"/>
      <w:bookmarkStart w:id="6016" w:name="_Toc53181927"/>
      <w:bookmarkStart w:id="6017" w:name="_Toc61127742"/>
      <w:bookmarkStart w:id="6018" w:name="_Toc67054756"/>
      <w:bookmarkStart w:id="6019" w:name="_Toc67061754"/>
      <w:bookmarkStart w:id="6020" w:name="_Toc74735272"/>
      <w:bookmarkStart w:id="6021" w:name="_Toc74753515"/>
      <w:bookmarkStart w:id="6022" w:name="_Toc76507774"/>
      <w:r w:rsidRPr="00090C64">
        <w:lastRenderedPageBreak/>
        <w:t>8.5.4</w:t>
      </w:r>
      <w:r w:rsidRPr="00090C64">
        <w:tab/>
        <w:t>Test purposes</w:t>
      </w:r>
      <w:bookmarkEnd w:id="6011"/>
      <w:bookmarkEnd w:id="6012"/>
      <w:bookmarkEnd w:id="6013"/>
      <w:bookmarkEnd w:id="6014"/>
      <w:bookmarkEnd w:id="6015"/>
      <w:bookmarkEnd w:id="6016"/>
      <w:bookmarkEnd w:id="6017"/>
      <w:bookmarkEnd w:id="6018"/>
      <w:bookmarkEnd w:id="6019"/>
      <w:bookmarkEnd w:id="6020"/>
      <w:bookmarkEnd w:id="6021"/>
      <w:bookmarkEnd w:id="602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6023" w:name="_Toc21125343"/>
      <w:bookmarkStart w:id="6024" w:name="_Toc29768333"/>
      <w:bookmarkStart w:id="6025" w:name="_Toc36044775"/>
      <w:bookmarkStart w:id="6026" w:name="_Toc37230680"/>
      <w:bookmarkStart w:id="6027" w:name="_Toc45907823"/>
      <w:bookmarkStart w:id="6028" w:name="_Toc53181928"/>
      <w:bookmarkStart w:id="6029" w:name="_Toc61127743"/>
      <w:bookmarkStart w:id="6030" w:name="_Toc67054757"/>
      <w:bookmarkStart w:id="6031" w:name="_Toc67061755"/>
      <w:bookmarkStart w:id="6032" w:name="_Toc74735273"/>
      <w:bookmarkStart w:id="6033" w:name="_Toc74753516"/>
      <w:bookmarkStart w:id="6034" w:name="_Toc76507775"/>
      <w:r w:rsidRPr="00090C64">
        <w:t>8.5.5</w:t>
      </w:r>
      <w:r w:rsidRPr="00090C64">
        <w:rPr>
          <w:lang w:eastAsia="sv-SE"/>
        </w:rPr>
        <w:tab/>
        <w:t>Method of test</w:t>
      </w:r>
      <w:bookmarkEnd w:id="6023"/>
      <w:bookmarkEnd w:id="6024"/>
      <w:bookmarkEnd w:id="6025"/>
      <w:bookmarkEnd w:id="6026"/>
      <w:bookmarkEnd w:id="6027"/>
      <w:bookmarkEnd w:id="6028"/>
      <w:bookmarkEnd w:id="6029"/>
      <w:bookmarkEnd w:id="6030"/>
      <w:bookmarkEnd w:id="6031"/>
      <w:bookmarkEnd w:id="6032"/>
      <w:bookmarkEnd w:id="6033"/>
      <w:bookmarkEnd w:id="6034"/>
    </w:p>
    <w:p w14:paraId="55532991" w14:textId="77777777" w:rsidR="00D57C09" w:rsidRPr="00090C64" w:rsidRDefault="00D57C09" w:rsidP="00D57C09">
      <w:pPr>
        <w:pStyle w:val="Heading4"/>
        <w:rPr>
          <w:lang w:eastAsia="sv-SE"/>
        </w:rPr>
      </w:pPr>
      <w:bookmarkStart w:id="6035" w:name="_Toc21125344"/>
      <w:bookmarkStart w:id="6036" w:name="_Toc29768334"/>
      <w:bookmarkStart w:id="6037" w:name="_Toc36044776"/>
      <w:bookmarkStart w:id="6038" w:name="_Toc37230681"/>
      <w:bookmarkStart w:id="6039" w:name="_Toc45907824"/>
      <w:bookmarkStart w:id="6040" w:name="_Toc53181929"/>
      <w:bookmarkStart w:id="6041" w:name="_Toc61127744"/>
      <w:bookmarkStart w:id="6042" w:name="_Toc67054758"/>
      <w:bookmarkStart w:id="6043" w:name="_Toc67061756"/>
      <w:bookmarkStart w:id="6044" w:name="_Toc74735274"/>
      <w:bookmarkStart w:id="6045" w:name="_Toc74753517"/>
      <w:bookmarkStart w:id="6046" w:name="_Toc76507776"/>
      <w:r w:rsidRPr="00090C64">
        <w:rPr>
          <w:lang w:eastAsia="sv-SE"/>
        </w:rPr>
        <w:t>8.5.5.1</w:t>
      </w:r>
      <w:r w:rsidRPr="00090C64">
        <w:rPr>
          <w:lang w:eastAsia="sv-SE"/>
        </w:rPr>
        <w:tab/>
        <w:t>Initial conditions</w:t>
      </w:r>
      <w:bookmarkEnd w:id="6035"/>
      <w:bookmarkEnd w:id="6036"/>
      <w:bookmarkEnd w:id="6037"/>
      <w:bookmarkEnd w:id="6038"/>
      <w:bookmarkEnd w:id="6039"/>
      <w:bookmarkEnd w:id="6040"/>
      <w:bookmarkEnd w:id="6041"/>
      <w:bookmarkEnd w:id="6042"/>
      <w:bookmarkEnd w:id="6043"/>
      <w:bookmarkEnd w:id="6044"/>
      <w:bookmarkEnd w:id="6045"/>
      <w:bookmarkEnd w:id="6046"/>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6047" w:name="_Toc21125345"/>
      <w:bookmarkStart w:id="6048" w:name="_Toc29768335"/>
      <w:bookmarkStart w:id="6049" w:name="_Toc36044777"/>
      <w:bookmarkStart w:id="6050" w:name="_Toc37230682"/>
      <w:bookmarkStart w:id="6051" w:name="_Toc45907825"/>
      <w:bookmarkStart w:id="6052" w:name="_Toc53181930"/>
      <w:bookmarkStart w:id="6053" w:name="_Toc61127745"/>
      <w:bookmarkStart w:id="6054" w:name="_Toc67054759"/>
      <w:bookmarkStart w:id="6055" w:name="_Toc67061757"/>
      <w:bookmarkStart w:id="6056" w:name="_Toc74735275"/>
      <w:bookmarkStart w:id="6057" w:name="_Toc74753518"/>
      <w:bookmarkStart w:id="6058" w:name="_Toc76507777"/>
      <w:r w:rsidRPr="00090C64">
        <w:rPr>
          <w:lang w:eastAsia="sv-SE"/>
        </w:rPr>
        <w:t>8.5.5.2</w:t>
      </w:r>
      <w:r w:rsidRPr="00090C64">
        <w:rPr>
          <w:lang w:eastAsia="sv-SE"/>
        </w:rPr>
        <w:tab/>
        <w:t>Procedure</w:t>
      </w:r>
      <w:bookmarkEnd w:id="6047"/>
      <w:bookmarkEnd w:id="6048"/>
      <w:bookmarkEnd w:id="6049"/>
      <w:bookmarkEnd w:id="6050"/>
      <w:bookmarkEnd w:id="6051"/>
      <w:bookmarkEnd w:id="6052"/>
      <w:bookmarkEnd w:id="6053"/>
      <w:bookmarkEnd w:id="6054"/>
      <w:bookmarkEnd w:id="6055"/>
      <w:bookmarkEnd w:id="6056"/>
      <w:bookmarkEnd w:id="6057"/>
      <w:bookmarkEnd w:id="6058"/>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6059" w:name="_Toc21125346"/>
      <w:bookmarkStart w:id="6060" w:name="_Toc29768336"/>
      <w:bookmarkStart w:id="6061" w:name="_Toc36044778"/>
      <w:bookmarkStart w:id="6062" w:name="_Toc37230683"/>
      <w:bookmarkStart w:id="6063" w:name="_Toc45907826"/>
      <w:bookmarkStart w:id="6064" w:name="_Toc53181931"/>
      <w:bookmarkStart w:id="6065" w:name="_Toc61127746"/>
      <w:bookmarkStart w:id="6066" w:name="_Toc67054760"/>
      <w:bookmarkStart w:id="6067" w:name="_Toc67061758"/>
      <w:bookmarkStart w:id="6068" w:name="_Toc74735276"/>
      <w:bookmarkStart w:id="6069" w:name="_Toc74753519"/>
      <w:bookmarkStart w:id="6070" w:name="_Toc76507778"/>
      <w:r w:rsidRPr="00090C64">
        <w:t>8.5.6</w:t>
      </w:r>
      <w:r w:rsidRPr="00090C64">
        <w:tab/>
        <w:t>Test requirements</w:t>
      </w:r>
      <w:bookmarkEnd w:id="6059"/>
      <w:bookmarkEnd w:id="6060"/>
      <w:bookmarkEnd w:id="6061"/>
      <w:bookmarkEnd w:id="6062"/>
      <w:bookmarkEnd w:id="6063"/>
      <w:bookmarkEnd w:id="6064"/>
      <w:bookmarkEnd w:id="6065"/>
      <w:bookmarkEnd w:id="6066"/>
      <w:bookmarkEnd w:id="6067"/>
      <w:bookmarkEnd w:id="6068"/>
      <w:bookmarkEnd w:id="6069"/>
      <w:bookmarkEnd w:id="607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6071" w:name="_Toc21125347"/>
      <w:bookmarkStart w:id="6072" w:name="_Toc29768337"/>
      <w:bookmarkStart w:id="6073" w:name="_Toc36044779"/>
      <w:bookmarkStart w:id="6074" w:name="_Toc37230684"/>
      <w:bookmarkStart w:id="6075" w:name="_Toc45907827"/>
      <w:bookmarkStart w:id="6076" w:name="_Toc53181932"/>
      <w:bookmarkStart w:id="6077" w:name="_Toc61127747"/>
      <w:bookmarkStart w:id="6078" w:name="_Toc67054761"/>
      <w:bookmarkStart w:id="6079" w:name="_Toc67061759"/>
      <w:bookmarkStart w:id="6080" w:name="_Toc74735277"/>
      <w:bookmarkStart w:id="6081" w:name="_Toc74753520"/>
      <w:bookmarkStart w:id="6082" w:name="_Toc76507779"/>
      <w:r w:rsidRPr="00090C64">
        <w:lastRenderedPageBreak/>
        <w:t>Annex A (normative):</w:t>
      </w:r>
      <w:r w:rsidRPr="00090C64">
        <w:br/>
        <w:t>Test system characterization</w:t>
      </w:r>
      <w:bookmarkEnd w:id="6071"/>
      <w:bookmarkEnd w:id="6072"/>
      <w:bookmarkEnd w:id="6073"/>
      <w:bookmarkEnd w:id="6074"/>
      <w:bookmarkEnd w:id="6075"/>
      <w:bookmarkEnd w:id="6076"/>
      <w:bookmarkEnd w:id="6077"/>
      <w:bookmarkEnd w:id="6078"/>
      <w:bookmarkEnd w:id="6079"/>
      <w:bookmarkEnd w:id="6080"/>
      <w:bookmarkEnd w:id="6081"/>
      <w:bookmarkEnd w:id="6082"/>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6083" w:name="_Toc21125348"/>
      <w:bookmarkStart w:id="6084" w:name="_Toc29768338"/>
      <w:bookmarkStart w:id="6085" w:name="_Toc36044780"/>
      <w:bookmarkStart w:id="6086" w:name="_Toc37230685"/>
      <w:bookmarkStart w:id="6087" w:name="_Toc45907828"/>
      <w:bookmarkStart w:id="6088" w:name="_Toc53181933"/>
      <w:bookmarkStart w:id="6089" w:name="_Toc61127748"/>
      <w:bookmarkStart w:id="6090" w:name="_Toc67054762"/>
      <w:bookmarkStart w:id="6091" w:name="_Toc67061760"/>
      <w:bookmarkStart w:id="6092" w:name="_Toc74735278"/>
      <w:bookmarkStart w:id="6093" w:name="_Toc74753521"/>
      <w:bookmarkStart w:id="6094" w:name="_Toc76507780"/>
      <w:r w:rsidRPr="00090C64">
        <w:lastRenderedPageBreak/>
        <w:t>Annex B (normative):</w:t>
      </w:r>
      <w:r w:rsidRPr="00090C64">
        <w:br/>
        <w:t>Calibration</w:t>
      </w:r>
      <w:bookmarkEnd w:id="6083"/>
      <w:bookmarkEnd w:id="6084"/>
      <w:bookmarkEnd w:id="6085"/>
      <w:bookmarkEnd w:id="6086"/>
      <w:bookmarkEnd w:id="6087"/>
      <w:bookmarkEnd w:id="6088"/>
      <w:bookmarkEnd w:id="6089"/>
      <w:bookmarkEnd w:id="6090"/>
      <w:bookmarkEnd w:id="6091"/>
      <w:bookmarkEnd w:id="6092"/>
      <w:bookmarkEnd w:id="6093"/>
      <w:bookmarkEnd w:id="609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6095" w:name="_Toc21125349"/>
      <w:bookmarkStart w:id="6096" w:name="_Toc29768339"/>
      <w:bookmarkStart w:id="6097" w:name="_Toc36044781"/>
      <w:bookmarkStart w:id="6098" w:name="_Toc37230686"/>
      <w:bookmarkStart w:id="6099" w:name="_Toc45907829"/>
      <w:bookmarkStart w:id="6100" w:name="_Toc53181934"/>
      <w:bookmarkStart w:id="6101" w:name="_Toc61127749"/>
      <w:bookmarkStart w:id="6102" w:name="_Toc67054763"/>
      <w:bookmarkStart w:id="6103" w:name="_Toc67061761"/>
      <w:bookmarkStart w:id="6104" w:name="_Toc74735279"/>
      <w:bookmarkStart w:id="6105" w:name="_Toc74753522"/>
      <w:bookmarkStart w:id="6106" w:name="_Toc76507781"/>
      <w:r w:rsidRPr="00090C64">
        <w:lastRenderedPageBreak/>
        <w:t>Annex C (informative):</w:t>
      </w:r>
      <w:r w:rsidRPr="00090C64">
        <w:br/>
        <w:t>Test tolerances and derivation of test requirements</w:t>
      </w:r>
      <w:bookmarkEnd w:id="6095"/>
      <w:bookmarkEnd w:id="6096"/>
      <w:bookmarkEnd w:id="6097"/>
      <w:bookmarkEnd w:id="6098"/>
      <w:bookmarkEnd w:id="6099"/>
      <w:bookmarkEnd w:id="6100"/>
      <w:bookmarkEnd w:id="6101"/>
      <w:bookmarkEnd w:id="6102"/>
      <w:bookmarkEnd w:id="6103"/>
      <w:bookmarkEnd w:id="6104"/>
      <w:bookmarkEnd w:id="6105"/>
      <w:bookmarkEnd w:id="6106"/>
    </w:p>
    <w:p w14:paraId="4A79EB55" w14:textId="77777777" w:rsidR="00D57C09" w:rsidRPr="00090C64" w:rsidRDefault="00D57C09" w:rsidP="00D57C09">
      <w:pPr>
        <w:pStyle w:val="Heading1"/>
      </w:pPr>
      <w:bookmarkStart w:id="6107" w:name="_Toc21125350"/>
      <w:bookmarkStart w:id="6108" w:name="_Toc29768340"/>
      <w:bookmarkStart w:id="6109" w:name="_Toc36044782"/>
      <w:bookmarkStart w:id="6110" w:name="_Toc37230687"/>
      <w:bookmarkStart w:id="6111" w:name="_Toc45907830"/>
      <w:bookmarkStart w:id="6112" w:name="_Toc53181935"/>
      <w:bookmarkStart w:id="6113" w:name="_Toc61127750"/>
      <w:bookmarkStart w:id="6114" w:name="_Toc67054764"/>
      <w:bookmarkStart w:id="6115" w:name="_Toc67061762"/>
      <w:bookmarkStart w:id="6116" w:name="_Toc74735280"/>
      <w:bookmarkStart w:id="6117" w:name="_Toc74753523"/>
      <w:bookmarkStart w:id="6118" w:name="_Toc76507782"/>
      <w:r w:rsidRPr="00090C64">
        <w:t>C.1</w:t>
      </w:r>
      <w:r w:rsidRPr="00090C64">
        <w:tab/>
      </w:r>
      <w:r w:rsidRPr="00090C64">
        <w:rPr>
          <w:lang w:eastAsia="sv-SE"/>
        </w:rPr>
        <w:t>General</w:t>
      </w:r>
      <w:bookmarkEnd w:id="6107"/>
      <w:bookmarkEnd w:id="6108"/>
      <w:bookmarkEnd w:id="6109"/>
      <w:bookmarkEnd w:id="6110"/>
      <w:bookmarkEnd w:id="6111"/>
      <w:bookmarkEnd w:id="6112"/>
      <w:bookmarkEnd w:id="6113"/>
      <w:bookmarkEnd w:id="6114"/>
      <w:bookmarkEnd w:id="6115"/>
      <w:bookmarkEnd w:id="6116"/>
      <w:bookmarkEnd w:id="6117"/>
      <w:bookmarkEnd w:id="611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6119" w:name="_Toc21125351"/>
      <w:bookmarkStart w:id="6120" w:name="_Toc29768341"/>
      <w:bookmarkStart w:id="6121" w:name="_Toc36044783"/>
      <w:bookmarkStart w:id="6122" w:name="_Toc37230688"/>
      <w:bookmarkStart w:id="6123" w:name="_Toc45907831"/>
      <w:bookmarkStart w:id="6124" w:name="_Toc53181936"/>
      <w:bookmarkStart w:id="6125" w:name="_Toc61127751"/>
      <w:bookmarkStart w:id="6126" w:name="_Toc67054765"/>
      <w:bookmarkStart w:id="6127" w:name="_Toc67061763"/>
      <w:bookmarkStart w:id="6128" w:name="_Toc74735281"/>
      <w:bookmarkStart w:id="6129" w:name="_Toc74753524"/>
      <w:bookmarkStart w:id="6130" w:name="_Toc76507783"/>
      <w:r w:rsidRPr="00090C64">
        <w:lastRenderedPageBreak/>
        <w:t>C.2</w:t>
      </w:r>
      <w:r w:rsidRPr="00090C64">
        <w:tab/>
      </w:r>
      <w:r w:rsidRPr="00090C64">
        <w:rPr>
          <w:lang w:eastAsia="sv-SE"/>
        </w:rPr>
        <w:t>Measurement of transmitter (OTA)</w:t>
      </w:r>
      <w:bookmarkEnd w:id="6119"/>
      <w:bookmarkEnd w:id="6120"/>
      <w:bookmarkEnd w:id="6121"/>
      <w:bookmarkEnd w:id="6122"/>
      <w:bookmarkEnd w:id="6123"/>
      <w:bookmarkEnd w:id="6124"/>
      <w:bookmarkEnd w:id="6125"/>
      <w:bookmarkEnd w:id="6126"/>
      <w:bookmarkEnd w:id="6127"/>
      <w:bookmarkEnd w:id="6128"/>
      <w:bookmarkEnd w:id="6129"/>
      <w:bookmarkEnd w:id="6130"/>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6131" w:name="_Toc21125352"/>
      <w:bookmarkStart w:id="6132" w:name="_Toc29768342"/>
      <w:bookmarkStart w:id="6133" w:name="_Toc36044784"/>
      <w:bookmarkStart w:id="6134" w:name="_Toc37230689"/>
      <w:bookmarkStart w:id="6135" w:name="_Toc45907832"/>
      <w:bookmarkStart w:id="6136" w:name="_Toc53181937"/>
      <w:bookmarkStart w:id="6137" w:name="_Toc61127752"/>
      <w:bookmarkStart w:id="6138" w:name="_Toc67054766"/>
      <w:bookmarkStart w:id="6139" w:name="_Toc67061764"/>
      <w:bookmarkStart w:id="6140" w:name="_Toc74735282"/>
      <w:bookmarkStart w:id="6141" w:name="_Toc74753525"/>
      <w:bookmarkStart w:id="6142" w:name="_Toc76507784"/>
      <w:r w:rsidRPr="00090C64">
        <w:t>C.3</w:t>
      </w:r>
      <w:r w:rsidRPr="00090C64">
        <w:tab/>
      </w:r>
      <w:r w:rsidRPr="00090C64">
        <w:rPr>
          <w:lang w:eastAsia="sv-SE"/>
        </w:rPr>
        <w:t>Measurement of receiv</w:t>
      </w:r>
      <w:r w:rsidRPr="00090C64">
        <w:t>er (OTA)</w:t>
      </w:r>
      <w:bookmarkEnd w:id="6131"/>
      <w:bookmarkEnd w:id="6132"/>
      <w:bookmarkEnd w:id="6133"/>
      <w:bookmarkEnd w:id="6134"/>
      <w:bookmarkEnd w:id="6135"/>
      <w:bookmarkEnd w:id="6136"/>
      <w:bookmarkEnd w:id="6137"/>
      <w:bookmarkEnd w:id="6138"/>
      <w:bookmarkEnd w:id="6139"/>
      <w:bookmarkEnd w:id="6140"/>
      <w:bookmarkEnd w:id="6141"/>
      <w:bookmarkEnd w:id="614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6143" w:name="_Toc21125353"/>
      <w:bookmarkStart w:id="6144" w:name="_Toc29768343"/>
      <w:bookmarkStart w:id="6145" w:name="_Toc36044785"/>
      <w:bookmarkStart w:id="6146" w:name="_Toc37230690"/>
      <w:bookmarkStart w:id="6147" w:name="_Toc45907833"/>
      <w:bookmarkStart w:id="6148" w:name="_Toc53181938"/>
      <w:bookmarkStart w:id="6149" w:name="_Toc61127753"/>
      <w:bookmarkStart w:id="6150" w:name="_Toc67054767"/>
      <w:bookmarkStart w:id="6151" w:name="_Toc67061765"/>
      <w:bookmarkStart w:id="6152" w:name="_Toc74735283"/>
      <w:bookmarkStart w:id="6153" w:name="_Toc74753526"/>
      <w:bookmarkStart w:id="6154" w:name="_Toc76507785"/>
      <w:r w:rsidRPr="00090C64">
        <w:lastRenderedPageBreak/>
        <w:t>Annex D (informative):</w:t>
      </w:r>
      <w:r w:rsidRPr="00090C64">
        <w:br/>
        <w:t>Test system set-up</w:t>
      </w:r>
      <w:bookmarkEnd w:id="6143"/>
      <w:bookmarkEnd w:id="6144"/>
      <w:bookmarkEnd w:id="6145"/>
      <w:bookmarkEnd w:id="6146"/>
      <w:bookmarkEnd w:id="6147"/>
      <w:bookmarkEnd w:id="6148"/>
      <w:bookmarkEnd w:id="6149"/>
      <w:bookmarkEnd w:id="6150"/>
      <w:bookmarkEnd w:id="6151"/>
      <w:bookmarkEnd w:id="6152"/>
      <w:bookmarkEnd w:id="6153"/>
      <w:bookmarkEnd w:id="6154"/>
    </w:p>
    <w:p w14:paraId="41BFEE4C" w14:textId="77777777" w:rsidR="00D57C09" w:rsidRPr="00090C64" w:rsidRDefault="00D57C09" w:rsidP="00D57C09">
      <w:pPr>
        <w:pStyle w:val="Heading1"/>
      </w:pPr>
      <w:bookmarkStart w:id="6155" w:name="_Toc21125354"/>
      <w:bookmarkStart w:id="6156" w:name="_Toc29768344"/>
      <w:bookmarkStart w:id="6157" w:name="_Toc36044786"/>
      <w:bookmarkStart w:id="6158" w:name="_Toc37230691"/>
      <w:bookmarkStart w:id="6159" w:name="_Toc45907834"/>
      <w:bookmarkStart w:id="6160" w:name="_Toc53181939"/>
      <w:bookmarkStart w:id="6161" w:name="_Toc61127754"/>
      <w:bookmarkStart w:id="6162" w:name="_Toc67054768"/>
      <w:bookmarkStart w:id="6163" w:name="_Toc67061766"/>
      <w:bookmarkStart w:id="6164" w:name="_Toc74735284"/>
      <w:bookmarkStart w:id="6165" w:name="_Toc74753527"/>
      <w:bookmarkStart w:id="6166" w:name="_Toc76507786"/>
      <w:r w:rsidRPr="00090C64">
        <w:t>D.1</w:t>
      </w:r>
      <w:r w:rsidRPr="00090C64">
        <w:tab/>
        <w:t>Transmitter</w:t>
      </w:r>
      <w:bookmarkEnd w:id="6155"/>
      <w:bookmarkEnd w:id="6156"/>
      <w:bookmarkEnd w:id="6157"/>
      <w:bookmarkEnd w:id="6158"/>
      <w:bookmarkEnd w:id="6159"/>
      <w:bookmarkEnd w:id="6160"/>
      <w:bookmarkEnd w:id="6161"/>
      <w:bookmarkEnd w:id="6162"/>
      <w:bookmarkEnd w:id="6163"/>
      <w:bookmarkEnd w:id="6164"/>
      <w:bookmarkEnd w:id="6165"/>
      <w:bookmarkEnd w:id="6166"/>
    </w:p>
    <w:p w14:paraId="7B25B192" w14:textId="77777777" w:rsidR="00D57C09" w:rsidRPr="00090C64" w:rsidRDefault="00D57C09" w:rsidP="00D57C09">
      <w:pPr>
        <w:pStyle w:val="Heading2"/>
      </w:pPr>
      <w:bookmarkStart w:id="6167" w:name="_Toc21125355"/>
      <w:bookmarkStart w:id="6168" w:name="_Toc29768345"/>
      <w:bookmarkStart w:id="6169" w:name="_Toc36044787"/>
      <w:bookmarkStart w:id="6170" w:name="_Toc37230692"/>
      <w:bookmarkStart w:id="6171" w:name="_Toc45907835"/>
      <w:bookmarkStart w:id="6172" w:name="_Toc53181940"/>
      <w:bookmarkStart w:id="6173" w:name="_Toc61127755"/>
      <w:bookmarkStart w:id="6174" w:name="_Toc67054769"/>
      <w:bookmarkStart w:id="6175" w:name="_Toc67061767"/>
      <w:bookmarkStart w:id="6176" w:name="_Toc74735285"/>
      <w:bookmarkStart w:id="6177" w:name="_Toc74753528"/>
      <w:bookmarkStart w:id="6178" w:name="_Toc76507787"/>
      <w:r w:rsidRPr="00090C64">
        <w:t>D.1.1</w:t>
      </w:r>
      <w:r w:rsidRPr="00090C64">
        <w:tab/>
        <w:t>Radiated Transmit Power, OTA E-UTRA DL RS power, output power dynamics and Transmitter signal quality</w:t>
      </w:r>
      <w:bookmarkEnd w:id="6167"/>
      <w:bookmarkEnd w:id="6168"/>
      <w:bookmarkEnd w:id="6169"/>
      <w:bookmarkEnd w:id="6170"/>
      <w:bookmarkEnd w:id="6171"/>
      <w:bookmarkEnd w:id="6172"/>
      <w:bookmarkEnd w:id="6173"/>
      <w:bookmarkEnd w:id="6174"/>
      <w:bookmarkEnd w:id="6175"/>
      <w:bookmarkEnd w:id="6176"/>
      <w:bookmarkEnd w:id="6177"/>
      <w:bookmarkEnd w:id="6178"/>
    </w:p>
    <w:bookmarkStart w:id="6179" w:name="_MON_1537741137"/>
    <w:bookmarkEnd w:id="6179"/>
    <w:p w14:paraId="701A37AE" w14:textId="77777777" w:rsidR="00D57C09" w:rsidRPr="00C330E2" w:rsidRDefault="00D57C09" w:rsidP="00D57C09">
      <w:pPr>
        <w:pStyle w:val="TH"/>
      </w:pPr>
      <w:r w:rsidRPr="00C330E2">
        <w:object w:dxaOrig="10382" w:dyaOrig="5433" w14:anchorId="7B7E1A2A">
          <v:shape id="_x0000_i1042" type="#_x0000_t75" style="width:480.75pt;height:253.65pt" o:ole="">
            <v:imagedata r:id="rId56" o:title=""/>
          </v:shape>
          <o:OLEObject Type="Embed" ProgID="Word.Picture.8" ShapeID="_x0000_i1042" DrawAspect="Content" ObjectID="_1687120204" r:id="rId57"/>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6180" w:name="_Toc21125356"/>
      <w:bookmarkStart w:id="6181" w:name="_Toc29768346"/>
      <w:bookmarkStart w:id="6182" w:name="_Toc36044788"/>
      <w:bookmarkStart w:id="6183" w:name="_Toc37230693"/>
      <w:bookmarkStart w:id="6184" w:name="_Toc45907836"/>
      <w:bookmarkStart w:id="6185" w:name="_Toc53181941"/>
      <w:bookmarkStart w:id="6186" w:name="_Toc61127756"/>
      <w:bookmarkStart w:id="6187" w:name="_Toc67054770"/>
      <w:bookmarkStart w:id="6188" w:name="_Toc67061768"/>
      <w:bookmarkStart w:id="6189" w:name="_Toc74735286"/>
      <w:bookmarkStart w:id="6190" w:name="_Toc74753529"/>
      <w:bookmarkStart w:id="6191" w:name="_Toc76507788"/>
      <w:r w:rsidRPr="00090C64">
        <w:lastRenderedPageBreak/>
        <w:t>D.1.2</w:t>
      </w:r>
      <w:r w:rsidRPr="00090C64">
        <w:tab/>
        <w:t>OTA Base Station output power, ACLR, OTA spectrum emissions mask, OTA operating band unwanted emissions</w:t>
      </w:r>
      <w:bookmarkEnd w:id="6180"/>
      <w:bookmarkEnd w:id="6181"/>
      <w:bookmarkEnd w:id="6182"/>
      <w:bookmarkEnd w:id="6183"/>
      <w:bookmarkEnd w:id="6184"/>
      <w:bookmarkEnd w:id="6185"/>
      <w:bookmarkEnd w:id="6186"/>
      <w:bookmarkEnd w:id="6187"/>
      <w:bookmarkEnd w:id="6188"/>
      <w:bookmarkEnd w:id="6189"/>
      <w:bookmarkEnd w:id="6190"/>
      <w:bookmarkEnd w:id="619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6192" w:name="_Toc21125357"/>
      <w:bookmarkStart w:id="6193" w:name="_Toc29768347"/>
      <w:bookmarkStart w:id="6194" w:name="_Toc36044789"/>
      <w:bookmarkStart w:id="6195" w:name="_Toc37230694"/>
      <w:bookmarkStart w:id="6196" w:name="_Toc45907837"/>
      <w:bookmarkStart w:id="6197" w:name="_Toc53181942"/>
      <w:bookmarkStart w:id="6198" w:name="_Toc61127757"/>
      <w:bookmarkStart w:id="6199" w:name="_Toc67054771"/>
      <w:bookmarkStart w:id="6200" w:name="_Toc67061769"/>
      <w:bookmarkStart w:id="6201" w:name="_Toc74735287"/>
      <w:bookmarkStart w:id="6202" w:name="_Toc74753530"/>
      <w:bookmarkStart w:id="6203" w:name="_Toc76507789"/>
      <w:r w:rsidRPr="00090C64">
        <w:t>D.1.3</w:t>
      </w:r>
      <w:r w:rsidRPr="00090C64">
        <w:tab/>
        <w:t>OTA spurious emissions</w:t>
      </w:r>
      <w:bookmarkEnd w:id="6192"/>
      <w:bookmarkEnd w:id="6193"/>
      <w:bookmarkEnd w:id="6194"/>
      <w:bookmarkEnd w:id="6195"/>
      <w:bookmarkEnd w:id="6196"/>
      <w:bookmarkEnd w:id="6197"/>
      <w:bookmarkEnd w:id="6198"/>
      <w:bookmarkEnd w:id="6199"/>
      <w:bookmarkEnd w:id="6200"/>
      <w:bookmarkEnd w:id="6201"/>
      <w:bookmarkEnd w:id="6202"/>
      <w:bookmarkEnd w:id="6203"/>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6204" w:name="_Toc21125358"/>
      <w:bookmarkStart w:id="6205" w:name="_Toc29768348"/>
      <w:bookmarkStart w:id="6206" w:name="_Toc36044790"/>
      <w:bookmarkStart w:id="6207" w:name="_Toc37230695"/>
      <w:bookmarkStart w:id="6208" w:name="_Toc45907838"/>
      <w:bookmarkStart w:id="6209" w:name="_Toc53181943"/>
      <w:bookmarkStart w:id="6210" w:name="_Toc61127758"/>
      <w:bookmarkStart w:id="6211" w:name="_Toc67054772"/>
      <w:bookmarkStart w:id="6212" w:name="_Toc67061770"/>
      <w:bookmarkStart w:id="6213" w:name="_Toc74735288"/>
      <w:bookmarkStart w:id="6214" w:name="_Toc74753531"/>
      <w:bookmarkStart w:id="6215" w:name="_Toc76507790"/>
      <w:r w:rsidRPr="00090C64">
        <w:lastRenderedPageBreak/>
        <w:t>D.1.4</w:t>
      </w:r>
      <w:r w:rsidRPr="00090C64">
        <w:tab/>
        <w:t>OTA Co-location emissions, TX OFF power</w:t>
      </w:r>
      <w:bookmarkEnd w:id="6204"/>
      <w:bookmarkEnd w:id="6205"/>
      <w:bookmarkEnd w:id="6206"/>
      <w:bookmarkEnd w:id="6207"/>
      <w:bookmarkEnd w:id="6208"/>
      <w:bookmarkEnd w:id="6209"/>
      <w:bookmarkEnd w:id="6210"/>
      <w:bookmarkEnd w:id="6211"/>
      <w:bookmarkEnd w:id="6212"/>
      <w:bookmarkEnd w:id="6213"/>
      <w:bookmarkEnd w:id="6214"/>
      <w:bookmarkEnd w:id="621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6216" w:name="_Toc21125359"/>
      <w:bookmarkStart w:id="6217" w:name="_Toc29768349"/>
      <w:bookmarkStart w:id="6218" w:name="_Toc36044791"/>
      <w:bookmarkStart w:id="6219" w:name="_Toc37230696"/>
      <w:bookmarkStart w:id="6220" w:name="_Toc45907839"/>
      <w:bookmarkStart w:id="6221" w:name="_Toc53181944"/>
      <w:bookmarkStart w:id="6222" w:name="_Toc61127759"/>
      <w:bookmarkStart w:id="6223" w:name="_Toc67054773"/>
      <w:bookmarkStart w:id="6224" w:name="_Toc67061771"/>
      <w:bookmarkStart w:id="6225" w:name="_Toc74735289"/>
      <w:bookmarkStart w:id="6226" w:name="_Toc74753532"/>
      <w:bookmarkStart w:id="6227" w:name="_Toc76507791"/>
      <w:r w:rsidRPr="00090C64">
        <w:t>D.1.5</w:t>
      </w:r>
      <w:r w:rsidRPr="00090C64">
        <w:tab/>
        <w:t>OTA Transmitter Intermodulation</w:t>
      </w:r>
      <w:bookmarkEnd w:id="6216"/>
      <w:bookmarkEnd w:id="6217"/>
      <w:bookmarkEnd w:id="6218"/>
      <w:bookmarkEnd w:id="6219"/>
      <w:bookmarkEnd w:id="6220"/>
      <w:bookmarkEnd w:id="6221"/>
      <w:bookmarkEnd w:id="6222"/>
      <w:bookmarkEnd w:id="6223"/>
      <w:bookmarkEnd w:id="6224"/>
      <w:bookmarkEnd w:id="6225"/>
      <w:bookmarkEnd w:id="6226"/>
      <w:bookmarkEnd w:id="622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6228" w:name="_Toc21125360"/>
      <w:bookmarkStart w:id="6229" w:name="_Toc29768350"/>
      <w:bookmarkStart w:id="6230" w:name="_Toc36044792"/>
      <w:bookmarkStart w:id="6231" w:name="_Toc37230697"/>
      <w:bookmarkStart w:id="6232" w:name="_Toc45907840"/>
      <w:bookmarkStart w:id="6233" w:name="_Toc53181945"/>
      <w:bookmarkStart w:id="6234" w:name="_Toc61127760"/>
      <w:bookmarkStart w:id="6235" w:name="_Toc67054774"/>
      <w:bookmarkStart w:id="6236" w:name="_Toc67061772"/>
      <w:bookmarkStart w:id="6237" w:name="_Toc74735290"/>
      <w:bookmarkStart w:id="6238" w:name="_Toc74753533"/>
      <w:bookmarkStart w:id="6239" w:name="_Toc76507792"/>
      <w:r w:rsidRPr="00090C64">
        <w:lastRenderedPageBreak/>
        <w:t>D.2</w:t>
      </w:r>
      <w:r w:rsidRPr="00090C64">
        <w:tab/>
        <w:t>Receiver</w:t>
      </w:r>
      <w:bookmarkEnd w:id="6228"/>
      <w:bookmarkEnd w:id="6229"/>
      <w:bookmarkEnd w:id="6230"/>
      <w:bookmarkEnd w:id="6231"/>
      <w:bookmarkEnd w:id="6232"/>
      <w:bookmarkEnd w:id="6233"/>
      <w:bookmarkEnd w:id="6234"/>
      <w:bookmarkEnd w:id="6235"/>
      <w:bookmarkEnd w:id="6236"/>
      <w:bookmarkEnd w:id="6237"/>
      <w:bookmarkEnd w:id="6238"/>
      <w:bookmarkEnd w:id="6239"/>
    </w:p>
    <w:p w14:paraId="6E1E5044" w14:textId="77777777" w:rsidR="00D57C09" w:rsidRPr="00090C64" w:rsidRDefault="00D57C09" w:rsidP="00D57C09">
      <w:pPr>
        <w:pStyle w:val="Heading2"/>
      </w:pPr>
      <w:bookmarkStart w:id="6240" w:name="_Toc21125361"/>
      <w:bookmarkStart w:id="6241" w:name="_Toc29768351"/>
      <w:bookmarkStart w:id="6242" w:name="_Toc36044793"/>
      <w:bookmarkStart w:id="6243" w:name="_Toc37230698"/>
      <w:bookmarkStart w:id="6244" w:name="_Toc45907841"/>
      <w:bookmarkStart w:id="6245" w:name="_Toc53181946"/>
      <w:bookmarkStart w:id="6246" w:name="_Toc61127761"/>
      <w:bookmarkStart w:id="6247" w:name="_Toc67054775"/>
      <w:bookmarkStart w:id="6248" w:name="_Toc67061773"/>
      <w:bookmarkStart w:id="6249" w:name="_Toc74735291"/>
      <w:bookmarkStart w:id="6250" w:name="_Toc74753534"/>
      <w:bookmarkStart w:id="6251" w:name="_Toc76507793"/>
      <w:r w:rsidRPr="00090C64">
        <w:t>D.2.1</w:t>
      </w:r>
      <w:r w:rsidRPr="00090C64">
        <w:tab/>
        <w:t>OTA sensitivity and OTA Reference sensitivity</w:t>
      </w:r>
      <w:bookmarkEnd w:id="6240"/>
      <w:bookmarkEnd w:id="6241"/>
      <w:bookmarkEnd w:id="6242"/>
      <w:bookmarkEnd w:id="6243"/>
      <w:bookmarkEnd w:id="6244"/>
      <w:bookmarkEnd w:id="6245"/>
      <w:bookmarkEnd w:id="6246"/>
      <w:bookmarkEnd w:id="6247"/>
      <w:bookmarkEnd w:id="6248"/>
      <w:bookmarkEnd w:id="6249"/>
      <w:bookmarkEnd w:id="6250"/>
      <w:bookmarkEnd w:id="625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6252" w:name="_Toc21125362"/>
      <w:bookmarkStart w:id="6253" w:name="_Toc29768352"/>
      <w:bookmarkStart w:id="6254" w:name="_Toc36044794"/>
      <w:bookmarkStart w:id="6255" w:name="_Toc37230699"/>
      <w:bookmarkStart w:id="6256" w:name="_Toc45907842"/>
      <w:bookmarkStart w:id="6257" w:name="_Toc53181947"/>
      <w:bookmarkStart w:id="6258" w:name="_Toc61127762"/>
      <w:bookmarkStart w:id="6259" w:name="_Toc67054776"/>
      <w:bookmarkStart w:id="6260" w:name="_Toc67061774"/>
      <w:bookmarkStart w:id="6261" w:name="_Toc74735292"/>
      <w:bookmarkStart w:id="6262" w:name="_Toc74753535"/>
      <w:bookmarkStart w:id="6263" w:name="_Toc76507794"/>
      <w:r w:rsidRPr="00090C64">
        <w:t>D.2.2</w:t>
      </w:r>
      <w:r w:rsidRPr="00090C64">
        <w:tab/>
        <w:t>OTA Dynamic range</w:t>
      </w:r>
      <w:bookmarkEnd w:id="6252"/>
      <w:bookmarkEnd w:id="6253"/>
      <w:bookmarkEnd w:id="6254"/>
      <w:bookmarkEnd w:id="6255"/>
      <w:bookmarkEnd w:id="6256"/>
      <w:bookmarkEnd w:id="6257"/>
      <w:bookmarkEnd w:id="6258"/>
      <w:bookmarkEnd w:id="6259"/>
      <w:bookmarkEnd w:id="6260"/>
      <w:bookmarkEnd w:id="6261"/>
      <w:bookmarkEnd w:id="6262"/>
      <w:bookmarkEnd w:id="626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6264" w:name="_Toc21125363"/>
      <w:bookmarkStart w:id="6265" w:name="_Toc29768353"/>
      <w:bookmarkStart w:id="6266" w:name="_Toc36044795"/>
      <w:bookmarkStart w:id="6267" w:name="_Toc37230700"/>
      <w:bookmarkStart w:id="6268" w:name="_Toc45907843"/>
      <w:bookmarkStart w:id="6269" w:name="_Toc53181948"/>
      <w:bookmarkStart w:id="6270" w:name="_Toc61127763"/>
      <w:bookmarkStart w:id="6271" w:name="_Toc67054777"/>
      <w:bookmarkStart w:id="6272" w:name="_Toc67061775"/>
      <w:bookmarkStart w:id="6273" w:name="_Toc74735293"/>
      <w:bookmarkStart w:id="6274" w:name="_Toc74753536"/>
      <w:bookmarkStart w:id="6275" w:name="_Toc76507795"/>
      <w:r w:rsidRPr="00090C64">
        <w:lastRenderedPageBreak/>
        <w:t>D.2.3</w:t>
      </w:r>
      <w:r w:rsidRPr="00090C64">
        <w:tab/>
        <w:t>OTA Adjacent channel selectivity, general blocking, and narrowband blocking</w:t>
      </w:r>
      <w:bookmarkEnd w:id="6264"/>
      <w:bookmarkEnd w:id="6265"/>
      <w:bookmarkEnd w:id="6266"/>
      <w:bookmarkEnd w:id="6267"/>
      <w:bookmarkEnd w:id="6268"/>
      <w:bookmarkEnd w:id="6269"/>
      <w:bookmarkEnd w:id="6270"/>
      <w:bookmarkEnd w:id="6271"/>
      <w:bookmarkEnd w:id="6272"/>
      <w:bookmarkEnd w:id="6273"/>
      <w:bookmarkEnd w:id="6274"/>
      <w:bookmarkEnd w:id="627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6276" w:name="_Toc21125364"/>
      <w:bookmarkStart w:id="6277" w:name="_Toc29768354"/>
      <w:bookmarkStart w:id="6278" w:name="_Toc36044796"/>
      <w:bookmarkStart w:id="6279" w:name="_Toc37230701"/>
      <w:bookmarkStart w:id="6280" w:name="_Toc45907844"/>
      <w:bookmarkStart w:id="6281" w:name="_Toc53181949"/>
      <w:bookmarkStart w:id="6282" w:name="_Toc61127764"/>
      <w:bookmarkStart w:id="6283" w:name="_Toc67054778"/>
      <w:bookmarkStart w:id="6284" w:name="_Toc67061776"/>
      <w:bookmarkStart w:id="6285" w:name="_Toc74735294"/>
      <w:bookmarkStart w:id="6286" w:name="_Toc74753537"/>
      <w:bookmarkStart w:id="6287" w:name="_Toc76507796"/>
      <w:r w:rsidRPr="00090C64">
        <w:lastRenderedPageBreak/>
        <w:t>D.2.4</w:t>
      </w:r>
      <w:r w:rsidRPr="00090C64">
        <w:tab/>
        <w:t>OTA Blocking</w:t>
      </w:r>
      <w:bookmarkEnd w:id="6276"/>
      <w:bookmarkEnd w:id="6277"/>
      <w:bookmarkEnd w:id="6278"/>
      <w:bookmarkEnd w:id="6279"/>
      <w:bookmarkEnd w:id="6280"/>
      <w:bookmarkEnd w:id="6281"/>
      <w:bookmarkEnd w:id="6282"/>
      <w:bookmarkEnd w:id="6283"/>
      <w:bookmarkEnd w:id="6284"/>
      <w:bookmarkEnd w:id="6285"/>
      <w:bookmarkEnd w:id="6286"/>
      <w:bookmarkEnd w:id="6287"/>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6288" w:name="_Toc21125365"/>
      <w:bookmarkStart w:id="6289" w:name="_Toc29768355"/>
      <w:bookmarkStart w:id="6290" w:name="_Toc36044797"/>
      <w:bookmarkStart w:id="6291" w:name="_Toc37230702"/>
      <w:bookmarkStart w:id="6292" w:name="_Toc45907845"/>
      <w:bookmarkStart w:id="6293" w:name="_Toc53181950"/>
      <w:bookmarkStart w:id="6294" w:name="_Toc61127765"/>
      <w:bookmarkStart w:id="6295" w:name="_Toc67054779"/>
      <w:bookmarkStart w:id="6296" w:name="_Toc67061777"/>
      <w:bookmarkStart w:id="6297" w:name="_Toc74735295"/>
      <w:bookmarkStart w:id="6298" w:name="_Toc74753538"/>
      <w:bookmarkStart w:id="6299" w:name="_Toc76507797"/>
      <w:r w:rsidRPr="00090C64">
        <w:lastRenderedPageBreak/>
        <w:t>D.2.5</w:t>
      </w:r>
      <w:r w:rsidRPr="00090C64">
        <w:tab/>
        <w:t>OTA Receiver spurious emissions</w:t>
      </w:r>
      <w:bookmarkEnd w:id="6288"/>
      <w:bookmarkEnd w:id="6289"/>
      <w:bookmarkEnd w:id="6290"/>
      <w:bookmarkEnd w:id="6291"/>
      <w:bookmarkEnd w:id="6292"/>
      <w:bookmarkEnd w:id="6293"/>
      <w:bookmarkEnd w:id="6294"/>
      <w:bookmarkEnd w:id="6295"/>
      <w:bookmarkEnd w:id="6296"/>
      <w:bookmarkEnd w:id="6297"/>
      <w:bookmarkEnd w:id="6298"/>
      <w:bookmarkEnd w:id="629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6300" w:name="_Toc21125366"/>
      <w:bookmarkStart w:id="6301" w:name="_Toc29768356"/>
      <w:bookmarkStart w:id="6302" w:name="_Toc36044798"/>
      <w:bookmarkStart w:id="6303" w:name="_Toc37230703"/>
      <w:bookmarkStart w:id="6304" w:name="_Toc45907846"/>
      <w:bookmarkStart w:id="6305" w:name="_Toc53181951"/>
      <w:bookmarkStart w:id="6306" w:name="_Toc61127766"/>
      <w:bookmarkStart w:id="6307" w:name="_Toc67054780"/>
      <w:bookmarkStart w:id="6308" w:name="_Toc67061778"/>
      <w:bookmarkStart w:id="6309" w:name="_Toc74735296"/>
      <w:bookmarkStart w:id="6310" w:name="_Toc74753539"/>
      <w:bookmarkStart w:id="6311" w:name="_Toc76507798"/>
      <w:r w:rsidRPr="00090C64">
        <w:t>D.2.6</w:t>
      </w:r>
      <w:r w:rsidRPr="00090C64">
        <w:tab/>
        <w:t>OTA Receiver intermodulation</w:t>
      </w:r>
      <w:bookmarkEnd w:id="6300"/>
      <w:bookmarkEnd w:id="6301"/>
      <w:bookmarkEnd w:id="6302"/>
      <w:bookmarkEnd w:id="6303"/>
      <w:bookmarkEnd w:id="6304"/>
      <w:bookmarkEnd w:id="6305"/>
      <w:bookmarkEnd w:id="6306"/>
      <w:bookmarkEnd w:id="6307"/>
      <w:bookmarkEnd w:id="6308"/>
      <w:bookmarkEnd w:id="6309"/>
      <w:bookmarkEnd w:id="6310"/>
      <w:bookmarkEnd w:id="631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6312" w:name="_Toc21125367"/>
      <w:bookmarkStart w:id="6313" w:name="_Toc29768357"/>
      <w:bookmarkStart w:id="6314" w:name="_Toc36044799"/>
      <w:bookmarkStart w:id="6315" w:name="_Toc37230704"/>
      <w:bookmarkStart w:id="6316" w:name="_Toc45907847"/>
      <w:bookmarkStart w:id="6317" w:name="_Toc53181952"/>
      <w:bookmarkStart w:id="6318" w:name="_Toc61127767"/>
      <w:bookmarkStart w:id="6319" w:name="_Toc67054781"/>
      <w:bookmarkStart w:id="6320" w:name="_Toc67061779"/>
      <w:bookmarkStart w:id="6321" w:name="_Toc74735297"/>
      <w:bookmarkStart w:id="6322" w:name="_Toc74753540"/>
      <w:bookmarkStart w:id="6323" w:name="_Toc76507799"/>
      <w:r w:rsidRPr="00090C64">
        <w:lastRenderedPageBreak/>
        <w:t>D.2.7</w:t>
      </w:r>
      <w:r w:rsidRPr="00090C64">
        <w:tab/>
        <w:t>OTA In-channel selectivity</w:t>
      </w:r>
      <w:bookmarkEnd w:id="6312"/>
      <w:bookmarkEnd w:id="6313"/>
      <w:bookmarkEnd w:id="6314"/>
      <w:bookmarkEnd w:id="6315"/>
      <w:bookmarkEnd w:id="6316"/>
      <w:bookmarkEnd w:id="6317"/>
      <w:bookmarkEnd w:id="6318"/>
      <w:bookmarkEnd w:id="6319"/>
      <w:bookmarkEnd w:id="6320"/>
      <w:bookmarkEnd w:id="6321"/>
      <w:bookmarkEnd w:id="6322"/>
      <w:bookmarkEnd w:id="6323"/>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6324" w:name="_Toc21125368"/>
      <w:bookmarkStart w:id="6325" w:name="_Toc29768358"/>
      <w:bookmarkStart w:id="6326" w:name="_Toc36044800"/>
      <w:bookmarkStart w:id="6327" w:name="_Toc37230705"/>
      <w:bookmarkStart w:id="6328" w:name="_Toc45907848"/>
      <w:bookmarkStart w:id="6329" w:name="_Toc53181953"/>
      <w:bookmarkStart w:id="6330" w:name="_Toc61127768"/>
      <w:bookmarkStart w:id="6331" w:name="_Toc67054782"/>
      <w:bookmarkStart w:id="6332" w:name="_Toc67061780"/>
      <w:bookmarkStart w:id="6333" w:name="_Toc74735298"/>
      <w:bookmarkStart w:id="6334" w:name="_Toc74753541"/>
      <w:bookmarkStart w:id="6335" w:name="_Toc76507800"/>
      <w:r w:rsidRPr="00090C64">
        <w:lastRenderedPageBreak/>
        <w:t>D.3</w:t>
      </w:r>
      <w:r w:rsidRPr="00090C64">
        <w:tab/>
        <w:t>Performance requirements</w:t>
      </w:r>
      <w:bookmarkEnd w:id="6324"/>
      <w:bookmarkEnd w:id="6325"/>
      <w:bookmarkEnd w:id="6326"/>
      <w:bookmarkEnd w:id="6327"/>
      <w:bookmarkEnd w:id="6328"/>
      <w:bookmarkEnd w:id="6329"/>
      <w:bookmarkEnd w:id="6330"/>
      <w:bookmarkEnd w:id="6331"/>
      <w:bookmarkEnd w:id="6332"/>
      <w:bookmarkEnd w:id="6333"/>
      <w:bookmarkEnd w:id="6334"/>
      <w:bookmarkEnd w:id="633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6336" w:name="_Toc21125369"/>
      <w:bookmarkStart w:id="6337" w:name="_Toc29768359"/>
      <w:bookmarkStart w:id="6338" w:name="_Toc36044801"/>
      <w:bookmarkStart w:id="6339" w:name="_Toc37230706"/>
      <w:bookmarkStart w:id="6340" w:name="_Toc45907849"/>
      <w:bookmarkStart w:id="6341" w:name="_Toc53181954"/>
      <w:r>
        <w:br w:type="page"/>
      </w:r>
    </w:p>
    <w:p w14:paraId="3E989CE9" w14:textId="0E7CBA0E" w:rsidR="00D57C09" w:rsidRPr="00090C64" w:rsidRDefault="00D57C09" w:rsidP="00D57C09">
      <w:pPr>
        <w:pStyle w:val="Heading8"/>
      </w:pPr>
      <w:bookmarkStart w:id="6342" w:name="_Toc61127769"/>
      <w:bookmarkStart w:id="6343" w:name="_Toc67054783"/>
      <w:bookmarkStart w:id="6344" w:name="_Toc67061781"/>
      <w:bookmarkStart w:id="6345" w:name="_Toc74735299"/>
      <w:bookmarkStart w:id="6346" w:name="_Toc74753542"/>
      <w:bookmarkStart w:id="6347" w:name="_Toc76507801"/>
      <w:r w:rsidRPr="00090C64">
        <w:lastRenderedPageBreak/>
        <w:t>Annex E (normative):</w:t>
      </w:r>
      <w:r w:rsidRPr="00090C64">
        <w:br/>
        <w:t>Estimation of Measurement Uncertainty</w:t>
      </w:r>
      <w:bookmarkEnd w:id="6336"/>
      <w:bookmarkEnd w:id="6337"/>
      <w:bookmarkEnd w:id="6338"/>
      <w:bookmarkEnd w:id="6339"/>
      <w:bookmarkEnd w:id="6340"/>
      <w:bookmarkEnd w:id="6341"/>
      <w:bookmarkEnd w:id="6342"/>
      <w:bookmarkEnd w:id="6343"/>
      <w:bookmarkEnd w:id="6344"/>
      <w:bookmarkEnd w:id="6345"/>
      <w:bookmarkEnd w:id="6346"/>
      <w:bookmarkEnd w:id="6347"/>
    </w:p>
    <w:p w14:paraId="7FC86384" w14:textId="77777777" w:rsidR="00D57C09" w:rsidRPr="00090C64" w:rsidRDefault="00D57C09" w:rsidP="00D57C09">
      <w:pPr>
        <w:pStyle w:val="Heading1"/>
      </w:pPr>
      <w:bookmarkStart w:id="6348" w:name="_Toc21125370"/>
      <w:bookmarkStart w:id="6349" w:name="_Toc29768360"/>
      <w:bookmarkStart w:id="6350" w:name="_Toc36044802"/>
      <w:bookmarkStart w:id="6351" w:name="_Toc37230707"/>
      <w:bookmarkStart w:id="6352" w:name="_Toc45907850"/>
      <w:bookmarkStart w:id="6353" w:name="_Toc53181955"/>
      <w:bookmarkStart w:id="6354" w:name="_Toc61127770"/>
      <w:bookmarkStart w:id="6355" w:name="_Toc67054784"/>
      <w:bookmarkStart w:id="6356" w:name="_Toc67061782"/>
      <w:bookmarkStart w:id="6357" w:name="_Toc74735300"/>
      <w:bookmarkStart w:id="6358" w:name="_Toc74753543"/>
      <w:bookmarkStart w:id="6359" w:name="_Toc76507802"/>
      <w:r w:rsidRPr="00090C64">
        <w:t>E.1</w:t>
      </w:r>
      <w:r w:rsidRPr="00090C64">
        <w:tab/>
        <w:t>General</w:t>
      </w:r>
      <w:bookmarkEnd w:id="6348"/>
      <w:bookmarkEnd w:id="6349"/>
      <w:bookmarkEnd w:id="6350"/>
      <w:bookmarkEnd w:id="6351"/>
      <w:bookmarkEnd w:id="6352"/>
      <w:bookmarkEnd w:id="6353"/>
      <w:bookmarkEnd w:id="6354"/>
      <w:bookmarkEnd w:id="6355"/>
      <w:bookmarkEnd w:id="6356"/>
      <w:bookmarkEnd w:id="6357"/>
      <w:bookmarkEnd w:id="6358"/>
      <w:bookmarkEnd w:id="6359"/>
    </w:p>
    <w:p w14:paraId="459ECD18" w14:textId="1B308514" w:rsidR="00CF0E35" w:rsidRPr="00090C64" w:rsidRDefault="00CF0E35" w:rsidP="00CF0E35">
      <w:bookmarkStart w:id="6360" w:name="_Toc21125371"/>
      <w:bookmarkStart w:id="6361" w:name="_Toc29768361"/>
      <w:bookmarkStart w:id="6362" w:name="_Toc36044803"/>
      <w:bookmarkStart w:id="6363" w:name="_Toc37230708"/>
      <w:bookmarkStart w:id="636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6365" w:name="_Toc53181956"/>
      <w:bookmarkStart w:id="6366" w:name="_Toc61127771"/>
      <w:bookmarkStart w:id="6367" w:name="_Toc67054785"/>
      <w:bookmarkStart w:id="6368" w:name="_Toc67061783"/>
      <w:bookmarkStart w:id="6369" w:name="_Toc74735301"/>
      <w:bookmarkStart w:id="6370" w:name="_Toc74753544"/>
      <w:bookmarkStart w:id="6371" w:name="_Toc76507803"/>
      <w:r w:rsidRPr="00090C64">
        <w:t>E.2</w:t>
      </w:r>
      <w:r w:rsidRPr="00090C64">
        <w:tab/>
        <w:t>Measurement methodology descriptions</w:t>
      </w:r>
      <w:bookmarkEnd w:id="6360"/>
      <w:bookmarkEnd w:id="6361"/>
      <w:bookmarkEnd w:id="6362"/>
      <w:bookmarkEnd w:id="6363"/>
      <w:bookmarkEnd w:id="6364"/>
      <w:bookmarkEnd w:id="6365"/>
      <w:bookmarkEnd w:id="6366"/>
      <w:bookmarkEnd w:id="6367"/>
      <w:bookmarkEnd w:id="6368"/>
      <w:bookmarkEnd w:id="6369"/>
      <w:bookmarkEnd w:id="6370"/>
      <w:bookmarkEnd w:id="6371"/>
    </w:p>
    <w:p w14:paraId="389CFAD1" w14:textId="5C0B34B1" w:rsidR="00CF0E35" w:rsidRPr="00090C64" w:rsidRDefault="00CF0E35" w:rsidP="00CF0E35">
      <w:bookmarkStart w:id="6372" w:name="_Toc21125372"/>
      <w:bookmarkStart w:id="6373" w:name="_Toc29768362"/>
      <w:bookmarkStart w:id="6374" w:name="_Toc36044804"/>
      <w:bookmarkStart w:id="6375" w:name="_Toc37230709"/>
      <w:bookmarkStart w:id="637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6377" w:name="_Toc53181957"/>
      <w:bookmarkStart w:id="6378" w:name="_Toc61127772"/>
      <w:bookmarkStart w:id="6379" w:name="_Toc67054786"/>
      <w:bookmarkStart w:id="6380" w:name="_Toc67061784"/>
      <w:bookmarkStart w:id="6381" w:name="_Toc74735302"/>
      <w:bookmarkStart w:id="6382" w:name="_Toc74753545"/>
      <w:bookmarkStart w:id="6383" w:name="_Toc76507804"/>
      <w:r w:rsidRPr="00090C64">
        <w:t>E.3</w:t>
      </w:r>
      <w:r w:rsidRPr="00090C64">
        <w:tab/>
        <w:t>Measurement uncertainty budget format</w:t>
      </w:r>
      <w:bookmarkEnd w:id="6372"/>
      <w:bookmarkEnd w:id="6373"/>
      <w:bookmarkEnd w:id="6374"/>
      <w:bookmarkEnd w:id="6375"/>
      <w:bookmarkEnd w:id="6376"/>
      <w:bookmarkEnd w:id="6377"/>
      <w:bookmarkEnd w:id="6378"/>
      <w:bookmarkEnd w:id="6379"/>
      <w:bookmarkEnd w:id="6380"/>
      <w:bookmarkEnd w:id="6381"/>
      <w:bookmarkEnd w:id="6382"/>
      <w:bookmarkEnd w:id="6383"/>
    </w:p>
    <w:p w14:paraId="63004130" w14:textId="6F1F9134" w:rsidR="00CF0E35" w:rsidRPr="00090C64" w:rsidRDefault="00CF0E35" w:rsidP="00CF0E35">
      <w:pPr>
        <w:rPr>
          <w:lang w:eastAsia="zh-CN"/>
        </w:rPr>
      </w:pPr>
      <w:bookmarkStart w:id="6384" w:name="_Toc21125373"/>
      <w:bookmarkStart w:id="6385" w:name="_Toc29768363"/>
      <w:bookmarkStart w:id="6386" w:name="_Toc36044805"/>
      <w:bookmarkStart w:id="6387" w:name="_Toc37230710"/>
      <w:bookmarkStart w:id="638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6389" w:name="_Toc21123351"/>
      <w:bookmarkStart w:id="6390" w:name="_Toc53181958"/>
      <w:bookmarkStart w:id="6391" w:name="_Toc61127773"/>
      <w:bookmarkStart w:id="6392" w:name="_Toc67054787"/>
      <w:bookmarkStart w:id="6393" w:name="_Toc67061785"/>
      <w:bookmarkStart w:id="6394" w:name="_Toc74735303"/>
      <w:bookmarkStart w:id="6395" w:name="_Toc74753546"/>
      <w:bookmarkStart w:id="6396" w:name="_Toc76507805"/>
      <w:bookmarkEnd w:id="6384"/>
      <w:bookmarkEnd w:id="6385"/>
      <w:bookmarkEnd w:id="6386"/>
      <w:bookmarkEnd w:id="6387"/>
      <w:bookmarkEnd w:id="6388"/>
      <w:r w:rsidRPr="00090C64">
        <w:t>E.4</w:t>
      </w:r>
      <w:r w:rsidRPr="00090C64">
        <w:tab/>
        <w:t>Measurement uncertainty budgets</w:t>
      </w:r>
      <w:bookmarkEnd w:id="6389"/>
      <w:bookmarkEnd w:id="6390"/>
      <w:bookmarkEnd w:id="6391"/>
      <w:bookmarkEnd w:id="6392"/>
      <w:bookmarkEnd w:id="6393"/>
      <w:bookmarkEnd w:id="6394"/>
      <w:bookmarkEnd w:id="6395"/>
      <w:bookmarkEnd w:id="639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6397" w:name="_Toc21123352"/>
      <w:bookmarkStart w:id="6398" w:name="_Toc53181959"/>
      <w:bookmarkStart w:id="6399" w:name="_Toc61127774"/>
      <w:bookmarkStart w:id="6400" w:name="_Toc67054788"/>
      <w:bookmarkStart w:id="6401" w:name="_Toc67061786"/>
      <w:bookmarkStart w:id="6402" w:name="_Toc74735304"/>
      <w:bookmarkStart w:id="6403" w:name="_Toc74753547"/>
      <w:bookmarkStart w:id="6404" w:name="_Toc76507806"/>
      <w:r w:rsidRPr="00090C64">
        <w:t>E.5</w:t>
      </w:r>
      <w:r w:rsidRPr="00090C64">
        <w:tab/>
        <w:t>Measurement error contribution descriptions</w:t>
      </w:r>
      <w:bookmarkEnd w:id="6397"/>
      <w:bookmarkEnd w:id="6398"/>
      <w:bookmarkEnd w:id="6399"/>
      <w:bookmarkEnd w:id="6400"/>
      <w:bookmarkEnd w:id="6401"/>
      <w:bookmarkEnd w:id="6402"/>
      <w:bookmarkEnd w:id="6403"/>
      <w:bookmarkEnd w:id="6404"/>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6405" w:name="_Hlk513537424"/>
      <w:bookmarkStart w:id="6406" w:name="_Toc21125375"/>
      <w:bookmarkStart w:id="6407" w:name="_Toc29768365"/>
      <w:bookmarkStart w:id="6408" w:name="_Toc36044807"/>
      <w:bookmarkStart w:id="6409" w:name="_Toc37230712"/>
      <w:bookmarkStart w:id="6410" w:name="_Toc45907855"/>
      <w:bookmarkStart w:id="6411" w:name="_Toc53181960"/>
      <w:bookmarkStart w:id="6412" w:name="historyclause"/>
      <w:r>
        <w:br w:type="page"/>
      </w:r>
    </w:p>
    <w:p w14:paraId="61E9A7BF" w14:textId="5D9967C5" w:rsidR="00D57C09" w:rsidRPr="00090C64" w:rsidRDefault="00D57C09" w:rsidP="00D57C09">
      <w:pPr>
        <w:pStyle w:val="Heading8"/>
      </w:pPr>
      <w:bookmarkStart w:id="6413" w:name="_Toc61127775"/>
      <w:bookmarkStart w:id="6414" w:name="_Toc67054789"/>
      <w:bookmarkStart w:id="6415" w:name="_Toc67061787"/>
      <w:bookmarkStart w:id="6416" w:name="_Toc74735305"/>
      <w:bookmarkStart w:id="6417" w:name="_Toc74753548"/>
      <w:bookmarkStart w:id="6418" w:name="_Toc76507807"/>
      <w:r w:rsidRPr="00090C64">
        <w:lastRenderedPageBreak/>
        <w:t>Annex F (normative):</w:t>
      </w:r>
      <w:bookmarkEnd w:id="6405"/>
      <w:r w:rsidRPr="00090C64">
        <w:br/>
        <w:t>TRP measurement grids</w:t>
      </w:r>
      <w:bookmarkEnd w:id="6406"/>
      <w:bookmarkEnd w:id="6407"/>
      <w:bookmarkEnd w:id="6408"/>
      <w:bookmarkEnd w:id="6409"/>
      <w:bookmarkEnd w:id="6410"/>
      <w:bookmarkEnd w:id="6411"/>
      <w:bookmarkEnd w:id="6413"/>
      <w:bookmarkEnd w:id="6414"/>
      <w:bookmarkEnd w:id="6415"/>
      <w:bookmarkEnd w:id="6416"/>
      <w:bookmarkEnd w:id="6417"/>
      <w:bookmarkEnd w:id="6418"/>
    </w:p>
    <w:p w14:paraId="5BD53A54" w14:textId="77777777" w:rsidR="00D57C09" w:rsidRPr="00090C64" w:rsidRDefault="00D57C09" w:rsidP="00D57C09">
      <w:pPr>
        <w:pStyle w:val="Heading1"/>
      </w:pPr>
      <w:bookmarkStart w:id="6419" w:name="_Toc21125376"/>
      <w:bookmarkStart w:id="6420" w:name="_Toc29768366"/>
      <w:bookmarkStart w:id="6421" w:name="_Toc36044808"/>
      <w:bookmarkStart w:id="6422" w:name="_Toc37230713"/>
      <w:bookmarkStart w:id="6423" w:name="_Toc45907856"/>
      <w:bookmarkStart w:id="6424" w:name="_Toc53181961"/>
      <w:bookmarkStart w:id="6425" w:name="_Toc61127776"/>
      <w:bookmarkStart w:id="6426" w:name="_Toc67054790"/>
      <w:bookmarkStart w:id="6427" w:name="_Toc67061788"/>
      <w:bookmarkStart w:id="6428" w:name="_Toc74735306"/>
      <w:bookmarkStart w:id="6429" w:name="_Toc74753549"/>
      <w:bookmarkStart w:id="6430" w:name="_Toc76507808"/>
      <w:r w:rsidRPr="00090C64">
        <w:t>F.1</w:t>
      </w:r>
      <w:r w:rsidRPr="00090C64">
        <w:tab/>
        <w:t>General</w:t>
      </w:r>
      <w:bookmarkEnd w:id="6419"/>
      <w:bookmarkEnd w:id="6420"/>
      <w:bookmarkEnd w:id="6421"/>
      <w:bookmarkEnd w:id="6422"/>
      <w:bookmarkEnd w:id="6423"/>
      <w:bookmarkEnd w:id="6424"/>
      <w:bookmarkEnd w:id="6425"/>
      <w:bookmarkEnd w:id="6426"/>
      <w:bookmarkEnd w:id="6427"/>
      <w:bookmarkEnd w:id="6428"/>
      <w:bookmarkEnd w:id="6429"/>
      <w:bookmarkEnd w:id="643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6431" w:name="_Toc21125377"/>
      <w:bookmarkStart w:id="6432" w:name="_Toc29768367"/>
      <w:bookmarkStart w:id="6433" w:name="_Toc36044809"/>
      <w:bookmarkStart w:id="6434" w:name="_Toc37230714"/>
      <w:bookmarkStart w:id="6435" w:name="_Toc45907857"/>
      <w:bookmarkStart w:id="6436" w:name="_Toc53181962"/>
      <w:bookmarkStart w:id="6437" w:name="_Toc61127777"/>
      <w:bookmarkStart w:id="6438" w:name="_Toc67054791"/>
      <w:bookmarkStart w:id="6439" w:name="_Toc67061789"/>
      <w:bookmarkStart w:id="6440" w:name="_Toc74735307"/>
      <w:bookmarkStart w:id="6441" w:name="_Toc74753550"/>
      <w:bookmarkStart w:id="6442" w:name="_Toc76507809"/>
      <w:r w:rsidRPr="00090C64">
        <w:t>F.2</w:t>
      </w:r>
      <w:r w:rsidRPr="00090C64">
        <w:tab/>
        <w:t>Spherical equal angle grid</w:t>
      </w:r>
      <w:bookmarkEnd w:id="6431"/>
      <w:bookmarkEnd w:id="6432"/>
      <w:bookmarkEnd w:id="6433"/>
      <w:bookmarkEnd w:id="6434"/>
      <w:bookmarkEnd w:id="6435"/>
      <w:bookmarkEnd w:id="6436"/>
      <w:bookmarkEnd w:id="6437"/>
      <w:bookmarkEnd w:id="6438"/>
      <w:bookmarkEnd w:id="6439"/>
      <w:bookmarkEnd w:id="6440"/>
      <w:bookmarkEnd w:id="6441"/>
      <w:bookmarkEnd w:id="6442"/>
    </w:p>
    <w:p w14:paraId="36DE4B43" w14:textId="77777777" w:rsidR="00D57C09" w:rsidRPr="00090C64" w:rsidRDefault="00D57C09" w:rsidP="00D57C09">
      <w:pPr>
        <w:pStyle w:val="Heading2"/>
      </w:pPr>
      <w:bookmarkStart w:id="6443" w:name="_Toc21125378"/>
      <w:bookmarkStart w:id="6444" w:name="_Toc29768368"/>
      <w:bookmarkStart w:id="6445" w:name="_Toc36044810"/>
      <w:bookmarkStart w:id="6446" w:name="_Toc37230715"/>
      <w:bookmarkStart w:id="6447" w:name="_Toc45907858"/>
      <w:bookmarkStart w:id="6448" w:name="_Toc53181963"/>
      <w:bookmarkStart w:id="6449" w:name="_Toc61127778"/>
      <w:bookmarkStart w:id="6450" w:name="_Toc67054792"/>
      <w:bookmarkStart w:id="6451" w:name="_Toc67061790"/>
      <w:bookmarkStart w:id="6452" w:name="_Toc74735308"/>
      <w:bookmarkStart w:id="6453" w:name="_Toc74753551"/>
      <w:bookmarkStart w:id="6454" w:name="_Toc76507810"/>
      <w:r w:rsidRPr="00090C64">
        <w:rPr>
          <w:rFonts w:eastAsia="SimSun"/>
          <w:lang w:eastAsia="zh-CN"/>
        </w:rPr>
        <w:t>F.2.1</w:t>
      </w:r>
      <w:r w:rsidRPr="00090C64">
        <w:rPr>
          <w:lang w:eastAsia="en-GB"/>
        </w:rPr>
        <w:tab/>
        <w:t>General</w:t>
      </w:r>
      <w:bookmarkEnd w:id="6443"/>
      <w:bookmarkEnd w:id="6444"/>
      <w:bookmarkEnd w:id="6445"/>
      <w:bookmarkEnd w:id="6446"/>
      <w:bookmarkEnd w:id="6447"/>
      <w:bookmarkEnd w:id="6448"/>
      <w:bookmarkEnd w:id="6449"/>
      <w:bookmarkEnd w:id="6450"/>
      <w:bookmarkEnd w:id="6451"/>
      <w:bookmarkEnd w:id="6452"/>
      <w:bookmarkEnd w:id="6453"/>
      <w:bookmarkEnd w:id="645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6455" w:name="_Toc21125379"/>
      <w:bookmarkStart w:id="6456" w:name="_Toc29768369"/>
      <w:bookmarkStart w:id="6457" w:name="_Toc36044811"/>
      <w:bookmarkStart w:id="6458" w:name="_Toc37230716"/>
      <w:bookmarkStart w:id="6459" w:name="_Toc45907859"/>
      <w:bookmarkStart w:id="6460" w:name="_Toc53181964"/>
      <w:bookmarkStart w:id="6461" w:name="_Toc61127779"/>
      <w:bookmarkStart w:id="6462" w:name="_Toc67054793"/>
      <w:bookmarkStart w:id="6463" w:name="_Toc67061791"/>
      <w:bookmarkStart w:id="6464" w:name="_Toc74735309"/>
      <w:bookmarkStart w:id="6465" w:name="_Toc74753552"/>
      <w:bookmarkStart w:id="6466" w:name="_Toc76507811"/>
      <w:r w:rsidRPr="00090C64">
        <w:rPr>
          <w:rFonts w:eastAsia="SimSun"/>
          <w:lang w:eastAsia="zh-CN"/>
        </w:rPr>
        <w:t>F.2.2</w:t>
      </w:r>
      <w:r w:rsidRPr="00090C64">
        <w:rPr>
          <w:lang w:eastAsia="en-GB"/>
        </w:rPr>
        <w:tab/>
        <w:t>Reference angular step criteria</w:t>
      </w:r>
      <w:bookmarkEnd w:id="6455"/>
      <w:bookmarkEnd w:id="6456"/>
      <w:bookmarkEnd w:id="6457"/>
      <w:bookmarkEnd w:id="6458"/>
      <w:bookmarkEnd w:id="6459"/>
      <w:bookmarkEnd w:id="6460"/>
      <w:bookmarkEnd w:id="6461"/>
      <w:bookmarkEnd w:id="6462"/>
      <w:bookmarkEnd w:id="6463"/>
      <w:bookmarkEnd w:id="6464"/>
      <w:bookmarkEnd w:id="6465"/>
      <w:bookmarkEnd w:id="646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4772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4772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85pt" o:ole="">
            <v:imagedata r:id="rId75" o:title=""/>
          </v:shape>
          <o:OLEObject Type="Embed" ProgID="Equation.3" ShapeID="_x0000_i1043" DrawAspect="Content" ObjectID="_1687120205" r:id="rId76"/>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6467" w:name="_Toc21125380"/>
      <w:bookmarkStart w:id="6468" w:name="_Toc29768370"/>
      <w:bookmarkStart w:id="6469" w:name="_Toc36044812"/>
      <w:bookmarkStart w:id="6470" w:name="_Toc37230717"/>
      <w:bookmarkStart w:id="6471" w:name="_Toc45907860"/>
      <w:bookmarkStart w:id="6472" w:name="_Toc53181965"/>
      <w:bookmarkStart w:id="6473" w:name="_Toc61127780"/>
      <w:bookmarkStart w:id="6474" w:name="_Toc67054794"/>
      <w:bookmarkStart w:id="6475" w:name="_Toc67061792"/>
      <w:bookmarkStart w:id="6476" w:name="_Toc74735310"/>
      <w:bookmarkStart w:id="6477" w:name="_Toc74753553"/>
      <w:bookmarkStart w:id="6478" w:name="_Toc76507812"/>
      <w:r w:rsidRPr="00090C64">
        <w:t>F.3</w:t>
      </w:r>
      <w:r w:rsidRPr="00090C64">
        <w:tab/>
        <w:t>Spherical equal area grid</w:t>
      </w:r>
      <w:bookmarkEnd w:id="6467"/>
      <w:bookmarkEnd w:id="6468"/>
      <w:bookmarkEnd w:id="6469"/>
      <w:bookmarkEnd w:id="6470"/>
      <w:bookmarkEnd w:id="6471"/>
      <w:bookmarkEnd w:id="6472"/>
      <w:bookmarkEnd w:id="6473"/>
      <w:bookmarkEnd w:id="6474"/>
      <w:bookmarkEnd w:id="6475"/>
      <w:bookmarkEnd w:id="6476"/>
      <w:bookmarkEnd w:id="6477"/>
      <w:bookmarkEnd w:id="6478"/>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6479" w:name="_Toc21125381"/>
      <w:bookmarkStart w:id="6480" w:name="_Toc29768371"/>
      <w:bookmarkStart w:id="6481" w:name="_Toc36044813"/>
      <w:bookmarkStart w:id="6482" w:name="_Toc37230718"/>
      <w:bookmarkStart w:id="6483" w:name="_Toc45907861"/>
      <w:bookmarkStart w:id="6484" w:name="_Toc53181966"/>
      <w:bookmarkStart w:id="6485" w:name="_Toc61127781"/>
      <w:bookmarkStart w:id="6486" w:name="_Toc67054795"/>
      <w:bookmarkStart w:id="6487" w:name="_Toc67061793"/>
      <w:bookmarkStart w:id="6488" w:name="_Toc74735311"/>
      <w:bookmarkStart w:id="6489" w:name="_Toc74753554"/>
      <w:bookmarkStart w:id="6490" w:name="_Toc76507813"/>
      <w:r w:rsidRPr="00090C64">
        <w:lastRenderedPageBreak/>
        <w:t>F.4</w:t>
      </w:r>
      <w:r w:rsidRPr="00090C64">
        <w:tab/>
        <w:t>Spherical Fibonacci grid</w:t>
      </w:r>
      <w:bookmarkEnd w:id="6479"/>
      <w:bookmarkEnd w:id="6480"/>
      <w:bookmarkEnd w:id="6481"/>
      <w:bookmarkEnd w:id="6482"/>
      <w:bookmarkEnd w:id="6483"/>
      <w:bookmarkEnd w:id="6484"/>
      <w:bookmarkEnd w:id="6485"/>
      <w:bookmarkEnd w:id="6486"/>
      <w:bookmarkEnd w:id="6487"/>
      <w:bookmarkEnd w:id="6488"/>
      <w:bookmarkEnd w:id="6489"/>
      <w:bookmarkEnd w:id="649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649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49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6492" w:name="_Toc21125382"/>
      <w:bookmarkStart w:id="6493" w:name="_Toc29768372"/>
      <w:bookmarkStart w:id="6494" w:name="_Toc36044814"/>
      <w:bookmarkStart w:id="6495" w:name="_Toc37230719"/>
      <w:bookmarkStart w:id="6496" w:name="_Toc45907862"/>
      <w:bookmarkStart w:id="6497" w:name="_Toc53181967"/>
      <w:bookmarkStart w:id="6498" w:name="_Toc61127782"/>
      <w:bookmarkStart w:id="6499" w:name="_Toc67054796"/>
      <w:bookmarkStart w:id="6500" w:name="_Toc67061794"/>
      <w:bookmarkStart w:id="6501" w:name="_Toc74735312"/>
      <w:bookmarkStart w:id="6502" w:name="_Toc74753555"/>
      <w:bookmarkStart w:id="6503" w:name="_Toc76507814"/>
      <w:r w:rsidRPr="00090C64">
        <w:t>F.5</w:t>
      </w:r>
      <w:r w:rsidRPr="00090C64">
        <w:tab/>
        <w:t>Orthogonal cut grid</w:t>
      </w:r>
      <w:bookmarkEnd w:id="6492"/>
      <w:bookmarkEnd w:id="6493"/>
      <w:bookmarkEnd w:id="6494"/>
      <w:bookmarkEnd w:id="6495"/>
      <w:bookmarkEnd w:id="6496"/>
      <w:bookmarkEnd w:id="6497"/>
      <w:bookmarkEnd w:id="6498"/>
      <w:bookmarkEnd w:id="6499"/>
      <w:bookmarkEnd w:id="6500"/>
      <w:bookmarkEnd w:id="6501"/>
      <w:bookmarkEnd w:id="6502"/>
      <w:bookmarkEnd w:id="6503"/>
    </w:p>
    <w:p w14:paraId="11064014" w14:textId="77777777" w:rsidR="00D57C09" w:rsidRPr="00090C64" w:rsidRDefault="00D57C09" w:rsidP="00554118">
      <w:pPr>
        <w:pStyle w:val="Heading2"/>
      </w:pPr>
      <w:bookmarkStart w:id="6504" w:name="_Toc21125383"/>
      <w:bookmarkStart w:id="6505" w:name="_Toc29768373"/>
      <w:bookmarkStart w:id="6506" w:name="_Toc36044815"/>
      <w:bookmarkStart w:id="6507" w:name="_Toc37230720"/>
      <w:bookmarkStart w:id="6508" w:name="_Toc45907863"/>
      <w:bookmarkStart w:id="6509" w:name="_Toc53181968"/>
      <w:bookmarkStart w:id="6510" w:name="_Toc61127783"/>
      <w:bookmarkStart w:id="6511" w:name="_Toc67054797"/>
      <w:bookmarkStart w:id="6512" w:name="_Toc67061795"/>
      <w:bookmarkStart w:id="6513" w:name="_Toc74735313"/>
      <w:bookmarkStart w:id="6514" w:name="_Toc74753556"/>
      <w:bookmarkStart w:id="6515" w:name="_Toc76507815"/>
      <w:r w:rsidRPr="00090C64">
        <w:t>F.5.1</w:t>
      </w:r>
      <w:r w:rsidRPr="00090C64">
        <w:tab/>
        <w:t>General</w:t>
      </w:r>
      <w:bookmarkEnd w:id="6504"/>
      <w:bookmarkEnd w:id="6505"/>
      <w:bookmarkEnd w:id="6506"/>
      <w:bookmarkEnd w:id="6507"/>
      <w:bookmarkEnd w:id="6508"/>
      <w:bookmarkEnd w:id="6509"/>
      <w:bookmarkEnd w:id="6510"/>
      <w:bookmarkEnd w:id="6511"/>
      <w:bookmarkEnd w:id="6512"/>
      <w:bookmarkEnd w:id="6513"/>
      <w:bookmarkEnd w:id="6514"/>
      <w:bookmarkEnd w:id="651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6516" w:name="_Toc21125384"/>
      <w:bookmarkStart w:id="6517" w:name="_Toc29768374"/>
      <w:bookmarkStart w:id="6518" w:name="_Toc36044816"/>
      <w:bookmarkStart w:id="6519" w:name="_Toc37230721"/>
      <w:bookmarkStart w:id="6520" w:name="_Toc45907864"/>
      <w:bookmarkStart w:id="6521" w:name="_Toc53181969"/>
      <w:bookmarkStart w:id="6522" w:name="_Toc61127784"/>
      <w:bookmarkStart w:id="6523" w:name="_Toc67054798"/>
      <w:bookmarkStart w:id="6524" w:name="_Toc67061796"/>
      <w:bookmarkStart w:id="6525" w:name="_Toc74735314"/>
      <w:bookmarkStart w:id="6526" w:name="_Toc74753557"/>
      <w:bookmarkStart w:id="6527" w:name="_Toc76507816"/>
      <w:r w:rsidRPr="00090C64">
        <w:t>F.5.2</w:t>
      </w:r>
      <w:r w:rsidRPr="00090C64">
        <w:tab/>
        <w:t>Operating band unwanted emissions</w:t>
      </w:r>
      <w:bookmarkEnd w:id="6516"/>
      <w:bookmarkEnd w:id="6517"/>
      <w:bookmarkEnd w:id="6518"/>
      <w:bookmarkEnd w:id="6519"/>
      <w:bookmarkEnd w:id="6520"/>
      <w:bookmarkEnd w:id="6521"/>
      <w:bookmarkEnd w:id="6522"/>
      <w:bookmarkEnd w:id="6523"/>
      <w:bookmarkEnd w:id="6524"/>
      <w:bookmarkEnd w:id="6525"/>
      <w:bookmarkEnd w:id="6526"/>
      <w:bookmarkEnd w:id="6527"/>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6528" w:name="_Toc21125385"/>
      <w:bookmarkStart w:id="6529" w:name="_Toc29768375"/>
      <w:bookmarkStart w:id="6530" w:name="_Toc36044817"/>
      <w:bookmarkStart w:id="6531" w:name="_Toc37230722"/>
      <w:bookmarkStart w:id="6532" w:name="_Toc45907865"/>
      <w:bookmarkStart w:id="6533" w:name="_Toc53181970"/>
      <w:bookmarkStart w:id="6534" w:name="_Toc61127785"/>
      <w:bookmarkStart w:id="6535" w:name="_Toc67054799"/>
      <w:bookmarkStart w:id="6536" w:name="_Toc67061797"/>
      <w:bookmarkStart w:id="6537" w:name="_Toc74735315"/>
      <w:bookmarkStart w:id="6538" w:name="_Toc74753558"/>
      <w:bookmarkStart w:id="6539" w:name="_Toc76507817"/>
      <w:r w:rsidRPr="00090C64">
        <w:t>F.5.3</w:t>
      </w:r>
      <w:r w:rsidRPr="00090C64">
        <w:tab/>
        <w:t>Spurious unwanted emissions</w:t>
      </w:r>
      <w:bookmarkEnd w:id="6528"/>
      <w:bookmarkEnd w:id="6529"/>
      <w:bookmarkEnd w:id="6530"/>
      <w:bookmarkEnd w:id="6531"/>
      <w:bookmarkEnd w:id="6532"/>
      <w:bookmarkEnd w:id="6533"/>
      <w:bookmarkEnd w:id="6534"/>
      <w:bookmarkEnd w:id="6535"/>
      <w:bookmarkEnd w:id="6536"/>
      <w:bookmarkEnd w:id="6537"/>
      <w:bookmarkEnd w:id="6538"/>
      <w:bookmarkEnd w:id="653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6540" w:name="_Toc21125386"/>
      <w:bookmarkStart w:id="6541" w:name="_Toc29768376"/>
      <w:bookmarkStart w:id="6542" w:name="_Toc36044818"/>
      <w:bookmarkStart w:id="6543" w:name="_Toc37230723"/>
      <w:bookmarkStart w:id="6544" w:name="_Toc45907866"/>
      <w:bookmarkStart w:id="6545" w:name="_Toc53181971"/>
      <w:bookmarkStart w:id="6546" w:name="_Toc61127786"/>
      <w:bookmarkStart w:id="6547" w:name="_Toc67054800"/>
      <w:bookmarkStart w:id="6548" w:name="_Toc67061798"/>
      <w:bookmarkStart w:id="6549" w:name="_Toc74735316"/>
      <w:bookmarkStart w:id="6550" w:name="_Toc74753559"/>
      <w:bookmarkStart w:id="6551" w:name="_Toc76507818"/>
      <w:r w:rsidRPr="00090C64">
        <w:lastRenderedPageBreak/>
        <w:t>F.6</w:t>
      </w:r>
      <w:r w:rsidRPr="00090C64">
        <w:tab/>
        <w:t>Wave vector space grid</w:t>
      </w:r>
      <w:bookmarkEnd w:id="6540"/>
      <w:bookmarkEnd w:id="6541"/>
      <w:bookmarkEnd w:id="6542"/>
      <w:bookmarkEnd w:id="6543"/>
      <w:bookmarkEnd w:id="6544"/>
      <w:bookmarkEnd w:id="6545"/>
      <w:bookmarkEnd w:id="6546"/>
      <w:bookmarkEnd w:id="6547"/>
      <w:bookmarkEnd w:id="6548"/>
      <w:bookmarkEnd w:id="6549"/>
      <w:bookmarkEnd w:id="6550"/>
      <w:bookmarkEnd w:id="6551"/>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6552" w:name="_Toc21125387"/>
      <w:bookmarkStart w:id="6553" w:name="_Toc29768377"/>
      <w:bookmarkStart w:id="6554" w:name="_Toc36044819"/>
      <w:bookmarkStart w:id="6555" w:name="_Toc37230724"/>
      <w:bookmarkStart w:id="6556" w:name="_Toc45907867"/>
      <w:bookmarkStart w:id="6557" w:name="_Toc53181972"/>
      <w:bookmarkStart w:id="6558" w:name="_Toc61127787"/>
      <w:bookmarkStart w:id="6559" w:name="_Toc67054801"/>
      <w:bookmarkStart w:id="6560" w:name="_Toc67061799"/>
      <w:bookmarkStart w:id="6561" w:name="_Toc74735317"/>
      <w:bookmarkStart w:id="6562" w:name="_Toc74753560"/>
      <w:bookmarkStart w:id="6563" w:name="_Toc76507819"/>
      <w:r w:rsidRPr="00090C64">
        <w:t>F.7</w:t>
      </w:r>
      <w:r w:rsidRPr="00090C64">
        <w:tab/>
        <w:t>Orthogonal 2 cuts with pattern multiplication</w:t>
      </w:r>
      <w:bookmarkEnd w:id="6552"/>
      <w:bookmarkEnd w:id="6553"/>
      <w:bookmarkEnd w:id="6554"/>
      <w:bookmarkEnd w:id="6555"/>
      <w:bookmarkEnd w:id="6556"/>
      <w:bookmarkEnd w:id="6557"/>
      <w:bookmarkEnd w:id="6558"/>
      <w:bookmarkEnd w:id="6559"/>
      <w:bookmarkEnd w:id="6560"/>
      <w:bookmarkEnd w:id="6561"/>
      <w:bookmarkEnd w:id="6562"/>
      <w:bookmarkEnd w:id="6563"/>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6564" w:name="_Toc21125388"/>
      <w:bookmarkStart w:id="6565" w:name="_Toc29768378"/>
      <w:bookmarkStart w:id="6566" w:name="_Toc36044820"/>
      <w:bookmarkStart w:id="6567" w:name="_Toc37230725"/>
      <w:bookmarkStart w:id="6568" w:name="_Toc45907868"/>
      <w:bookmarkStart w:id="6569" w:name="_Toc53181973"/>
      <w:bookmarkStart w:id="6570" w:name="_Toc61127788"/>
      <w:bookmarkStart w:id="6571" w:name="_Toc67054802"/>
      <w:bookmarkStart w:id="6572" w:name="_Toc67061800"/>
      <w:bookmarkStart w:id="6573" w:name="_Toc74735318"/>
      <w:bookmarkStart w:id="6574" w:name="_Toc74753561"/>
      <w:bookmarkStart w:id="6575" w:name="_Toc76507820"/>
      <w:r w:rsidRPr="00090C64">
        <w:t>F.8</w:t>
      </w:r>
      <w:r w:rsidRPr="00090C64">
        <w:tab/>
        <w:t>Void</w:t>
      </w:r>
      <w:bookmarkEnd w:id="6564"/>
      <w:bookmarkEnd w:id="6565"/>
      <w:bookmarkEnd w:id="6566"/>
      <w:bookmarkEnd w:id="6567"/>
      <w:bookmarkEnd w:id="6568"/>
      <w:bookmarkEnd w:id="6569"/>
      <w:bookmarkEnd w:id="6570"/>
      <w:bookmarkEnd w:id="6571"/>
      <w:bookmarkEnd w:id="6572"/>
      <w:bookmarkEnd w:id="6573"/>
      <w:bookmarkEnd w:id="6574"/>
      <w:bookmarkEnd w:id="6575"/>
    </w:p>
    <w:p w14:paraId="2BF8FD25" w14:textId="77777777" w:rsidR="00D57C09" w:rsidRPr="00090C64" w:rsidRDefault="00D57C09" w:rsidP="00D57C09"/>
    <w:p w14:paraId="0A144CEF" w14:textId="77777777" w:rsidR="00D57C09" w:rsidRPr="00090C64" w:rsidRDefault="00D57C09" w:rsidP="00D57C09">
      <w:pPr>
        <w:pStyle w:val="Heading1"/>
      </w:pPr>
      <w:bookmarkStart w:id="6576" w:name="_Toc21125389"/>
      <w:bookmarkStart w:id="6577" w:name="_Toc29768379"/>
      <w:bookmarkStart w:id="6578" w:name="_Toc36044821"/>
      <w:bookmarkStart w:id="6579" w:name="_Toc37230726"/>
      <w:bookmarkStart w:id="6580" w:name="_Toc45907869"/>
      <w:bookmarkStart w:id="6581" w:name="_Toc53181974"/>
      <w:bookmarkStart w:id="6582" w:name="_Toc61127789"/>
      <w:bookmarkStart w:id="6583" w:name="_Toc67054803"/>
      <w:bookmarkStart w:id="6584" w:name="_Toc67061801"/>
      <w:bookmarkStart w:id="6585" w:name="_Toc74735319"/>
      <w:bookmarkStart w:id="6586" w:name="_Toc74753562"/>
      <w:bookmarkStart w:id="6587" w:name="_Toc76507821"/>
      <w:r w:rsidRPr="00090C64">
        <w:t>F.9</w:t>
      </w:r>
      <w:r w:rsidRPr="00090C64">
        <w:tab/>
        <w:t>Full sphere with sparse sampling</w:t>
      </w:r>
      <w:bookmarkEnd w:id="6576"/>
      <w:bookmarkEnd w:id="6577"/>
      <w:bookmarkEnd w:id="6578"/>
      <w:bookmarkEnd w:id="6579"/>
      <w:bookmarkEnd w:id="6580"/>
      <w:bookmarkEnd w:id="6581"/>
      <w:bookmarkEnd w:id="6582"/>
      <w:bookmarkEnd w:id="6583"/>
      <w:bookmarkEnd w:id="6584"/>
      <w:bookmarkEnd w:id="6585"/>
      <w:bookmarkEnd w:id="6586"/>
      <w:bookmarkEnd w:id="658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6588" w:name="_Toc21125390"/>
      <w:bookmarkStart w:id="6589" w:name="_Toc29768380"/>
      <w:bookmarkStart w:id="6590" w:name="_Toc36044822"/>
      <w:bookmarkStart w:id="6591" w:name="_Toc37230727"/>
      <w:bookmarkStart w:id="6592" w:name="_Toc45907870"/>
      <w:bookmarkStart w:id="6593" w:name="_Toc53181975"/>
      <w:bookmarkStart w:id="6594" w:name="_Toc61127790"/>
      <w:bookmarkStart w:id="6595" w:name="_Toc67054804"/>
      <w:bookmarkStart w:id="6596" w:name="_Toc67061802"/>
      <w:bookmarkStart w:id="6597" w:name="_Toc74735320"/>
      <w:bookmarkStart w:id="6598" w:name="_Toc74753563"/>
      <w:bookmarkStart w:id="6599" w:name="_Toc76507822"/>
      <w:r w:rsidRPr="00090C64">
        <w:t>F.10</w:t>
      </w:r>
      <w:r w:rsidRPr="00090C64">
        <w:tab/>
        <w:t>Beam-based directions</w:t>
      </w:r>
      <w:bookmarkEnd w:id="6588"/>
      <w:bookmarkEnd w:id="6589"/>
      <w:bookmarkEnd w:id="6590"/>
      <w:bookmarkEnd w:id="6591"/>
      <w:bookmarkEnd w:id="6592"/>
      <w:bookmarkEnd w:id="6593"/>
      <w:bookmarkEnd w:id="6594"/>
      <w:bookmarkEnd w:id="6595"/>
      <w:bookmarkEnd w:id="6596"/>
      <w:bookmarkEnd w:id="6597"/>
      <w:bookmarkEnd w:id="6598"/>
      <w:bookmarkEnd w:id="659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6600" w:name="_Toc21125391"/>
      <w:bookmarkStart w:id="6601" w:name="_Toc29768381"/>
      <w:bookmarkStart w:id="6602" w:name="_Toc36044823"/>
      <w:bookmarkStart w:id="6603" w:name="_Toc37230728"/>
      <w:bookmarkStart w:id="6604" w:name="_Toc45907871"/>
      <w:bookmarkStart w:id="6605" w:name="_Toc53181976"/>
      <w:bookmarkStart w:id="6606" w:name="_Toc61127791"/>
      <w:bookmarkStart w:id="6607" w:name="_Toc67054805"/>
      <w:bookmarkStart w:id="6608" w:name="_Toc67061803"/>
      <w:bookmarkStart w:id="6609" w:name="_Toc74735321"/>
      <w:bookmarkStart w:id="6610" w:name="_Toc74753564"/>
      <w:bookmarkStart w:id="6611" w:name="_Toc76507823"/>
      <w:r w:rsidRPr="00090C64">
        <w:t>F.11</w:t>
      </w:r>
      <w:r w:rsidRPr="00090C64">
        <w:tab/>
        <w:t>Peak method</w:t>
      </w:r>
      <w:bookmarkEnd w:id="6600"/>
      <w:bookmarkEnd w:id="6601"/>
      <w:bookmarkEnd w:id="6602"/>
      <w:bookmarkEnd w:id="6603"/>
      <w:bookmarkEnd w:id="6604"/>
      <w:bookmarkEnd w:id="6605"/>
      <w:bookmarkEnd w:id="6606"/>
      <w:bookmarkEnd w:id="6607"/>
      <w:bookmarkEnd w:id="6608"/>
      <w:bookmarkEnd w:id="6609"/>
      <w:bookmarkEnd w:id="6610"/>
      <w:bookmarkEnd w:id="661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6612" w:name="_Toc21125392"/>
      <w:bookmarkStart w:id="6613" w:name="_Toc29768382"/>
      <w:bookmarkStart w:id="6614" w:name="_Toc36044824"/>
      <w:bookmarkStart w:id="6615" w:name="_Toc37230729"/>
      <w:bookmarkStart w:id="6616" w:name="_Toc45907872"/>
      <w:bookmarkStart w:id="6617" w:name="_Toc53181977"/>
      <w:bookmarkStart w:id="6618" w:name="_Toc61127792"/>
      <w:bookmarkStart w:id="6619" w:name="_Toc67054806"/>
      <w:bookmarkStart w:id="6620" w:name="_Toc67061804"/>
      <w:bookmarkStart w:id="6621" w:name="_Toc74735322"/>
      <w:bookmarkStart w:id="6622" w:name="_Toc74753565"/>
      <w:bookmarkStart w:id="6623" w:name="_Toc76507824"/>
      <w:r w:rsidRPr="00090C64">
        <w:t>F.12</w:t>
      </w:r>
      <w:r w:rsidRPr="00090C64">
        <w:tab/>
        <w:t>Equal sector with peak average</w:t>
      </w:r>
      <w:bookmarkEnd w:id="6612"/>
      <w:bookmarkEnd w:id="6613"/>
      <w:bookmarkEnd w:id="6614"/>
      <w:bookmarkEnd w:id="6615"/>
      <w:bookmarkEnd w:id="6616"/>
      <w:bookmarkEnd w:id="6617"/>
      <w:bookmarkEnd w:id="6618"/>
      <w:bookmarkEnd w:id="6619"/>
      <w:bookmarkEnd w:id="6620"/>
      <w:bookmarkEnd w:id="6621"/>
      <w:bookmarkEnd w:id="6622"/>
      <w:bookmarkEnd w:id="662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6624" w:name="_Toc21125393"/>
      <w:bookmarkStart w:id="6625" w:name="_Toc29768383"/>
      <w:bookmarkStart w:id="6626" w:name="_Toc36044825"/>
      <w:bookmarkStart w:id="6627" w:name="_Toc37230730"/>
      <w:bookmarkStart w:id="6628" w:name="_Toc45907873"/>
      <w:bookmarkStart w:id="6629" w:name="_Toc53181978"/>
      <w:bookmarkStart w:id="6630" w:name="_Toc61127793"/>
      <w:bookmarkStart w:id="6631" w:name="_Toc67054807"/>
      <w:bookmarkStart w:id="6632" w:name="_Toc67061805"/>
      <w:bookmarkStart w:id="6633" w:name="_Toc74735323"/>
      <w:bookmarkStart w:id="6634" w:name="_Toc74753566"/>
      <w:bookmarkStart w:id="6635" w:name="_Toc76507825"/>
      <w:r w:rsidRPr="00090C64">
        <w:t>F.13</w:t>
      </w:r>
      <w:r w:rsidRPr="00090C64">
        <w:tab/>
        <w:t>Pre-scan</w:t>
      </w:r>
      <w:bookmarkEnd w:id="6624"/>
      <w:bookmarkEnd w:id="6625"/>
      <w:bookmarkEnd w:id="6626"/>
      <w:bookmarkEnd w:id="6627"/>
      <w:bookmarkEnd w:id="6628"/>
      <w:bookmarkEnd w:id="6629"/>
      <w:bookmarkEnd w:id="6630"/>
      <w:bookmarkEnd w:id="6631"/>
      <w:bookmarkEnd w:id="6632"/>
      <w:bookmarkEnd w:id="6633"/>
      <w:bookmarkEnd w:id="6634"/>
      <w:bookmarkEnd w:id="663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6636" w:name="_Toc21125394"/>
      <w:bookmarkStart w:id="6637" w:name="_Toc29768384"/>
      <w:bookmarkStart w:id="6638" w:name="_Toc36044826"/>
      <w:bookmarkStart w:id="6639" w:name="_Toc37230731"/>
      <w:bookmarkStart w:id="6640" w:name="_Toc45907874"/>
      <w:bookmarkStart w:id="6641" w:name="_Toc53181979"/>
      <w:r>
        <w:br w:type="page"/>
      </w:r>
    </w:p>
    <w:p w14:paraId="12F76DE8" w14:textId="089A9F02" w:rsidR="00D57C09" w:rsidRPr="00090C64" w:rsidRDefault="00D57C09" w:rsidP="00D57C09">
      <w:pPr>
        <w:pStyle w:val="Heading8"/>
      </w:pPr>
      <w:bookmarkStart w:id="6642" w:name="_Toc61127794"/>
      <w:bookmarkStart w:id="6643" w:name="_Toc67054808"/>
      <w:bookmarkStart w:id="6644" w:name="_Toc67061806"/>
      <w:bookmarkStart w:id="6645" w:name="_Toc74735324"/>
      <w:bookmarkStart w:id="6646" w:name="_Toc74753567"/>
      <w:bookmarkStart w:id="6647" w:name="_Toc76507826"/>
      <w:r w:rsidRPr="00090C64">
        <w:lastRenderedPageBreak/>
        <w:t>Annex G (normative):</w:t>
      </w:r>
      <w:r w:rsidRPr="00090C64">
        <w:br/>
        <w:t>Environmental requirements for the BS equipment</w:t>
      </w:r>
      <w:bookmarkEnd w:id="6636"/>
      <w:bookmarkEnd w:id="6637"/>
      <w:bookmarkEnd w:id="6638"/>
      <w:bookmarkEnd w:id="6639"/>
      <w:bookmarkEnd w:id="6640"/>
      <w:bookmarkEnd w:id="6641"/>
      <w:bookmarkEnd w:id="6642"/>
      <w:bookmarkEnd w:id="6643"/>
      <w:bookmarkEnd w:id="6644"/>
      <w:bookmarkEnd w:id="6645"/>
      <w:bookmarkEnd w:id="6646"/>
      <w:bookmarkEnd w:id="6647"/>
    </w:p>
    <w:p w14:paraId="39402A4F" w14:textId="77777777" w:rsidR="00D57C09" w:rsidRPr="00090C64" w:rsidRDefault="00D57C09" w:rsidP="00D57C09">
      <w:pPr>
        <w:pStyle w:val="Heading1"/>
      </w:pPr>
      <w:bookmarkStart w:id="6648" w:name="_Toc21125395"/>
      <w:bookmarkStart w:id="6649" w:name="_Toc29768385"/>
      <w:bookmarkStart w:id="6650" w:name="_Toc36044827"/>
      <w:bookmarkStart w:id="6651" w:name="_Toc37230732"/>
      <w:bookmarkStart w:id="6652" w:name="_Toc45907875"/>
      <w:bookmarkStart w:id="6653" w:name="_Toc53181980"/>
      <w:bookmarkStart w:id="6654" w:name="_Toc61127795"/>
      <w:bookmarkStart w:id="6655" w:name="_Toc67054809"/>
      <w:bookmarkStart w:id="6656" w:name="_Toc67061807"/>
      <w:bookmarkStart w:id="6657" w:name="_Toc74735325"/>
      <w:bookmarkStart w:id="6658" w:name="_Toc74753568"/>
      <w:bookmarkStart w:id="6659" w:name="_Toc76507827"/>
      <w:r w:rsidRPr="00090C64">
        <w:t>G.1</w:t>
      </w:r>
      <w:r w:rsidRPr="00090C64">
        <w:tab/>
        <w:t>General</w:t>
      </w:r>
      <w:bookmarkEnd w:id="6648"/>
      <w:bookmarkEnd w:id="6649"/>
      <w:bookmarkEnd w:id="6650"/>
      <w:bookmarkEnd w:id="6651"/>
      <w:bookmarkEnd w:id="6652"/>
      <w:bookmarkEnd w:id="6653"/>
      <w:bookmarkEnd w:id="6654"/>
      <w:bookmarkEnd w:id="6655"/>
      <w:bookmarkEnd w:id="6656"/>
      <w:bookmarkEnd w:id="6657"/>
      <w:bookmarkEnd w:id="6658"/>
      <w:bookmarkEnd w:id="665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6660" w:name="_Toc21125396"/>
      <w:bookmarkStart w:id="6661" w:name="_Toc29768386"/>
      <w:bookmarkStart w:id="6662" w:name="_Toc36044828"/>
      <w:bookmarkStart w:id="6663" w:name="_Toc37230733"/>
      <w:bookmarkStart w:id="6664" w:name="_Toc45907876"/>
      <w:bookmarkStart w:id="6665" w:name="_Toc53181981"/>
      <w:bookmarkStart w:id="6666" w:name="_Toc61127796"/>
      <w:bookmarkStart w:id="6667" w:name="_Toc67054810"/>
      <w:bookmarkStart w:id="6668" w:name="_Toc67061808"/>
      <w:bookmarkStart w:id="6669" w:name="_Toc74735326"/>
      <w:bookmarkStart w:id="6670" w:name="_Toc74753569"/>
      <w:bookmarkStart w:id="6671" w:name="_Toc76507828"/>
      <w:r w:rsidRPr="00090C64">
        <w:t>G.2</w:t>
      </w:r>
      <w:r w:rsidRPr="00090C64">
        <w:tab/>
      </w:r>
      <w:r w:rsidRPr="00090C64">
        <w:rPr>
          <w:rFonts w:cs="v4.2.0"/>
        </w:rPr>
        <w:t>Normal test environment</w:t>
      </w:r>
      <w:bookmarkEnd w:id="6660"/>
      <w:bookmarkEnd w:id="6661"/>
      <w:bookmarkEnd w:id="6662"/>
      <w:bookmarkEnd w:id="6663"/>
      <w:bookmarkEnd w:id="6664"/>
      <w:bookmarkEnd w:id="6665"/>
      <w:bookmarkEnd w:id="6666"/>
      <w:bookmarkEnd w:id="6667"/>
      <w:bookmarkEnd w:id="6668"/>
      <w:bookmarkEnd w:id="6669"/>
      <w:bookmarkEnd w:id="6670"/>
      <w:bookmarkEnd w:id="667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6672" w:name="_Toc21125397"/>
      <w:bookmarkStart w:id="6673" w:name="_Toc29768387"/>
      <w:bookmarkStart w:id="6674" w:name="_Toc36044829"/>
      <w:bookmarkStart w:id="6675" w:name="_Toc37230734"/>
      <w:bookmarkStart w:id="6676" w:name="_Toc45907877"/>
      <w:bookmarkStart w:id="6677" w:name="_Toc53181982"/>
      <w:bookmarkStart w:id="6678" w:name="_Toc61127797"/>
      <w:bookmarkStart w:id="6679" w:name="_Toc67054811"/>
      <w:bookmarkStart w:id="6680" w:name="_Toc67061809"/>
      <w:bookmarkStart w:id="6681" w:name="_Toc74735327"/>
      <w:bookmarkStart w:id="6682" w:name="_Toc74753570"/>
      <w:bookmarkStart w:id="6683" w:name="_Toc76507829"/>
      <w:r w:rsidRPr="00090C64">
        <w:t>G.3</w:t>
      </w:r>
      <w:r w:rsidRPr="00090C64">
        <w:tab/>
      </w:r>
      <w:r w:rsidRPr="00090C64">
        <w:rPr>
          <w:rFonts w:cs="v4.2.0"/>
        </w:rPr>
        <w:t>Extreme test environment</w:t>
      </w:r>
      <w:bookmarkEnd w:id="6672"/>
      <w:bookmarkEnd w:id="6673"/>
      <w:bookmarkEnd w:id="6674"/>
      <w:bookmarkEnd w:id="6675"/>
      <w:bookmarkEnd w:id="6676"/>
      <w:bookmarkEnd w:id="6677"/>
      <w:bookmarkEnd w:id="6678"/>
      <w:bookmarkEnd w:id="6679"/>
      <w:bookmarkEnd w:id="6680"/>
      <w:bookmarkEnd w:id="6681"/>
      <w:bookmarkEnd w:id="6682"/>
      <w:bookmarkEnd w:id="6683"/>
    </w:p>
    <w:p w14:paraId="62096E3B" w14:textId="77777777" w:rsidR="00D57C09" w:rsidRPr="00090C64" w:rsidRDefault="00D57C09" w:rsidP="00D57C09">
      <w:pPr>
        <w:pStyle w:val="Heading2"/>
      </w:pPr>
      <w:bookmarkStart w:id="6684" w:name="_Toc21125398"/>
      <w:bookmarkStart w:id="6685" w:name="_Toc29768388"/>
      <w:bookmarkStart w:id="6686" w:name="_Toc36044830"/>
      <w:bookmarkStart w:id="6687" w:name="_Toc37230735"/>
      <w:bookmarkStart w:id="6688" w:name="_Toc45907878"/>
      <w:bookmarkStart w:id="6689" w:name="_Toc53181983"/>
      <w:bookmarkStart w:id="6690" w:name="_Toc61127798"/>
      <w:bookmarkStart w:id="6691" w:name="_Toc67054812"/>
      <w:bookmarkStart w:id="6692" w:name="_Toc67061810"/>
      <w:bookmarkStart w:id="6693" w:name="_Toc74735328"/>
      <w:bookmarkStart w:id="6694" w:name="_Toc74753571"/>
      <w:bookmarkStart w:id="6695" w:name="_Toc76507830"/>
      <w:r w:rsidRPr="00090C64">
        <w:t>G.3.1</w:t>
      </w:r>
      <w:r w:rsidRPr="00090C64">
        <w:tab/>
        <w:t>General</w:t>
      </w:r>
      <w:bookmarkEnd w:id="6684"/>
      <w:bookmarkEnd w:id="6685"/>
      <w:bookmarkEnd w:id="6686"/>
      <w:bookmarkEnd w:id="6687"/>
      <w:bookmarkEnd w:id="6688"/>
      <w:bookmarkEnd w:id="6689"/>
      <w:bookmarkEnd w:id="6690"/>
      <w:bookmarkEnd w:id="6691"/>
      <w:bookmarkEnd w:id="6692"/>
      <w:bookmarkEnd w:id="6693"/>
      <w:bookmarkEnd w:id="6694"/>
      <w:bookmarkEnd w:id="669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6696" w:name="_Toc21125399"/>
      <w:bookmarkStart w:id="6697" w:name="_Toc29768389"/>
      <w:bookmarkStart w:id="6698" w:name="_Toc36044831"/>
      <w:bookmarkStart w:id="6699" w:name="_Toc37230736"/>
      <w:bookmarkStart w:id="6700" w:name="_Toc45907879"/>
      <w:bookmarkStart w:id="6701" w:name="_Toc53181984"/>
      <w:bookmarkStart w:id="6702" w:name="_Toc61127799"/>
      <w:bookmarkStart w:id="6703" w:name="_Toc67054813"/>
      <w:bookmarkStart w:id="6704" w:name="_Toc67061811"/>
      <w:bookmarkStart w:id="6705" w:name="_Toc74735329"/>
      <w:bookmarkStart w:id="6706" w:name="_Toc74753572"/>
      <w:bookmarkStart w:id="6707" w:name="_Toc76507831"/>
      <w:r w:rsidRPr="00090C64">
        <w:lastRenderedPageBreak/>
        <w:t>G.3.2</w:t>
      </w:r>
      <w:r w:rsidRPr="00090C64">
        <w:tab/>
        <w:t>Extreme temperature</w:t>
      </w:r>
      <w:bookmarkEnd w:id="6696"/>
      <w:bookmarkEnd w:id="6697"/>
      <w:bookmarkEnd w:id="6698"/>
      <w:bookmarkEnd w:id="6699"/>
      <w:bookmarkEnd w:id="6700"/>
      <w:bookmarkEnd w:id="6701"/>
      <w:bookmarkEnd w:id="6702"/>
      <w:bookmarkEnd w:id="6703"/>
      <w:bookmarkEnd w:id="6704"/>
      <w:bookmarkEnd w:id="6705"/>
      <w:bookmarkEnd w:id="6706"/>
      <w:bookmarkEnd w:id="670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6708" w:name="_Toc21125400"/>
      <w:bookmarkStart w:id="6709" w:name="_Toc29768390"/>
      <w:bookmarkStart w:id="6710" w:name="_Toc36044832"/>
      <w:bookmarkStart w:id="6711" w:name="_Toc37230737"/>
      <w:bookmarkStart w:id="6712" w:name="_Toc45907880"/>
      <w:bookmarkStart w:id="6713" w:name="_Toc53181985"/>
      <w:bookmarkStart w:id="6714" w:name="_Toc61127800"/>
      <w:bookmarkStart w:id="6715" w:name="_Toc67054814"/>
      <w:bookmarkStart w:id="6716" w:name="_Toc67061812"/>
      <w:bookmarkStart w:id="6717" w:name="_Toc74735330"/>
      <w:bookmarkStart w:id="6718" w:name="_Toc74753573"/>
      <w:bookmarkStart w:id="6719" w:name="_Toc76507832"/>
      <w:r w:rsidRPr="00090C64">
        <w:t>G.4</w:t>
      </w:r>
      <w:r w:rsidRPr="00090C64">
        <w:tab/>
      </w:r>
      <w:r w:rsidRPr="00090C64">
        <w:rPr>
          <w:rFonts w:cs="v4.2.0"/>
        </w:rPr>
        <w:t>Vibration</w:t>
      </w:r>
      <w:bookmarkEnd w:id="6708"/>
      <w:bookmarkEnd w:id="6709"/>
      <w:bookmarkEnd w:id="6710"/>
      <w:bookmarkEnd w:id="6711"/>
      <w:bookmarkEnd w:id="6712"/>
      <w:bookmarkEnd w:id="6713"/>
      <w:bookmarkEnd w:id="6714"/>
      <w:bookmarkEnd w:id="6715"/>
      <w:bookmarkEnd w:id="6716"/>
      <w:bookmarkEnd w:id="6717"/>
      <w:bookmarkEnd w:id="6718"/>
      <w:bookmarkEnd w:id="671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6720" w:name="_Toc21125401"/>
      <w:bookmarkStart w:id="6721" w:name="_Toc29768391"/>
      <w:bookmarkStart w:id="6722" w:name="_Toc36044833"/>
      <w:bookmarkStart w:id="6723" w:name="_Toc37230738"/>
      <w:bookmarkStart w:id="6724" w:name="_Toc45907881"/>
      <w:bookmarkStart w:id="6725" w:name="_Toc53181986"/>
      <w:bookmarkStart w:id="6726" w:name="_Toc61127801"/>
      <w:bookmarkStart w:id="6727" w:name="_Toc67054815"/>
      <w:bookmarkStart w:id="6728" w:name="_Toc67061813"/>
      <w:bookmarkStart w:id="6729" w:name="_Toc74735331"/>
      <w:bookmarkStart w:id="6730" w:name="_Toc74753574"/>
      <w:bookmarkStart w:id="6731" w:name="_Toc76507833"/>
      <w:r w:rsidRPr="00090C64">
        <w:t>G.5</w:t>
      </w:r>
      <w:r w:rsidRPr="00090C64">
        <w:tab/>
      </w:r>
      <w:r w:rsidRPr="00090C64">
        <w:rPr>
          <w:rFonts w:cs="v4.2.0"/>
        </w:rPr>
        <w:t>Power supply</w:t>
      </w:r>
      <w:bookmarkEnd w:id="6720"/>
      <w:bookmarkEnd w:id="6721"/>
      <w:bookmarkEnd w:id="6722"/>
      <w:bookmarkEnd w:id="6723"/>
      <w:bookmarkEnd w:id="6724"/>
      <w:bookmarkEnd w:id="6725"/>
      <w:bookmarkEnd w:id="6726"/>
      <w:bookmarkEnd w:id="6727"/>
      <w:bookmarkEnd w:id="6728"/>
      <w:bookmarkEnd w:id="6729"/>
      <w:bookmarkEnd w:id="6730"/>
      <w:bookmarkEnd w:id="673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6732" w:name="_Toc21125402"/>
      <w:bookmarkStart w:id="6733" w:name="_Toc29768392"/>
      <w:bookmarkStart w:id="6734" w:name="_Toc36044834"/>
      <w:bookmarkStart w:id="6735" w:name="_Toc37230739"/>
      <w:bookmarkStart w:id="6736" w:name="_Toc45907882"/>
      <w:bookmarkStart w:id="6737" w:name="_Toc53181987"/>
      <w:bookmarkStart w:id="6738" w:name="_Toc61127802"/>
      <w:bookmarkStart w:id="6739" w:name="_Toc67054816"/>
      <w:bookmarkStart w:id="6740" w:name="_Toc67061814"/>
      <w:bookmarkStart w:id="6741" w:name="_Toc74735332"/>
      <w:bookmarkStart w:id="6742" w:name="_Toc74753575"/>
      <w:bookmarkStart w:id="6743" w:name="_Toc76507834"/>
      <w:r w:rsidRPr="00090C64">
        <w:rPr>
          <w:lang w:eastAsia="sv-SE"/>
        </w:rPr>
        <w:t>G.6</w:t>
      </w:r>
      <w:r w:rsidRPr="00090C64">
        <w:rPr>
          <w:lang w:eastAsia="sv-SE"/>
        </w:rPr>
        <w:tab/>
        <w:t>Measurement of test environments</w:t>
      </w:r>
      <w:bookmarkEnd w:id="6732"/>
      <w:bookmarkEnd w:id="6733"/>
      <w:bookmarkEnd w:id="6734"/>
      <w:bookmarkEnd w:id="6735"/>
      <w:bookmarkEnd w:id="6736"/>
      <w:bookmarkEnd w:id="6737"/>
      <w:bookmarkEnd w:id="6738"/>
      <w:bookmarkEnd w:id="6739"/>
      <w:bookmarkEnd w:id="6740"/>
      <w:bookmarkEnd w:id="6741"/>
      <w:bookmarkEnd w:id="6742"/>
      <w:bookmarkEnd w:id="674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6744" w:name="_Toc21125403"/>
      <w:bookmarkStart w:id="6745" w:name="_Toc29768393"/>
      <w:bookmarkStart w:id="6746" w:name="_Toc36044835"/>
      <w:bookmarkStart w:id="6747" w:name="_Toc37230740"/>
      <w:bookmarkStart w:id="6748" w:name="_Toc45907883"/>
      <w:bookmarkStart w:id="6749" w:name="_Toc53181988"/>
      <w:bookmarkStart w:id="6750" w:name="_Toc61127803"/>
      <w:bookmarkStart w:id="6751" w:name="_Toc67054817"/>
      <w:bookmarkStart w:id="6752" w:name="_Toc67061815"/>
      <w:bookmarkStart w:id="6753" w:name="_Toc74735333"/>
      <w:bookmarkStart w:id="6754" w:name="_Toc74753576"/>
      <w:bookmarkStart w:id="6755" w:name="_Toc76507835"/>
      <w:r w:rsidRPr="00090C64">
        <w:rPr>
          <w:lang w:eastAsia="sv-SE"/>
        </w:rPr>
        <w:t>G.7</w:t>
      </w:r>
      <w:r w:rsidRPr="00090C64">
        <w:rPr>
          <w:lang w:eastAsia="sv-SE"/>
        </w:rPr>
        <w:tab/>
        <w:t>OTA extreme test methods</w:t>
      </w:r>
      <w:bookmarkEnd w:id="6744"/>
      <w:bookmarkEnd w:id="6745"/>
      <w:bookmarkEnd w:id="6746"/>
      <w:bookmarkEnd w:id="6747"/>
      <w:bookmarkEnd w:id="6748"/>
      <w:bookmarkEnd w:id="6749"/>
      <w:bookmarkEnd w:id="6750"/>
      <w:bookmarkEnd w:id="6751"/>
      <w:bookmarkEnd w:id="6752"/>
      <w:bookmarkEnd w:id="6753"/>
      <w:bookmarkEnd w:id="6754"/>
      <w:bookmarkEnd w:id="6755"/>
    </w:p>
    <w:p w14:paraId="307FF6C8" w14:textId="77777777" w:rsidR="00D57C09" w:rsidRPr="00090C64" w:rsidRDefault="00D57C09" w:rsidP="00D57C09">
      <w:pPr>
        <w:pStyle w:val="Heading2"/>
        <w:rPr>
          <w:lang w:eastAsia="sv-SE"/>
        </w:rPr>
      </w:pPr>
      <w:bookmarkStart w:id="6756" w:name="_Toc21125404"/>
      <w:bookmarkStart w:id="6757" w:name="_Toc29768394"/>
      <w:bookmarkStart w:id="6758" w:name="_Toc36044836"/>
      <w:bookmarkStart w:id="6759" w:name="_Toc37230741"/>
      <w:bookmarkStart w:id="6760" w:name="_Toc45907884"/>
      <w:bookmarkStart w:id="6761" w:name="_Toc53181989"/>
      <w:bookmarkStart w:id="6762" w:name="_Toc61127804"/>
      <w:bookmarkStart w:id="6763" w:name="_Toc67054818"/>
      <w:bookmarkStart w:id="6764" w:name="_Toc67061816"/>
      <w:bookmarkStart w:id="6765" w:name="_Toc74735334"/>
      <w:bookmarkStart w:id="6766" w:name="_Toc74753577"/>
      <w:bookmarkStart w:id="6767" w:name="_Toc76507836"/>
      <w:r w:rsidRPr="00090C64">
        <w:rPr>
          <w:lang w:eastAsia="sv-SE"/>
        </w:rPr>
        <w:t>G.7.1</w:t>
      </w:r>
      <w:r w:rsidRPr="00090C64">
        <w:rPr>
          <w:lang w:eastAsia="sv-SE"/>
        </w:rPr>
        <w:tab/>
        <w:t>Direct far field method</w:t>
      </w:r>
      <w:bookmarkEnd w:id="6756"/>
      <w:bookmarkEnd w:id="6757"/>
      <w:bookmarkEnd w:id="6758"/>
      <w:bookmarkEnd w:id="6759"/>
      <w:bookmarkEnd w:id="6760"/>
      <w:bookmarkEnd w:id="6761"/>
      <w:bookmarkEnd w:id="6762"/>
      <w:bookmarkEnd w:id="6763"/>
      <w:bookmarkEnd w:id="6764"/>
      <w:bookmarkEnd w:id="6765"/>
      <w:bookmarkEnd w:id="6766"/>
      <w:bookmarkEnd w:id="6767"/>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6768" w:name="_Toc21125405"/>
      <w:bookmarkStart w:id="6769" w:name="_Toc29768395"/>
      <w:bookmarkStart w:id="6770" w:name="_Toc36044837"/>
      <w:bookmarkStart w:id="6771" w:name="_Toc37230742"/>
      <w:bookmarkStart w:id="6772" w:name="_Toc45907885"/>
      <w:bookmarkStart w:id="6773" w:name="_Toc53181990"/>
      <w:bookmarkStart w:id="6774" w:name="_Toc61127805"/>
      <w:bookmarkStart w:id="6775" w:name="_Toc67054819"/>
      <w:bookmarkStart w:id="6776" w:name="_Toc67061817"/>
      <w:bookmarkStart w:id="6777" w:name="_Toc74735335"/>
      <w:bookmarkStart w:id="6778" w:name="_Toc74753578"/>
      <w:bookmarkStart w:id="6779" w:name="_Toc76507837"/>
      <w:r w:rsidRPr="00090C64">
        <w:rPr>
          <w:lang w:eastAsia="sv-SE"/>
        </w:rPr>
        <w:t>G.7.2</w:t>
      </w:r>
      <w:r w:rsidRPr="00090C64">
        <w:rPr>
          <w:lang w:eastAsia="sv-SE"/>
        </w:rPr>
        <w:tab/>
        <w:t>Relative method</w:t>
      </w:r>
      <w:bookmarkEnd w:id="6768"/>
      <w:bookmarkEnd w:id="6769"/>
      <w:bookmarkEnd w:id="6770"/>
      <w:bookmarkEnd w:id="6771"/>
      <w:bookmarkEnd w:id="6772"/>
      <w:bookmarkEnd w:id="6773"/>
      <w:bookmarkEnd w:id="6774"/>
      <w:bookmarkEnd w:id="6775"/>
      <w:bookmarkEnd w:id="6776"/>
      <w:bookmarkEnd w:id="6777"/>
      <w:bookmarkEnd w:id="6778"/>
      <w:bookmarkEnd w:id="677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6780" w:name="_Toc21125406"/>
      <w:bookmarkStart w:id="6781" w:name="_Toc29768396"/>
      <w:bookmarkStart w:id="6782" w:name="_Toc36044838"/>
      <w:bookmarkStart w:id="6783" w:name="_Toc37230743"/>
      <w:bookmarkStart w:id="6784" w:name="_Toc45907886"/>
      <w:bookmarkStart w:id="6785" w:name="_Toc53181991"/>
      <w:bookmarkStart w:id="6786" w:name="_Toc61127806"/>
      <w:bookmarkStart w:id="6787" w:name="_Toc67054820"/>
      <w:bookmarkStart w:id="6788" w:name="_Toc67061818"/>
      <w:bookmarkStart w:id="6789" w:name="_Toc74735336"/>
      <w:bookmarkStart w:id="6790" w:name="_Toc74753579"/>
      <w:bookmarkStart w:id="6791" w:name="_Toc76507838"/>
      <w:r w:rsidRPr="00090C64">
        <w:lastRenderedPageBreak/>
        <w:t>Annex H (informative):</w:t>
      </w:r>
      <w:r w:rsidRPr="00090C64">
        <w:br/>
        <w:t>Measuring noise close to noise-floor</w:t>
      </w:r>
      <w:bookmarkEnd w:id="6780"/>
      <w:bookmarkEnd w:id="6781"/>
      <w:bookmarkEnd w:id="6782"/>
      <w:bookmarkEnd w:id="6783"/>
      <w:bookmarkEnd w:id="6784"/>
      <w:bookmarkEnd w:id="6785"/>
      <w:bookmarkEnd w:id="6786"/>
      <w:bookmarkEnd w:id="6787"/>
      <w:bookmarkEnd w:id="6788"/>
      <w:bookmarkEnd w:id="6789"/>
      <w:bookmarkEnd w:id="6790"/>
      <w:bookmarkEnd w:id="679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6792" w:name="_Hlk521396356"/>
      <w:r w:rsidR="00D57C09" w:rsidRPr="00090C64">
        <w:rPr>
          <w:rFonts w:ascii="Symbol" w:hAnsi="Symbol"/>
          <w:i/>
        </w:rPr>
        <w:t></w:t>
      </w:r>
      <w:r w:rsidR="00D57C09" w:rsidRPr="00090C64">
        <w:rPr>
          <w:i/>
          <w:vertAlign w:val="subscript"/>
        </w:rPr>
        <w:t>2</w:t>
      </w:r>
      <w:bookmarkEnd w:id="679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6793" w:name="_Toc21125407"/>
      <w:bookmarkStart w:id="6794" w:name="_Toc29768397"/>
      <w:bookmarkStart w:id="6795" w:name="_Toc36044839"/>
      <w:bookmarkStart w:id="6796" w:name="_Toc37230744"/>
      <w:bookmarkStart w:id="6797" w:name="_Toc45907887"/>
      <w:bookmarkStart w:id="6798" w:name="_Toc53181992"/>
      <w:bookmarkStart w:id="6799" w:name="_Toc61127807"/>
      <w:bookmarkStart w:id="6800" w:name="_Toc67054821"/>
      <w:bookmarkStart w:id="6801" w:name="_Toc67061819"/>
      <w:bookmarkStart w:id="6802" w:name="_Toc74735337"/>
      <w:bookmarkStart w:id="6803" w:name="_Toc74753580"/>
      <w:bookmarkStart w:id="6804" w:name="_Toc76507839"/>
      <w:r w:rsidRPr="00090C64">
        <w:lastRenderedPageBreak/>
        <w:t>Annex I (informative):</w:t>
      </w:r>
      <w:r w:rsidRPr="00090C64">
        <w:br/>
        <w:t>Change history</w:t>
      </w:r>
      <w:bookmarkEnd w:id="6793"/>
      <w:bookmarkEnd w:id="6794"/>
      <w:bookmarkEnd w:id="6795"/>
      <w:bookmarkEnd w:id="6796"/>
      <w:bookmarkEnd w:id="6797"/>
      <w:bookmarkEnd w:id="6798"/>
      <w:bookmarkEnd w:id="6799"/>
      <w:bookmarkEnd w:id="6800"/>
      <w:bookmarkEnd w:id="6801"/>
      <w:bookmarkEnd w:id="6802"/>
      <w:bookmarkEnd w:id="6803"/>
      <w:bookmarkEnd w:id="68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6412"/>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bl>
    <w:p w14:paraId="5DE7F8B6" w14:textId="77777777" w:rsidR="00D57C09" w:rsidRPr="00090C64" w:rsidRDefault="00D57C09" w:rsidP="00D57C09"/>
    <w:sectPr w:rsidR="00D57C09" w:rsidRPr="00090C6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1B6740" w:rsidRDefault="001B6740">
      <w:r>
        <w:separator/>
      </w:r>
    </w:p>
  </w:endnote>
  <w:endnote w:type="continuationSeparator" w:id="0">
    <w:p w14:paraId="13731F76" w14:textId="77777777" w:rsidR="001B6740" w:rsidRDefault="001B6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5D829" w14:textId="77777777" w:rsidR="001B6740" w:rsidRDefault="001B67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92167" w14:textId="77777777" w:rsidR="001B6740" w:rsidRDefault="001B67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6F6FA" w14:textId="77777777" w:rsidR="001B6740" w:rsidRDefault="001B674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1B6740" w:rsidRDefault="001B67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1B6740" w:rsidRDefault="001B6740">
      <w:r>
        <w:separator/>
      </w:r>
    </w:p>
  </w:footnote>
  <w:footnote w:type="continuationSeparator" w:id="0">
    <w:p w14:paraId="68D12515" w14:textId="77777777" w:rsidR="001B6740" w:rsidRDefault="001B6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8242D" w14:textId="77777777" w:rsidR="001B6740" w:rsidRDefault="001B67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F52B2" w14:textId="77777777" w:rsidR="001B6740" w:rsidRDefault="001B67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B44C2" w14:textId="77777777" w:rsidR="001B6740" w:rsidRDefault="001B674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6C31BDEC" w:rsidR="001B6740" w:rsidRDefault="001B67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720">
      <w:rPr>
        <w:rFonts w:ascii="Arial" w:hAnsi="Arial" w:cs="Arial"/>
        <w:b/>
        <w:noProof/>
        <w:sz w:val="18"/>
        <w:szCs w:val="18"/>
      </w:rPr>
      <w:t>3GPP TS 37.145-2 V17.2.0 (2021-06)</w:t>
    </w:r>
    <w:r>
      <w:rPr>
        <w:rFonts w:ascii="Arial" w:hAnsi="Arial" w:cs="Arial"/>
        <w:b/>
        <w:sz w:val="18"/>
        <w:szCs w:val="18"/>
      </w:rPr>
      <w:fldChar w:fldCharType="end"/>
    </w:r>
  </w:p>
  <w:p w14:paraId="148DEA8F" w14:textId="77777777" w:rsidR="001B6740" w:rsidRDefault="001B67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71E82D5" w:rsidR="001B6740" w:rsidRDefault="001B67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720">
      <w:rPr>
        <w:rFonts w:ascii="Arial" w:hAnsi="Arial" w:cs="Arial"/>
        <w:b/>
        <w:noProof/>
        <w:sz w:val="18"/>
        <w:szCs w:val="18"/>
      </w:rPr>
      <w:t>Release 17</w:t>
    </w:r>
    <w:r>
      <w:rPr>
        <w:rFonts w:ascii="Arial" w:hAnsi="Arial" w:cs="Arial"/>
        <w:b/>
        <w:sz w:val="18"/>
        <w:szCs w:val="18"/>
      </w:rPr>
      <w:fldChar w:fldCharType="end"/>
    </w:r>
  </w:p>
  <w:p w14:paraId="060824BD" w14:textId="77777777" w:rsidR="001B6740" w:rsidRDefault="001B67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6AB2"/>
    <w:rsid w:val="00260919"/>
    <w:rsid w:val="002675F0"/>
    <w:rsid w:val="00284470"/>
    <w:rsid w:val="002A1A9A"/>
    <w:rsid w:val="002B6339"/>
    <w:rsid w:val="002D4621"/>
    <w:rsid w:val="002E00EE"/>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601986"/>
    <w:rsid w:val="00602AEA"/>
    <w:rsid w:val="00614FDF"/>
    <w:rsid w:val="0063543D"/>
    <w:rsid w:val="00647114"/>
    <w:rsid w:val="00656D98"/>
    <w:rsid w:val="00660087"/>
    <w:rsid w:val="006761FA"/>
    <w:rsid w:val="00677DA3"/>
    <w:rsid w:val="00692527"/>
    <w:rsid w:val="006A323F"/>
    <w:rsid w:val="006B30D0"/>
    <w:rsid w:val="006B5FF2"/>
    <w:rsid w:val="006C1C95"/>
    <w:rsid w:val="006C3D95"/>
    <w:rsid w:val="006D0B48"/>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6EC0"/>
    <w:rsid w:val="008768CA"/>
    <w:rsid w:val="0089230E"/>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4337"/>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374</Pages>
  <Words>139864</Words>
  <Characters>797228</Characters>
  <Application>Microsoft Office Word</Application>
  <DocSecurity>0</DocSecurity>
  <Lines>6643</Lines>
  <Paragraphs>1870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2021-04-08T08:17:00Z</dcterms:created>
  <dcterms:modified xsi:type="dcterms:W3CDTF">2021-07-06T21:43:00Z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