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B19F855"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553A28">
              <w:t>1</w:t>
            </w:r>
            <w:r w:rsidRPr="00090C64">
              <w:t>.</w:t>
            </w:r>
            <w:bookmarkEnd w:id="3"/>
            <w:r w:rsidR="00D57C09" w:rsidRPr="00090C64">
              <w:t>0</w:t>
            </w:r>
            <w:r w:rsidRPr="00090C64">
              <w:t xml:space="preserve"> </w:t>
            </w:r>
            <w:r w:rsidRPr="00090C64">
              <w:rPr>
                <w:sz w:val="32"/>
              </w:rPr>
              <w:t>(</w:t>
            </w:r>
            <w:bookmarkStart w:id="4" w:name="issueDate"/>
            <w:r w:rsidR="00553A28" w:rsidRPr="00090C64">
              <w:rPr>
                <w:sz w:val="32"/>
              </w:rPr>
              <w:t>202</w:t>
            </w:r>
            <w:r w:rsidR="00553A28">
              <w:rPr>
                <w:sz w:val="32"/>
              </w:rPr>
              <w:t>1</w:t>
            </w:r>
            <w:r w:rsidRPr="00090C64">
              <w:rPr>
                <w:sz w:val="32"/>
              </w:rPr>
              <w:t>-</w:t>
            </w:r>
            <w:bookmarkEnd w:id="4"/>
            <w:r w:rsidR="00553A28">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84BFE5B"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553A28">
              <w:rPr>
                <w:noProof/>
                <w:sz w:val="18"/>
              </w:rPr>
              <w:t>1</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6C8CAD69" w14:textId="231F6967" w:rsidR="0031480F" w:rsidRDefault="0031480F">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_Toc67061282 \h </w:instrText>
      </w:r>
      <w:r>
        <w:fldChar w:fldCharType="separate"/>
      </w:r>
      <w:r>
        <w:t>13</w:t>
      </w:r>
      <w:r>
        <w:fldChar w:fldCharType="end"/>
      </w:r>
    </w:p>
    <w:p w14:paraId="6BE57D98" w14:textId="20D2D09C" w:rsidR="0031480F" w:rsidRDefault="0031480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_Toc67061283 \h </w:instrText>
      </w:r>
      <w:r>
        <w:fldChar w:fldCharType="separate"/>
      </w:r>
      <w:r>
        <w:t>15</w:t>
      </w:r>
      <w:r>
        <w:fldChar w:fldCharType="end"/>
      </w:r>
    </w:p>
    <w:p w14:paraId="5E101226" w14:textId="42E98F48" w:rsidR="0031480F" w:rsidRDefault="0031480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_Toc67061284 \h </w:instrText>
      </w:r>
      <w:r>
        <w:fldChar w:fldCharType="separate"/>
      </w:r>
      <w:r>
        <w:t>15</w:t>
      </w:r>
      <w:r>
        <w:fldChar w:fldCharType="end"/>
      </w:r>
    </w:p>
    <w:p w14:paraId="2995253B" w14:textId="3E8A77BD" w:rsidR="0031480F" w:rsidRDefault="0031480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_Toc67061285 \h </w:instrText>
      </w:r>
      <w:r>
        <w:fldChar w:fldCharType="separate"/>
      </w:r>
      <w:r>
        <w:t>17</w:t>
      </w:r>
      <w:r>
        <w:fldChar w:fldCharType="end"/>
      </w:r>
    </w:p>
    <w:p w14:paraId="59C211B6" w14:textId="1DE7439B" w:rsidR="0031480F" w:rsidRDefault="0031480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_Toc67061286 \h </w:instrText>
      </w:r>
      <w:r>
        <w:fldChar w:fldCharType="separate"/>
      </w:r>
      <w:r>
        <w:t>17</w:t>
      </w:r>
      <w:r>
        <w:fldChar w:fldCharType="end"/>
      </w:r>
    </w:p>
    <w:p w14:paraId="052E65B0" w14:textId="350826D4" w:rsidR="0031480F" w:rsidRDefault="0031480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_Toc67061287 \h </w:instrText>
      </w:r>
      <w:r>
        <w:fldChar w:fldCharType="separate"/>
      </w:r>
      <w:r>
        <w:t>21</w:t>
      </w:r>
      <w:r>
        <w:fldChar w:fldCharType="end"/>
      </w:r>
    </w:p>
    <w:p w14:paraId="5FFFB9FF" w14:textId="52573E63" w:rsidR="0031480F" w:rsidRDefault="0031480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_Toc67061288 \h </w:instrText>
      </w:r>
      <w:r>
        <w:fldChar w:fldCharType="separate"/>
      </w:r>
      <w:r>
        <w:t>23</w:t>
      </w:r>
      <w:r>
        <w:fldChar w:fldCharType="end"/>
      </w:r>
    </w:p>
    <w:p w14:paraId="708F5A27" w14:textId="7CA69975" w:rsidR="0031480F" w:rsidRDefault="0031480F">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_Toc67061289 \h </w:instrText>
      </w:r>
      <w:r>
        <w:fldChar w:fldCharType="separate"/>
      </w:r>
      <w:r>
        <w:t>24</w:t>
      </w:r>
      <w:r>
        <w:fldChar w:fldCharType="end"/>
      </w:r>
    </w:p>
    <w:p w14:paraId="4682874C" w14:textId="7935BAE6" w:rsidR="0031480F" w:rsidRDefault="0031480F">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_Toc67061290 \h </w:instrText>
      </w:r>
      <w:r>
        <w:fldChar w:fldCharType="separate"/>
      </w:r>
      <w:r>
        <w:t>24</w:t>
      </w:r>
      <w:r>
        <w:fldChar w:fldCharType="end"/>
      </w:r>
    </w:p>
    <w:p w14:paraId="188D55A3" w14:textId="414FAE55" w:rsidR="0031480F" w:rsidRDefault="0031480F">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_Toc67061291 \h </w:instrText>
      </w:r>
      <w:r>
        <w:fldChar w:fldCharType="separate"/>
      </w:r>
      <w:r>
        <w:t>24</w:t>
      </w:r>
      <w:r>
        <w:fldChar w:fldCharType="end"/>
      </w:r>
    </w:p>
    <w:p w14:paraId="011B1EB1" w14:textId="2A6A364F" w:rsidR="0031480F" w:rsidRDefault="0031480F">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_Toc67061292 \h </w:instrText>
      </w:r>
      <w:r>
        <w:fldChar w:fldCharType="separate"/>
      </w:r>
      <w:r>
        <w:t>26</w:t>
      </w:r>
      <w:r>
        <w:fldChar w:fldCharType="end"/>
      </w:r>
    </w:p>
    <w:p w14:paraId="087522ED" w14:textId="3B322D05" w:rsidR="0031480F" w:rsidRDefault="0031480F">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_Toc67061293 \h </w:instrText>
      </w:r>
      <w:r>
        <w:fldChar w:fldCharType="separate"/>
      </w:r>
      <w:r>
        <w:t>26</w:t>
      </w:r>
      <w:r>
        <w:fldChar w:fldCharType="end"/>
      </w:r>
    </w:p>
    <w:p w14:paraId="10C9A18A" w14:textId="1DBC28B9" w:rsidR="0031480F" w:rsidRDefault="0031480F">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_Toc67061294 \h </w:instrText>
      </w:r>
      <w:r>
        <w:fldChar w:fldCharType="separate"/>
      </w:r>
      <w:r>
        <w:t>27</w:t>
      </w:r>
      <w:r>
        <w:fldChar w:fldCharType="end"/>
      </w:r>
    </w:p>
    <w:p w14:paraId="2246D608" w14:textId="703105ED" w:rsidR="0031480F" w:rsidRDefault="0031480F">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_Toc67061295 \h </w:instrText>
      </w:r>
      <w:r>
        <w:fldChar w:fldCharType="separate"/>
      </w:r>
      <w:r>
        <w:t>30</w:t>
      </w:r>
      <w:r>
        <w:fldChar w:fldCharType="end"/>
      </w:r>
    </w:p>
    <w:p w14:paraId="128DB728" w14:textId="5143955A" w:rsidR="0031480F" w:rsidRDefault="0031480F">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_Toc67061296 \h </w:instrText>
      </w:r>
      <w:r>
        <w:fldChar w:fldCharType="separate"/>
      </w:r>
      <w:r>
        <w:t>31</w:t>
      </w:r>
      <w:r>
        <w:fldChar w:fldCharType="end"/>
      </w:r>
    </w:p>
    <w:p w14:paraId="61B824E0" w14:textId="19EFEE31" w:rsidR="0031480F" w:rsidRDefault="0031480F">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_Toc67061297 \h </w:instrText>
      </w:r>
      <w:r>
        <w:fldChar w:fldCharType="separate"/>
      </w:r>
      <w:r>
        <w:t>31</w:t>
      </w:r>
      <w:r>
        <w:fldChar w:fldCharType="end"/>
      </w:r>
    </w:p>
    <w:p w14:paraId="706B956D" w14:textId="21AE0C56" w:rsidR="0031480F" w:rsidRDefault="0031480F">
      <w:pPr>
        <w:pStyle w:val="TOC2"/>
        <w:rPr>
          <w:rFonts w:asciiTheme="minorHAnsi" w:eastAsiaTheme="minorEastAsia" w:hAnsiTheme="minorHAnsi" w:cstheme="minorBidi"/>
          <w:sz w:val="22"/>
          <w:szCs w:val="22"/>
          <w:lang w:eastAsia="en-GB"/>
        </w:rPr>
      </w:pPr>
      <w:r w:rsidRPr="004F75B9">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_Toc67061298 \h </w:instrText>
      </w:r>
      <w:r>
        <w:fldChar w:fldCharType="separate"/>
      </w:r>
      <w:r>
        <w:t>31</w:t>
      </w:r>
      <w:r>
        <w:fldChar w:fldCharType="end"/>
      </w:r>
    </w:p>
    <w:p w14:paraId="6A507C44" w14:textId="511113FD" w:rsidR="0031480F" w:rsidRDefault="0031480F">
      <w:pPr>
        <w:pStyle w:val="TOC2"/>
        <w:rPr>
          <w:rFonts w:asciiTheme="minorHAnsi" w:eastAsiaTheme="minorEastAsia" w:hAnsiTheme="minorHAnsi" w:cstheme="minorBidi"/>
          <w:sz w:val="22"/>
          <w:szCs w:val="22"/>
          <w:lang w:eastAsia="en-GB"/>
        </w:rPr>
      </w:pPr>
      <w:r w:rsidRPr="004F75B9">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_Toc67061299 \h </w:instrText>
      </w:r>
      <w:r>
        <w:fldChar w:fldCharType="separate"/>
      </w:r>
      <w:r>
        <w:t>32</w:t>
      </w:r>
      <w:r>
        <w:fldChar w:fldCharType="end"/>
      </w:r>
    </w:p>
    <w:p w14:paraId="2CBC3EB5" w14:textId="127626ED" w:rsidR="0031480F" w:rsidRDefault="0031480F">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_Toc67061300 \h </w:instrText>
      </w:r>
      <w:r>
        <w:fldChar w:fldCharType="separate"/>
      </w:r>
      <w:r>
        <w:t>32</w:t>
      </w:r>
      <w:r>
        <w:fldChar w:fldCharType="end"/>
      </w:r>
    </w:p>
    <w:p w14:paraId="4CBE5ED9" w14:textId="71E445BB" w:rsidR="0031480F" w:rsidRDefault="0031480F">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_Toc67061301 \h </w:instrText>
      </w:r>
      <w:r>
        <w:fldChar w:fldCharType="separate"/>
      </w:r>
      <w:r>
        <w:t>34</w:t>
      </w:r>
      <w:r>
        <w:fldChar w:fldCharType="end"/>
      </w:r>
    </w:p>
    <w:p w14:paraId="3E499468" w14:textId="0D1AC07C" w:rsidR="0031480F" w:rsidRDefault="0031480F">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_Toc67061302 \h </w:instrText>
      </w:r>
      <w:r>
        <w:fldChar w:fldCharType="separate"/>
      </w:r>
      <w:r>
        <w:t>34</w:t>
      </w:r>
      <w:r>
        <w:fldChar w:fldCharType="end"/>
      </w:r>
    </w:p>
    <w:p w14:paraId="27CF3100" w14:textId="33EFFD87" w:rsidR="0031480F" w:rsidRDefault="0031480F">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_Toc67061303 \h </w:instrText>
      </w:r>
      <w:r>
        <w:fldChar w:fldCharType="separate"/>
      </w:r>
      <w:r>
        <w:t>34</w:t>
      </w:r>
      <w:r>
        <w:fldChar w:fldCharType="end"/>
      </w:r>
    </w:p>
    <w:p w14:paraId="529790F6" w14:textId="7F3CEF71" w:rsidR="0031480F" w:rsidRDefault="0031480F">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_Toc67061304 \h </w:instrText>
      </w:r>
      <w:r>
        <w:fldChar w:fldCharType="separate"/>
      </w:r>
      <w:r>
        <w:t>35</w:t>
      </w:r>
      <w:r>
        <w:fldChar w:fldCharType="end"/>
      </w:r>
    </w:p>
    <w:p w14:paraId="1BA0FD8B" w14:textId="1056EC71" w:rsidR="0031480F" w:rsidRDefault="0031480F">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_Toc67061305 \h </w:instrText>
      </w:r>
      <w:r>
        <w:fldChar w:fldCharType="separate"/>
      </w:r>
      <w:r>
        <w:t>35</w:t>
      </w:r>
      <w:r>
        <w:fldChar w:fldCharType="end"/>
      </w:r>
    </w:p>
    <w:p w14:paraId="0A2B7E9D" w14:textId="1AE38747" w:rsidR="0031480F" w:rsidRDefault="0031480F">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_Toc67061306 \h </w:instrText>
      </w:r>
      <w:r>
        <w:fldChar w:fldCharType="separate"/>
      </w:r>
      <w:r>
        <w:t>36</w:t>
      </w:r>
      <w:r>
        <w:fldChar w:fldCharType="end"/>
      </w:r>
    </w:p>
    <w:p w14:paraId="41A4FA97" w14:textId="62F98ECB" w:rsidR="0031480F" w:rsidRDefault="0031480F">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_Toc67061307 \h </w:instrText>
      </w:r>
      <w:r>
        <w:fldChar w:fldCharType="separate"/>
      </w:r>
      <w:r>
        <w:t>37</w:t>
      </w:r>
      <w:r>
        <w:fldChar w:fldCharType="end"/>
      </w:r>
    </w:p>
    <w:p w14:paraId="712E5D7A" w14:textId="6CE7B25E" w:rsidR="0031480F" w:rsidRDefault="0031480F">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_Toc67061308 \h </w:instrText>
      </w:r>
      <w:r>
        <w:fldChar w:fldCharType="separate"/>
      </w:r>
      <w:r>
        <w:t>37</w:t>
      </w:r>
      <w:r>
        <w:fldChar w:fldCharType="end"/>
      </w:r>
    </w:p>
    <w:p w14:paraId="1AC4FD5F" w14:textId="0493D9DE" w:rsidR="0031480F" w:rsidRDefault="0031480F">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_Toc67061309 \h </w:instrText>
      </w:r>
      <w:r>
        <w:fldChar w:fldCharType="separate"/>
      </w:r>
      <w:r>
        <w:t>37</w:t>
      </w:r>
      <w:r>
        <w:fldChar w:fldCharType="end"/>
      </w:r>
    </w:p>
    <w:p w14:paraId="1238D64B" w14:textId="251A4450" w:rsidR="0031480F" w:rsidRDefault="0031480F">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_Toc67061310 \h </w:instrText>
      </w:r>
      <w:r>
        <w:fldChar w:fldCharType="separate"/>
      </w:r>
      <w:r>
        <w:t>38</w:t>
      </w:r>
      <w:r>
        <w:fldChar w:fldCharType="end"/>
      </w:r>
    </w:p>
    <w:p w14:paraId="2981B83D" w14:textId="681DA2A4" w:rsidR="0031480F" w:rsidRDefault="0031480F">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_Toc67061311 \h </w:instrText>
      </w:r>
      <w:r>
        <w:fldChar w:fldCharType="separate"/>
      </w:r>
      <w:r>
        <w:t>45</w:t>
      </w:r>
      <w:r>
        <w:fldChar w:fldCharType="end"/>
      </w:r>
    </w:p>
    <w:p w14:paraId="7085D074" w14:textId="2E8342E2" w:rsidR="0031480F" w:rsidRDefault="0031480F">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_Toc67061312 \h </w:instrText>
      </w:r>
      <w:r>
        <w:fldChar w:fldCharType="separate"/>
      </w:r>
      <w:r>
        <w:t>45</w:t>
      </w:r>
      <w:r>
        <w:fldChar w:fldCharType="end"/>
      </w:r>
    </w:p>
    <w:p w14:paraId="589AD93E" w14:textId="61D6EF1D" w:rsidR="0031480F" w:rsidRDefault="0031480F">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_Toc67061313 \h </w:instrText>
      </w:r>
      <w:r>
        <w:fldChar w:fldCharType="separate"/>
      </w:r>
      <w:r>
        <w:t>46</w:t>
      </w:r>
      <w:r>
        <w:fldChar w:fldCharType="end"/>
      </w:r>
    </w:p>
    <w:p w14:paraId="478CF6F7" w14:textId="1835C240" w:rsidR="0031480F" w:rsidRDefault="0031480F">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_Toc67061314 \h </w:instrText>
      </w:r>
      <w:r>
        <w:fldChar w:fldCharType="separate"/>
      </w:r>
      <w:r>
        <w:t>46</w:t>
      </w:r>
      <w:r>
        <w:fldChar w:fldCharType="end"/>
      </w:r>
    </w:p>
    <w:p w14:paraId="05EB3A99" w14:textId="137F70CC" w:rsidR="0031480F" w:rsidRDefault="0031480F">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_Toc67061315 \h </w:instrText>
      </w:r>
      <w:r>
        <w:fldChar w:fldCharType="separate"/>
      </w:r>
      <w:r>
        <w:t>46</w:t>
      </w:r>
      <w:r>
        <w:fldChar w:fldCharType="end"/>
      </w:r>
    </w:p>
    <w:p w14:paraId="2C33C365" w14:textId="32ABC3FC" w:rsidR="0031480F" w:rsidRDefault="0031480F">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_Toc67061316 \h </w:instrText>
      </w:r>
      <w:r>
        <w:fldChar w:fldCharType="separate"/>
      </w:r>
      <w:r>
        <w:t>46</w:t>
      </w:r>
      <w:r>
        <w:fldChar w:fldCharType="end"/>
      </w:r>
    </w:p>
    <w:p w14:paraId="58DBBBED" w14:textId="5CFB9834" w:rsidR="0031480F" w:rsidRDefault="0031480F">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_Toc67061317 \h </w:instrText>
      </w:r>
      <w:r>
        <w:fldChar w:fldCharType="separate"/>
      </w:r>
      <w:r>
        <w:t>46</w:t>
      </w:r>
      <w:r>
        <w:fldChar w:fldCharType="end"/>
      </w:r>
    </w:p>
    <w:p w14:paraId="00C562D2" w14:textId="3417DF0C" w:rsidR="0031480F" w:rsidRDefault="0031480F">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_Toc67061318 \h </w:instrText>
      </w:r>
      <w:r>
        <w:fldChar w:fldCharType="separate"/>
      </w:r>
      <w:r>
        <w:t>46</w:t>
      </w:r>
      <w:r>
        <w:fldChar w:fldCharType="end"/>
      </w:r>
    </w:p>
    <w:p w14:paraId="2F6CBF19" w14:textId="4E93ED93" w:rsidR="0031480F" w:rsidRDefault="0031480F">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_Toc67061319 \h </w:instrText>
      </w:r>
      <w:r>
        <w:fldChar w:fldCharType="separate"/>
      </w:r>
      <w:r>
        <w:t>46</w:t>
      </w:r>
      <w:r>
        <w:fldChar w:fldCharType="end"/>
      </w:r>
    </w:p>
    <w:p w14:paraId="79EBED62" w14:textId="458733E1" w:rsidR="0031480F" w:rsidRDefault="0031480F">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_Toc67061320 \h </w:instrText>
      </w:r>
      <w:r>
        <w:fldChar w:fldCharType="separate"/>
      </w:r>
      <w:r>
        <w:t>47</w:t>
      </w:r>
      <w:r>
        <w:fldChar w:fldCharType="end"/>
      </w:r>
    </w:p>
    <w:p w14:paraId="6AFEC2FF" w14:textId="093EA7AA" w:rsidR="0031480F" w:rsidRDefault="0031480F">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_Toc67061321 \h </w:instrText>
      </w:r>
      <w:r>
        <w:fldChar w:fldCharType="separate"/>
      </w:r>
      <w:r>
        <w:t>47</w:t>
      </w:r>
      <w:r>
        <w:fldChar w:fldCharType="end"/>
      </w:r>
    </w:p>
    <w:p w14:paraId="4A8B9291" w14:textId="32983F5A" w:rsidR="0031480F" w:rsidRDefault="0031480F">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_Toc67061322 \h </w:instrText>
      </w:r>
      <w:r>
        <w:fldChar w:fldCharType="separate"/>
      </w:r>
      <w:r>
        <w:t>47</w:t>
      </w:r>
      <w:r>
        <w:fldChar w:fldCharType="end"/>
      </w:r>
    </w:p>
    <w:p w14:paraId="6782AE19" w14:textId="20324E30" w:rsidR="0031480F" w:rsidRDefault="0031480F">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_Toc67061323 \h </w:instrText>
      </w:r>
      <w:r>
        <w:fldChar w:fldCharType="separate"/>
      </w:r>
      <w:r>
        <w:t>47</w:t>
      </w:r>
      <w:r>
        <w:fldChar w:fldCharType="end"/>
      </w:r>
    </w:p>
    <w:p w14:paraId="1B5DE4BA" w14:textId="7A379C32" w:rsidR="0031480F" w:rsidRDefault="0031480F">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_Toc67061324 \h </w:instrText>
      </w:r>
      <w:r>
        <w:fldChar w:fldCharType="separate"/>
      </w:r>
      <w:r>
        <w:t>47</w:t>
      </w:r>
      <w:r>
        <w:fldChar w:fldCharType="end"/>
      </w:r>
    </w:p>
    <w:p w14:paraId="7C1C7FC5" w14:textId="02294B59" w:rsidR="0031480F" w:rsidRDefault="0031480F">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_Toc67061325 \h </w:instrText>
      </w:r>
      <w:r>
        <w:fldChar w:fldCharType="separate"/>
      </w:r>
      <w:r>
        <w:t>47</w:t>
      </w:r>
      <w:r>
        <w:fldChar w:fldCharType="end"/>
      </w:r>
    </w:p>
    <w:p w14:paraId="6C5E9E5A" w14:textId="6E9DACFE" w:rsidR="0031480F" w:rsidRDefault="0031480F">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_Toc67061326 \h </w:instrText>
      </w:r>
      <w:r>
        <w:fldChar w:fldCharType="separate"/>
      </w:r>
      <w:r>
        <w:t>47</w:t>
      </w:r>
      <w:r>
        <w:fldChar w:fldCharType="end"/>
      </w:r>
    </w:p>
    <w:p w14:paraId="04EDD138" w14:textId="4A9084C6" w:rsidR="0031480F" w:rsidRDefault="0031480F">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_Toc67061327 \h </w:instrText>
      </w:r>
      <w:r>
        <w:fldChar w:fldCharType="separate"/>
      </w:r>
      <w:r>
        <w:t>48</w:t>
      </w:r>
      <w:r>
        <w:fldChar w:fldCharType="end"/>
      </w:r>
    </w:p>
    <w:p w14:paraId="328001D3" w14:textId="248FB7C6" w:rsidR="0031480F" w:rsidRDefault="0031480F">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_Toc67061328 \h </w:instrText>
      </w:r>
      <w:r>
        <w:fldChar w:fldCharType="separate"/>
      </w:r>
      <w:r>
        <w:t>48</w:t>
      </w:r>
      <w:r>
        <w:fldChar w:fldCharType="end"/>
      </w:r>
    </w:p>
    <w:p w14:paraId="73D2C322" w14:textId="188E4A99" w:rsidR="0031480F" w:rsidRDefault="0031480F">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_Toc67061329 \h </w:instrText>
      </w:r>
      <w:r>
        <w:fldChar w:fldCharType="separate"/>
      </w:r>
      <w:r>
        <w:t>49</w:t>
      </w:r>
      <w:r>
        <w:fldChar w:fldCharType="end"/>
      </w:r>
    </w:p>
    <w:p w14:paraId="7794D421" w14:textId="21CDABD9" w:rsidR="0031480F" w:rsidRDefault="0031480F">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_Toc67061330 \h </w:instrText>
      </w:r>
      <w:r>
        <w:fldChar w:fldCharType="separate"/>
      </w:r>
      <w:r>
        <w:t>49</w:t>
      </w:r>
      <w:r>
        <w:fldChar w:fldCharType="end"/>
      </w:r>
    </w:p>
    <w:p w14:paraId="239ADBAB" w14:textId="078B41CE" w:rsidR="0031480F" w:rsidRDefault="0031480F">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_Toc67061331 \h </w:instrText>
      </w:r>
      <w:r>
        <w:fldChar w:fldCharType="separate"/>
      </w:r>
      <w:r>
        <w:t>49</w:t>
      </w:r>
      <w:r>
        <w:fldChar w:fldCharType="end"/>
      </w:r>
    </w:p>
    <w:p w14:paraId="06E9F555" w14:textId="64633E15" w:rsidR="0031480F" w:rsidRDefault="0031480F">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_Toc67061332 \h </w:instrText>
      </w:r>
      <w:r>
        <w:fldChar w:fldCharType="separate"/>
      </w:r>
      <w:r>
        <w:t>49</w:t>
      </w:r>
      <w:r>
        <w:fldChar w:fldCharType="end"/>
      </w:r>
    </w:p>
    <w:p w14:paraId="587578EC" w14:textId="67729416" w:rsidR="0031480F" w:rsidRDefault="0031480F">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_Toc67061333 \h </w:instrText>
      </w:r>
      <w:r>
        <w:fldChar w:fldCharType="separate"/>
      </w:r>
      <w:r>
        <w:t>49</w:t>
      </w:r>
      <w:r>
        <w:fldChar w:fldCharType="end"/>
      </w:r>
    </w:p>
    <w:p w14:paraId="2DACD4AC" w14:textId="60A3ED00" w:rsidR="0031480F" w:rsidRDefault="0031480F">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_Toc67061334 \h </w:instrText>
      </w:r>
      <w:r>
        <w:fldChar w:fldCharType="separate"/>
      </w:r>
      <w:r>
        <w:t>49</w:t>
      </w:r>
      <w:r>
        <w:fldChar w:fldCharType="end"/>
      </w:r>
    </w:p>
    <w:p w14:paraId="5A678347" w14:textId="7F802004" w:rsidR="0031480F" w:rsidRDefault="0031480F">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_Toc67061335 \h </w:instrText>
      </w:r>
      <w:r>
        <w:fldChar w:fldCharType="separate"/>
      </w:r>
      <w:r>
        <w:t>50</w:t>
      </w:r>
      <w:r>
        <w:fldChar w:fldCharType="end"/>
      </w:r>
    </w:p>
    <w:p w14:paraId="50242EDB" w14:textId="3471EF50" w:rsidR="0031480F" w:rsidRDefault="0031480F">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_Toc67061336 \h </w:instrText>
      </w:r>
      <w:r>
        <w:fldChar w:fldCharType="separate"/>
      </w:r>
      <w:r>
        <w:t>50</w:t>
      </w:r>
      <w:r>
        <w:fldChar w:fldCharType="end"/>
      </w:r>
    </w:p>
    <w:p w14:paraId="17266F43" w14:textId="07F1B501" w:rsidR="0031480F" w:rsidRDefault="0031480F">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_Toc67061337 \h </w:instrText>
      </w:r>
      <w:r>
        <w:fldChar w:fldCharType="separate"/>
      </w:r>
      <w:r>
        <w:t>50</w:t>
      </w:r>
      <w:r>
        <w:fldChar w:fldCharType="end"/>
      </w:r>
    </w:p>
    <w:p w14:paraId="38871FCD" w14:textId="64702777" w:rsidR="0031480F" w:rsidRDefault="0031480F">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_Toc67061338 \h </w:instrText>
      </w:r>
      <w:r>
        <w:fldChar w:fldCharType="separate"/>
      </w:r>
      <w:r>
        <w:t>50</w:t>
      </w:r>
      <w:r>
        <w:fldChar w:fldCharType="end"/>
      </w:r>
    </w:p>
    <w:p w14:paraId="32DBD9BC" w14:textId="5C6571DF" w:rsidR="0031480F" w:rsidRDefault="0031480F">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_Toc67061339 \h </w:instrText>
      </w:r>
      <w:r>
        <w:fldChar w:fldCharType="separate"/>
      </w:r>
      <w:r>
        <w:t>50</w:t>
      </w:r>
      <w:r>
        <w:fldChar w:fldCharType="end"/>
      </w:r>
    </w:p>
    <w:p w14:paraId="373CC81B" w14:textId="411CCC4C" w:rsidR="0031480F" w:rsidRDefault="0031480F">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_Toc67061340 \h </w:instrText>
      </w:r>
      <w:r>
        <w:fldChar w:fldCharType="separate"/>
      </w:r>
      <w:r>
        <w:t>51</w:t>
      </w:r>
      <w:r>
        <w:fldChar w:fldCharType="end"/>
      </w:r>
    </w:p>
    <w:p w14:paraId="31D5803D" w14:textId="21BC305E" w:rsidR="0031480F" w:rsidRDefault="0031480F">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_Toc67061341 \h </w:instrText>
      </w:r>
      <w:r>
        <w:fldChar w:fldCharType="separate"/>
      </w:r>
      <w:r>
        <w:t>51</w:t>
      </w:r>
      <w:r>
        <w:fldChar w:fldCharType="end"/>
      </w:r>
    </w:p>
    <w:p w14:paraId="66A56220" w14:textId="2520E47A" w:rsidR="0031480F" w:rsidRDefault="0031480F">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_Toc67061342 \h </w:instrText>
      </w:r>
      <w:r>
        <w:fldChar w:fldCharType="separate"/>
      </w:r>
      <w:r>
        <w:t>51</w:t>
      </w:r>
      <w:r>
        <w:fldChar w:fldCharType="end"/>
      </w:r>
    </w:p>
    <w:p w14:paraId="71B247C7" w14:textId="23DC47ED" w:rsidR="0031480F" w:rsidRDefault="0031480F">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_Toc67061343 \h </w:instrText>
      </w:r>
      <w:r>
        <w:fldChar w:fldCharType="separate"/>
      </w:r>
      <w:r>
        <w:t>51</w:t>
      </w:r>
      <w:r>
        <w:fldChar w:fldCharType="end"/>
      </w:r>
    </w:p>
    <w:p w14:paraId="5F789B8C" w14:textId="64768313" w:rsidR="0031480F" w:rsidRDefault="0031480F">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_Toc67061344 \h </w:instrText>
      </w:r>
      <w:r>
        <w:fldChar w:fldCharType="separate"/>
      </w:r>
      <w:r>
        <w:t>51</w:t>
      </w:r>
      <w:r>
        <w:fldChar w:fldCharType="end"/>
      </w:r>
    </w:p>
    <w:p w14:paraId="30F4263F" w14:textId="20158CD6" w:rsidR="0031480F" w:rsidRDefault="0031480F">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_Toc67061345 \h </w:instrText>
      </w:r>
      <w:r>
        <w:fldChar w:fldCharType="separate"/>
      </w:r>
      <w:r>
        <w:t>52</w:t>
      </w:r>
      <w:r>
        <w:fldChar w:fldCharType="end"/>
      </w:r>
    </w:p>
    <w:p w14:paraId="216C174E" w14:textId="671B47CA" w:rsidR="0031480F" w:rsidRDefault="0031480F">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_Toc67061346 \h </w:instrText>
      </w:r>
      <w:r>
        <w:fldChar w:fldCharType="separate"/>
      </w:r>
      <w:r>
        <w:t>52</w:t>
      </w:r>
      <w:r>
        <w:fldChar w:fldCharType="end"/>
      </w:r>
    </w:p>
    <w:p w14:paraId="4AC6CBB3" w14:textId="587490B7" w:rsidR="0031480F" w:rsidRDefault="0031480F">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_Toc67061347 \h </w:instrText>
      </w:r>
      <w:r>
        <w:fldChar w:fldCharType="separate"/>
      </w:r>
      <w:r>
        <w:t>52</w:t>
      </w:r>
      <w:r>
        <w:fldChar w:fldCharType="end"/>
      </w:r>
    </w:p>
    <w:p w14:paraId="47816CFD" w14:textId="62866C61" w:rsidR="0031480F" w:rsidRDefault="0031480F">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_Toc67061348 \h </w:instrText>
      </w:r>
      <w:r>
        <w:fldChar w:fldCharType="separate"/>
      </w:r>
      <w:r>
        <w:t>52</w:t>
      </w:r>
      <w:r>
        <w:fldChar w:fldCharType="end"/>
      </w:r>
    </w:p>
    <w:p w14:paraId="4B3F1361" w14:textId="1E996E2C" w:rsidR="0031480F" w:rsidRDefault="0031480F">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_Toc67061349 \h </w:instrText>
      </w:r>
      <w:r>
        <w:fldChar w:fldCharType="separate"/>
      </w:r>
      <w:r>
        <w:t>52</w:t>
      </w:r>
      <w:r>
        <w:fldChar w:fldCharType="end"/>
      </w:r>
    </w:p>
    <w:p w14:paraId="4DD7588A" w14:textId="3787AC61" w:rsidR="0031480F" w:rsidRDefault="0031480F">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_Toc67061350 \h </w:instrText>
      </w:r>
      <w:r>
        <w:fldChar w:fldCharType="separate"/>
      </w:r>
      <w:r>
        <w:t>53</w:t>
      </w:r>
      <w:r>
        <w:fldChar w:fldCharType="end"/>
      </w:r>
    </w:p>
    <w:p w14:paraId="596C79FA" w14:textId="4BA40DD1" w:rsidR="0031480F" w:rsidRDefault="0031480F">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_Toc67061351 \h </w:instrText>
      </w:r>
      <w:r>
        <w:fldChar w:fldCharType="separate"/>
      </w:r>
      <w:r>
        <w:t>54</w:t>
      </w:r>
      <w:r>
        <w:fldChar w:fldCharType="end"/>
      </w:r>
    </w:p>
    <w:p w14:paraId="31904F7A" w14:textId="0515B87A" w:rsidR="0031480F" w:rsidRDefault="0031480F">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_Toc67061352 \h </w:instrText>
      </w:r>
      <w:r>
        <w:fldChar w:fldCharType="separate"/>
      </w:r>
      <w:r>
        <w:t>54</w:t>
      </w:r>
      <w:r>
        <w:fldChar w:fldCharType="end"/>
      </w:r>
    </w:p>
    <w:p w14:paraId="0845C521" w14:textId="795E9F09" w:rsidR="0031480F" w:rsidRDefault="0031480F">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_Toc67061353 \h </w:instrText>
      </w:r>
      <w:r>
        <w:fldChar w:fldCharType="separate"/>
      </w:r>
      <w:r>
        <w:t>54</w:t>
      </w:r>
      <w:r>
        <w:fldChar w:fldCharType="end"/>
      </w:r>
    </w:p>
    <w:p w14:paraId="77A8333D" w14:textId="41E946A0" w:rsidR="0031480F" w:rsidRDefault="0031480F">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_Toc67061354 \h </w:instrText>
      </w:r>
      <w:r>
        <w:fldChar w:fldCharType="separate"/>
      </w:r>
      <w:r>
        <w:t>54</w:t>
      </w:r>
      <w:r>
        <w:fldChar w:fldCharType="end"/>
      </w:r>
    </w:p>
    <w:p w14:paraId="0AC2AA78" w14:textId="3004A728" w:rsidR="0031480F" w:rsidRDefault="0031480F">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_Toc67061355 \h </w:instrText>
      </w:r>
      <w:r>
        <w:fldChar w:fldCharType="separate"/>
      </w:r>
      <w:r>
        <w:t>54</w:t>
      </w:r>
      <w:r>
        <w:fldChar w:fldCharType="end"/>
      </w:r>
    </w:p>
    <w:p w14:paraId="69126215" w14:textId="759DB61F" w:rsidR="0031480F" w:rsidRDefault="0031480F">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_Toc67061356 \h </w:instrText>
      </w:r>
      <w:r>
        <w:fldChar w:fldCharType="separate"/>
      </w:r>
      <w:r>
        <w:t>54</w:t>
      </w:r>
      <w:r>
        <w:fldChar w:fldCharType="end"/>
      </w:r>
    </w:p>
    <w:p w14:paraId="0149AB15" w14:textId="08CC5E7D" w:rsidR="0031480F" w:rsidRDefault="0031480F">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_Toc67061357 \h </w:instrText>
      </w:r>
      <w:r>
        <w:fldChar w:fldCharType="separate"/>
      </w:r>
      <w:r>
        <w:t>55</w:t>
      </w:r>
      <w:r>
        <w:fldChar w:fldCharType="end"/>
      </w:r>
    </w:p>
    <w:p w14:paraId="0234E3E1" w14:textId="1381D4A1" w:rsidR="0031480F" w:rsidRDefault="0031480F">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_Toc67061358 \h </w:instrText>
      </w:r>
      <w:r>
        <w:fldChar w:fldCharType="separate"/>
      </w:r>
      <w:r>
        <w:t>55</w:t>
      </w:r>
      <w:r>
        <w:fldChar w:fldCharType="end"/>
      </w:r>
    </w:p>
    <w:p w14:paraId="4216D866" w14:textId="0C39A882" w:rsidR="0031480F" w:rsidRDefault="0031480F">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_Toc67061359 \h </w:instrText>
      </w:r>
      <w:r>
        <w:fldChar w:fldCharType="separate"/>
      </w:r>
      <w:r>
        <w:t>55</w:t>
      </w:r>
      <w:r>
        <w:fldChar w:fldCharType="end"/>
      </w:r>
    </w:p>
    <w:p w14:paraId="0178A619" w14:textId="226F550A" w:rsidR="0031480F" w:rsidRDefault="0031480F">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_Toc67061360 \h </w:instrText>
      </w:r>
      <w:r>
        <w:fldChar w:fldCharType="separate"/>
      </w:r>
      <w:r>
        <w:t>55</w:t>
      </w:r>
      <w:r>
        <w:fldChar w:fldCharType="end"/>
      </w:r>
    </w:p>
    <w:p w14:paraId="0C88BA91" w14:textId="47A3D1F5" w:rsidR="0031480F" w:rsidRDefault="0031480F">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_Toc67061361 \h </w:instrText>
      </w:r>
      <w:r>
        <w:fldChar w:fldCharType="separate"/>
      </w:r>
      <w:r>
        <w:t>56</w:t>
      </w:r>
      <w:r>
        <w:fldChar w:fldCharType="end"/>
      </w:r>
    </w:p>
    <w:p w14:paraId="746A09F7" w14:textId="0A23F9F7" w:rsidR="0031480F" w:rsidRDefault="0031480F">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_Toc67061362 \h </w:instrText>
      </w:r>
      <w:r>
        <w:fldChar w:fldCharType="separate"/>
      </w:r>
      <w:r>
        <w:t>56</w:t>
      </w:r>
      <w:r>
        <w:fldChar w:fldCharType="end"/>
      </w:r>
    </w:p>
    <w:p w14:paraId="230D4467" w14:textId="140DB046" w:rsidR="0031480F" w:rsidRDefault="0031480F">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_Toc67061363 \h </w:instrText>
      </w:r>
      <w:r>
        <w:fldChar w:fldCharType="separate"/>
      </w:r>
      <w:r>
        <w:t>56</w:t>
      </w:r>
      <w:r>
        <w:fldChar w:fldCharType="end"/>
      </w:r>
    </w:p>
    <w:p w14:paraId="4F05E26F" w14:textId="47240DF9" w:rsidR="0031480F" w:rsidRDefault="0031480F">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_Toc67061364 \h </w:instrText>
      </w:r>
      <w:r>
        <w:fldChar w:fldCharType="separate"/>
      </w:r>
      <w:r>
        <w:t>56</w:t>
      </w:r>
      <w:r>
        <w:fldChar w:fldCharType="end"/>
      </w:r>
    </w:p>
    <w:p w14:paraId="2FCC8CF3" w14:textId="24F8D89E" w:rsidR="0031480F" w:rsidRDefault="0031480F">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_Toc67061365 \h </w:instrText>
      </w:r>
      <w:r>
        <w:fldChar w:fldCharType="separate"/>
      </w:r>
      <w:r>
        <w:t>57</w:t>
      </w:r>
      <w:r>
        <w:fldChar w:fldCharType="end"/>
      </w:r>
    </w:p>
    <w:p w14:paraId="55480AD6" w14:textId="3F510D1B" w:rsidR="0031480F" w:rsidRDefault="0031480F">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_Toc67061366 \h </w:instrText>
      </w:r>
      <w:r>
        <w:fldChar w:fldCharType="separate"/>
      </w:r>
      <w:r>
        <w:t>57</w:t>
      </w:r>
      <w:r>
        <w:fldChar w:fldCharType="end"/>
      </w:r>
    </w:p>
    <w:p w14:paraId="47D4954C" w14:textId="23746FE2" w:rsidR="0031480F" w:rsidRDefault="0031480F">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_Toc67061367 \h </w:instrText>
      </w:r>
      <w:r>
        <w:fldChar w:fldCharType="separate"/>
      </w:r>
      <w:r>
        <w:t>57</w:t>
      </w:r>
      <w:r>
        <w:fldChar w:fldCharType="end"/>
      </w:r>
    </w:p>
    <w:p w14:paraId="4170717B" w14:textId="1B96CB65" w:rsidR="0031480F" w:rsidRDefault="0031480F">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_Toc67061368 \h </w:instrText>
      </w:r>
      <w:r>
        <w:fldChar w:fldCharType="separate"/>
      </w:r>
      <w:r>
        <w:t>57</w:t>
      </w:r>
      <w:r>
        <w:fldChar w:fldCharType="end"/>
      </w:r>
    </w:p>
    <w:p w14:paraId="11BE529B" w14:textId="34C05175" w:rsidR="0031480F" w:rsidRDefault="0031480F">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_Toc67061369 \h </w:instrText>
      </w:r>
      <w:r>
        <w:fldChar w:fldCharType="separate"/>
      </w:r>
      <w:r>
        <w:t>57</w:t>
      </w:r>
      <w:r>
        <w:fldChar w:fldCharType="end"/>
      </w:r>
    </w:p>
    <w:p w14:paraId="4D73AC65" w14:textId="66C8E47D" w:rsidR="0031480F" w:rsidRDefault="0031480F">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_Toc67061370 \h </w:instrText>
      </w:r>
      <w:r>
        <w:fldChar w:fldCharType="separate"/>
      </w:r>
      <w:r>
        <w:t>58</w:t>
      </w:r>
      <w:r>
        <w:fldChar w:fldCharType="end"/>
      </w:r>
    </w:p>
    <w:p w14:paraId="69A97F59" w14:textId="69533391" w:rsidR="0031480F" w:rsidRDefault="0031480F">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_Toc67061371 \h </w:instrText>
      </w:r>
      <w:r>
        <w:fldChar w:fldCharType="separate"/>
      </w:r>
      <w:r>
        <w:t>58</w:t>
      </w:r>
      <w:r>
        <w:fldChar w:fldCharType="end"/>
      </w:r>
    </w:p>
    <w:p w14:paraId="26875F50" w14:textId="3EAB87AA" w:rsidR="0031480F" w:rsidRDefault="0031480F">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_Toc67061372 \h </w:instrText>
      </w:r>
      <w:r>
        <w:fldChar w:fldCharType="separate"/>
      </w:r>
      <w:r>
        <w:t>58</w:t>
      </w:r>
      <w:r>
        <w:fldChar w:fldCharType="end"/>
      </w:r>
    </w:p>
    <w:p w14:paraId="32603BB5" w14:textId="6DC5B7AA" w:rsidR="0031480F" w:rsidRDefault="0031480F">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_Toc67061373 \h </w:instrText>
      </w:r>
      <w:r>
        <w:fldChar w:fldCharType="separate"/>
      </w:r>
      <w:r>
        <w:t>58</w:t>
      </w:r>
      <w:r>
        <w:fldChar w:fldCharType="end"/>
      </w:r>
    </w:p>
    <w:p w14:paraId="30DF58B6" w14:textId="09FC40FE" w:rsidR="0031480F" w:rsidRDefault="0031480F">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_Toc67061374 \h </w:instrText>
      </w:r>
      <w:r>
        <w:fldChar w:fldCharType="separate"/>
      </w:r>
      <w:r>
        <w:t>58</w:t>
      </w:r>
      <w:r>
        <w:fldChar w:fldCharType="end"/>
      </w:r>
    </w:p>
    <w:p w14:paraId="035AFC50" w14:textId="2E88FFC8" w:rsidR="0031480F" w:rsidRDefault="0031480F">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_Toc67061375 \h </w:instrText>
      </w:r>
      <w:r>
        <w:fldChar w:fldCharType="separate"/>
      </w:r>
      <w:r>
        <w:t>58</w:t>
      </w:r>
      <w:r>
        <w:fldChar w:fldCharType="end"/>
      </w:r>
    </w:p>
    <w:p w14:paraId="548E3365" w14:textId="27A13953" w:rsidR="0031480F" w:rsidRDefault="0031480F">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_Toc67061376 \h </w:instrText>
      </w:r>
      <w:r>
        <w:fldChar w:fldCharType="separate"/>
      </w:r>
      <w:r>
        <w:t>58</w:t>
      </w:r>
      <w:r>
        <w:fldChar w:fldCharType="end"/>
      </w:r>
    </w:p>
    <w:p w14:paraId="6E569B94" w14:textId="0B7C7712" w:rsidR="0031480F" w:rsidRDefault="0031480F">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_Toc67061377 \h </w:instrText>
      </w:r>
      <w:r>
        <w:fldChar w:fldCharType="separate"/>
      </w:r>
      <w:r>
        <w:t>59</w:t>
      </w:r>
      <w:r>
        <w:fldChar w:fldCharType="end"/>
      </w:r>
    </w:p>
    <w:p w14:paraId="0B9B8091" w14:textId="1F8E00C2" w:rsidR="0031480F" w:rsidRDefault="0031480F">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_Toc67061378 \h </w:instrText>
      </w:r>
      <w:r>
        <w:fldChar w:fldCharType="separate"/>
      </w:r>
      <w:r>
        <w:t>59</w:t>
      </w:r>
      <w:r>
        <w:fldChar w:fldCharType="end"/>
      </w:r>
    </w:p>
    <w:p w14:paraId="67A001A1" w14:textId="61CD9B15" w:rsidR="0031480F" w:rsidRDefault="0031480F">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_Toc67061379 \h </w:instrText>
      </w:r>
      <w:r>
        <w:fldChar w:fldCharType="separate"/>
      </w:r>
      <w:r>
        <w:t>59</w:t>
      </w:r>
      <w:r>
        <w:fldChar w:fldCharType="end"/>
      </w:r>
    </w:p>
    <w:p w14:paraId="006B7E38" w14:textId="2839502E" w:rsidR="0031480F" w:rsidRDefault="0031480F">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_Toc67061380 \h </w:instrText>
      </w:r>
      <w:r>
        <w:fldChar w:fldCharType="separate"/>
      </w:r>
      <w:r>
        <w:t>60</w:t>
      </w:r>
      <w:r>
        <w:fldChar w:fldCharType="end"/>
      </w:r>
    </w:p>
    <w:p w14:paraId="36D5E011" w14:textId="5576F0E9" w:rsidR="0031480F" w:rsidRDefault="0031480F">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_Toc67061381 \h </w:instrText>
      </w:r>
      <w:r>
        <w:fldChar w:fldCharType="separate"/>
      </w:r>
      <w:r>
        <w:t>60</w:t>
      </w:r>
      <w:r>
        <w:fldChar w:fldCharType="end"/>
      </w:r>
    </w:p>
    <w:p w14:paraId="4601CF15" w14:textId="6EDA12CE" w:rsidR="0031480F" w:rsidRDefault="0031480F">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_Toc67061382 \h </w:instrText>
      </w:r>
      <w:r>
        <w:fldChar w:fldCharType="separate"/>
      </w:r>
      <w:r>
        <w:t>60</w:t>
      </w:r>
      <w:r>
        <w:fldChar w:fldCharType="end"/>
      </w:r>
    </w:p>
    <w:p w14:paraId="4E7234F1" w14:textId="7232097C" w:rsidR="0031480F" w:rsidRDefault="0031480F">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_Toc67061383 \h </w:instrText>
      </w:r>
      <w:r>
        <w:fldChar w:fldCharType="separate"/>
      </w:r>
      <w:r>
        <w:t>61</w:t>
      </w:r>
      <w:r>
        <w:fldChar w:fldCharType="end"/>
      </w:r>
    </w:p>
    <w:p w14:paraId="0E65D300" w14:textId="03AFB090" w:rsidR="0031480F" w:rsidRDefault="0031480F">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_Toc67061384 \h </w:instrText>
      </w:r>
      <w:r>
        <w:fldChar w:fldCharType="separate"/>
      </w:r>
      <w:r>
        <w:t>62</w:t>
      </w:r>
      <w:r>
        <w:fldChar w:fldCharType="end"/>
      </w:r>
    </w:p>
    <w:p w14:paraId="735C6B7B" w14:textId="5CADB908" w:rsidR="0031480F" w:rsidRDefault="0031480F">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_Toc67061385 \h </w:instrText>
      </w:r>
      <w:r>
        <w:fldChar w:fldCharType="separate"/>
      </w:r>
      <w:r>
        <w:t>63</w:t>
      </w:r>
      <w:r>
        <w:fldChar w:fldCharType="end"/>
      </w:r>
    </w:p>
    <w:p w14:paraId="3B944EA3" w14:textId="0C723A7F" w:rsidR="0031480F" w:rsidRDefault="0031480F">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_Toc67061386 \h </w:instrText>
      </w:r>
      <w:r>
        <w:fldChar w:fldCharType="separate"/>
      </w:r>
      <w:r>
        <w:t>64</w:t>
      </w:r>
      <w:r>
        <w:fldChar w:fldCharType="end"/>
      </w:r>
    </w:p>
    <w:p w14:paraId="43998DEB" w14:textId="67DCCB60" w:rsidR="0031480F" w:rsidRDefault="0031480F">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_Toc67061387 \h </w:instrText>
      </w:r>
      <w:r>
        <w:fldChar w:fldCharType="separate"/>
      </w:r>
      <w:r>
        <w:t>64</w:t>
      </w:r>
      <w:r>
        <w:fldChar w:fldCharType="end"/>
      </w:r>
    </w:p>
    <w:p w14:paraId="74E64DE1" w14:textId="4C4D6FB2" w:rsidR="0031480F" w:rsidRDefault="0031480F">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_Toc67061388 \h </w:instrText>
      </w:r>
      <w:r>
        <w:fldChar w:fldCharType="separate"/>
      </w:r>
      <w:r>
        <w:t>65</w:t>
      </w:r>
      <w:r>
        <w:fldChar w:fldCharType="end"/>
      </w:r>
    </w:p>
    <w:p w14:paraId="4246A4F4" w14:textId="0EA1D4C0" w:rsidR="0031480F" w:rsidRDefault="0031480F">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_Toc67061389 \h </w:instrText>
      </w:r>
      <w:r>
        <w:fldChar w:fldCharType="separate"/>
      </w:r>
      <w:r>
        <w:t>65</w:t>
      </w:r>
      <w:r>
        <w:fldChar w:fldCharType="end"/>
      </w:r>
    </w:p>
    <w:p w14:paraId="2B32F3FE" w14:textId="509C5B43" w:rsidR="0031480F" w:rsidRDefault="0031480F">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_Toc67061390 \h </w:instrText>
      </w:r>
      <w:r>
        <w:fldChar w:fldCharType="separate"/>
      </w:r>
      <w:r>
        <w:t>65</w:t>
      </w:r>
      <w:r>
        <w:fldChar w:fldCharType="end"/>
      </w:r>
    </w:p>
    <w:p w14:paraId="5CC71876" w14:textId="1790DE2C" w:rsidR="0031480F" w:rsidRDefault="0031480F">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_Toc67061391 \h </w:instrText>
      </w:r>
      <w:r>
        <w:fldChar w:fldCharType="separate"/>
      </w:r>
      <w:r>
        <w:t>65</w:t>
      </w:r>
      <w:r>
        <w:fldChar w:fldCharType="end"/>
      </w:r>
    </w:p>
    <w:p w14:paraId="5D0241C1" w14:textId="4FB47857" w:rsidR="0031480F" w:rsidRDefault="0031480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_Toc67061392 \h </w:instrText>
      </w:r>
      <w:r>
        <w:fldChar w:fldCharType="separate"/>
      </w:r>
      <w:r>
        <w:t>66</w:t>
      </w:r>
      <w:r>
        <w:fldChar w:fldCharType="end"/>
      </w:r>
    </w:p>
    <w:p w14:paraId="3AA16F9E" w14:textId="0C7BD567" w:rsidR="0031480F" w:rsidRDefault="0031480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_Toc67061393 \h </w:instrText>
      </w:r>
      <w:r>
        <w:fldChar w:fldCharType="separate"/>
      </w:r>
      <w:r>
        <w:t>66</w:t>
      </w:r>
      <w:r>
        <w:fldChar w:fldCharType="end"/>
      </w:r>
    </w:p>
    <w:p w14:paraId="5E43C674" w14:textId="682009B6" w:rsidR="0031480F" w:rsidRDefault="0031480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_Toc67061394 \h </w:instrText>
      </w:r>
      <w:r>
        <w:fldChar w:fldCharType="separate"/>
      </w:r>
      <w:r>
        <w:t>69</w:t>
      </w:r>
      <w:r>
        <w:fldChar w:fldCharType="end"/>
      </w:r>
    </w:p>
    <w:p w14:paraId="692149F9" w14:textId="5EB91E5C" w:rsidR="0031480F" w:rsidRDefault="0031480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_Toc67061395 \h </w:instrText>
      </w:r>
      <w:r>
        <w:fldChar w:fldCharType="separate"/>
      </w:r>
      <w:r>
        <w:t>76</w:t>
      </w:r>
      <w:r>
        <w:fldChar w:fldCharType="end"/>
      </w:r>
    </w:p>
    <w:p w14:paraId="3D1FBCA2" w14:textId="16EE7124" w:rsidR="0031480F" w:rsidRDefault="0031480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_Toc67061396 \h </w:instrText>
      </w:r>
      <w:r>
        <w:fldChar w:fldCharType="separate"/>
      </w:r>
      <w:r>
        <w:t>76</w:t>
      </w:r>
      <w:r>
        <w:fldChar w:fldCharType="end"/>
      </w:r>
    </w:p>
    <w:p w14:paraId="05947144" w14:textId="1DFB677C" w:rsidR="0031480F" w:rsidRDefault="0031480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_Toc67061397 \h </w:instrText>
      </w:r>
      <w:r>
        <w:fldChar w:fldCharType="separate"/>
      </w:r>
      <w:r>
        <w:t>76</w:t>
      </w:r>
      <w:r>
        <w:fldChar w:fldCharType="end"/>
      </w:r>
    </w:p>
    <w:p w14:paraId="2AC9EC16" w14:textId="0E7D3296" w:rsidR="0031480F" w:rsidRDefault="0031480F">
      <w:pPr>
        <w:pStyle w:val="TOC3"/>
        <w:rPr>
          <w:rFonts w:asciiTheme="minorHAnsi" w:eastAsiaTheme="minorEastAsia" w:hAnsiTheme="minorHAnsi" w:cstheme="minorBidi"/>
          <w:sz w:val="22"/>
          <w:szCs w:val="22"/>
          <w:lang w:eastAsia="en-GB"/>
        </w:rPr>
      </w:pPr>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_Toc67061398 \h </w:instrText>
      </w:r>
      <w:r>
        <w:fldChar w:fldCharType="separate"/>
      </w:r>
      <w:r>
        <w:t>82</w:t>
      </w:r>
      <w:r>
        <w:fldChar w:fldCharType="end"/>
      </w:r>
    </w:p>
    <w:p w14:paraId="1F72CC2E" w14:textId="6B1D3320" w:rsidR="0031480F" w:rsidRDefault="0031480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_Toc67061399 \h </w:instrText>
      </w:r>
      <w:r>
        <w:fldChar w:fldCharType="separate"/>
      </w:r>
      <w:r>
        <w:t>84</w:t>
      </w:r>
      <w:r>
        <w:fldChar w:fldCharType="end"/>
      </w:r>
    </w:p>
    <w:p w14:paraId="120FBF6E" w14:textId="601D121C" w:rsidR="0031480F" w:rsidRDefault="0031480F">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_Toc67061400 \h </w:instrText>
      </w:r>
      <w:r>
        <w:fldChar w:fldCharType="separate"/>
      </w:r>
      <w:r>
        <w:t>87</w:t>
      </w:r>
      <w:r>
        <w:fldChar w:fldCharType="end"/>
      </w:r>
    </w:p>
    <w:p w14:paraId="012F93B7" w14:textId="07D09C76" w:rsidR="0031480F" w:rsidRDefault="0031480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_Toc67061401 \h </w:instrText>
      </w:r>
      <w:r>
        <w:fldChar w:fldCharType="separate"/>
      </w:r>
      <w:r>
        <w:t>87</w:t>
      </w:r>
      <w:r>
        <w:fldChar w:fldCharType="end"/>
      </w:r>
    </w:p>
    <w:p w14:paraId="1942822A" w14:textId="0EED6C05" w:rsidR="0031480F" w:rsidRDefault="0031480F">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_Toc67061402 \h </w:instrText>
      </w:r>
      <w:r>
        <w:fldChar w:fldCharType="separate"/>
      </w:r>
      <w:r>
        <w:t>89</w:t>
      </w:r>
      <w:r>
        <w:fldChar w:fldCharType="end"/>
      </w:r>
    </w:p>
    <w:p w14:paraId="27883EF5" w14:textId="06711D43" w:rsidR="0031480F" w:rsidRDefault="0031480F">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_Toc67061403 \h </w:instrText>
      </w:r>
      <w:r>
        <w:fldChar w:fldCharType="separate"/>
      </w:r>
      <w:r>
        <w:t>92</w:t>
      </w:r>
      <w:r>
        <w:fldChar w:fldCharType="end"/>
      </w:r>
    </w:p>
    <w:p w14:paraId="30E3F6BD" w14:textId="751CFFA6" w:rsidR="0031480F" w:rsidRDefault="0031480F">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_Toc67061404 \h </w:instrText>
      </w:r>
      <w:r>
        <w:fldChar w:fldCharType="separate"/>
      </w:r>
      <w:r>
        <w:t>92</w:t>
      </w:r>
      <w:r>
        <w:fldChar w:fldCharType="end"/>
      </w:r>
    </w:p>
    <w:p w14:paraId="347D758F" w14:textId="6B91F568" w:rsidR="0031480F" w:rsidRDefault="0031480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_Toc67061405 \h </w:instrText>
      </w:r>
      <w:r>
        <w:fldChar w:fldCharType="separate"/>
      </w:r>
      <w:r>
        <w:t>92</w:t>
      </w:r>
      <w:r>
        <w:fldChar w:fldCharType="end"/>
      </w:r>
    </w:p>
    <w:p w14:paraId="4C13B651" w14:textId="239D2234" w:rsidR="0031480F" w:rsidRDefault="0031480F">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_Toc67061406 \h </w:instrText>
      </w:r>
      <w:r>
        <w:fldChar w:fldCharType="separate"/>
      </w:r>
      <w:r>
        <w:t>92</w:t>
      </w:r>
      <w:r>
        <w:fldChar w:fldCharType="end"/>
      </w:r>
    </w:p>
    <w:p w14:paraId="2B462EEF" w14:textId="7223C457" w:rsidR="0031480F" w:rsidRDefault="0031480F">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_Toc67061407 \h </w:instrText>
      </w:r>
      <w:r>
        <w:fldChar w:fldCharType="separate"/>
      </w:r>
      <w:r>
        <w:t>93</w:t>
      </w:r>
      <w:r>
        <w:fldChar w:fldCharType="end"/>
      </w:r>
    </w:p>
    <w:p w14:paraId="3E835F64" w14:textId="2850A85F" w:rsidR="0031480F" w:rsidRDefault="0031480F">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_Toc67061408 \h </w:instrText>
      </w:r>
      <w:r>
        <w:fldChar w:fldCharType="separate"/>
      </w:r>
      <w:r>
        <w:t>93</w:t>
      </w:r>
      <w:r>
        <w:fldChar w:fldCharType="end"/>
      </w:r>
    </w:p>
    <w:p w14:paraId="50EF4DA1" w14:textId="77E5CCAC" w:rsidR="0031480F" w:rsidRDefault="0031480F">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_Toc67061409 \h </w:instrText>
      </w:r>
      <w:r>
        <w:fldChar w:fldCharType="separate"/>
      </w:r>
      <w:r>
        <w:t>93</w:t>
      </w:r>
      <w:r>
        <w:fldChar w:fldCharType="end"/>
      </w:r>
    </w:p>
    <w:p w14:paraId="0781EC36" w14:textId="218C6B8F" w:rsidR="0031480F" w:rsidRDefault="0031480F">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_Toc67061410 \h </w:instrText>
      </w:r>
      <w:r>
        <w:fldChar w:fldCharType="separate"/>
      </w:r>
      <w:r>
        <w:t>93</w:t>
      </w:r>
      <w:r>
        <w:fldChar w:fldCharType="end"/>
      </w:r>
    </w:p>
    <w:p w14:paraId="1E4F9B7A" w14:textId="5A06A38E" w:rsidR="0031480F" w:rsidRDefault="0031480F">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_Toc67061411 \h </w:instrText>
      </w:r>
      <w:r>
        <w:fldChar w:fldCharType="separate"/>
      </w:r>
      <w:r>
        <w:t>93</w:t>
      </w:r>
      <w:r>
        <w:fldChar w:fldCharType="end"/>
      </w:r>
    </w:p>
    <w:p w14:paraId="6F0C5236" w14:textId="5EF0F6E3" w:rsidR="0031480F" w:rsidRDefault="0031480F">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_Toc67061412 \h </w:instrText>
      </w:r>
      <w:r>
        <w:fldChar w:fldCharType="separate"/>
      </w:r>
      <w:r>
        <w:t>94</w:t>
      </w:r>
      <w:r>
        <w:fldChar w:fldCharType="end"/>
      </w:r>
    </w:p>
    <w:p w14:paraId="46BAD8FA" w14:textId="08BE602F" w:rsidR="0031480F" w:rsidRDefault="0031480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_Toc67061413 \h </w:instrText>
      </w:r>
      <w:r>
        <w:fldChar w:fldCharType="separate"/>
      </w:r>
      <w:r>
        <w:t>94</w:t>
      </w:r>
      <w:r>
        <w:fldChar w:fldCharType="end"/>
      </w:r>
    </w:p>
    <w:p w14:paraId="0922D64D" w14:textId="5214E3BD" w:rsidR="0031480F" w:rsidRDefault="0031480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_Toc67061414 \h </w:instrText>
      </w:r>
      <w:r>
        <w:fldChar w:fldCharType="separate"/>
      </w:r>
      <w:r>
        <w:t>94</w:t>
      </w:r>
      <w:r>
        <w:fldChar w:fldCharType="end"/>
      </w:r>
    </w:p>
    <w:p w14:paraId="1883F588" w14:textId="0263151D" w:rsidR="0031480F" w:rsidRDefault="0031480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_Toc67061415 \h </w:instrText>
      </w:r>
      <w:r>
        <w:fldChar w:fldCharType="separate"/>
      </w:r>
      <w:r>
        <w:t>94</w:t>
      </w:r>
      <w:r>
        <w:fldChar w:fldCharType="end"/>
      </w:r>
    </w:p>
    <w:p w14:paraId="196F26AB" w14:textId="57A5E0D8" w:rsidR="0031480F" w:rsidRDefault="0031480F">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_Toc67061416 \h </w:instrText>
      </w:r>
      <w:r>
        <w:fldChar w:fldCharType="separate"/>
      </w:r>
      <w:r>
        <w:t>94</w:t>
      </w:r>
      <w:r>
        <w:fldChar w:fldCharType="end"/>
      </w:r>
    </w:p>
    <w:p w14:paraId="582B33CE" w14:textId="4868553A" w:rsidR="0031480F" w:rsidRDefault="0031480F">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_Toc67061417 \h </w:instrText>
      </w:r>
      <w:r>
        <w:fldChar w:fldCharType="separate"/>
      </w:r>
      <w:r>
        <w:t>95</w:t>
      </w:r>
      <w:r>
        <w:fldChar w:fldCharType="end"/>
      </w:r>
    </w:p>
    <w:p w14:paraId="0C6F3CD5" w14:textId="7A113356" w:rsidR="0031480F" w:rsidRDefault="0031480F">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_Toc67061418 \h </w:instrText>
      </w:r>
      <w:r>
        <w:fldChar w:fldCharType="separate"/>
      </w:r>
      <w:r>
        <w:t>95</w:t>
      </w:r>
      <w:r>
        <w:fldChar w:fldCharType="end"/>
      </w:r>
    </w:p>
    <w:p w14:paraId="227D6670" w14:textId="7E00D68D"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_Toc67061419 \h </w:instrText>
      </w:r>
      <w:r>
        <w:fldChar w:fldCharType="separate"/>
      </w:r>
      <w:r>
        <w:t>95</w:t>
      </w:r>
      <w:r>
        <w:fldChar w:fldCharType="end"/>
      </w:r>
    </w:p>
    <w:p w14:paraId="3FCF8CDC" w14:textId="6F1253FC" w:rsidR="0031480F" w:rsidRDefault="0031480F">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_Toc67061420 \h </w:instrText>
      </w:r>
      <w:r>
        <w:fldChar w:fldCharType="separate"/>
      </w:r>
      <w:r>
        <w:t>95</w:t>
      </w:r>
      <w:r>
        <w:fldChar w:fldCharType="end"/>
      </w:r>
    </w:p>
    <w:p w14:paraId="185BBA47" w14:textId="609B4299" w:rsidR="0031480F" w:rsidRDefault="0031480F">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_Toc67061421 \h </w:instrText>
      </w:r>
      <w:r>
        <w:fldChar w:fldCharType="separate"/>
      </w:r>
      <w:r>
        <w:t>95</w:t>
      </w:r>
      <w:r>
        <w:fldChar w:fldCharType="end"/>
      </w:r>
    </w:p>
    <w:p w14:paraId="1205EDEB" w14:textId="02E3CBD7"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_Toc67061422 \h </w:instrText>
      </w:r>
      <w:r>
        <w:fldChar w:fldCharType="separate"/>
      </w:r>
      <w:r>
        <w:t>96</w:t>
      </w:r>
      <w:r>
        <w:fldChar w:fldCharType="end"/>
      </w:r>
    </w:p>
    <w:p w14:paraId="088505B9" w14:textId="5C7F2EC9" w:rsidR="0031480F" w:rsidRDefault="0031480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_Toc67061423 \h </w:instrText>
      </w:r>
      <w:r>
        <w:fldChar w:fldCharType="separate"/>
      </w:r>
      <w:r>
        <w:t>96</w:t>
      </w:r>
      <w:r>
        <w:fldChar w:fldCharType="end"/>
      </w:r>
    </w:p>
    <w:p w14:paraId="72394A45" w14:textId="6641C953" w:rsidR="0031480F" w:rsidRDefault="0031480F">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_Toc67061424 \h </w:instrText>
      </w:r>
      <w:r>
        <w:fldChar w:fldCharType="separate"/>
      </w:r>
      <w:r>
        <w:t>96</w:t>
      </w:r>
      <w:r>
        <w:fldChar w:fldCharType="end"/>
      </w:r>
    </w:p>
    <w:p w14:paraId="1AE31E86" w14:textId="62013FC9" w:rsidR="0031480F" w:rsidRDefault="0031480F">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_Toc67061425 \h </w:instrText>
      </w:r>
      <w:r>
        <w:fldChar w:fldCharType="separate"/>
      </w:r>
      <w:r>
        <w:t>96</w:t>
      </w:r>
      <w:r>
        <w:fldChar w:fldCharType="end"/>
      </w:r>
    </w:p>
    <w:p w14:paraId="1616AC0F" w14:textId="20E7E8E8" w:rsidR="0031480F" w:rsidRDefault="0031480F">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_Toc67061426 \h </w:instrText>
      </w:r>
      <w:r>
        <w:fldChar w:fldCharType="separate"/>
      </w:r>
      <w:r>
        <w:t>96</w:t>
      </w:r>
      <w:r>
        <w:fldChar w:fldCharType="end"/>
      </w:r>
    </w:p>
    <w:p w14:paraId="7ED389D2" w14:textId="745992CA"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_Toc67061427 \h </w:instrText>
      </w:r>
      <w:r>
        <w:fldChar w:fldCharType="separate"/>
      </w:r>
      <w:r>
        <w:t>96</w:t>
      </w:r>
      <w:r>
        <w:fldChar w:fldCharType="end"/>
      </w:r>
    </w:p>
    <w:p w14:paraId="145B3D58" w14:textId="028A302E" w:rsidR="0031480F" w:rsidRDefault="0031480F">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_Toc67061428 \h </w:instrText>
      </w:r>
      <w:r>
        <w:fldChar w:fldCharType="separate"/>
      </w:r>
      <w:r>
        <w:t>96</w:t>
      </w:r>
      <w:r>
        <w:fldChar w:fldCharType="end"/>
      </w:r>
    </w:p>
    <w:p w14:paraId="0B4D1CC8" w14:textId="6E3C8886" w:rsidR="0031480F" w:rsidRDefault="0031480F">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_Toc67061429 \h </w:instrText>
      </w:r>
      <w:r>
        <w:fldChar w:fldCharType="separate"/>
      </w:r>
      <w:r>
        <w:t>97</w:t>
      </w:r>
      <w:r>
        <w:fldChar w:fldCharType="end"/>
      </w:r>
    </w:p>
    <w:p w14:paraId="2855E6E5" w14:textId="1DA6B089"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_Toc67061430 \h </w:instrText>
      </w:r>
      <w:r>
        <w:fldChar w:fldCharType="separate"/>
      </w:r>
      <w:r>
        <w:t>97</w:t>
      </w:r>
      <w:r>
        <w:fldChar w:fldCharType="end"/>
      </w:r>
    </w:p>
    <w:p w14:paraId="0287A88D" w14:textId="67FDC0C2" w:rsidR="0031480F" w:rsidRDefault="0031480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_Toc67061431 \h </w:instrText>
      </w:r>
      <w:r>
        <w:fldChar w:fldCharType="separate"/>
      </w:r>
      <w:r>
        <w:t>97</w:t>
      </w:r>
      <w:r>
        <w:fldChar w:fldCharType="end"/>
      </w:r>
    </w:p>
    <w:p w14:paraId="2959D608" w14:textId="4B55DE76" w:rsidR="0031480F" w:rsidRDefault="0031480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_Toc67061432 \h </w:instrText>
      </w:r>
      <w:r>
        <w:fldChar w:fldCharType="separate"/>
      </w:r>
      <w:r>
        <w:t>97</w:t>
      </w:r>
      <w:r>
        <w:fldChar w:fldCharType="end"/>
      </w:r>
    </w:p>
    <w:p w14:paraId="7674BC35" w14:textId="381611DC" w:rsidR="0031480F" w:rsidRDefault="0031480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_Toc67061433 \h </w:instrText>
      </w:r>
      <w:r>
        <w:fldChar w:fldCharType="separate"/>
      </w:r>
      <w:r>
        <w:t>97</w:t>
      </w:r>
      <w:r>
        <w:fldChar w:fldCharType="end"/>
      </w:r>
    </w:p>
    <w:p w14:paraId="77654326" w14:textId="5E0B4D4E" w:rsidR="0031480F" w:rsidRDefault="0031480F">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_Toc67061434 \h </w:instrText>
      </w:r>
      <w:r>
        <w:fldChar w:fldCharType="separate"/>
      </w:r>
      <w:r>
        <w:t>97</w:t>
      </w:r>
      <w:r>
        <w:fldChar w:fldCharType="end"/>
      </w:r>
    </w:p>
    <w:p w14:paraId="02CDF96D" w14:textId="26213AD1" w:rsidR="0031480F" w:rsidRDefault="0031480F">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_Toc67061435 \h </w:instrText>
      </w:r>
      <w:r>
        <w:fldChar w:fldCharType="separate"/>
      </w:r>
      <w:r>
        <w:t>97</w:t>
      </w:r>
      <w:r>
        <w:fldChar w:fldCharType="end"/>
      </w:r>
    </w:p>
    <w:p w14:paraId="32E67E60" w14:textId="676AD3AA" w:rsidR="0031480F" w:rsidRDefault="0031480F">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_Toc67061436 \h </w:instrText>
      </w:r>
      <w:r>
        <w:fldChar w:fldCharType="separate"/>
      </w:r>
      <w:r>
        <w:t>98</w:t>
      </w:r>
      <w:r>
        <w:fldChar w:fldCharType="end"/>
      </w:r>
    </w:p>
    <w:p w14:paraId="4F8AF00F" w14:textId="660C3A95"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_Toc67061437 \h </w:instrText>
      </w:r>
      <w:r>
        <w:fldChar w:fldCharType="separate"/>
      </w:r>
      <w:r>
        <w:t>98</w:t>
      </w:r>
      <w:r>
        <w:fldChar w:fldCharType="end"/>
      </w:r>
    </w:p>
    <w:p w14:paraId="20284F5C" w14:textId="28A67270" w:rsidR="0031480F" w:rsidRDefault="0031480F">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_Toc67061438 \h </w:instrText>
      </w:r>
      <w:r>
        <w:fldChar w:fldCharType="separate"/>
      </w:r>
      <w:r>
        <w:t>98</w:t>
      </w:r>
      <w:r>
        <w:fldChar w:fldCharType="end"/>
      </w:r>
    </w:p>
    <w:p w14:paraId="45794314" w14:textId="33A28378" w:rsidR="0031480F" w:rsidRDefault="0031480F">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_Toc67061439 \h </w:instrText>
      </w:r>
      <w:r>
        <w:fldChar w:fldCharType="separate"/>
      </w:r>
      <w:r>
        <w:t>98</w:t>
      </w:r>
      <w:r>
        <w:fldChar w:fldCharType="end"/>
      </w:r>
    </w:p>
    <w:p w14:paraId="580F3B1E" w14:textId="2D582A2D"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_Toc67061440 \h </w:instrText>
      </w:r>
      <w:r>
        <w:fldChar w:fldCharType="separate"/>
      </w:r>
      <w:r>
        <w:t>99</w:t>
      </w:r>
      <w:r>
        <w:fldChar w:fldCharType="end"/>
      </w:r>
    </w:p>
    <w:p w14:paraId="5B5BDA78" w14:textId="6F6DC228" w:rsidR="0031480F" w:rsidRDefault="0031480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_Toc67061441 \h </w:instrText>
      </w:r>
      <w:r>
        <w:fldChar w:fldCharType="separate"/>
      </w:r>
      <w:r>
        <w:t>99</w:t>
      </w:r>
      <w:r>
        <w:fldChar w:fldCharType="end"/>
      </w:r>
    </w:p>
    <w:p w14:paraId="6DD90F00" w14:textId="19308B5B" w:rsidR="0031480F" w:rsidRDefault="0031480F">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_Toc67061442 \h </w:instrText>
      </w:r>
      <w:r>
        <w:fldChar w:fldCharType="separate"/>
      </w:r>
      <w:r>
        <w:t>99</w:t>
      </w:r>
      <w:r>
        <w:fldChar w:fldCharType="end"/>
      </w:r>
    </w:p>
    <w:p w14:paraId="3B2151EF" w14:textId="0733E869" w:rsidR="0031480F" w:rsidRDefault="0031480F">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_Toc67061443 \h </w:instrText>
      </w:r>
      <w:r>
        <w:fldChar w:fldCharType="separate"/>
      </w:r>
      <w:r>
        <w:t>99</w:t>
      </w:r>
      <w:r>
        <w:fldChar w:fldCharType="end"/>
      </w:r>
    </w:p>
    <w:p w14:paraId="08511D10" w14:textId="6CE58C98" w:rsidR="0031480F" w:rsidRDefault="0031480F">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_Toc67061444 \h </w:instrText>
      </w:r>
      <w:r>
        <w:fldChar w:fldCharType="separate"/>
      </w:r>
      <w:r>
        <w:t>99</w:t>
      </w:r>
      <w:r>
        <w:fldChar w:fldCharType="end"/>
      </w:r>
    </w:p>
    <w:p w14:paraId="2AD49D1F" w14:textId="043FCF6E"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_Toc67061445 \h </w:instrText>
      </w:r>
      <w:r>
        <w:fldChar w:fldCharType="separate"/>
      </w:r>
      <w:r>
        <w:t>100</w:t>
      </w:r>
      <w:r>
        <w:fldChar w:fldCharType="end"/>
      </w:r>
    </w:p>
    <w:p w14:paraId="399C6B7B" w14:textId="3A72D399" w:rsidR="0031480F" w:rsidRDefault="0031480F">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_Toc67061446 \h </w:instrText>
      </w:r>
      <w:r>
        <w:fldChar w:fldCharType="separate"/>
      </w:r>
      <w:r>
        <w:t>100</w:t>
      </w:r>
      <w:r>
        <w:fldChar w:fldCharType="end"/>
      </w:r>
    </w:p>
    <w:p w14:paraId="40D41085" w14:textId="0C1F9685" w:rsidR="0031480F" w:rsidRDefault="0031480F">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_Toc67061447 \h </w:instrText>
      </w:r>
      <w:r>
        <w:fldChar w:fldCharType="separate"/>
      </w:r>
      <w:r>
        <w:t>100</w:t>
      </w:r>
      <w:r>
        <w:fldChar w:fldCharType="end"/>
      </w:r>
    </w:p>
    <w:p w14:paraId="228A990F" w14:textId="0C5F6B86"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_Toc67061448 \h </w:instrText>
      </w:r>
      <w:r>
        <w:fldChar w:fldCharType="separate"/>
      </w:r>
      <w:r>
        <w:t>100</w:t>
      </w:r>
      <w:r>
        <w:fldChar w:fldCharType="end"/>
      </w:r>
    </w:p>
    <w:p w14:paraId="3A1E86A7" w14:textId="0E68D47B" w:rsidR="0031480F" w:rsidRDefault="0031480F">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_Toc67061449 \h </w:instrText>
      </w:r>
      <w:r>
        <w:fldChar w:fldCharType="separate"/>
      </w:r>
      <w:r>
        <w:t>101</w:t>
      </w:r>
      <w:r>
        <w:fldChar w:fldCharType="end"/>
      </w:r>
    </w:p>
    <w:p w14:paraId="402082F8" w14:textId="449DC10A" w:rsidR="0031480F" w:rsidRDefault="0031480F">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_Toc67061450 \h </w:instrText>
      </w:r>
      <w:r>
        <w:fldChar w:fldCharType="separate"/>
      </w:r>
      <w:r>
        <w:t>101</w:t>
      </w:r>
      <w:r>
        <w:fldChar w:fldCharType="end"/>
      </w:r>
    </w:p>
    <w:p w14:paraId="3A4D36D1" w14:textId="536748B9" w:rsidR="0031480F" w:rsidRDefault="0031480F">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_Toc67061451 \h </w:instrText>
      </w:r>
      <w:r>
        <w:fldChar w:fldCharType="separate"/>
      </w:r>
      <w:r>
        <w:t>101</w:t>
      </w:r>
      <w:r>
        <w:fldChar w:fldCharType="end"/>
      </w:r>
    </w:p>
    <w:p w14:paraId="3F3CB7C8" w14:textId="59E57058" w:rsidR="0031480F" w:rsidRDefault="0031480F">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_Toc67061452 \h </w:instrText>
      </w:r>
      <w:r>
        <w:fldChar w:fldCharType="separate"/>
      </w:r>
      <w:r>
        <w:t>101</w:t>
      </w:r>
      <w:r>
        <w:fldChar w:fldCharType="end"/>
      </w:r>
    </w:p>
    <w:p w14:paraId="176354EA" w14:textId="666FFD96"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_Toc67061453 \h </w:instrText>
      </w:r>
      <w:r>
        <w:fldChar w:fldCharType="separate"/>
      </w:r>
      <w:r>
        <w:t>101</w:t>
      </w:r>
      <w:r>
        <w:fldChar w:fldCharType="end"/>
      </w:r>
    </w:p>
    <w:p w14:paraId="58BD6601" w14:textId="07C7C397" w:rsidR="0031480F" w:rsidRDefault="0031480F">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_Toc67061454 \h </w:instrText>
      </w:r>
      <w:r>
        <w:fldChar w:fldCharType="separate"/>
      </w:r>
      <w:r>
        <w:t>101</w:t>
      </w:r>
      <w:r>
        <w:fldChar w:fldCharType="end"/>
      </w:r>
    </w:p>
    <w:p w14:paraId="74FF1BC3" w14:textId="773AA3DA" w:rsidR="0031480F" w:rsidRDefault="0031480F">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_Toc67061455 \h </w:instrText>
      </w:r>
      <w:r>
        <w:fldChar w:fldCharType="separate"/>
      </w:r>
      <w:r>
        <w:t>102</w:t>
      </w:r>
      <w:r>
        <w:fldChar w:fldCharType="end"/>
      </w:r>
    </w:p>
    <w:p w14:paraId="79D8FB27" w14:textId="7D3860F2"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_Toc67061456 \h </w:instrText>
      </w:r>
      <w:r>
        <w:fldChar w:fldCharType="separate"/>
      </w:r>
      <w:r>
        <w:t>103</w:t>
      </w:r>
      <w:r>
        <w:fldChar w:fldCharType="end"/>
      </w:r>
    </w:p>
    <w:p w14:paraId="1427F5FD" w14:textId="6B2415F6" w:rsidR="0031480F" w:rsidRDefault="0031480F">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_Toc67061457 \h </w:instrText>
      </w:r>
      <w:r>
        <w:fldChar w:fldCharType="separate"/>
      </w:r>
      <w:r>
        <w:t>103</w:t>
      </w:r>
      <w:r>
        <w:fldChar w:fldCharType="end"/>
      </w:r>
    </w:p>
    <w:p w14:paraId="5C14B743" w14:textId="1A78E045" w:rsidR="0031480F" w:rsidRDefault="0031480F">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_Toc67061458 \h </w:instrText>
      </w:r>
      <w:r>
        <w:fldChar w:fldCharType="separate"/>
      </w:r>
      <w:r>
        <w:t>103</w:t>
      </w:r>
      <w:r>
        <w:fldChar w:fldCharType="end"/>
      </w:r>
    </w:p>
    <w:p w14:paraId="21C762B4" w14:textId="572211CC" w:rsidR="0031480F" w:rsidRDefault="0031480F">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_Toc67061459 \h </w:instrText>
      </w:r>
      <w:r>
        <w:fldChar w:fldCharType="separate"/>
      </w:r>
      <w:r>
        <w:t>104</w:t>
      </w:r>
      <w:r>
        <w:fldChar w:fldCharType="end"/>
      </w:r>
    </w:p>
    <w:p w14:paraId="7922534D" w14:textId="5C355F89" w:rsidR="0031480F" w:rsidRDefault="0031480F">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_Toc67061460 \h </w:instrText>
      </w:r>
      <w:r>
        <w:fldChar w:fldCharType="separate"/>
      </w:r>
      <w:r>
        <w:t>104</w:t>
      </w:r>
      <w:r>
        <w:fldChar w:fldCharType="end"/>
      </w:r>
    </w:p>
    <w:p w14:paraId="34E2AEDA" w14:textId="302C329F" w:rsidR="0031480F" w:rsidRDefault="0031480F">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_Toc67061461 \h </w:instrText>
      </w:r>
      <w:r>
        <w:fldChar w:fldCharType="separate"/>
      </w:r>
      <w:r>
        <w:t>104</w:t>
      </w:r>
      <w:r>
        <w:fldChar w:fldCharType="end"/>
      </w:r>
    </w:p>
    <w:p w14:paraId="775AC107" w14:textId="3297F9FE" w:rsidR="0031480F" w:rsidRDefault="0031480F">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_Toc67061462 \h </w:instrText>
      </w:r>
      <w:r>
        <w:fldChar w:fldCharType="separate"/>
      </w:r>
      <w:r>
        <w:t>105</w:t>
      </w:r>
      <w:r>
        <w:fldChar w:fldCharType="end"/>
      </w:r>
    </w:p>
    <w:p w14:paraId="6FAC0F98" w14:textId="0105C69C" w:rsidR="0031480F" w:rsidRDefault="0031480F">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_Toc67061463 \h </w:instrText>
      </w:r>
      <w:r>
        <w:fldChar w:fldCharType="separate"/>
      </w:r>
      <w:r>
        <w:t>105</w:t>
      </w:r>
      <w:r>
        <w:fldChar w:fldCharType="end"/>
      </w:r>
    </w:p>
    <w:p w14:paraId="36DF2358" w14:textId="506677F7"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_Toc67061464 \h </w:instrText>
      </w:r>
      <w:r>
        <w:fldChar w:fldCharType="separate"/>
      </w:r>
      <w:r>
        <w:t>105</w:t>
      </w:r>
      <w:r>
        <w:fldChar w:fldCharType="end"/>
      </w:r>
    </w:p>
    <w:p w14:paraId="295BBAD1" w14:textId="45217B24" w:rsidR="0031480F" w:rsidRDefault="0031480F">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_Toc67061465 \h </w:instrText>
      </w:r>
      <w:r>
        <w:fldChar w:fldCharType="separate"/>
      </w:r>
      <w:r>
        <w:t>105</w:t>
      </w:r>
      <w:r>
        <w:fldChar w:fldCharType="end"/>
      </w:r>
    </w:p>
    <w:p w14:paraId="3F1AA138" w14:textId="2D986055" w:rsidR="0031480F" w:rsidRDefault="0031480F">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_Toc67061466 \h </w:instrText>
      </w:r>
      <w:r>
        <w:fldChar w:fldCharType="separate"/>
      </w:r>
      <w:r>
        <w:t>105</w:t>
      </w:r>
      <w:r>
        <w:fldChar w:fldCharType="end"/>
      </w:r>
    </w:p>
    <w:p w14:paraId="7BA7AB25" w14:textId="29FAFADC"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_Toc67061467 \h </w:instrText>
      </w:r>
      <w:r>
        <w:fldChar w:fldCharType="separate"/>
      </w:r>
      <w:r>
        <w:t>106</w:t>
      </w:r>
      <w:r>
        <w:fldChar w:fldCharType="end"/>
      </w:r>
    </w:p>
    <w:p w14:paraId="6A5DA76B" w14:textId="7AB0F895" w:rsidR="0031480F" w:rsidRDefault="0031480F">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_Toc67061468 \h </w:instrText>
      </w:r>
      <w:r>
        <w:fldChar w:fldCharType="separate"/>
      </w:r>
      <w:r>
        <w:t>106</w:t>
      </w:r>
      <w:r>
        <w:fldChar w:fldCharType="end"/>
      </w:r>
    </w:p>
    <w:p w14:paraId="25ECB32D" w14:textId="3A424A8E" w:rsidR="0031480F" w:rsidRDefault="0031480F">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_Toc67061469 \h </w:instrText>
      </w:r>
      <w:r>
        <w:fldChar w:fldCharType="separate"/>
      </w:r>
      <w:r>
        <w:t>106</w:t>
      </w:r>
      <w:r>
        <w:fldChar w:fldCharType="end"/>
      </w:r>
    </w:p>
    <w:p w14:paraId="04A29021" w14:textId="49595F3E" w:rsidR="0031480F" w:rsidRDefault="0031480F">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_Toc67061470 \h </w:instrText>
      </w:r>
      <w:r>
        <w:fldChar w:fldCharType="separate"/>
      </w:r>
      <w:r>
        <w:t>106</w:t>
      </w:r>
      <w:r>
        <w:fldChar w:fldCharType="end"/>
      </w:r>
    </w:p>
    <w:p w14:paraId="6B80001A" w14:textId="265224D7"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_Toc67061471 \h </w:instrText>
      </w:r>
      <w:r>
        <w:fldChar w:fldCharType="separate"/>
      </w:r>
      <w:r>
        <w:t>106</w:t>
      </w:r>
      <w:r>
        <w:fldChar w:fldCharType="end"/>
      </w:r>
    </w:p>
    <w:p w14:paraId="2890D58A" w14:textId="4800F782" w:rsidR="0031480F" w:rsidRDefault="0031480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_Toc67061472 \h </w:instrText>
      </w:r>
      <w:r>
        <w:fldChar w:fldCharType="separate"/>
      </w:r>
      <w:r>
        <w:t>106</w:t>
      </w:r>
      <w:r>
        <w:fldChar w:fldCharType="end"/>
      </w:r>
    </w:p>
    <w:p w14:paraId="575CDEC8" w14:textId="1BA28660" w:rsidR="0031480F" w:rsidRDefault="0031480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_Toc67061473 \h </w:instrText>
      </w:r>
      <w:r>
        <w:fldChar w:fldCharType="separate"/>
      </w:r>
      <w:r>
        <w:t>106</w:t>
      </w:r>
      <w:r>
        <w:fldChar w:fldCharType="end"/>
      </w:r>
    </w:p>
    <w:p w14:paraId="20DB7BB8" w14:textId="265AA84A" w:rsidR="0031480F" w:rsidRDefault="0031480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_Toc67061474 \h </w:instrText>
      </w:r>
      <w:r>
        <w:fldChar w:fldCharType="separate"/>
      </w:r>
      <w:r>
        <w:t>107</w:t>
      </w:r>
      <w:r>
        <w:fldChar w:fldCharType="end"/>
      </w:r>
    </w:p>
    <w:p w14:paraId="1F260C40" w14:textId="4A2CA7E3" w:rsidR="0031480F" w:rsidRDefault="0031480F">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_Toc67061475 \h </w:instrText>
      </w:r>
      <w:r>
        <w:fldChar w:fldCharType="separate"/>
      </w:r>
      <w:r>
        <w:t>107</w:t>
      </w:r>
      <w:r>
        <w:fldChar w:fldCharType="end"/>
      </w:r>
    </w:p>
    <w:p w14:paraId="11B0B4E4" w14:textId="710412D9" w:rsidR="0031480F" w:rsidRDefault="0031480F">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_Toc67061476 \h </w:instrText>
      </w:r>
      <w:r>
        <w:fldChar w:fldCharType="separate"/>
      </w:r>
      <w:r>
        <w:t>107</w:t>
      </w:r>
      <w:r>
        <w:fldChar w:fldCharType="end"/>
      </w:r>
    </w:p>
    <w:p w14:paraId="431846CD" w14:textId="2AA86B70" w:rsidR="0031480F" w:rsidRDefault="0031480F">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_Toc67061477 \h </w:instrText>
      </w:r>
      <w:r>
        <w:fldChar w:fldCharType="separate"/>
      </w:r>
      <w:r>
        <w:t>107</w:t>
      </w:r>
      <w:r>
        <w:fldChar w:fldCharType="end"/>
      </w:r>
    </w:p>
    <w:p w14:paraId="1560F440" w14:textId="31F1C7F7"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_Toc67061478 \h </w:instrText>
      </w:r>
      <w:r>
        <w:fldChar w:fldCharType="separate"/>
      </w:r>
      <w:r>
        <w:t>107</w:t>
      </w:r>
      <w:r>
        <w:fldChar w:fldCharType="end"/>
      </w:r>
    </w:p>
    <w:p w14:paraId="4387038E" w14:textId="3E4C65EC" w:rsidR="0031480F" w:rsidRDefault="0031480F">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_Toc67061479 \h </w:instrText>
      </w:r>
      <w:r>
        <w:fldChar w:fldCharType="separate"/>
      </w:r>
      <w:r>
        <w:t>107</w:t>
      </w:r>
      <w:r>
        <w:fldChar w:fldCharType="end"/>
      </w:r>
    </w:p>
    <w:p w14:paraId="2DA0434A" w14:textId="0FE2285A" w:rsidR="0031480F" w:rsidRDefault="0031480F">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_Toc67061480 \h </w:instrText>
      </w:r>
      <w:r>
        <w:fldChar w:fldCharType="separate"/>
      </w:r>
      <w:r>
        <w:t>107</w:t>
      </w:r>
      <w:r>
        <w:fldChar w:fldCharType="end"/>
      </w:r>
    </w:p>
    <w:p w14:paraId="78424C84" w14:textId="0CEE73C5"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_Toc67061481 \h </w:instrText>
      </w:r>
      <w:r>
        <w:fldChar w:fldCharType="separate"/>
      </w:r>
      <w:r>
        <w:t>108</w:t>
      </w:r>
      <w:r>
        <w:fldChar w:fldCharType="end"/>
      </w:r>
    </w:p>
    <w:p w14:paraId="227E4D9B" w14:textId="5E52589D" w:rsidR="0031480F" w:rsidRDefault="0031480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_Toc67061482 \h </w:instrText>
      </w:r>
      <w:r>
        <w:fldChar w:fldCharType="separate"/>
      </w:r>
      <w:r>
        <w:t>108</w:t>
      </w:r>
      <w:r>
        <w:fldChar w:fldCharType="end"/>
      </w:r>
    </w:p>
    <w:p w14:paraId="6273EB47" w14:textId="5A025C42" w:rsidR="0031480F" w:rsidRDefault="0031480F">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_Toc67061483 \h </w:instrText>
      </w:r>
      <w:r>
        <w:fldChar w:fldCharType="separate"/>
      </w:r>
      <w:r>
        <w:t>108</w:t>
      </w:r>
      <w:r>
        <w:fldChar w:fldCharType="end"/>
      </w:r>
    </w:p>
    <w:p w14:paraId="1415F6EF" w14:textId="1C73476D" w:rsidR="0031480F" w:rsidRDefault="0031480F">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_Toc67061484 \h </w:instrText>
      </w:r>
      <w:r>
        <w:fldChar w:fldCharType="separate"/>
      </w:r>
      <w:r>
        <w:t>109</w:t>
      </w:r>
      <w:r>
        <w:fldChar w:fldCharType="end"/>
      </w:r>
    </w:p>
    <w:p w14:paraId="29AEF722" w14:textId="0B46BC04" w:rsidR="0031480F" w:rsidRDefault="0031480F">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_Toc67061485 \h </w:instrText>
      </w:r>
      <w:r>
        <w:fldChar w:fldCharType="separate"/>
      </w:r>
      <w:r>
        <w:t>109</w:t>
      </w:r>
      <w:r>
        <w:fldChar w:fldCharType="end"/>
      </w:r>
    </w:p>
    <w:p w14:paraId="384B91B1" w14:textId="248772CC"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_Toc67061486 \h </w:instrText>
      </w:r>
      <w:r>
        <w:fldChar w:fldCharType="separate"/>
      </w:r>
      <w:r>
        <w:t>109</w:t>
      </w:r>
      <w:r>
        <w:fldChar w:fldCharType="end"/>
      </w:r>
    </w:p>
    <w:p w14:paraId="462111EF" w14:textId="7981D3FC" w:rsidR="0031480F" w:rsidRDefault="0031480F">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_Toc67061487 \h </w:instrText>
      </w:r>
      <w:r>
        <w:fldChar w:fldCharType="separate"/>
      </w:r>
      <w:r>
        <w:t>109</w:t>
      </w:r>
      <w:r>
        <w:fldChar w:fldCharType="end"/>
      </w:r>
    </w:p>
    <w:p w14:paraId="7DB9E778" w14:textId="171644EB" w:rsidR="0031480F" w:rsidRDefault="0031480F">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_Toc67061488 \h </w:instrText>
      </w:r>
      <w:r>
        <w:fldChar w:fldCharType="separate"/>
      </w:r>
      <w:r>
        <w:t>109</w:t>
      </w:r>
      <w:r>
        <w:fldChar w:fldCharType="end"/>
      </w:r>
    </w:p>
    <w:p w14:paraId="5FF1EB24" w14:textId="548CE2F9"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_Toc67061489 \h </w:instrText>
      </w:r>
      <w:r>
        <w:fldChar w:fldCharType="separate"/>
      </w:r>
      <w:r>
        <w:t>110</w:t>
      </w:r>
      <w:r>
        <w:fldChar w:fldCharType="end"/>
      </w:r>
    </w:p>
    <w:p w14:paraId="5ED6AA5B" w14:textId="1A163718" w:rsidR="0031480F" w:rsidRDefault="0031480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_Toc67061490 \h </w:instrText>
      </w:r>
      <w:r>
        <w:fldChar w:fldCharType="separate"/>
      </w:r>
      <w:r>
        <w:t>110</w:t>
      </w:r>
      <w:r>
        <w:fldChar w:fldCharType="end"/>
      </w:r>
    </w:p>
    <w:p w14:paraId="6C523C93" w14:textId="26E7B0D5" w:rsidR="0031480F" w:rsidRDefault="0031480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_Toc67061491 \h </w:instrText>
      </w:r>
      <w:r>
        <w:fldChar w:fldCharType="separate"/>
      </w:r>
      <w:r>
        <w:t>110</w:t>
      </w:r>
      <w:r>
        <w:fldChar w:fldCharType="end"/>
      </w:r>
    </w:p>
    <w:p w14:paraId="29EAB33D" w14:textId="6FDD5B3B" w:rsidR="0031480F" w:rsidRDefault="0031480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_Toc67061492 \h </w:instrText>
      </w:r>
      <w:r>
        <w:fldChar w:fldCharType="separate"/>
      </w:r>
      <w:r>
        <w:t>110</w:t>
      </w:r>
      <w:r>
        <w:fldChar w:fldCharType="end"/>
      </w:r>
    </w:p>
    <w:p w14:paraId="2BEAEAED" w14:textId="61F49F9E" w:rsidR="0031480F" w:rsidRDefault="0031480F">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_Toc67061493 \h </w:instrText>
      </w:r>
      <w:r>
        <w:fldChar w:fldCharType="separate"/>
      </w:r>
      <w:r>
        <w:t>110</w:t>
      </w:r>
      <w:r>
        <w:fldChar w:fldCharType="end"/>
      </w:r>
    </w:p>
    <w:p w14:paraId="6E434FAD" w14:textId="57140048" w:rsidR="0031480F" w:rsidRDefault="0031480F">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_Toc67061494 \h </w:instrText>
      </w:r>
      <w:r>
        <w:fldChar w:fldCharType="separate"/>
      </w:r>
      <w:r>
        <w:t>111</w:t>
      </w:r>
      <w:r>
        <w:fldChar w:fldCharType="end"/>
      </w:r>
    </w:p>
    <w:p w14:paraId="275487ED" w14:textId="3949CED0" w:rsidR="0031480F" w:rsidRDefault="0031480F">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_Toc67061495 \h </w:instrText>
      </w:r>
      <w:r>
        <w:fldChar w:fldCharType="separate"/>
      </w:r>
      <w:r>
        <w:t>111</w:t>
      </w:r>
      <w:r>
        <w:fldChar w:fldCharType="end"/>
      </w:r>
    </w:p>
    <w:p w14:paraId="70EF4E1C" w14:textId="2FB12505"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_Toc67061496 \h </w:instrText>
      </w:r>
      <w:r>
        <w:fldChar w:fldCharType="separate"/>
      </w:r>
      <w:r>
        <w:t>111</w:t>
      </w:r>
      <w:r>
        <w:fldChar w:fldCharType="end"/>
      </w:r>
    </w:p>
    <w:p w14:paraId="27947F29" w14:textId="06C9B40D"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_Toc67061497 \h </w:instrText>
      </w:r>
      <w:r>
        <w:fldChar w:fldCharType="separate"/>
      </w:r>
      <w:r>
        <w:t>111</w:t>
      </w:r>
      <w:r>
        <w:fldChar w:fldCharType="end"/>
      </w:r>
    </w:p>
    <w:p w14:paraId="06DF0C75" w14:textId="37F6FF46" w:rsidR="0031480F" w:rsidRDefault="0031480F">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_Toc67061498 \h </w:instrText>
      </w:r>
      <w:r>
        <w:fldChar w:fldCharType="separate"/>
      </w:r>
      <w:r>
        <w:t>111</w:t>
      </w:r>
      <w:r>
        <w:fldChar w:fldCharType="end"/>
      </w:r>
    </w:p>
    <w:p w14:paraId="35ED9FB3" w14:textId="55529436" w:rsidR="0031480F" w:rsidRDefault="0031480F">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_Toc67061499 \h </w:instrText>
      </w:r>
      <w:r>
        <w:fldChar w:fldCharType="separate"/>
      </w:r>
      <w:r>
        <w:t>111</w:t>
      </w:r>
      <w:r>
        <w:fldChar w:fldCharType="end"/>
      </w:r>
    </w:p>
    <w:p w14:paraId="78145C88" w14:textId="0CFB9090" w:rsidR="0031480F" w:rsidRDefault="0031480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_Toc67061500 \h </w:instrText>
      </w:r>
      <w:r>
        <w:fldChar w:fldCharType="separate"/>
      </w:r>
      <w:r>
        <w:t>111</w:t>
      </w:r>
      <w:r>
        <w:fldChar w:fldCharType="end"/>
      </w:r>
    </w:p>
    <w:p w14:paraId="402ECAB0" w14:textId="716E6A63" w:rsidR="0031480F" w:rsidRDefault="0031480F">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_Toc67061501 \h </w:instrText>
      </w:r>
      <w:r>
        <w:fldChar w:fldCharType="separate"/>
      </w:r>
      <w:r>
        <w:t>111</w:t>
      </w:r>
      <w:r>
        <w:fldChar w:fldCharType="end"/>
      </w:r>
    </w:p>
    <w:p w14:paraId="5E229063" w14:textId="58645DDB" w:rsidR="0031480F" w:rsidRDefault="0031480F">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_Toc67061502 \h </w:instrText>
      </w:r>
      <w:r>
        <w:fldChar w:fldCharType="separate"/>
      </w:r>
      <w:r>
        <w:t>112</w:t>
      </w:r>
      <w:r>
        <w:fldChar w:fldCharType="end"/>
      </w:r>
    </w:p>
    <w:p w14:paraId="6F0A069F" w14:textId="014AAC5E" w:rsidR="0031480F" w:rsidRDefault="0031480F">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_Toc67061503 \h </w:instrText>
      </w:r>
      <w:r>
        <w:fldChar w:fldCharType="separate"/>
      </w:r>
      <w:r>
        <w:t>112</w:t>
      </w:r>
      <w:r>
        <w:fldChar w:fldCharType="end"/>
      </w:r>
    </w:p>
    <w:p w14:paraId="6EACE7BD" w14:textId="21D930FC"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_Toc67061504 \h </w:instrText>
      </w:r>
      <w:r>
        <w:fldChar w:fldCharType="separate"/>
      </w:r>
      <w:r>
        <w:t>112</w:t>
      </w:r>
      <w:r>
        <w:fldChar w:fldCharType="end"/>
      </w:r>
    </w:p>
    <w:p w14:paraId="7A431FBD" w14:textId="51FAB823" w:rsidR="0031480F" w:rsidRDefault="0031480F">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_Toc67061505 \h </w:instrText>
      </w:r>
      <w:r>
        <w:fldChar w:fldCharType="separate"/>
      </w:r>
      <w:r>
        <w:t>112</w:t>
      </w:r>
      <w:r>
        <w:fldChar w:fldCharType="end"/>
      </w:r>
    </w:p>
    <w:p w14:paraId="7C258D05" w14:textId="1E791D11" w:rsidR="0031480F" w:rsidRDefault="0031480F">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_Toc67061506 \h </w:instrText>
      </w:r>
      <w:r>
        <w:fldChar w:fldCharType="separate"/>
      </w:r>
      <w:r>
        <w:t>113</w:t>
      </w:r>
      <w:r>
        <w:fldChar w:fldCharType="end"/>
      </w:r>
    </w:p>
    <w:p w14:paraId="479FE04B" w14:textId="0FB2FB65"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_Toc67061507 \h </w:instrText>
      </w:r>
      <w:r>
        <w:fldChar w:fldCharType="separate"/>
      </w:r>
      <w:r>
        <w:t>114</w:t>
      </w:r>
      <w:r>
        <w:fldChar w:fldCharType="end"/>
      </w:r>
    </w:p>
    <w:p w14:paraId="5B6C713D" w14:textId="426E6F8C" w:rsidR="0031480F" w:rsidRDefault="0031480F">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_Toc67061508 \h </w:instrText>
      </w:r>
      <w:r>
        <w:fldChar w:fldCharType="separate"/>
      </w:r>
      <w:r>
        <w:t>114</w:t>
      </w:r>
      <w:r>
        <w:fldChar w:fldCharType="end"/>
      </w:r>
    </w:p>
    <w:p w14:paraId="6A4122C0" w14:textId="462D62E7" w:rsidR="0031480F" w:rsidRDefault="0031480F">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_Toc67061509 \h </w:instrText>
      </w:r>
      <w:r>
        <w:fldChar w:fldCharType="separate"/>
      </w:r>
      <w:r>
        <w:t>114</w:t>
      </w:r>
      <w:r>
        <w:fldChar w:fldCharType="end"/>
      </w:r>
    </w:p>
    <w:p w14:paraId="5FDF07AD" w14:textId="3BB42C91" w:rsidR="0031480F" w:rsidRDefault="0031480F">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_Toc67061510 \h </w:instrText>
      </w:r>
      <w:r>
        <w:fldChar w:fldCharType="separate"/>
      </w:r>
      <w:r>
        <w:t>114</w:t>
      </w:r>
      <w:r>
        <w:fldChar w:fldCharType="end"/>
      </w:r>
    </w:p>
    <w:p w14:paraId="0A364F38" w14:textId="60306959" w:rsidR="0031480F" w:rsidRDefault="0031480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_Toc67061511 \h </w:instrText>
      </w:r>
      <w:r>
        <w:fldChar w:fldCharType="separate"/>
      </w:r>
      <w:r>
        <w:t>114</w:t>
      </w:r>
      <w:r>
        <w:fldChar w:fldCharType="end"/>
      </w:r>
    </w:p>
    <w:p w14:paraId="6089C2E0" w14:textId="5237B785" w:rsidR="0031480F" w:rsidRDefault="0031480F">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_Toc67061512 \h </w:instrText>
      </w:r>
      <w:r>
        <w:fldChar w:fldCharType="separate"/>
      </w:r>
      <w:r>
        <w:t>114</w:t>
      </w:r>
      <w:r>
        <w:fldChar w:fldCharType="end"/>
      </w:r>
    </w:p>
    <w:p w14:paraId="2005F9AC" w14:textId="2E565F97" w:rsidR="0031480F" w:rsidRDefault="0031480F">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_Toc67061513 \h </w:instrText>
      </w:r>
      <w:r>
        <w:fldChar w:fldCharType="separate"/>
      </w:r>
      <w:r>
        <w:t>114</w:t>
      </w:r>
      <w:r>
        <w:fldChar w:fldCharType="end"/>
      </w:r>
    </w:p>
    <w:p w14:paraId="2047FD59" w14:textId="21A7A426" w:rsidR="0031480F" w:rsidRDefault="0031480F">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_Toc67061514 \h </w:instrText>
      </w:r>
      <w:r>
        <w:fldChar w:fldCharType="separate"/>
      </w:r>
      <w:r>
        <w:t>115</w:t>
      </w:r>
      <w:r>
        <w:fldChar w:fldCharType="end"/>
      </w:r>
    </w:p>
    <w:p w14:paraId="04CF0C36" w14:textId="2FBA87F2"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_Toc67061515 \h </w:instrText>
      </w:r>
      <w:r>
        <w:fldChar w:fldCharType="separate"/>
      </w:r>
      <w:r>
        <w:t>115</w:t>
      </w:r>
      <w:r>
        <w:fldChar w:fldCharType="end"/>
      </w:r>
    </w:p>
    <w:p w14:paraId="16143508" w14:textId="31FEDC05" w:rsidR="0031480F" w:rsidRDefault="0031480F">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_Toc67061516 \h </w:instrText>
      </w:r>
      <w:r>
        <w:fldChar w:fldCharType="separate"/>
      </w:r>
      <w:r>
        <w:t>115</w:t>
      </w:r>
      <w:r>
        <w:fldChar w:fldCharType="end"/>
      </w:r>
    </w:p>
    <w:p w14:paraId="20433D57" w14:textId="742585C7" w:rsidR="0031480F" w:rsidRDefault="0031480F">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_Toc67061517 \h </w:instrText>
      </w:r>
      <w:r>
        <w:fldChar w:fldCharType="separate"/>
      </w:r>
      <w:r>
        <w:t>116</w:t>
      </w:r>
      <w:r>
        <w:fldChar w:fldCharType="end"/>
      </w:r>
    </w:p>
    <w:p w14:paraId="4E94E661" w14:textId="4058BD9F"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_Toc67061518 \h </w:instrText>
      </w:r>
      <w:r>
        <w:fldChar w:fldCharType="separate"/>
      </w:r>
      <w:r>
        <w:t>118</w:t>
      </w:r>
      <w:r>
        <w:fldChar w:fldCharType="end"/>
      </w:r>
    </w:p>
    <w:p w14:paraId="415704C9" w14:textId="5B7921E8" w:rsidR="0031480F" w:rsidRDefault="0031480F">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_Toc67061519 \h </w:instrText>
      </w:r>
      <w:r>
        <w:fldChar w:fldCharType="separate"/>
      </w:r>
      <w:r>
        <w:t>118</w:t>
      </w:r>
      <w:r>
        <w:fldChar w:fldCharType="end"/>
      </w:r>
    </w:p>
    <w:p w14:paraId="425F5BED" w14:textId="7E7A8CAD" w:rsidR="0031480F" w:rsidRDefault="0031480F">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_Toc67061520 \h </w:instrText>
      </w:r>
      <w:r>
        <w:fldChar w:fldCharType="separate"/>
      </w:r>
      <w:r>
        <w:t>118</w:t>
      </w:r>
      <w:r>
        <w:fldChar w:fldCharType="end"/>
      </w:r>
    </w:p>
    <w:p w14:paraId="5F5662D2" w14:textId="33530320" w:rsidR="0031480F" w:rsidRDefault="0031480F">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_Toc67061521 \h </w:instrText>
      </w:r>
      <w:r>
        <w:fldChar w:fldCharType="separate"/>
      </w:r>
      <w:r>
        <w:t>119</w:t>
      </w:r>
      <w:r>
        <w:fldChar w:fldCharType="end"/>
      </w:r>
    </w:p>
    <w:p w14:paraId="1019F652" w14:textId="56951B8C" w:rsidR="0031480F" w:rsidRDefault="0031480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_Toc67061522 \h </w:instrText>
      </w:r>
      <w:r>
        <w:fldChar w:fldCharType="separate"/>
      </w:r>
      <w:r>
        <w:t>119</w:t>
      </w:r>
      <w:r>
        <w:fldChar w:fldCharType="end"/>
      </w:r>
    </w:p>
    <w:p w14:paraId="4F0B6E12" w14:textId="34C419A1" w:rsidR="0031480F" w:rsidRDefault="0031480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_Toc67061523 \h </w:instrText>
      </w:r>
      <w:r>
        <w:fldChar w:fldCharType="separate"/>
      </w:r>
      <w:r>
        <w:t>119</w:t>
      </w:r>
      <w:r>
        <w:fldChar w:fldCharType="end"/>
      </w:r>
    </w:p>
    <w:p w14:paraId="048A90EB" w14:textId="2A5843C9" w:rsidR="0031480F" w:rsidRDefault="0031480F">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_Toc67061524 \h </w:instrText>
      </w:r>
      <w:r>
        <w:fldChar w:fldCharType="separate"/>
      </w:r>
      <w:r>
        <w:t>119</w:t>
      </w:r>
      <w:r>
        <w:fldChar w:fldCharType="end"/>
      </w:r>
    </w:p>
    <w:p w14:paraId="52E63BD2" w14:textId="1A883968" w:rsidR="0031480F" w:rsidRDefault="0031480F">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_Toc67061525 \h </w:instrText>
      </w:r>
      <w:r>
        <w:fldChar w:fldCharType="separate"/>
      </w:r>
      <w:r>
        <w:t>119</w:t>
      </w:r>
      <w:r>
        <w:fldChar w:fldCharType="end"/>
      </w:r>
    </w:p>
    <w:p w14:paraId="6591C6D2" w14:textId="58E153CC" w:rsidR="0031480F" w:rsidRDefault="0031480F">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_Toc67061526 \h </w:instrText>
      </w:r>
      <w:r>
        <w:fldChar w:fldCharType="separate"/>
      </w:r>
      <w:r>
        <w:t>120</w:t>
      </w:r>
      <w:r>
        <w:fldChar w:fldCharType="end"/>
      </w:r>
    </w:p>
    <w:p w14:paraId="248556D5" w14:textId="36FE1DF7"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_Toc67061527 \h </w:instrText>
      </w:r>
      <w:r>
        <w:fldChar w:fldCharType="separate"/>
      </w:r>
      <w:r>
        <w:t>120</w:t>
      </w:r>
      <w:r>
        <w:fldChar w:fldCharType="end"/>
      </w:r>
    </w:p>
    <w:p w14:paraId="2A60FC7A" w14:textId="039DB0F3" w:rsidR="0031480F" w:rsidRDefault="0031480F">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_Toc67061528 \h </w:instrText>
      </w:r>
      <w:r>
        <w:fldChar w:fldCharType="separate"/>
      </w:r>
      <w:r>
        <w:t>120</w:t>
      </w:r>
      <w:r>
        <w:fldChar w:fldCharType="end"/>
      </w:r>
    </w:p>
    <w:p w14:paraId="65C298A7" w14:textId="33D1D08E" w:rsidR="0031480F" w:rsidRDefault="0031480F">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_Toc67061529 \h </w:instrText>
      </w:r>
      <w:r>
        <w:fldChar w:fldCharType="separate"/>
      </w:r>
      <w:r>
        <w:t>120</w:t>
      </w:r>
      <w:r>
        <w:fldChar w:fldCharType="end"/>
      </w:r>
    </w:p>
    <w:p w14:paraId="756731AE" w14:textId="412E521D"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_Toc67061530 \h </w:instrText>
      </w:r>
      <w:r>
        <w:fldChar w:fldCharType="separate"/>
      </w:r>
      <w:r>
        <w:t>121</w:t>
      </w:r>
      <w:r>
        <w:fldChar w:fldCharType="end"/>
      </w:r>
    </w:p>
    <w:p w14:paraId="12E9D973" w14:textId="713F6B7C" w:rsidR="0031480F" w:rsidRDefault="0031480F">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_Toc67061531 \h </w:instrText>
      </w:r>
      <w:r>
        <w:fldChar w:fldCharType="separate"/>
      </w:r>
      <w:r>
        <w:t>121</w:t>
      </w:r>
      <w:r>
        <w:fldChar w:fldCharType="end"/>
      </w:r>
    </w:p>
    <w:p w14:paraId="3047C05C" w14:textId="729C421E" w:rsidR="0031480F" w:rsidRDefault="0031480F">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_Toc67061532 \h </w:instrText>
      </w:r>
      <w:r>
        <w:fldChar w:fldCharType="separate"/>
      </w:r>
      <w:r>
        <w:t>121</w:t>
      </w:r>
      <w:r>
        <w:fldChar w:fldCharType="end"/>
      </w:r>
    </w:p>
    <w:p w14:paraId="4BAB4A02" w14:textId="53AB62D2" w:rsidR="0031480F" w:rsidRDefault="0031480F">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_Toc67061533 \h </w:instrText>
      </w:r>
      <w:r>
        <w:fldChar w:fldCharType="separate"/>
      </w:r>
      <w:r>
        <w:t>122</w:t>
      </w:r>
      <w:r>
        <w:fldChar w:fldCharType="end"/>
      </w:r>
    </w:p>
    <w:p w14:paraId="05431E99" w14:textId="2A78E3A1" w:rsidR="0031480F" w:rsidRDefault="0031480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_Toc67061534 \h </w:instrText>
      </w:r>
      <w:r>
        <w:fldChar w:fldCharType="separate"/>
      </w:r>
      <w:r>
        <w:t>122</w:t>
      </w:r>
      <w:r>
        <w:fldChar w:fldCharType="end"/>
      </w:r>
    </w:p>
    <w:p w14:paraId="7AF98E53" w14:textId="3C900180" w:rsidR="0031480F" w:rsidRDefault="0031480F">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_Toc67061535 \h </w:instrText>
      </w:r>
      <w:r>
        <w:fldChar w:fldCharType="separate"/>
      </w:r>
      <w:r>
        <w:t>122</w:t>
      </w:r>
      <w:r>
        <w:fldChar w:fldCharType="end"/>
      </w:r>
    </w:p>
    <w:p w14:paraId="52D5EF93" w14:textId="349E5816" w:rsidR="0031480F" w:rsidRDefault="0031480F">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_Toc67061536 \h </w:instrText>
      </w:r>
      <w:r>
        <w:fldChar w:fldCharType="separate"/>
      </w:r>
      <w:r>
        <w:t>122</w:t>
      </w:r>
      <w:r>
        <w:fldChar w:fldCharType="end"/>
      </w:r>
    </w:p>
    <w:p w14:paraId="7454CA1E" w14:textId="69078F09" w:rsidR="0031480F" w:rsidRDefault="0031480F">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_Toc67061537 \h </w:instrText>
      </w:r>
      <w:r>
        <w:fldChar w:fldCharType="separate"/>
      </w:r>
      <w:r>
        <w:t>122</w:t>
      </w:r>
      <w:r>
        <w:fldChar w:fldCharType="end"/>
      </w:r>
    </w:p>
    <w:p w14:paraId="73DADA6E" w14:textId="0EFBB06F"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_Toc67061538 \h </w:instrText>
      </w:r>
      <w:r>
        <w:fldChar w:fldCharType="separate"/>
      </w:r>
      <w:r>
        <w:t>122</w:t>
      </w:r>
      <w:r>
        <w:fldChar w:fldCharType="end"/>
      </w:r>
    </w:p>
    <w:p w14:paraId="2DFA9FC7" w14:textId="68DAC099" w:rsidR="0031480F" w:rsidRDefault="0031480F">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_Toc67061539 \h </w:instrText>
      </w:r>
      <w:r>
        <w:fldChar w:fldCharType="separate"/>
      </w:r>
      <w:r>
        <w:t>122</w:t>
      </w:r>
      <w:r>
        <w:fldChar w:fldCharType="end"/>
      </w:r>
    </w:p>
    <w:p w14:paraId="02D06BD7" w14:textId="7EC6BF77" w:rsidR="0031480F" w:rsidRDefault="0031480F">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_Toc67061540 \h </w:instrText>
      </w:r>
      <w:r>
        <w:fldChar w:fldCharType="separate"/>
      </w:r>
      <w:r>
        <w:t>123</w:t>
      </w:r>
      <w:r>
        <w:fldChar w:fldCharType="end"/>
      </w:r>
    </w:p>
    <w:p w14:paraId="10C5C2B8" w14:textId="387AFFA1" w:rsidR="0031480F" w:rsidRDefault="0031480F">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_Toc67061541 \h </w:instrText>
      </w:r>
      <w:r>
        <w:fldChar w:fldCharType="separate"/>
      </w:r>
      <w:r>
        <w:t>124</w:t>
      </w:r>
      <w:r>
        <w:fldChar w:fldCharType="end"/>
      </w:r>
    </w:p>
    <w:p w14:paraId="0DCBB563" w14:textId="4DB7AF1B" w:rsidR="0031480F" w:rsidRDefault="0031480F">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_Toc67061542 \h </w:instrText>
      </w:r>
      <w:r>
        <w:fldChar w:fldCharType="separate"/>
      </w:r>
      <w:r>
        <w:t>124</w:t>
      </w:r>
      <w:r>
        <w:fldChar w:fldCharType="end"/>
      </w:r>
    </w:p>
    <w:p w14:paraId="5AFA4558" w14:textId="11BC7495" w:rsidR="0031480F" w:rsidRDefault="0031480F">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_Toc67061543 \h </w:instrText>
      </w:r>
      <w:r>
        <w:fldChar w:fldCharType="separate"/>
      </w:r>
      <w:r>
        <w:t>124</w:t>
      </w:r>
      <w:r>
        <w:fldChar w:fldCharType="end"/>
      </w:r>
    </w:p>
    <w:p w14:paraId="4E432B84" w14:textId="5C4AA851"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_Toc67061544 \h </w:instrText>
      </w:r>
      <w:r>
        <w:fldChar w:fldCharType="separate"/>
      </w:r>
      <w:r>
        <w:t>125</w:t>
      </w:r>
      <w:r>
        <w:fldChar w:fldCharType="end"/>
      </w:r>
    </w:p>
    <w:p w14:paraId="01E94C09" w14:textId="20DB84FA" w:rsidR="0031480F" w:rsidRDefault="0031480F">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_Toc67061545 \h </w:instrText>
      </w:r>
      <w:r>
        <w:fldChar w:fldCharType="separate"/>
      </w:r>
      <w:r>
        <w:t>125</w:t>
      </w:r>
      <w:r>
        <w:fldChar w:fldCharType="end"/>
      </w:r>
    </w:p>
    <w:p w14:paraId="6E16AA04" w14:textId="4D03B604" w:rsidR="0031480F" w:rsidRDefault="0031480F">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_Toc67061546 \h </w:instrText>
      </w:r>
      <w:r>
        <w:fldChar w:fldCharType="separate"/>
      </w:r>
      <w:r>
        <w:t>131</w:t>
      </w:r>
      <w:r>
        <w:fldChar w:fldCharType="end"/>
      </w:r>
    </w:p>
    <w:p w14:paraId="768556DC" w14:textId="215D3412" w:rsidR="0031480F" w:rsidRDefault="0031480F">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_Toc67061547 \h </w:instrText>
      </w:r>
      <w:r>
        <w:fldChar w:fldCharType="separate"/>
      </w:r>
      <w:r>
        <w:t>133</w:t>
      </w:r>
      <w:r>
        <w:fldChar w:fldCharType="end"/>
      </w:r>
    </w:p>
    <w:p w14:paraId="74622CFB" w14:textId="3E90F674" w:rsidR="0031480F" w:rsidRDefault="0031480F">
      <w:pPr>
        <w:pStyle w:val="TOC3"/>
        <w:rPr>
          <w:rFonts w:asciiTheme="minorHAnsi" w:eastAsiaTheme="minorEastAsia" w:hAnsiTheme="minorHAnsi" w:cstheme="minorBidi"/>
          <w:sz w:val="22"/>
          <w:szCs w:val="22"/>
          <w:lang w:eastAsia="en-GB"/>
        </w:rPr>
      </w:pPr>
      <w:r w:rsidRPr="004F75B9">
        <w:rPr>
          <w:rFonts w:eastAsia="SimSun"/>
        </w:rPr>
        <w:t>6.7.4</w:t>
      </w:r>
      <w:r>
        <w:rPr>
          <w:rFonts w:asciiTheme="minorHAnsi" w:eastAsiaTheme="minorEastAsia" w:hAnsiTheme="minorHAnsi" w:cstheme="minorBidi"/>
          <w:sz w:val="22"/>
          <w:szCs w:val="22"/>
          <w:lang w:eastAsia="en-GB"/>
        </w:rPr>
        <w:tab/>
      </w:r>
      <w:r w:rsidRPr="004F75B9">
        <w:rPr>
          <w:rFonts w:eastAsia="SimSun"/>
        </w:rPr>
        <w:t>OTA Spectrum emission mask</w:t>
      </w:r>
      <w:r>
        <w:tab/>
      </w:r>
      <w:r>
        <w:fldChar w:fldCharType="begin"/>
      </w:r>
      <w:r>
        <w:instrText xml:space="preserve"> PAGEREF _Toc67061548 \h </w:instrText>
      </w:r>
      <w:r>
        <w:fldChar w:fldCharType="separate"/>
      </w:r>
      <w:r>
        <w:t>136</w:t>
      </w:r>
      <w:r>
        <w:fldChar w:fldCharType="end"/>
      </w:r>
    </w:p>
    <w:p w14:paraId="75648B26" w14:textId="73015F14" w:rsidR="0031480F" w:rsidRDefault="0031480F">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_Toc67061549 \h </w:instrText>
      </w:r>
      <w:r>
        <w:fldChar w:fldCharType="separate"/>
      </w:r>
      <w:r>
        <w:t>136</w:t>
      </w:r>
      <w:r>
        <w:fldChar w:fldCharType="end"/>
      </w:r>
    </w:p>
    <w:p w14:paraId="2D3B1549" w14:textId="6022F99E" w:rsidR="0031480F" w:rsidRDefault="0031480F">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_Toc67061550 \h </w:instrText>
      </w:r>
      <w:r>
        <w:fldChar w:fldCharType="separate"/>
      </w:r>
      <w:r>
        <w:t>136</w:t>
      </w:r>
      <w:r>
        <w:fldChar w:fldCharType="end"/>
      </w:r>
    </w:p>
    <w:p w14:paraId="4EAC5B53" w14:textId="4DE52407" w:rsidR="0031480F" w:rsidRDefault="0031480F">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_Toc67061551 \h </w:instrText>
      </w:r>
      <w:r>
        <w:fldChar w:fldCharType="separate"/>
      </w:r>
      <w:r>
        <w:t>136</w:t>
      </w:r>
      <w:r>
        <w:fldChar w:fldCharType="end"/>
      </w:r>
    </w:p>
    <w:p w14:paraId="453855C5" w14:textId="3F9BC5EC"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_Toc67061552 \h </w:instrText>
      </w:r>
      <w:r>
        <w:fldChar w:fldCharType="separate"/>
      </w:r>
      <w:r>
        <w:t>136</w:t>
      </w:r>
      <w:r>
        <w:fldChar w:fldCharType="end"/>
      </w:r>
    </w:p>
    <w:p w14:paraId="1D3F3F82" w14:textId="0C5A4AB5" w:rsidR="0031480F" w:rsidRDefault="0031480F">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_Toc67061553 \h </w:instrText>
      </w:r>
      <w:r>
        <w:fldChar w:fldCharType="separate"/>
      </w:r>
      <w:r>
        <w:t>136</w:t>
      </w:r>
      <w:r>
        <w:fldChar w:fldCharType="end"/>
      </w:r>
    </w:p>
    <w:p w14:paraId="1E742902" w14:textId="168B4B6A" w:rsidR="0031480F" w:rsidRDefault="0031480F">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_Toc67061554 \h </w:instrText>
      </w:r>
      <w:r>
        <w:fldChar w:fldCharType="separate"/>
      </w:r>
      <w:r>
        <w:t>137</w:t>
      </w:r>
      <w:r>
        <w:fldChar w:fldCharType="end"/>
      </w:r>
    </w:p>
    <w:p w14:paraId="6955EFD7" w14:textId="73A583B3"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_Toc67061555 \h </w:instrText>
      </w:r>
      <w:r>
        <w:fldChar w:fldCharType="separate"/>
      </w:r>
      <w:r>
        <w:t>138</w:t>
      </w:r>
      <w:r>
        <w:fldChar w:fldCharType="end"/>
      </w:r>
    </w:p>
    <w:p w14:paraId="20DEFB33" w14:textId="3517FA9D" w:rsidR="0031480F" w:rsidRDefault="0031480F">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_Toc67061556 \h </w:instrText>
      </w:r>
      <w:r>
        <w:fldChar w:fldCharType="separate"/>
      </w:r>
      <w:r>
        <w:t>138</w:t>
      </w:r>
      <w:r>
        <w:fldChar w:fldCharType="end"/>
      </w:r>
    </w:p>
    <w:p w14:paraId="2557A32E" w14:textId="2212D319" w:rsidR="0031480F" w:rsidRDefault="0031480F">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_Toc67061557 \h </w:instrText>
      </w:r>
      <w:r>
        <w:fldChar w:fldCharType="separate"/>
      </w:r>
      <w:r>
        <w:t>148</w:t>
      </w:r>
      <w:r>
        <w:fldChar w:fldCharType="end"/>
      </w:r>
    </w:p>
    <w:p w14:paraId="2E1BD269" w14:textId="45DBD9D5" w:rsidR="0031480F" w:rsidRDefault="0031480F">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_Toc67061558 \h </w:instrText>
      </w:r>
      <w:r>
        <w:fldChar w:fldCharType="separate"/>
      </w:r>
      <w:r>
        <w:t>148</w:t>
      </w:r>
      <w:r>
        <w:fldChar w:fldCharType="end"/>
      </w:r>
    </w:p>
    <w:p w14:paraId="7C63D08C" w14:textId="10149927" w:rsidR="0031480F" w:rsidRDefault="0031480F">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_Toc67061559 \h </w:instrText>
      </w:r>
      <w:r>
        <w:fldChar w:fldCharType="separate"/>
      </w:r>
      <w:r>
        <w:t>148</w:t>
      </w:r>
      <w:r>
        <w:fldChar w:fldCharType="end"/>
      </w:r>
    </w:p>
    <w:p w14:paraId="1C4472DD" w14:textId="28FE89F0" w:rsidR="0031480F" w:rsidRDefault="0031480F">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_Toc67061560 \h </w:instrText>
      </w:r>
      <w:r>
        <w:fldChar w:fldCharType="separate"/>
      </w:r>
      <w:r>
        <w:t>149</w:t>
      </w:r>
      <w:r>
        <w:fldChar w:fldCharType="end"/>
      </w:r>
    </w:p>
    <w:p w14:paraId="08F74043" w14:textId="11746112"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_Toc67061561 \h </w:instrText>
      </w:r>
      <w:r>
        <w:fldChar w:fldCharType="separate"/>
      </w:r>
      <w:r>
        <w:t>149</w:t>
      </w:r>
      <w:r>
        <w:fldChar w:fldCharType="end"/>
      </w:r>
    </w:p>
    <w:p w14:paraId="1068F1C1" w14:textId="52AAEEC2" w:rsidR="0031480F" w:rsidRDefault="0031480F">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_Toc67061562 \h </w:instrText>
      </w:r>
      <w:r>
        <w:fldChar w:fldCharType="separate"/>
      </w:r>
      <w:r>
        <w:t>149</w:t>
      </w:r>
      <w:r>
        <w:fldChar w:fldCharType="end"/>
      </w:r>
    </w:p>
    <w:p w14:paraId="250F416C" w14:textId="02E82D30" w:rsidR="0031480F" w:rsidRDefault="0031480F">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_Toc67061563 \h </w:instrText>
      </w:r>
      <w:r>
        <w:fldChar w:fldCharType="separate"/>
      </w:r>
      <w:r>
        <w:t>149</w:t>
      </w:r>
      <w:r>
        <w:fldChar w:fldCharType="end"/>
      </w:r>
    </w:p>
    <w:p w14:paraId="554D8A93" w14:textId="78CC7A7C" w:rsidR="0031480F" w:rsidRDefault="0031480F">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_Toc67061564 \h </w:instrText>
      </w:r>
      <w:r>
        <w:fldChar w:fldCharType="separate"/>
      </w:r>
      <w:r>
        <w:t>150</w:t>
      </w:r>
      <w:r>
        <w:fldChar w:fldCharType="end"/>
      </w:r>
    </w:p>
    <w:p w14:paraId="1ACA080A" w14:textId="63F41BC4" w:rsidR="0031480F" w:rsidRDefault="0031480F">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_Toc67061565 \h </w:instrText>
      </w:r>
      <w:r>
        <w:fldChar w:fldCharType="separate"/>
      </w:r>
      <w:r>
        <w:t>150</w:t>
      </w:r>
      <w:r>
        <w:fldChar w:fldCharType="end"/>
      </w:r>
    </w:p>
    <w:p w14:paraId="53A32AEB" w14:textId="7F7C6776" w:rsidR="0031480F" w:rsidRDefault="0031480F">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_Toc67061566 \h </w:instrText>
      </w:r>
      <w:r>
        <w:fldChar w:fldCharType="separate"/>
      </w:r>
      <w:r>
        <w:t>150</w:t>
      </w:r>
      <w:r>
        <w:fldChar w:fldCharType="end"/>
      </w:r>
    </w:p>
    <w:p w14:paraId="35B2578F" w14:textId="3A2B28A4" w:rsidR="0031480F" w:rsidRDefault="0031480F">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_Toc67061567 \h </w:instrText>
      </w:r>
      <w:r>
        <w:fldChar w:fldCharType="separate"/>
      </w:r>
      <w:r>
        <w:t>159</w:t>
      </w:r>
      <w:r>
        <w:fldChar w:fldCharType="end"/>
      </w:r>
    </w:p>
    <w:p w14:paraId="15D5C8CB" w14:textId="2A47F00D" w:rsidR="0031480F" w:rsidRDefault="0031480F">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_Toc67061568 \h </w:instrText>
      </w:r>
      <w:r>
        <w:fldChar w:fldCharType="separate"/>
      </w:r>
      <w:r>
        <w:t>166</w:t>
      </w:r>
      <w:r>
        <w:fldChar w:fldCharType="end"/>
      </w:r>
    </w:p>
    <w:p w14:paraId="4584BDEE" w14:textId="1951FCA8" w:rsidR="0031480F" w:rsidRDefault="0031480F">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_Toc67061569 \h </w:instrText>
      </w:r>
      <w:r>
        <w:fldChar w:fldCharType="separate"/>
      </w:r>
      <w:r>
        <w:t>170</w:t>
      </w:r>
      <w:r>
        <w:fldChar w:fldCharType="end"/>
      </w:r>
    </w:p>
    <w:p w14:paraId="1077376B" w14:textId="7ACEA1BB" w:rsidR="0031480F" w:rsidRDefault="0031480F">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_Toc67061570 \h </w:instrText>
      </w:r>
      <w:r>
        <w:fldChar w:fldCharType="separate"/>
      </w:r>
      <w:r>
        <w:t>193</w:t>
      </w:r>
      <w:r>
        <w:fldChar w:fldCharType="end"/>
      </w:r>
    </w:p>
    <w:p w14:paraId="4895C32F" w14:textId="42D657D2" w:rsidR="0031480F" w:rsidRDefault="0031480F">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_Toc67061571 \h </w:instrText>
      </w:r>
      <w:r>
        <w:fldChar w:fldCharType="separate"/>
      </w:r>
      <w:r>
        <w:t>193</w:t>
      </w:r>
      <w:r>
        <w:fldChar w:fldCharType="end"/>
      </w:r>
    </w:p>
    <w:p w14:paraId="346DCE92" w14:textId="66330872" w:rsidR="0031480F" w:rsidRDefault="0031480F">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_Toc67061572 \h </w:instrText>
      </w:r>
      <w:r>
        <w:fldChar w:fldCharType="separate"/>
      </w:r>
      <w:r>
        <w:t>194</w:t>
      </w:r>
      <w:r>
        <w:fldChar w:fldCharType="end"/>
      </w:r>
    </w:p>
    <w:p w14:paraId="739A917A" w14:textId="400D5527" w:rsidR="0031480F" w:rsidRDefault="0031480F">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_Toc67061573 \h </w:instrText>
      </w:r>
      <w:r>
        <w:fldChar w:fldCharType="separate"/>
      </w:r>
      <w:r>
        <w:t>194</w:t>
      </w:r>
      <w:r>
        <w:fldChar w:fldCharType="end"/>
      </w:r>
    </w:p>
    <w:p w14:paraId="0BCBD861" w14:textId="0D7EB494" w:rsidR="0031480F" w:rsidRDefault="0031480F">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_Toc67061574 \h </w:instrText>
      </w:r>
      <w:r>
        <w:fldChar w:fldCharType="separate"/>
      </w:r>
      <w:r>
        <w:t>194</w:t>
      </w:r>
      <w:r>
        <w:fldChar w:fldCharType="end"/>
      </w:r>
    </w:p>
    <w:p w14:paraId="2638B9D0" w14:textId="5D711121" w:rsidR="0031480F" w:rsidRDefault="0031480F">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_Toc67061575 \h </w:instrText>
      </w:r>
      <w:r>
        <w:fldChar w:fldCharType="separate"/>
      </w:r>
      <w:r>
        <w:t>194</w:t>
      </w:r>
      <w:r>
        <w:fldChar w:fldCharType="end"/>
      </w:r>
    </w:p>
    <w:p w14:paraId="693D195B" w14:textId="6504FD2F" w:rsidR="0031480F" w:rsidRDefault="0031480F">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_Toc67061576 \h </w:instrText>
      </w:r>
      <w:r>
        <w:fldChar w:fldCharType="separate"/>
      </w:r>
      <w:r>
        <w:t>194</w:t>
      </w:r>
      <w:r>
        <w:fldChar w:fldCharType="end"/>
      </w:r>
    </w:p>
    <w:p w14:paraId="6802AC1F" w14:textId="080A4BCB" w:rsidR="0031480F" w:rsidRDefault="0031480F">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_Toc67061577 \h </w:instrText>
      </w:r>
      <w:r>
        <w:fldChar w:fldCharType="separate"/>
      </w:r>
      <w:r>
        <w:t>196</w:t>
      </w:r>
      <w:r>
        <w:fldChar w:fldCharType="end"/>
      </w:r>
    </w:p>
    <w:p w14:paraId="499208F6" w14:textId="675AF06F" w:rsidR="0031480F" w:rsidRDefault="0031480F">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_Toc67061578 \h </w:instrText>
      </w:r>
      <w:r>
        <w:fldChar w:fldCharType="separate"/>
      </w:r>
      <w:r>
        <w:t>198</w:t>
      </w:r>
      <w:r>
        <w:fldChar w:fldCharType="end"/>
      </w:r>
    </w:p>
    <w:p w14:paraId="026EAE32" w14:textId="72C0D1E0" w:rsidR="0031480F" w:rsidRDefault="0031480F">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_Toc67061579 \h </w:instrText>
      </w:r>
      <w:r>
        <w:fldChar w:fldCharType="separate"/>
      </w:r>
      <w:r>
        <w:t>198</w:t>
      </w:r>
      <w:r>
        <w:fldChar w:fldCharType="end"/>
      </w:r>
    </w:p>
    <w:p w14:paraId="6B1D6C0F" w14:textId="63B30BFA" w:rsidR="0031480F" w:rsidRDefault="0031480F">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_Toc67061580 \h </w:instrText>
      </w:r>
      <w:r>
        <w:fldChar w:fldCharType="separate"/>
      </w:r>
      <w:r>
        <w:t>198</w:t>
      </w:r>
      <w:r>
        <w:fldChar w:fldCharType="end"/>
      </w:r>
    </w:p>
    <w:p w14:paraId="62C7689F" w14:textId="38DEA5B2" w:rsidR="0031480F" w:rsidRDefault="0031480F">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_Toc67061581 \h </w:instrText>
      </w:r>
      <w:r>
        <w:fldChar w:fldCharType="separate"/>
      </w:r>
      <w:r>
        <w:t>199</w:t>
      </w:r>
      <w:r>
        <w:fldChar w:fldCharType="end"/>
      </w:r>
    </w:p>
    <w:p w14:paraId="17057F32" w14:textId="0339A1BB" w:rsidR="0031480F" w:rsidRDefault="0031480F">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_Toc67061582 \h </w:instrText>
      </w:r>
      <w:r>
        <w:fldChar w:fldCharType="separate"/>
      </w:r>
      <w:r>
        <w:t>199</w:t>
      </w:r>
      <w:r>
        <w:fldChar w:fldCharType="end"/>
      </w:r>
    </w:p>
    <w:p w14:paraId="48ED5610" w14:textId="6B2101EF" w:rsidR="0031480F" w:rsidRDefault="0031480F">
      <w:pPr>
        <w:pStyle w:val="TOC5"/>
        <w:rPr>
          <w:rFonts w:asciiTheme="minorHAnsi" w:eastAsiaTheme="minorEastAsia" w:hAnsiTheme="minorHAnsi" w:cstheme="minorBidi"/>
          <w:sz w:val="22"/>
          <w:szCs w:val="22"/>
          <w:lang w:eastAsia="en-GB"/>
        </w:rPr>
      </w:pPr>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_Toc67061583 \h </w:instrText>
      </w:r>
      <w:r>
        <w:fldChar w:fldCharType="separate"/>
      </w:r>
      <w:r>
        <w:t>200</w:t>
      </w:r>
      <w:r>
        <w:fldChar w:fldCharType="end"/>
      </w:r>
    </w:p>
    <w:p w14:paraId="540B86CB" w14:textId="58D6C4A0" w:rsidR="0031480F" w:rsidRDefault="0031480F">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_Toc67061584 \h </w:instrText>
      </w:r>
      <w:r>
        <w:fldChar w:fldCharType="separate"/>
      </w:r>
      <w:r>
        <w:t>201</w:t>
      </w:r>
      <w:r>
        <w:fldChar w:fldCharType="end"/>
      </w:r>
    </w:p>
    <w:p w14:paraId="593EF190" w14:textId="1C422413" w:rsidR="0031480F" w:rsidRDefault="0031480F">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_Toc67061585 \h </w:instrText>
      </w:r>
      <w:r>
        <w:fldChar w:fldCharType="separate"/>
      </w:r>
      <w:r>
        <w:t>201</w:t>
      </w:r>
      <w:r>
        <w:fldChar w:fldCharType="end"/>
      </w:r>
    </w:p>
    <w:p w14:paraId="5EC5F6A7" w14:textId="47B6F321" w:rsidR="0031480F" w:rsidRDefault="0031480F">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_Toc67061586 \h </w:instrText>
      </w:r>
      <w:r>
        <w:fldChar w:fldCharType="separate"/>
      </w:r>
      <w:r>
        <w:t>201</w:t>
      </w:r>
      <w:r>
        <w:fldChar w:fldCharType="end"/>
      </w:r>
    </w:p>
    <w:p w14:paraId="6B946099" w14:textId="407D0DBE" w:rsidR="0031480F" w:rsidRDefault="0031480F">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_Toc67061587 \h </w:instrText>
      </w:r>
      <w:r>
        <w:fldChar w:fldCharType="separate"/>
      </w:r>
      <w:r>
        <w:t>202</w:t>
      </w:r>
      <w:r>
        <w:fldChar w:fldCharType="end"/>
      </w:r>
    </w:p>
    <w:p w14:paraId="364AB80E" w14:textId="48077F73" w:rsidR="0031480F" w:rsidRDefault="0031480F">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_Toc67061588 \h </w:instrText>
      </w:r>
      <w:r>
        <w:fldChar w:fldCharType="separate"/>
      </w:r>
      <w:r>
        <w:t>202</w:t>
      </w:r>
      <w:r>
        <w:fldChar w:fldCharType="end"/>
      </w:r>
    </w:p>
    <w:p w14:paraId="6B83CF45" w14:textId="54237732" w:rsidR="0031480F" w:rsidRDefault="0031480F">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_Toc67061589 \h </w:instrText>
      </w:r>
      <w:r>
        <w:fldChar w:fldCharType="separate"/>
      </w:r>
      <w:r>
        <w:t>203</w:t>
      </w:r>
      <w:r>
        <w:fldChar w:fldCharType="end"/>
      </w:r>
    </w:p>
    <w:p w14:paraId="3AB37045" w14:textId="25F2A9F4" w:rsidR="0031480F" w:rsidRDefault="0031480F">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_Toc67061590 \h </w:instrText>
      </w:r>
      <w:r>
        <w:fldChar w:fldCharType="separate"/>
      </w:r>
      <w:r>
        <w:t>234</w:t>
      </w:r>
      <w:r>
        <w:fldChar w:fldCharType="end"/>
      </w:r>
    </w:p>
    <w:p w14:paraId="10E6D79E" w14:textId="5237CFFC" w:rsidR="0031480F" w:rsidRDefault="0031480F">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_Toc67061591 \h </w:instrText>
      </w:r>
      <w:r>
        <w:fldChar w:fldCharType="separate"/>
      </w:r>
      <w:r>
        <w:t>234</w:t>
      </w:r>
      <w:r>
        <w:fldChar w:fldCharType="end"/>
      </w:r>
    </w:p>
    <w:p w14:paraId="02EA85FE" w14:textId="2CBCACAB" w:rsidR="0031480F" w:rsidRDefault="0031480F">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_Toc67061592 \h </w:instrText>
      </w:r>
      <w:r>
        <w:fldChar w:fldCharType="separate"/>
      </w:r>
      <w:r>
        <w:t>234</w:t>
      </w:r>
      <w:r>
        <w:fldChar w:fldCharType="end"/>
      </w:r>
    </w:p>
    <w:p w14:paraId="7A232096" w14:textId="528A4347" w:rsidR="0031480F" w:rsidRDefault="0031480F">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_Toc67061593 \h </w:instrText>
      </w:r>
      <w:r>
        <w:fldChar w:fldCharType="separate"/>
      </w:r>
      <w:r>
        <w:t>234</w:t>
      </w:r>
      <w:r>
        <w:fldChar w:fldCharType="end"/>
      </w:r>
    </w:p>
    <w:p w14:paraId="30A606FE" w14:textId="35153859" w:rsidR="0031480F" w:rsidRDefault="0031480F">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_Toc67061594 \h </w:instrText>
      </w:r>
      <w:r>
        <w:fldChar w:fldCharType="separate"/>
      </w:r>
      <w:r>
        <w:t>234</w:t>
      </w:r>
      <w:r>
        <w:fldChar w:fldCharType="end"/>
      </w:r>
    </w:p>
    <w:p w14:paraId="6C67096D" w14:textId="57DE35C6" w:rsidR="0031480F" w:rsidRDefault="0031480F">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_Toc67061595 \h </w:instrText>
      </w:r>
      <w:r>
        <w:fldChar w:fldCharType="separate"/>
      </w:r>
      <w:r>
        <w:t>234</w:t>
      </w:r>
      <w:r>
        <w:fldChar w:fldCharType="end"/>
      </w:r>
    </w:p>
    <w:p w14:paraId="47E17B8E" w14:textId="2951CD51" w:rsidR="0031480F" w:rsidRDefault="0031480F">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_Toc67061596 \h </w:instrText>
      </w:r>
      <w:r>
        <w:fldChar w:fldCharType="separate"/>
      </w:r>
      <w:r>
        <w:t>252</w:t>
      </w:r>
      <w:r>
        <w:fldChar w:fldCharType="end"/>
      </w:r>
    </w:p>
    <w:p w14:paraId="304DD239" w14:textId="0F801561" w:rsidR="0031480F" w:rsidRDefault="0031480F">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_Toc67061597 \h </w:instrText>
      </w:r>
      <w:r>
        <w:fldChar w:fldCharType="separate"/>
      </w:r>
      <w:r>
        <w:t>252</w:t>
      </w:r>
      <w:r>
        <w:fldChar w:fldCharType="end"/>
      </w:r>
    </w:p>
    <w:p w14:paraId="3486B42B" w14:textId="4E558707" w:rsidR="0031480F" w:rsidRDefault="0031480F">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_Toc67061598 \h </w:instrText>
      </w:r>
      <w:r>
        <w:fldChar w:fldCharType="separate"/>
      </w:r>
      <w:r>
        <w:t>253</w:t>
      </w:r>
      <w:r>
        <w:fldChar w:fldCharType="end"/>
      </w:r>
    </w:p>
    <w:p w14:paraId="2EBA98D5" w14:textId="24B5441D" w:rsidR="0031480F" w:rsidRDefault="0031480F">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_Toc67061599 \h </w:instrText>
      </w:r>
      <w:r>
        <w:fldChar w:fldCharType="separate"/>
      </w:r>
      <w:r>
        <w:t>253</w:t>
      </w:r>
      <w:r>
        <w:fldChar w:fldCharType="end"/>
      </w:r>
    </w:p>
    <w:p w14:paraId="4785FA98" w14:textId="541C2DAF" w:rsidR="0031480F" w:rsidRDefault="0031480F">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_Toc67061600 \h </w:instrText>
      </w:r>
      <w:r>
        <w:fldChar w:fldCharType="separate"/>
      </w:r>
      <w:r>
        <w:t>253</w:t>
      </w:r>
      <w:r>
        <w:fldChar w:fldCharType="end"/>
      </w:r>
    </w:p>
    <w:p w14:paraId="79EB838A" w14:textId="204FF63E" w:rsidR="0031480F" w:rsidRDefault="0031480F">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_Toc67061601 \h </w:instrText>
      </w:r>
      <w:r>
        <w:fldChar w:fldCharType="separate"/>
      </w:r>
      <w:r>
        <w:t>253</w:t>
      </w:r>
      <w:r>
        <w:fldChar w:fldCharType="end"/>
      </w:r>
    </w:p>
    <w:p w14:paraId="5B223BAB" w14:textId="19F19C8D" w:rsidR="0031480F" w:rsidRDefault="0031480F">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_Toc67061602 \h </w:instrText>
      </w:r>
      <w:r>
        <w:fldChar w:fldCharType="separate"/>
      </w:r>
      <w:r>
        <w:t>253</w:t>
      </w:r>
      <w:r>
        <w:fldChar w:fldCharType="end"/>
      </w:r>
    </w:p>
    <w:p w14:paraId="4B57F6BF" w14:textId="297EA5A7" w:rsidR="0031480F" w:rsidRDefault="0031480F">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_Toc67061603 \h </w:instrText>
      </w:r>
      <w:r>
        <w:fldChar w:fldCharType="separate"/>
      </w:r>
      <w:r>
        <w:t>256</w:t>
      </w:r>
      <w:r>
        <w:fldChar w:fldCharType="end"/>
      </w:r>
    </w:p>
    <w:p w14:paraId="08A1DF3F" w14:textId="36AF6337" w:rsidR="0031480F" w:rsidRDefault="0031480F">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_Toc67061604 \h </w:instrText>
      </w:r>
      <w:r>
        <w:fldChar w:fldCharType="separate"/>
      </w:r>
      <w:r>
        <w:t>256</w:t>
      </w:r>
      <w:r>
        <w:fldChar w:fldCharType="end"/>
      </w:r>
    </w:p>
    <w:p w14:paraId="44FE2FE8" w14:textId="2DBFA5FE" w:rsidR="0031480F" w:rsidRDefault="0031480F">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_Toc67061605 \h </w:instrText>
      </w:r>
      <w:r>
        <w:fldChar w:fldCharType="separate"/>
      </w:r>
      <w:r>
        <w:t>256</w:t>
      </w:r>
      <w:r>
        <w:fldChar w:fldCharType="end"/>
      </w:r>
    </w:p>
    <w:p w14:paraId="66809DB6" w14:textId="7FFE4905" w:rsidR="0031480F" w:rsidRDefault="0031480F">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_Toc67061606 \h </w:instrText>
      </w:r>
      <w:r>
        <w:fldChar w:fldCharType="separate"/>
      </w:r>
      <w:r>
        <w:t>256</w:t>
      </w:r>
      <w:r>
        <w:fldChar w:fldCharType="end"/>
      </w:r>
    </w:p>
    <w:p w14:paraId="6F2F456D" w14:textId="2846F894" w:rsidR="0031480F" w:rsidRDefault="0031480F">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_Toc67061607 \h </w:instrText>
      </w:r>
      <w:r>
        <w:fldChar w:fldCharType="separate"/>
      </w:r>
      <w:r>
        <w:t>257</w:t>
      </w:r>
      <w:r>
        <w:fldChar w:fldCharType="end"/>
      </w:r>
    </w:p>
    <w:p w14:paraId="03875F89" w14:textId="13B4410F" w:rsidR="0031480F" w:rsidRDefault="0031480F">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_Toc67061608 \h </w:instrText>
      </w:r>
      <w:r>
        <w:fldChar w:fldCharType="separate"/>
      </w:r>
      <w:r>
        <w:t>257</w:t>
      </w:r>
      <w:r>
        <w:fldChar w:fldCharType="end"/>
      </w:r>
    </w:p>
    <w:p w14:paraId="7B68C4D6" w14:textId="6D6A9868" w:rsidR="0031480F" w:rsidRDefault="0031480F">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_Toc67061609 \h </w:instrText>
      </w:r>
      <w:r>
        <w:fldChar w:fldCharType="separate"/>
      </w:r>
      <w:r>
        <w:t>257</w:t>
      </w:r>
      <w:r>
        <w:fldChar w:fldCharType="end"/>
      </w:r>
    </w:p>
    <w:p w14:paraId="7D543D2D" w14:textId="3F1B6DD1" w:rsidR="0031480F" w:rsidRDefault="0031480F">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_Toc67061610 \h </w:instrText>
      </w:r>
      <w:r>
        <w:fldChar w:fldCharType="separate"/>
      </w:r>
      <w:r>
        <w:t>258</w:t>
      </w:r>
      <w:r>
        <w:fldChar w:fldCharType="end"/>
      </w:r>
    </w:p>
    <w:p w14:paraId="23BBD5DE" w14:textId="67DB94D5" w:rsidR="0031480F" w:rsidRDefault="0031480F">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_Toc67061611 \h </w:instrText>
      </w:r>
      <w:r>
        <w:fldChar w:fldCharType="separate"/>
      </w:r>
      <w:r>
        <w:t>258</w:t>
      </w:r>
      <w:r>
        <w:fldChar w:fldCharType="end"/>
      </w:r>
    </w:p>
    <w:p w14:paraId="78087C7D" w14:textId="6D5CEB30" w:rsidR="0031480F" w:rsidRDefault="0031480F">
      <w:pPr>
        <w:pStyle w:val="TOC5"/>
        <w:rPr>
          <w:rFonts w:asciiTheme="minorHAnsi" w:eastAsiaTheme="minorEastAsia" w:hAnsiTheme="minorHAnsi" w:cstheme="minorBidi"/>
          <w:sz w:val="22"/>
          <w:szCs w:val="22"/>
          <w:lang w:eastAsia="en-GB"/>
        </w:rPr>
      </w:pPr>
      <w:r>
        <w:t>6.8.5.3.2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_Toc67061612 \h </w:instrText>
      </w:r>
      <w:r>
        <w:fldChar w:fldCharType="separate"/>
      </w:r>
      <w:r>
        <w:t>259</w:t>
      </w:r>
      <w:r>
        <w:fldChar w:fldCharType="end"/>
      </w:r>
    </w:p>
    <w:p w14:paraId="789CB540" w14:textId="63D52A7A" w:rsidR="0031480F" w:rsidRDefault="0031480F">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_Toc67061613 \h </w:instrText>
      </w:r>
      <w:r>
        <w:fldChar w:fldCharType="separate"/>
      </w:r>
      <w:r>
        <w:t>259</w:t>
      </w:r>
      <w:r>
        <w:fldChar w:fldCharType="end"/>
      </w:r>
    </w:p>
    <w:p w14:paraId="2EE2638B" w14:textId="2E05169B" w:rsidR="0031480F" w:rsidRDefault="0031480F">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_Toc67061614 \h </w:instrText>
      </w:r>
      <w:r>
        <w:fldChar w:fldCharType="separate"/>
      </w:r>
      <w:r>
        <w:t>259</w:t>
      </w:r>
      <w:r>
        <w:fldChar w:fldCharType="end"/>
      </w:r>
    </w:p>
    <w:p w14:paraId="3E1198BF" w14:textId="122E5050" w:rsidR="0031480F" w:rsidRDefault="0031480F">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_Toc67061615 \h </w:instrText>
      </w:r>
      <w:r>
        <w:fldChar w:fldCharType="separate"/>
      </w:r>
      <w:r>
        <w:t>260</w:t>
      </w:r>
      <w:r>
        <w:fldChar w:fldCharType="end"/>
      </w:r>
    </w:p>
    <w:p w14:paraId="441DBBA4" w14:textId="2750223A" w:rsidR="0031480F" w:rsidRDefault="0031480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_Toc67061616 \h </w:instrText>
      </w:r>
      <w:r>
        <w:fldChar w:fldCharType="separate"/>
      </w:r>
      <w:r>
        <w:t>260</w:t>
      </w:r>
      <w:r>
        <w:fldChar w:fldCharType="end"/>
      </w:r>
    </w:p>
    <w:p w14:paraId="43B45DC4" w14:textId="7A9DD2BF" w:rsidR="0031480F" w:rsidRDefault="0031480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_Toc67061617 \h </w:instrText>
      </w:r>
      <w:r>
        <w:fldChar w:fldCharType="separate"/>
      </w:r>
      <w:r>
        <w:t>261</w:t>
      </w:r>
      <w:r>
        <w:fldChar w:fldCharType="end"/>
      </w:r>
    </w:p>
    <w:p w14:paraId="797E0436" w14:textId="1C66B807" w:rsidR="0031480F" w:rsidRDefault="0031480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_Toc67061618 \h </w:instrText>
      </w:r>
      <w:r>
        <w:fldChar w:fldCharType="separate"/>
      </w:r>
      <w:r>
        <w:t>261</w:t>
      </w:r>
      <w:r>
        <w:fldChar w:fldCharType="end"/>
      </w:r>
    </w:p>
    <w:p w14:paraId="72748DEA" w14:textId="345FC85C" w:rsidR="0031480F" w:rsidRDefault="0031480F">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_Toc67061619 \h </w:instrText>
      </w:r>
      <w:r>
        <w:fldChar w:fldCharType="separate"/>
      </w:r>
      <w:r>
        <w:t>261</w:t>
      </w:r>
      <w:r>
        <w:fldChar w:fldCharType="end"/>
      </w:r>
    </w:p>
    <w:p w14:paraId="7C754569" w14:textId="2610AF40" w:rsidR="0031480F" w:rsidRDefault="0031480F">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_Toc67061620 \h </w:instrText>
      </w:r>
      <w:r>
        <w:fldChar w:fldCharType="separate"/>
      </w:r>
      <w:r>
        <w:t>261</w:t>
      </w:r>
      <w:r>
        <w:fldChar w:fldCharType="end"/>
      </w:r>
    </w:p>
    <w:p w14:paraId="39F4D3A4" w14:textId="52A08F7B" w:rsidR="0031480F" w:rsidRDefault="0031480F">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_Toc67061621 \h </w:instrText>
      </w:r>
      <w:r>
        <w:fldChar w:fldCharType="separate"/>
      </w:r>
      <w:r>
        <w:t>261</w:t>
      </w:r>
      <w:r>
        <w:fldChar w:fldCharType="end"/>
      </w:r>
    </w:p>
    <w:p w14:paraId="00681638" w14:textId="59D751EC" w:rsidR="0031480F" w:rsidRDefault="0031480F">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_Toc67061622 \h </w:instrText>
      </w:r>
      <w:r>
        <w:fldChar w:fldCharType="separate"/>
      </w:r>
      <w:r>
        <w:t>262</w:t>
      </w:r>
      <w:r>
        <w:fldChar w:fldCharType="end"/>
      </w:r>
    </w:p>
    <w:p w14:paraId="34291B71" w14:textId="1D06F3EB" w:rsidR="0031480F" w:rsidRDefault="0031480F">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_Toc67061623 \h </w:instrText>
      </w:r>
      <w:r>
        <w:fldChar w:fldCharType="separate"/>
      </w:r>
      <w:r>
        <w:t>262</w:t>
      </w:r>
      <w:r>
        <w:fldChar w:fldCharType="end"/>
      </w:r>
    </w:p>
    <w:p w14:paraId="280E8144" w14:textId="3556BB45" w:rsidR="0031480F" w:rsidRDefault="0031480F">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_Toc67061624 \h </w:instrText>
      </w:r>
      <w:r>
        <w:fldChar w:fldCharType="separate"/>
      </w:r>
      <w:r>
        <w:t>262</w:t>
      </w:r>
      <w:r>
        <w:fldChar w:fldCharType="end"/>
      </w:r>
    </w:p>
    <w:p w14:paraId="4F81CCF1" w14:textId="452FD2F9" w:rsidR="0031480F" w:rsidRDefault="0031480F">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_Toc67061625 \h </w:instrText>
      </w:r>
      <w:r>
        <w:fldChar w:fldCharType="separate"/>
      </w:r>
      <w:r>
        <w:t>262</w:t>
      </w:r>
      <w:r>
        <w:fldChar w:fldCharType="end"/>
      </w:r>
    </w:p>
    <w:p w14:paraId="41A01F14" w14:textId="6ACAE843" w:rsidR="0031480F" w:rsidRDefault="0031480F">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_Toc67061626 \h </w:instrText>
      </w:r>
      <w:r>
        <w:fldChar w:fldCharType="separate"/>
      </w:r>
      <w:r>
        <w:t>262</w:t>
      </w:r>
      <w:r>
        <w:fldChar w:fldCharType="end"/>
      </w:r>
    </w:p>
    <w:p w14:paraId="36D520D3" w14:textId="06414C4A" w:rsidR="0031480F" w:rsidRDefault="0031480F">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_Toc67061627 \h </w:instrText>
      </w:r>
      <w:r>
        <w:fldChar w:fldCharType="separate"/>
      </w:r>
      <w:r>
        <w:t>263</w:t>
      </w:r>
      <w:r>
        <w:fldChar w:fldCharType="end"/>
      </w:r>
    </w:p>
    <w:p w14:paraId="29592156" w14:textId="48A831D5" w:rsidR="0031480F" w:rsidRDefault="0031480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_Toc67061628 \h </w:instrText>
      </w:r>
      <w:r>
        <w:fldChar w:fldCharType="separate"/>
      </w:r>
      <w:r>
        <w:t>263</w:t>
      </w:r>
      <w:r>
        <w:fldChar w:fldCharType="end"/>
      </w:r>
    </w:p>
    <w:p w14:paraId="5B609C2F" w14:textId="26C39379" w:rsidR="0031480F" w:rsidRDefault="0031480F">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_Toc67061629 \h </w:instrText>
      </w:r>
      <w:r>
        <w:fldChar w:fldCharType="separate"/>
      </w:r>
      <w:r>
        <w:t>263</w:t>
      </w:r>
      <w:r>
        <w:fldChar w:fldCharType="end"/>
      </w:r>
    </w:p>
    <w:p w14:paraId="24549CE7" w14:textId="2C5EE88B" w:rsidR="0031480F" w:rsidRDefault="0031480F">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_Toc67061630 \h </w:instrText>
      </w:r>
      <w:r>
        <w:fldChar w:fldCharType="separate"/>
      </w:r>
      <w:r>
        <w:t>264</w:t>
      </w:r>
      <w:r>
        <w:fldChar w:fldCharType="end"/>
      </w:r>
    </w:p>
    <w:p w14:paraId="5D141DFC" w14:textId="060122EF" w:rsidR="0031480F" w:rsidRDefault="0031480F">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_Toc67061631 \h </w:instrText>
      </w:r>
      <w:r>
        <w:fldChar w:fldCharType="separate"/>
      </w:r>
      <w:r>
        <w:t>264</w:t>
      </w:r>
      <w:r>
        <w:fldChar w:fldCharType="end"/>
      </w:r>
    </w:p>
    <w:p w14:paraId="67CF451B" w14:textId="1809A5FD" w:rsidR="0031480F" w:rsidRDefault="0031480F">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_Toc67061632 \h </w:instrText>
      </w:r>
      <w:r>
        <w:fldChar w:fldCharType="separate"/>
      </w:r>
      <w:r>
        <w:t>264</w:t>
      </w:r>
      <w:r>
        <w:fldChar w:fldCharType="end"/>
      </w:r>
    </w:p>
    <w:p w14:paraId="159B009E" w14:textId="7C7305B6" w:rsidR="0031480F" w:rsidRDefault="0031480F">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_Toc67061633 \h </w:instrText>
      </w:r>
      <w:r>
        <w:fldChar w:fldCharType="separate"/>
      </w:r>
      <w:r>
        <w:t>264</w:t>
      </w:r>
      <w:r>
        <w:fldChar w:fldCharType="end"/>
      </w:r>
    </w:p>
    <w:p w14:paraId="76735EC6" w14:textId="72B4179E" w:rsidR="0031480F" w:rsidRDefault="0031480F">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_Toc67061634 \h </w:instrText>
      </w:r>
      <w:r>
        <w:fldChar w:fldCharType="separate"/>
      </w:r>
      <w:r>
        <w:t>264</w:t>
      </w:r>
      <w:r>
        <w:fldChar w:fldCharType="end"/>
      </w:r>
    </w:p>
    <w:p w14:paraId="4307C6AB" w14:textId="2E0AAA22" w:rsidR="0031480F" w:rsidRDefault="0031480F">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_Toc67061635 \h </w:instrText>
      </w:r>
      <w:r>
        <w:fldChar w:fldCharType="separate"/>
      </w:r>
      <w:r>
        <w:t>265</w:t>
      </w:r>
      <w:r>
        <w:fldChar w:fldCharType="end"/>
      </w:r>
    </w:p>
    <w:p w14:paraId="1C5D67F6" w14:textId="3A698012" w:rsidR="0031480F" w:rsidRDefault="0031480F">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_Toc67061636 \h </w:instrText>
      </w:r>
      <w:r>
        <w:fldChar w:fldCharType="separate"/>
      </w:r>
      <w:r>
        <w:t>265</w:t>
      </w:r>
      <w:r>
        <w:fldChar w:fldCharType="end"/>
      </w:r>
    </w:p>
    <w:p w14:paraId="466A1A0A" w14:textId="127D97CD" w:rsidR="0031480F" w:rsidRDefault="0031480F">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_Toc67061637 \h </w:instrText>
      </w:r>
      <w:r>
        <w:fldChar w:fldCharType="separate"/>
      </w:r>
      <w:r>
        <w:t>265</w:t>
      </w:r>
      <w:r>
        <w:fldChar w:fldCharType="end"/>
      </w:r>
    </w:p>
    <w:p w14:paraId="6F75CB05" w14:textId="7888C96F" w:rsidR="0031480F" w:rsidRDefault="0031480F">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_Toc67061638 \h </w:instrText>
      </w:r>
      <w:r>
        <w:fldChar w:fldCharType="separate"/>
      </w:r>
      <w:r>
        <w:t>265</w:t>
      </w:r>
      <w:r>
        <w:fldChar w:fldCharType="end"/>
      </w:r>
    </w:p>
    <w:p w14:paraId="14FA7368" w14:textId="4FD9BE56" w:rsidR="0031480F" w:rsidRDefault="0031480F">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_Toc67061639 \h </w:instrText>
      </w:r>
      <w:r>
        <w:fldChar w:fldCharType="separate"/>
      </w:r>
      <w:r>
        <w:t>266</w:t>
      </w:r>
      <w:r>
        <w:fldChar w:fldCharType="end"/>
      </w:r>
    </w:p>
    <w:p w14:paraId="672A2888" w14:textId="5AB3FCF5" w:rsidR="0031480F" w:rsidRDefault="0031480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_Toc67061640 \h </w:instrText>
      </w:r>
      <w:r>
        <w:fldChar w:fldCharType="separate"/>
      </w:r>
      <w:r>
        <w:t>268</w:t>
      </w:r>
      <w:r>
        <w:fldChar w:fldCharType="end"/>
      </w:r>
    </w:p>
    <w:p w14:paraId="5761DBBF" w14:textId="40ED2827" w:rsidR="0031480F" w:rsidRDefault="0031480F">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_Toc67061641 \h </w:instrText>
      </w:r>
      <w:r>
        <w:fldChar w:fldCharType="separate"/>
      </w:r>
      <w:r>
        <w:t>268</w:t>
      </w:r>
      <w:r>
        <w:fldChar w:fldCharType="end"/>
      </w:r>
    </w:p>
    <w:p w14:paraId="60380F44" w14:textId="79421BBA" w:rsidR="0031480F" w:rsidRDefault="0031480F">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_Toc67061642 \h </w:instrText>
      </w:r>
      <w:r>
        <w:fldChar w:fldCharType="separate"/>
      </w:r>
      <w:r>
        <w:t>268</w:t>
      </w:r>
      <w:r>
        <w:fldChar w:fldCharType="end"/>
      </w:r>
    </w:p>
    <w:p w14:paraId="61AE9E95" w14:textId="2E947D81" w:rsidR="0031480F" w:rsidRDefault="0031480F">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_Toc67061643 \h </w:instrText>
      </w:r>
      <w:r>
        <w:fldChar w:fldCharType="separate"/>
      </w:r>
      <w:r>
        <w:t>268</w:t>
      </w:r>
      <w:r>
        <w:fldChar w:fldCharType="end"/>
      </w:r>
    </w:p>
    <w:p w14:paraId="0306B624" w14:textId="7B5AE6CF" w:rsidR="0031480F" w:rsidRDefault="0031480F">
      <w:pPr>
        <w:pStyle w:val="TOC3"/>
        <w:rPr>
          <w:rFonts w:asciiTheme="minorHAnsi" w:eastAsiaTheme="minorEastAsia" w:hAnsiTheme="minorHAnsi" w:cstheme="minorBidi"/>
          <w:sz w:val="22"/>
          <w:szCs w:val="22"/>
          <w:lang w:eastAsia="en-GB"/>
        </w:rPr>
      </w:pPr>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_Toc67061644 \h </w:instrText>
      </w:r>
      <w:r>
        <w:fldChar w:fldCharType="separate"/>
      </w:r>
      <w:r>
        <w:t>268</w:t>
      </w:r>
      <w:r>
        <w:fldChar w:fldCharType="end"/>
      </w:r>
    </w:p>
    <w:p w14:paraId="338627CB" w14:textId="5CAFD69A" w:rsidR="0031480F" w:rsidRDefault="0031480F">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_Toc67061645 \h </w:instrText>
      </w:r>
      <w:r>
        <w:fldChar w:fldCharType="separate"/>
      </w:r>
      <w:r>
        <w:t>268</w:t>
      </w:r>
      <w:r>
        <w:fldChar w:fldCharType="end"/>
      </w:r>
    </w:p>
    <w:p w14:paraId="3CB170BD" w14:textId="17A444AC" w:rsidR="0031480F" w:rsidRDefault="0031480F">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_Toc67061646 \h </w:instrText>
      </w:r>
      <w:r>
        <w:fldChar w:fldCharType="separate"/>
      </w:r>
      <w:r>
        <w:t>269</w:t>
      </w:r>
      <w:r>
        <w:fldChar w:fldCharType="end"/>
      </w:r>
    </w:p>
    <w:p w14:paraId="7E3ED2E8" w14:textId="6FFACDD1" w:rsidR="0031480F" w:rsidRDefault="0031480F">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_Toc67061647 \h </w:instrText>
      </w:r>
      <w:r>
        <w:fldChar w:fldCharType="separate"/>
      </w:r>
      <w:r>
        <w:t>269</w:t>
      </w:r>
      <w:r>
        <w:fldChar w:fldCharType="end"/>
      </w:r>
    </w:p>
    <w:p w14:paraId="4B2DFCBA" w14:textId="5371E996" w:rsidR="0031480F" w:rsidRDefault="0031480F">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_Toc67061648 \h </w:instrText>
      </w:r>
      <w:r>
        <w:fldChar w:fldCharType="separate"/>
      </w:r>
      <w:r>
        <w:t>269</w:t>
      </w:r>
      <w:r>
        <w:fldChar w:fldCharType="end"/>
      </w:r>
    </w:p>
    <w:p w14:paraId="3E453B85" w14:textId="3ADEF348" w:rsidR="0031480F" w:rsidRDefault="0031480F">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_Toc67061649 \h </w:instrText>
      </w:r>
      <w:r>
        <w:fldChar w:fldCharType="separate"/>
      </w:r>
      <w:r>
        <w:t>270</w:t>
      </w:r>
      <w:r>
        <w:fldChar w:fldCharType="end"/>
      </w:r>
    </w:p>
    <w:p w14:paraId="01092FE4" w14:textId="63A34551" w:rsidR="0031480F" w:rsidRDefault="0031480F">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_Toc67061650 \h </w:instrText>
      </w:r>
      <w:r>
        <w:fldChar w:fldCharType="separate"/>
      </w:r>
      <w:r>
        <w:t>272</w:t>
      </w:r>
      <w:r>
        <w:fldChar w:fldCharType="end"/>
      </w:r>
    </w:p>
    <w:p w14:paraId="587EF7BF" w14:textId="70E02766" w:rsidR="0031480F" w:rsidRDefault="0031480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_Toc67061651 \h </w:instrText>
      </w:r>
      <w:r>
        <w:fldChar w:fldCharType="separate"/>
      </w:r>
      <w:r>
        <w:t>278</w:t>
      </w:r>
      <w:r>
        <w:fldChar w:fldCharType="end"/>
      </w:r>
    </w:p>
    <w:p w14:paraId="19F343E4" w14:textId="09746306" w:rsidR="0031480F" w:rsidRDefault="0031480F">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_Toc67061652 \h </w:instrText>
      </w:r>
      <w:r>
        <w:fldChar w:fldCharType="separate"/>
      </w:r>
      <w:r>
        <w:t>278</w:t>
      </w:r>
      <w:r>
        <w:fldChar w:fldCharType="end"/>
      </w:r>
    </w:p>
    <w:p w14:paraId="2480372E" w14:textId="149C3218" w:rsidR="0031480F" w:rsidRDefault="0031480F">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_Toc67061653 \h </w:instrText>
      </w:r>
      <w:r>
        <w:fldChar w:fldCharType="separate"/>
      </w:r>
      <w:r>
        <w:t>278</w:t>
      </w:r>
      <w:r>
        <w:fldChar w:fldCharType="end"/>
      </w:r>
    </w:p>
    <w:p w14:paraId="65D19FC6" w14:textId="04FD1DAA" w:rsidR="0031480F" w:rsidRDefault="0031480F">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_Toc67061654 \h </w:instrText>
      </w:r>
      <w:r>
        <w:fldChar w:fldCharType="separate"/>
      </w:r>
      <w:r>
        <w:t>278</w:t>
      </w:r>
      <w:r>
        <w:fldChar w:fldCharType="end"/>
      </w:r>
    </w:p>
    <w:p w14:paraId="35EB5462" w14:textId="43E7B882" w:rsidR="0031480F" w:rsidRDefault="0031480F">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_Toc67061655 \h </w:instrText>
      </w:r>
      <w:r>
        <w:fldChar w:fldCharType="separate"/>
      </w:r>
      <w:r>
        <w:t>278</w:t>
      </w:r>
      <w:r>
        <w:fldChar w:fldCharType="end"/>
      </w:r>
    </w:p>
    <w:p w14:paraId="20110B32" w14:textId="76B1E3D2" w:rsidR="0031480F" w:rsidRDefault="0031480F">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_Toc67061656 \h </w:instrText>
      </w:r>
      <w:r>
        <w:fldChar w:fldCharType="separate"/>
      </w:r>
      <w:r>
        <w:t>278</w:t>
      </w:r>
      <w:r>
        <w:fldChar w:fldCharType="end"/>
      </w:r>
    </w:p>
    <w:p w14:paraId="48E73D9A" w14:textId="5224F5AD" w:rsidR="0031480F" w:rsidRDefault="0031480F">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_Toc67061657 \h </w:instrText>
      </w:r>
      <w:r>
        <w:fldChar w:fldCharType="separate"/>
      </w:r>
      <w:r>
        <w:t>279</w:t>
      </w:r>
      <w:r>
        <w:fldChar w:fldCharType="end"/>
      </w:r>
    </w:p>
    <w:p w14:paraId="6A331EE0" w14:textId="1D3599F8" w:rsidR="0031480F" w:rsidRDefault="0031480F">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_Toc67061658 \h </w:instrText>
      </w:r>
      <w:r>
        <w:fldChar w:fldCharType="separate"/>
      </w:r>
      <w:r>
        <w:t>279</w:t>
      </w:r>
      <w:r>
        <w:fldChar w:fldCharType="end"/>
      </w:r>
    </w:p>
    <w:p w14:paraId="463460B9" w14:textId="3ECCF8DF" w:rsidR="0031480F" w:rsidRDefault="0031480F">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_Toc67061659 \h </w:instrText>
      </w:r>
      <w:r>
        <w:fldChar w:fldCharType="separate"/>
      </w:r>
      <w:r>
        <w:t>279</w:t>
      </w:r>
      <w:r>
        <w:fldChar w:fldCharType="end"/>
      </w:r>
    </w:p>
    <w:p w14:paraId="626F81E1" w14:textId="0F93E3C8" w:rsidR="0031480F" w:rsidRDefault="0031480F">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_Toc67061660 \h </w:instrText>
      </w:r>
      <w:r>
        <w:fldChar w:fldCharType="separate"/>
      </w:r>
      <w:r>
        <w:t>280</w:t>
      </w:r>
      <w:r>
        <w:fldChar w:fldCharType="end"/>
      </w:r>
    </w:p>
    <w:p w14:paraId="6AD68B6C" w14:textId="40D6CCAF" w:rsidR="0031480F" w:rsidRDefault="0031480F">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_Toc67061661 \h </w:instrText>
      </w:r>
      <w:r>
        <w:fldChar w:fldCharType="separate"/>
      </w:r>
      <w:r>
        <w:t>280</w:t>
      </w:r>
      <w:r>
        <w:fldChar w:fldCharType="end"/>
      </w:r>
    </w:p>
    <w:p w14:paraId="43AFA3A6" w14:textId="5FD52F77" w:rsidR="0031480F" w:rsidRDefault="0031480F">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_Toc67061662 \h </w:instrText>
      </w:r>
      <w:r>
        <w:fldChar w:fldCharType="separate"/>
      </w:r>
      <w:r>
        <w:t>281</w:t>
      </w:r>
      <w:r>
        <w:fldChar w:fldCharType="end"/>
      </w:r>
    </w:p>
    <w:p w14:paraId="4425E30F" w14:textId="16B011C3" w:rsidR="0031480F" w:rsidRDefault="0031480F">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_Toc67061663 \h </w:instrText>
      </w:r>
      <w:r>
        <w:fldChar w:fldCharType="separate"/>
      </w:r>
      <w:r>
        <w:t>281</w:t>
      </w:r>
      <w:r>
        <w:fldChar w:fldCharType="end"/>
      </w:r>
    </w:p>
    <w:p w14:paraId="7C84826C" w14:textId="21BF6341" w:rsidR="0031480F" w:rsidRDefault="0031480F">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_Toc67061664 \h </w:instrText>
      </w:r>
      <w:r>
        <w:fldChar w:fldCharType="separate"/>
      </w:r>
      <w:r>
        <w:t>281</w:t>
      </w:r>
      <w:r>
        <w:fldChar w:fldCharType="end"/>
      </w:r>
    </w:p>
    <w:p w14:paraId="028C707C" w14:textId="2407683F" w:rsidR="0031480F" w:rsidRDefault="0031480F">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_Toc67061665 \h </w:instrText>
      </w:r>
      <w:r>
        <w:fldChar w:fldCharType="separate"/>
      </w:r>
      <w:r>
        <w:t>282</w:t>
      </w:r>
      <w:r>
        <w:fldChar w:fldCharType="end"/>
      </w:r>
    </w:p>
    <w:p w14:paraId="60C3F347" w14:textId="04F31557" w:rsidR="0031480F" w:rsidRDefault="0031480F">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_Toc67061666 \h </w:instrText>
      </w:r>
      <w:r>
        <w:fldChar w:fldCharType="separate"/>
      </w:r>
      <w:r>
        <w:t>283</w:t>
      </w:r>
      <w:r>
        <w:fldChar w:fldCharType="end"/>
      </w:r>
    </w:p>
    <w:p w14:paraId="5858C768" w14:textId="2A877B94" w:rsidR="0031480F" w:rsidRDefault="0031480F">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_Toc67061667 \h </w:instrText>
      </w:r>
      <w:r>
        <w:fldChar w:fldCharType="separate"/>
      </w:r>
      <w:r>
        <w:t>284</w:t>
      </w:r>
      <w:r>
        <w:fldChar w:fldCharType="end"/>
      </w:r>
    </w:p>
    <w:p w14:paraId="60E6BEBD" w14:textId="52A4820C" w:rsidR="0031480F" w:rsidRDefault="0031480F">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_Toc67061668 \h </w:instrText>
      </w:r>
      <w:r>
        <w:fldChar w:fldCharType="separate"/>
      </w:r>
      <w:r>
        <w:t>285</w:t>
      </w:r>
      <w:r>
        <w:fldChar w:fldCharType="end"/>
      </w:r>
    </w:p>
    <w:p w14:paraId="0F305053" w14:textId="60413749" w:rsidR="0031480F" w:rsidRDefault="0031480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_Toc67061669 \h </w:instrText>
      </w:r>
      <w:r>
        <w:fldChar w:fldCharType="separate"/>
      </w:r>
      <w:r>
        <w:t>288</w:t>
      </w:r>
      <w:r>
        <w:fldChar w:fldCharType="end"/>
      </w:r>
    </w:p>
    <w:p w14:paraId="4B8636B3" w14:textId="600F33D7" w:rsidR="0031480F" w:rsidRDefault="0031480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_Toc67061670 \h </w:instrText>
      </w:r>
      <w:r>
        <w:fldChar w:fldCharType="separate"/>
      </w:r>
      <w:r>
        <w:t>288</w:t>
      </w:r>
      <w:r>
        <w:fldChar w:fldCharType="end"/>
      </w:r>
    </w:p>
    <w:p w14:paraId="76ED53DB" w14:textId="4363B46E" w:rsidR="0031480F" w:rsidRDefault="0031480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_Toc67061671 \h </w:instrText>
      </w:r>
      <w:r>
        <w:fldChar w:fldCharType="separate"/>
      </w:r>
      <w:r>
        <w:t>288</w:t>
      </w:r>
      <w:r>
        <w:fldChar w:fldCharType="end"/>
      </w:r>
    </w:p>
    <w:p w14:paraId="09B6E8CE" w14:textId="2D3CB086" w:rsidR="0031480F" w:rsidRDefault="0031480F">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_Toc67061672 \h </w:instrText>
      </w:r>
      <w:r>
        <w:fldChar w:fldCharType="separate"/>
      </w:r>
      <w:r>
        <w:t>288</w:t>
      </w:r>
      <w:r>
        <w:fldChar w:fldCharType="end"/>
      </w:r>
    </w:p>
    <w:p w14:paraId="490DDE35" w14:textId="13C61AB2" w:rsidR="0031480F" w:rsidRDefault="0031480F">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_Toc67061673 \h </w:instrText>
      </w:r>
      <w:r>
        <w:fldChar w:fldCharType="separate"/>
      </w:r>
      <w:r>
        <w:t>288</w:t>
      </w:r>
      <w:r>
        <w:fldChar w:fldCharType="end"/>
      </w:r>
    </w:p>
    <w:p w14:paraId="34127A03" w14:textId="691115D3" w:rsidR="0031480F" w:rsidRDefault="0031480F">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_Toc67061674 \h </w:instrText>
      </w:r>
      <w:r>
        <w:fldChar w:fldCharType="separate"/>
      </w:r>
      <w:r>
        <w:t>288</w:t>
      </w:r>
      <w:r>
        <w:fldChar w:fldCharType="end"/>
      </w:r>
    </w:p>
    <w:p w14:paraId="43DF8800" w14:textId="206C7D1A" w:rsidR="0031480F" w:rsidRDefault="0031480F">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_Toc67061675 \h </w:instrText>
      </w:r>
      <w:r>
        <w:fldChar w:fldCharType="separate"/>
      </w:r>
      <w:r>
        <w:t>288</w:t>
      </w:r>
      <w:r>
        <w:fldChar w:fldCharType="end"/>
      </w:r>
    </w:p>
    <w:p w14:paraId="717149B4" w14:textId="555C559F" w:rsidR="0031480F" w:rsidRDefault="0031480F">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_Toc67061676 \h </w:instrText>
      </w:r>
      <w:r>
        <w:fldChar w:fldCharType="separate"/>
      </w:r>
      <w:r>
        <w:t>288</w:t>
      </w:r>
      <w:r>
        <w:fldChar w:fldCharType="end"/>
      </w:r>
    </w:p>
    <w:p w14:paraId="22257933" w14:textId="1445A45D" w:rsidR="0031480F" w:rsidRDefault="0031480F">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_Toc67061677 \h </w:instrText>
      </w:r>
      <w:r>
        <w:fldChar w:fldCharType="separate"/>
      </w:r>
      <w:r>
        <w:t>289</w:t>
      </w:r>
      <w:r>
        <w:fldChar w:fldCharType="end"/>
      </w:r>
    </w:p>
    <w:p w14:paraId="12A76848" w14:textId="08107BA3" w:rsidR="0031480F" w:rsidRDefault="0031480F">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_Toc67061678 \h </w:instrText>
      </w:r>
      <w:r>
        <w:fldChar w:fldCharType="separate"/>
      </w:r>
      <w:r>
        <w:t>290</w:t>
      </w:r>
      <w:r>
        <w:fldChar w:fldCharType="end"/>
      </w:r>
    </w:p>
    <w:p w14:paraId="3B5841F6" w14:textId="5BD46ECE" w:rsidR="0031480F" w:rsidRDefault="0031480F">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_Toc67061679 \h </w:instrText>
      </w:r>
      <w:r>
        <w:fldChar w:fldCharType="separate"/>
      </w:r>
      <w:r>
        <w:t>290</w:t>
      </w:r>
      <w:r>
        <w:fldChar w:fldCharType="end"/>
      </w:r>
    </w:p>
    <w:p w14:paraId="43E74FDC" w14:textId="1CB45598" w:rsidR="0031480F" w:rsidRDefault="0031480F">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_Toc67061680 \h </w:instrText>
      </w:r>
      <w:r>
        <w:fldChar w:fldCharType="separate"/>
      </w:r>
      <w:r>
        <w:t>291</w:t>
      </w:r>
      <w:r>
        <w:fldChar w:fldCharType="end"/>
      </w:r>
    </w:p>
    <w:p w14:paraId="1BEF8E6E" w14:textId="57F4F34A" w:rsidR="0031480F" w:rsidRDefault="0031480F">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_Toc67061681 \h </w:instrText>
      </w:r>
      <w:r>
        <w:fldChar w:fldCharType="separate"/>
      </w:r>
      <w:r>
        <w:t>292</w:t>
      </w:r>
      <w:r>
        <w:fldChar w:fldCharType="end"/>
      </w:r>
    </w:p>
    <w:p w14:paraId="5037CDD4" w14:textId="0522B972" w:rsidR="0031480F" w:rsidRDefault="0031480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_Toc67061682 \h </w:instrText>
      </w:r>
      <w:r>
        <w:fldChar w:fldCharType="separate"/>
      </w:r>
      <w:r>
        <w:t>294</w:t>
      </w:r>
      <w:r>
        <w:fldChar w:fldCharType="end"/>
      </w:r>
    </w:p>
    <w:p w14:paraId="07E01CE1" w14:textId="2AA0FFD9" w:rsidR="0031480F" w:rsidRDefault="0031480F">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_Toc67061683 \h </w:instrText>
      </w:r>
      <w:r>
        <w:fldChar w:fldCharType="separate"/>
      </w:r>
      <w:r>
        <w:t>294</w:t>
      </w:r>
      <w:r>
        <w:fldChar w:fldCharType="end"/>
      </w:r>
    </w:p>
    <w:p w14:paraId="3BC09591" w14:textId="2A7AD6A3" w:rsidR="0031480F" w:rsidRDefault="0031480F">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_Toc67061684 \h </w:instrText>
      </w:r>
      <w:r>
        <w:fldChar w:fldCharType="separate"/>
      </w:r>
      <w:r>
        <w:t>294</w:t>
      </w:r>
      <w:r>
        <w:fldChar w:fldCharType="end"/>
      </w:r>
    </w:p>
    <w:p w14:paraId="6636AD7F" w14:textId="7FFD7A64" w:rsidR="0031480F" w:rsidRDefault="0031480F">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_Toc67061685 \h </w:instrText>
      </w:r>
      <w:r>
        <w:fldChar w:fldCharType="separate"/>
      </w:r>
      <w:r>
        <w:t>294</w:t>
      </w:r>
      <w:r>
        <w:fldChar w:fldCharType="end"/>
      </w:r>
    </w:p>
    <w:p w14:paraId="5AAAC876" w14:textId="3D7E6638" w:rsidR="0031480F" w:rsidRDefault="0031480F">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_Toc67061686 \h </w:instrText>
      </w:r>
      <w:r>
        <w:fldChar w:fldCharType="separate"/>
      </w:r>
      <w:r>
        <w:t>294</w:t>
      </w:r>
      <w:r>
        <w:fldChar w:fldCharType="end"/>
      </w:r>
    </w:p>
    <w:p w14:paraId="64D94336" w14:textId="2396F72F" w:rsidR="0031480F" w:rsidRDefault="0031480F">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_Toc67061687 \h </w:instrText>
      </w:r>
      <w:r>
        <w:fldChar w:fldCharType="separate"/>
      </w:r>
      <w:r>
        <w:t>294</w:t>
      </w:r>
      <w:r>
        <w:fldChar w:fldCharType="end"/>
      </w:r>
    </w:p>
    <w:p w14:paraId="7DF4617B" w14:textId="361140A7" w:rsidR="0031480F" w:rsidRDefault="0031480F">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_Toc67061688 \h </w:instrText>
      </w:r>
      <w:r>
        <w:fldChar w:fldCharType="separate"/>
      </w:r>
      <w:r>
        <w:t>294</w:t>
      </w:r>
      <w:r>
        <w:fldChar w:fldCharType="end"/>
      </w:r>
    </w:p>
    <w:p w14:paraId="234C96FC" w14:textId="12CDE6A3" w:rsidR="0031480F" w:rsidRDefault="0031480F">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_Toc67061689 \h </w:instrText>
      </w:r>
      <w:r>
        <w:fldChar w:fldCharType="separate"/>
      </w:r>
      <w:r>
        <w:t>295</w:t>
      </w:r>
      <w:r>
        <w:fldChar w:fldCharType="end"/>
      </w:r>
    </w:p>
    <w:p w14:paraId="4C48F938" w14:textId="50C91E9E" w:rsidR="0031480F" w:rsidRDefault="0031480F">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_Toc67061690 \h </w:instrText>
      </w:r>
      <w:r>
        <w:fldChar w:fldCharType="separate"/>
      </w:r>
      <w:r>
        <w:t>295</w:t>
      </w:r>
      <w:r>
        <w:fldChar w:fldCharType="end"/>
      </w:r>
    </w:p>
    <w:p w14:paraId="268DB19C" w14:textId="73209BF3" w:rsidR="0031480F" w:rsidRDefault="0031480F">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_Toc67061691 \h </w:instrText>
      </w:r>
      <w:r>
        <w:fldChar w:fldCharType="separate"/>
      </w:r>
      <w:r>
        <w:t>300</w:t>
      </w:r>
      <w:r>
        <w:fldChar w:fldCharType="end"/>
      </w:r>
    </w:p>
    <w:p w14:paraId="24E38677" w14:textId="5A69EE56" w:rsidR="0031480F" w:rsidRDefault="0031480F">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_Toc67061692 \h </w:instrText>
      </w:r>
      <w:r>
        <w:fldChar w:fldCharType="separate"/>
      </w:r>
      <w:r>
        <w:t>305</w:t>
      </w:r>
      <w:r>
        <w:fldChar w:fldCharType="end"/>
      </w:r>
    </w:p>
    <w:p w14:paraId="47AA4012" w14:textId="3D695C8D" w:rsidR="0031480F" w:rsidRDefault="0031480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_Toc67061693 \h </w:instrText>
      </w:r>
      <w:r>
        <w:fldChar w:fldCharType="separate"/>
      </w:r>
      <w:r>
        <w:t>310</w:t>
      </w:r>
      <w:r>
        <w:fldChar w:fldCharType="end"/>
      </w:r>
    </w:p>
    <w:p w14:paraId="6968DF42" w14:textId="319D2B55" w:rsidR="0031480F" w:rsidRDefault="0031480F">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_Toc67061694 \h </w:instrText>
      </w:r>
      <w:r>
        <w:fldChar w:fldCharType="separate"/>
      </w:r>
      <w:r>
        <w:t>310</w:t>
      </w:r>
      <w:r>
        <w:fldChar w:fldCharType="end"/>
      </w:r>
    </w:p>
    <w:p w14:paraId="7749D651" w14:textId="6D121BBC" w:rsidR="0031480F" w:rsidRDefault="0031480F">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_Toc67061695 \h </w:instrText>
      </w:r>
      <w:r>
        <w:fldChar w:fldCharType="separate"/>
      </w:r>
      <w:r>
        <w:t>310</w:t>
      </w:r>
      <w:r>
        <w:fldChar w:fldCharType="end"/>
      </w:r>
    </w:p>
    <w:p w14:paraId="66AFDE7B" w14:textId="117D2E17" w:rsidR="0031480F" w:rsidRDefault="0031480F">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_Toc67061696 \h </w:instrText>
      </w:r>
      <w:r>
        <w:fldChar w:fldCharType="separate"/>
      </w:r>
      <w:r>
        <w:t>310</w:t>
      </w:r>
      <w:r>
        <w:fldChar w:fldCharType="end"/>
      </w:r>
    </w:p>
    <w:p w14:paraId="03F6F4AC" w14:textId="63B27D06" w:rsidR="0031480F" w:rsidRDefault="0031480F">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_Toc67061697 \h </w:instrText>
      </w:r>
      <w:r>
        <w:fldChar w:fldCharType="separate"/>
      </w:r>
      <w:r>
        <w:t>310</w:t>
      </w:r>
      <w:r>
        <w:fldChar w:fldCharType="end"/>
      </w:r>
    </w:p>
    <w:p w14:paraId="341511BF" w14:textId="6A96F648" w:rsidR="0031480F" w:rsidRDefault="0031480F">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_Toc67061698 \h </w:instrText>
      </w:r>
      <w:r>
        <w:fldChar w:fldCharType="separate"/>
      </w:r>
      <w:r>
        <w:t>310</w:t>
      </w:r>
      <w:r>
        <w:fldChar w:fldCharType="end"/>
      </w:r>
    </w:p>
    <w:p w14:paraId="2756AD1F" w14:textId="7EAE9D7A" w:rsidR="0031480F" w:rsidRDefault="0031480F">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_Toc67061699 \h </w:instrText>
      </w:r>
      <w:r>
        <w:fldChar w:fldCharType="separate"/>
      </w:r>
      <w:r>
        <w:t>311</w:t>
      </w:r>
      <w:r>
        <w:fldChar w:fldCharType="end"/>
      </w:r>
    </w:p>
    <w:p w14:paraId="433C44D8" w14:textId="60296DEB" w:rsidR="0031480F" w:rsidRDefault="0031480F">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_Toc67061700 \h </w:instrText>
      </w:r>
      <w:r>
        <w:fldChar w:fldCharType="separate"/>
      </w:r>
      <w:r>
        <w:t>311</w:t>
      </w:r>
      <w:r>
        <w:fldChar w:fldCharType="end"/>
      </w:r>
    </w:p>
    <w:p w14:paraId="7A29F05A" w14:textId="79FCDE5E" w:rsidR="0031480F" w:rsidRDefault="0031480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_Toc67061701 \h </w:instrText>
      </w:r>
      <w:r>
        <w:fldChar w:fldCharType="separate"/>
      </w:r>
      <w:r>
        <w:t>312</w:t>
      </w:r>
      <w:r>
        <w:fldChar w:fldCharType="end"/>
      </w:r>
    </w:p>
    <w:p w14:paraId="35F69D63" w14:textId="4AF7C7C6" w:rsidR="0031480F" w:rsidRDefault="0031480F">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_Toc67061702 \h </w:instrText>
      </w:r>
      <w:r>
        <w:fldChar w:fldCharType="separate"/>
      </w:r>
      <w:r>
        <w:t>312</w:t>
      </w:r>
      <w:r>
        <w:fldChar w:fldCharType="end"/>
      </w:r>
    </w:p>
    <w:p w14:paraId="5100BFFF" w14:textId="62E34B78" w:rsidR="0031480F" w:rsidRDefault="0031480F">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_Toc67061703 \h </w:instrText>
      </w:r>
      <w:r>
        <w:fldChar w:fldCharType="separate"/>
      </w:r>
      <w:r>
        <w:t>312</w:t>
      </w:r>
      <w:r>
        <w:fldChar w:fldCharType="end"/>
      </w:r>
    </w:p>
    <w:p w14:paraId="24D27C18" w14:textId="7BC52497" w:rsidR="0031480F" w:rsidRDefault="0031480F">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_Toc67061704 \h </w:instrText>
      </w:r>
      <w:r>
        <w:fldChar w:fldCharType="separate"/>
      </w:r>
      <w:r>
        <w:t>312</w:t>
      </w:r>
      <w:r>
        <w:fldChar w:fldCharType="end"/>
      </w:r>
    </w:p>
    <w:p w14:paraId="39EF721F" w14:textId="6D3D2D2D" w:rsidR="0031480F" w:rsidRDefault="0031480F">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_Toc67061705 \h </w:instrText>
      </w:r>
      <w:r>
        <w:fldChar w:fldCharType="separate"/>
      </w:r>
      <w:r>
        <w:t>313</w:t>
      </w:r>
      <w:r>
        <w:fldChar w:fldCharType="end"/>
      </w:r>
    </w:p>
    <w:p w14:paraId="31F9DB17" w14:textId="3A8FBDB1" w:rsidR="0031480F" w:rsidRDefault="0031480F">
      <w:pPr>
        <w:pStyle w:val="TOC4"/>
        <w:rPr>
          <w:rFonts w:asciiTheme="minorHAnsi" w:eastAsiaTheme="minorEastAsia" w:hAnsiTheme="minorHAnsi" w:cstheme="minorBidi"/>
          <w:sz w:val="22"/>
          <w:szCs w:val="22"/>
          <w:lang w:eastAsia="en-GB"/>
        </w:rPr>
      </w:pPr>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_Toc67061706 \h </w:instrText>
      </w:r>
      <w:r>
        <w:fldChar w:fldCharType="separate"/>
      </w:r>
      <w:r>
        <w:t>313</w:t>
      </w:r>
      <w:r>
        <w:fldChar w:fldCharType="end"/>
      </w:r>
    </w:p>
    <w:p w14:paraId="5956D44D" w14:textId="26B46C5D" w:rsidR="0031480F" w:rsidRDefault="0031480F">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_Toc67061707 \h </w:instrText>
      </w:r>
      <w:r>
        <w:fldChar w:fldCharType="separate"/>
      </w:r>
      <w:r>
        <w:t>313</w:t>
      </w:r>
      <w:r>
        <w:fldChar w:fldCharType="end"/>
      </w:r>
    </w:p>
    <w:p w14:paraId="731B6ABB" w14:textId="2B173396" w:rsidR="0031480F" w:rsidRDefault="0031480F">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_Toc67061708 \h </w:instrText>
      </w:r>
      <w:r>
        <w:fldChar w:fldCharType="separate"/>
      </w:r>
      <w:r>
        <w:t>313</w:t>
      </w:r>
      <w:r>
        <w:fldChar w:fldCharType="end"/>
      </w:r>
    </w:p>
    <w:p w14:paraId="7DDA8330" w14:textId="1F8FE1E8" w:rsidR="0031480F" w:rsidRDefault="0031480F">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_Toc67061709 \h </w:instrText>
      </w:r>
      <w:r>
        <w:fldChar w:fldCharType="separate"/>
      </w:r>
      <w:r>
        <w:t>313</w:t>
      </w:r>
      <w:r>
        <w:fldChar w:fldCharType="end"/>
      </w:r>
    </w:p>
    <w:p w14:paraId="42E7C0FF" w14:textId="3FF47DC9" w:rsidR="0031480F" w:rsidRDefault="0031480F">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_Toc67061710 \h </w:instrText>
      </w:r>
      <w:r>
        <w:fldChar w:fldCharType="separate"/>
      </w:r>
      <w:r>
        <w:t>314</w:t>
      </w:r>
      <w:r>
        <w:fldChar w:fldCharType="end"/>
      </w:r>
    </w:p>
    <w:p w14:paraId="4FE3DA84" w14:textId="051A4D6A" w:rsidR="0031480F" w:rsidRDefault="0031480F">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_Toc67061711 \h </w:instrText>
      </w:r>
      <w:r>
        <w:fldChar w:fldCharType="separate"/>
      </w:r>
      <w:r>
        <w:t>314</w:t>
      </w:r>
      <w:r>
        <w:fldChar w:fldCharType="end"/>
      </w:r>
    </w:p>
    <w:p w14:paraId="7342D8A9" w14:textId="396471AC" w:rsidR="0031480F" w:rsidRDefault="0031480F">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_Toc67061712 \h </w:instrText>
      </w:r>
      <w:r>
        <w:fldChar w:fldCharType="separate"/>
      </w:r>
      <w:r>
        <w:t>314</w:t>
      </w:r>
      <w:r>
        <w:fldChar w:fldCharType="end"/>
      </w:r>
    </w:p>
    <w:p w14:paraId="667EBC02" w14:textId="2C90B5AF" w:rsidR="0031480F" w:rsidRDefault="0031480F">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_Toc67061713 \h </w:instrText>
      </w:r>
      <w:r>
        <w:fldChar w:fldCharType="separate"/>
      </w:r>
      <w:r>
        <w:t>314</w:t>
      </w:r>
      <w:r>
        <w:fldChar w:fldCharType="end"/>
      </w:r>
    </w:p>
    <w:p w14:paraId="26FF993B" w14:textId="16E67340" w:rsidR="0031480F" w:rsidRDefault="0031480F">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_Toc67061714 \h </w:instrText>
      </w:r>
      <w:r>
        <w:fldChar w:fldCharType="separate"/>
      </w:r>
      <w:r>
        <w:t>314</w:t>
      </w:r>
      <w:r>
        <w:fldChar w:fldCharType="end"/>
      </w:r>
    </w:p>
    <w:p w14:paraId="36A6339E" w14:textId="392856A8" w:rsidR="0031480F" w:rsidRDefault="0031480F">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_Toc67061715 \h </w:instrText>
      </w:r>
      <w:r>
        <w:fldChar w:fldCharType="separate"/>
      </w:r>
      <w:r>
        <w:t>316</w:t>
      </w:r>
      <w:r>
        <w:fldChar w:fldCharType="end"/>
      </w:r>
    </w:p>
    <w:p w14:paraId="2116FD4E" w14:textId="61835596" w:rsidR="0031480F" w:rsidRDefault="0031480F">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_Toc67061716 \h </w:instrText>
      </w:r>
      <w:r>
        <w:fldChar w:fldCharType="separate"/>
      </w:r>
      <w:r>
        <w:t>320</w:t>
      </w:r>
      <w:r>
        <w:fldChar w:fldCharType="end"/>
      </w:r>
    </w:p>
    <w:p w14:paraId="0A006910" w14:textId="64AE9F97" w:rsidR="0031480F" w:rsidRDefault="0031480F">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_Toc67061717 \h </w:instrText>
      </w:r>
      <w:r>
        <w:fldChar w:fldCharType="separate"/>
      </w:r>
      <w:r>
        <w:t>321</w:t>
      </w:r>
      <w:r>
        <w:fldChar w:fldCharType="end"/>
      </w:r>
    </w:p>
    <w:p w14:paraId="4CCB487A" w14:textId="08BAF46F" w:rsidR="0031480F" w:rsidRDefault="0031480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_Toc67061718 \h </w:instrText>
      </w:r>
      <w:r>
        <w:fldChar w:fldCharType="separate"/>
      </w:r>
      <w:r>
        <w:t>325</w:t>
      </w:r>
      <w:r>
        <w:fldChar w:fldCharType="end"/>
      </w:r>
    </w:p>
    <w:p w14:paraId="2DA85CF8" w14:textId="0FEDAAC5" w:rsidR="0031480F" w:rsidRDefault="0031480F">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_Toc67061719 \h </w:instrText>
      </w:r>
      <w:r>
        <w:fldChar w:fldCharType="separate"/>
      </w:r>
      <w:r>
        <w:t>325</w:t>
      </w:r>
      <w:r>
        <w:fldChar w:fldCharType="end"/>
      </w:r>
    </w:p>
    <w:p w14:paraId="2F03581B" w14:textId="1D6CA126" w:rsidR="0031480F" w:rsidRDefault="0031480F">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_Toc67061720 \h </w:instrText>
      </w:r>
      <w:r>
        <w:fldChar w:fldCharType="separate"/>
      </w:r>
      <w:r>
        <w:t>325</w:t>
      </w:r>
      <w:r>
        <w:fldChar w:fldCharType="end"/>
      </w:r>
    </w:p>
    <w:p w14:paraId="2E57DEA0" w14:textId="1F071292" w:rsidR="0031480F" w:rsidRDefault="0031480F">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_Toc67061721 \h </w:instrText>
      </w:r>
      <w:r>
        <w:fldChar w:fldCharType="separate"/>
      </w:r>
      <w:r>
        <w:t>326</w:t>
      </w:r>
      <w:r>
        <w:fldChar w:fldCharType="end"/>
      </w:r>
    </w:p>
    <w:p w14:paraId="7C04594B" w14:textId="63A49153" w:rsidR="0031480F" w:rsidRDefault="0031480F">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_Toc67061722 \h </w:instrText>
      </w:r>
      <w:r>
        <w:fldChar w:fldCharType="separate"/>
      </w:r>
      <w:r>
        <w:t>326</w:t>
      </w:r>
      <w:r>
        <w:fldChar w:fldCharType="end"/>
      </w:r>
    </w:p>
    <w:p w14:paraId="4DE282CA" w14:textId="1BEA60C7" w:rsidR="0031480F" w:rsidRDefault="0031480F">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_Toc67061723 \h </w:instrText>
      </w:r>
      <w:r>
        <w:fldChar w:fldCharType="separate"/>
      </w:r>
      <w:r>
        <w:t>326</w:t>
      </w:r>
      <w:r>
        <w:fldChar w:fldCharType="end"/>
      </w:r>
    </w:p>
    <w:p w14:paraId="05C052A2" w14:textId="31968AC6" w:rsidR="0031480F" w:rsidRDefault="0031480F">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_Toc67061724 \h </w:instrText>
      </w:r>
      <w:r>
        <w:fldChar w:fldCharType="separate"/>
      </w:r>
      <w:r>
        <w:t>326</w:t>
      </w:r>
      <w:r>
        <w:fldChar w:fldCharType="end"/>
      </w:r>
    </w:p>
    <w:p w14:paraId="3E2EBCC3" w14:textId="3F840CA8" w:rsidR="0031480F" w:rsidRDefault="0031480F">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_Toc67061725 \h </w:instrText>
      </w:r>
      <w:r>
        <w:fldChar w:fldCharType="separate"/>
      </w:r>
      <w:r>
        <w:t>327</w:t>
      </w:r>
      <w:r>
        <w:fldChar w:fldCharType="end"/>
      </w:r>
    </w:p>
    <w:p w14:paraId="220C4940" w14:textId="1560F4FD" w:rsidR="0031480F" w:rsidRDefault="0031480F">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_Toc67061726 \h </w:instrText>
      </w:r>
      <w:r>
        <w:fldChar w:fldCharType="separate"/>
      </w:r>
      <w:r>
        <w:t>327</w:t>
      </w:r>
      <w:r>
        <w:fldChar w:fldCharType="end"/>
      </w:r>
    </w:p>
    <w:p w14:paraId="4C62EFDF" w14:textId="25AA9D6F" w:rsidR="0031480F" w:rsidRDefault="0031480F">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_Toc67061727 \h </w:instrText>
      </w:r>
      <w:r>
        <w:fldChar w:fldCharType="separate"/>
      </w:r>
      <w:r>
        <w:t>328</w:t>
      </w:r>
      <w:r>
        <w:fldChar w:fldCharType="end"/>
      </w:r>
    </w:p>
    <w:p w14:paraId="0A990CC4" w14:textId="09E577BE" w:rsidR="0031480F" w:rsidRDefault="0031480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_Toc67061728 \h </w:instrText>
      </w:r>
      <w:r>
        <w:fldChar w:fldCharType="separate"/>
      </w:r>
      <w:r>
        <w:t>331</w:t>
      </w:r>
      <w:r>
        <w:fldChar w:fldCharType="end"/>
      </w:r>
    </w:p>
    <w:p w14:paraId="2C8B6B02" w14:textId="015B4BC0" w:rsidR="0031480F" w:rsidRDefault="0031480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_Toc67061729 \h </w:instrText>
      </w:r>
      <w:r>
        <w:fldChar w:fldCharType="separate"/>
      </w:r>
      <w:r>
        <w:t>331</w:t>
      </w:r>
      <w:r>
        <w:fldChar w:fldCharType="end"/>
      </w:r>
    </w:p>
    <w:p w14:paraId="7B950137" w14:textId="4FB5A3BC" w:rsidR="0031480F" w:rsidRDefault="0031480F">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_Toc67061730 \h </w:instrText>
      </w:r>
      <w:r>
        <w:fldChar w:fldCharType="separate"/>
      </w:r>
      <w:r>
        <w:t>332</w:t>
      </w:r>
      <w:r>
        <w:fldChar w:fldCharType="end"/>
      </w:r>
    </w:p>
    <w:p w14:paraId="1E5CA4DA" w14:textId="7E350802" w:rsidR="0031480F" w:rsidRDefault="0031480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_Toc67061731 \h </w:instrText>
      </w:r>
      <w:r>
        <w:fldChar w:fldCharType="separate"/>
      </w:r>
      <w:r>
        <w:t>332</w:t>
      </w:r>
      <w:r>
        <w:fldChar w:fldCharType="end"/>
      </w:r>
    </w:p>
    <w:p w14:paraId="632CFB10" w14:textId="50C9E33F" w:rsidR="0031480F" w:rsidRDefault="0031480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_Toc67061732 \h </w:instrText>
      </w:r>
      <w:r>
        <w:fldChar w:fldCharType="separate"/>
      </w:r>
      <w:r>
        <w:t>332</w:t>
      </w:r>
      <w:r>
        <w:fldChar w:fldCharType="end"/>
      </w:r>
    </w:p>
    <w:p w14:paraId="4FA873AC" w14:textId="28BA8C75" w:rsidR="0031480F" w:rsidRDefault="0031480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_Toc67061733 \h </w:instrText>
      </w:r>
      <w:r>
        <w:fldChar w:fldCharType="separate"/>
      </w:r>
      <w:r>
        <w:t>332</w:t>
      </w:r>
      <w:r>
        <w:fldChar w:fldCharType="end"/>
      </w:r>
    </w:p>
    <w:p w14:paraId="0C6A65AE" w14:textId="39AEDF92" w:rsidR="0031480F" w:rsidRDefault="0031480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_Toc67061734 \h </w:instrText>
      </w:r>
      <w:r>
        <w:fldChar w:fldCharType="separate"/>
      </w:r>
      <w:r>
        <w:t>333</w:t>
      </w:r>
      <w:r>
        <w:fldChar w:fldCharType="end"/>
      </w:r>
    </w:p>
    <w:p w14:paraId="68CB6FAB" w14:textId="382D388A" w:rsidR="0031480F" w:rsidRDefault="0031480F">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_Toc67061735 \h </w:instrText>
      </w:r>
      <w:r>
        <w:fldChar w:fldCharType="separate"/>
      </w:r>
      <w:r>
        <w:t>334</w:t>
      </w:r>
      <w:r>
        <w:fldChar w:fldCharType="end"/>
      </w:r>
    </w:p>
    <w:p w14:paraId="5F87DA72" w14:textId="4F82B451" w:rsidR="0031480F" w:rsidRDefault="0031480F">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_Toc67061736 \h </w:instrText>
      </w:r>
      <w:r>
        <w:fldChar w:fldCharType="separate"/>
      </w:r>
      <w:r>
        <w:t>334</w:t>
      </w:r>
      <w:r>
        <w:fldChar w:fldCharType="end"/>
      </w:r>
    </w:p>
    <w:p w14:paraId="79D433C2" w14:textId="6ECD79FD" w:rsidR="0031480F" w:rsidRDefault="0031480F">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_Toc67061737 \h </w:instrText>
      </w:r>
      <w:r>
        <w:fldChar w:fldCharType="separate"/>
      </w:r>
      <w:r>
        <w:t>334</w:t>
      </w:r>
      <w:r>
        <w:fldChar w:fldCharType="end"/>
      </w:r>
    </w:p>
    <w:p w14:paraId="5CD28C57" w14:textId="5EDAFBEA" w:rsidR="0031480F" w:rsidRDefault="0031480F">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_Toc67061738 \h </w:instrText>
      </w:r>
      <w:r>
        <w:fldChar w:fldCharType="separate"/>
      </w:r>
      <w:r>
        <w:t>334</w:t>
      </w:r>
      <w:r>
        <w:fldChar w:fldCharType="end"/>
      </w:r>
    </w:p>
    <w:p w14:paraId="145ED0FB" w14:textId="73EDA6C3" w:rsidR="0031480F" w:rsidRDefault="0031480F">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_Toc67061739 \h </w:instrText>
      </w:r>
      <w:r>
        <w:fldChar w:fldCharType="separate"/>
      </w:r>
      <w:r>
        <w:t>334</w:t>
      </w:r>
      <w:r>
        <w:fldChar w:fldCharType="end"/>
      </w:r>
    </w:p>
    <w:p w14:paraId="1483EBD4" w14:textId="149C3E0B" w:rsidR="0031480F" w:rsidRDefault="0031480F">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_Toc67061740 \h </w:instrText>
      </w:r>
      <w:r>
        <w:fldChar w:fldCharType="separate"/>
      </w:r>
      <w:r>
        <w:t>335</w:t>
      </w:r>
      <w:r>
        <w:fldChar w:fldCharType="end"/>
      </w:r>
    </w:p>
    <w:p w14:paraId="23FAD1CD" w14:textId="43C266EF" w:rsidR="0031480F" w:rsidRDefault="0031480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_Toc67061741 \h </w:instrText>
      </w:r>
      <w:r>
        <w:fldChar w:fldCharType="separate"/>
      </w:r>
      <w:r>
        <w:t>336</w:t>
      </w:r>
      <w:r>
        <w:fldChar w:fldCharType="end"/>
      </w:r>
    </w:p>
    <w:p w14:paraId="684F5846" w14:textId="3145AA8C" w:rsidR="0031480F" w:rsidRDefault="0031480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_Toc67061742 \h </w:instrText>
      </w:r>
      <w:r>
        <w:fldChar w:fldCharType="separate"/>
      </w:r>
      <w:r>
        <w:t>336</w:t>
      </w:r>
      <w:r>
        <w:fldChar w:fldCharType="end"/>
      </w:r>
    </w:p>
    <w:p w14:paraId="46FA551D" w14:textId="3D6C704F" w:rsidR="0031480F" w:rsidRDefault="0031480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_Toc67061743 \h </w:instrText>
      </w:r>
      <w:r>
        <w:fldChar w:fldCharType="separate"/>
      </w:r>
      <w:r>
        <w:t>337</w:t>
      </w:r>
      <w:r>
        <w:fldChar w:fldCharType="end"/>
      </w:r>
    </w:p>
    <w:p w14:paraId="0CA011A7" w14:textId="396C0368" w:rsidR="0031480F" w:rsidRDefault="0031480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_Toc67061744 \h </w:instrText>
      </w:r>
      <w:r>
        <w:fldChar w:fldCharType="separate"/>
      </w:r>
      <w:r>
        <w:t>337</w:t>
      </w:r>
      <w:r>
        <w:fldChar w:fldCharType="end"/>
      </w:r>
    </w:p>
    <w:p w14:paraId="73D1FE85" w14:textId="7A67687F" w:rsidR="0031480F" w:rsidRDefault="0031480F">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_Toc67061745 \h </w:instrText>
      </w:r>
      <w:r>
        <w:fldChar w:fldCharType="separate"/>
      </w:r>
      <w:r>
        <w:t>337</w:t>
      </w:r>
      <w:r>
        <w:fldChar w:fldCharType="end"/>
      </w:r>
    </w:p>
    <w:p w14:paraId="5A1E1FC3" w14:textId="46AA13DB" w:rsidR="0031480F" w:rsidRDefault="0031480F">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_Toc67061746 \h </w:instrText>
      </w:r>
      <w:r>
        <w:fldChar w:fldCharType="separate"/>
      </w:r>
      <w:r>
        <w:t>338</w:t>
      </w:r>
      <w:r>
        <w:fldChar w:fldCharType="end"/>
      </w:r>
    </w:p>
    <w:p w14:paraId="50B567F6" w14:textId="04A24715" w:rsidR="0031480F" w:rsidRDefault="0031480F">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_Toc67061747 \h </w:instrText>
      </w:r>
      <w:r>
        <w:fldChar w:fldCharType="separate"/>
      </w:r>
      <w:r>
        <w:t>338</w:t>
      </w:r>
      <w:r>
        <w:fldChar w:fldCharType="end"/>
      </w:r>
    </w:p>
    <w:p w14:paraId="5A622653" w14:textId="08BF0A95" w:rsidR="0031480F" w:rsidRDefault="0031480F">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_Toc67061748 \h </w:instrText>
      </w:r>
      <w:r>
        <w:fldChar w:fldCharType="separate"/>
      </w:r>
      <w:r>
        <w:t>338</w:t>
      </w:r>
      <w:r>
        <w:fldChar w:fldCharType="end"/>
      </w:r>
    </w:p>
    <w:p w14:paraId="026535D1" w14:textId="50B3CD05" w:rsidR="0031480F" w:rsidRDefault="0031480F">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_Toc67061749 \h </w:instrText>
      </w:r>
      <w:r>
        <w:fldChar w:fldCharType="separate"/>
      </w:r>
      <w:r>
        <w:t>339</w:t>
      </w:r>
      <w:r>
        <w:fldChar w:fldCharType="end"/>
      </w:r>
    </w:p>
    <w:p w14:paraId="7FCE4978" w14:textId="1ECEEE00" w:rsidR="0031480F" w:rsidRDefault="0031480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_Toc67061750 \h </w:instrText>
      </w:r>
      <w:r>
        <w:fldChar w:fldCharType="separate"/>
      </w:r>
      <w:r>
        <w:t>339</w:t>
      </w:r>
      <w:r>
        <w:fldChar w:fldCharType="end"/>
      </w:r>
    </w:p>
    <w:p w14:paraId="27E589CB" w14:textId="4E7596DC" w:rsidR="0031480F" w:rsidRDefault="0031480F">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_Toc67061751 \h </w:instrText>
      </w:r>
      <w:r>
        <w:fldChar w:fldCharType="separate"/>
      </w:r>
      <w:r>
        <w:t>339</w:t>
      </w:r>
      <w:r>
        <w:fldChar w:fldCharType="end"/>
      </w:r>
    </w:p>
    <w:p w14:paraId="2BE3EB44" w14:textId="6183EF9E" w:rsidR="0031480F" w:rsidRDefault="0031480F">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_Toc67061752 \h </w:instrText>
      </w:r>
      <w:r>
        <w:fldChar w:fldCharType="separate"/>
      </w:r>
      <w:r>
        <w:t>340</w:t>
      </w:r>
      <w:r>
        <w:fldChar w:fldCharType="end"/>
      </w:r>
    </w:p>
    <w:p w14:paraId="61C56438" w14:textId="25BA14F0" w:rsidR="0031480F" w:rsidRDefault="0031480F">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_Toc67061753 \h </w:instrText>
      </w:r>
      <w:r>
        <w:fldChar w:fldCharType="separate"/>
      </w:r>
      <w:r>
        <w:t>340</w:t>
      </w:r>
      <w:r>
        <w:fldChar w:fldCharType="end"/>
      </w:r>
    </w:p>
    <w:p w14:paraId="6CA2B459" w14:textId="5DABFF2B" w:rsidR="0031480F" w:rsidRDefault="0031480F">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_Toc67061754 \h </w:instrText>
      </w:r>
      <w:r>
        <w:fldChar w:fldCharType="separate"/>
      </w:r>
      <w:r>
        <w:t>341</w:t>
      </w:r>
      <w:r>
        <w:fldChar w:fldCharType="end"/>
      </w:r>
    </w:p>
    <w:p w14:paraId="38EDABC6" w14:textId="0B496FFB" w:rsidR="0031480F" w:rsidRDefault="0031480F">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_Toc67061755 \h </w:instrText>
      </w:r>
      <w:r>
        <w:fldChar w:fldCharType="separate"/>
      </w:r>
      <w:r>
        <w:t>341</w:t>
      </w:r>
      <w:r>
        <w:fldChar w:fldCharType="end"/>
      </w:r>
    </w:p>
    <w:p w14:paraId="10E3A512" w14:textId="3D6368CB" w:rsidR="0031480F" w:rsidRDefault="0031480F">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_Toc67061756 \h </w:instrText>
      </w:r>
      <w:r>
        <w:fldChar w:fldCharType="separate"/>
      </w:r>
      <w:r>
        <w:t>341</w:t>
      </w:r>
      <w:r>
        <w:fldChar w:fldCharType="end"/>
      </w:r>
    </w:p>
    <w:p w14:paraId="08406ABA" w14:textId="654C3CAF" w:rsidR="0031480F" w:rsidRDefault="0031480F">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_Toc67061757 \h </w:instrText>
      </w:r>
      <w:r>
        <w:fldChar w:fldCharType="separate"/>
      </w:r>
      <w:r>
        <w:t>341</w:t>
      </w:r>
      <w:r>
        <w:fldChar w:fldCharType="end"/>
      </w:r>
    </w:p>
    <w:p w14:paraId="2A4B041D" w14:textId="3534D74C" w:rsidR="0031480F" w:rsidRDefault="0031480F">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_Toc67061758 \h </w:instrText>
      </w:r>
      <w:r>
        <w:fldChar w:fldCharType="separate"/>
      </w:r>
      <w:r>
        <w:t>342</w:t>
      </w:r>
      <w:r>
        <w:fldChar w:fldCharType="end"/>
      </w:r>
    </w:p>
    <w:p w14:paraId="1AE99C43" w14:textId="0E4E5010" w:rsidR="0031480F" w:rsidRDefault="0031480F">
      <w:pPr>
        <w:pStyle w:val="TOC8"/>
        <w:rPr>
          <w:rFonts w:asciiTheme="minorHAnsi" w:eastAsiaTheme="minorEastAsia" w:hAnsiTheme="minorHAnsi" w:cstheme="minorBidi"/>
          <w:b w:val="0"/>
          <w:szCs w:val="22"/>
          <w:lang w:eastAsia="en-GB"/>
        </w:rPr>
      </w:pPr>
      <w:r>
        <w:lastRenderedPageBreak/>
        <w:t>Annex A (normative): Test system characterization</w:t>
      </w:r>
      <w:r>
        <w:tab/>
      </w:r>
      <w:r>
        <w:fldChar w:fldCharType="begin"/>
      </w:r>
      <w:r>
        <w:instrText xml:space="preserve"> PAGEREF _Toc67061759 \h </w:instrText>
      </w:r>
      <w:r>
        <w:fldChar w:fldCharType="separate"/>
      </w:r>
      <w:r>
        <w:t>343</w:t>
      </w:r>
      <w:r>
        <w:fldChar w:fldCharType="end"/>
      </w:r>
    </w:p>
    <w:p w14:paraId="0F1C7402" w14:textId="53568E60" w:rsidR="0031480F" w:rsidRDefault="0031480F">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_Toc67061760 \h </w:instrText>
      </w:r>
      <w:r>
        <w:fldChar w:fldCharType="separate"/>
      </w:r>
      <w:r>
        <w:t>344</w:t>
      </w:r>
      <w:r>
        <w:fldChar w:fldCharType="end"/>
      </w:r>
    </w:p>
    <w:p w14:paraId="519B3702" w14:textId="25EF528C" w:rsidR="0031480F" w:rsidRDefault="0031480F">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_Toc67061761 \h </w:instrText>
      </w:r>
      <w:r>
        <w:fldChar w:fldCharType="separate"/>
      </w:r>
      <w:r>
        <w:t>345</w:t>
      </w:r>
      <w:r>
        <w:fldChar w:fldCharType="end"/>
      </w:r>
    </w:p>
    <w:p w14:paraId="4A9A301A" w14:textId="15E8864B" w:rsidR="0031480F" w:rsidRDefault="0031480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_Toc67061762 \h </w:instrText>
      </w:r>
      <w:r>
        <w:fldChar w:fldCharType="separate"/>
      </w:r>
      <w:r>
        <w:t>345</w:t>
      </w:r>
      <w:r>
        <w:fldChar w:fldCharType="end"/>
      </w:r>
    </w:p>
    <w:p w14:paraId="18343043" w14:textId="3CC78375" w:rsidR="0031480F" w:rsidRDefault="0031480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_Toc67061763 \h </w:instrText>
      </w:r>
      <w:r>
        <w:fldChar w:fldCharType="separate"/>
      </w:r>
      <w:r>
        <w:t>346</w:t>
      </w:r>
      <w:r>
        <w:fldChar w:fldCharType="end"/>
      </w:r>
    </w:p>
    <w:p w14:paraId="252C3383" w14:textId="736DF98D" w:rsidR="0031480F" w:rsidRDefault="0031480F">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_Toc67061764 \h </w:instrText>
      </w:r>
      <w:r>
        <w:fldChar w:fldCharType="separate"/>
      </w:r>
      <w:r>
        <w:t>348</w:t>
      </w:r>
      <w:r>
        <w:fldChar w:fldCharType="end"/>
      </w:r>
    </w:p>
    <w:p w14:paraId="2BC0F2C5" w14:textId="7D8EBD1E" w:rsidR="0031480F" w:rsidRDefault="0031480F">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_Toc67061765 \h </w:instrText>
      </w:r>
      <w:r>
        <w:fldChar w:fldCharType="separate"/>
      </w:r>
      <w:r>
        <w:t>349</w:t>
      </w:r>
      <w:r>
        <w:fldChar w:fldCharType="end"/>
      </w:r>
    </w:p>
    <w:p w14:paraId="242E42AA" w14:textId="5B7FC9BF" w:rsidR="0031480F" w:rsidRDefault="0031480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_Toc67061766 \h </w:instrText>
      </w:r>
      <w:r>
        <w:fldChar w:fldCharType="separate"/>
      </w:r>
      <w:r>
        <w:t>349</w:t>
      </w:r>
      <w:r>
        <w:fldChar w:fldCharType="end"/>
      </w:r>
    </w:p>
    <w:p w14:paraId="1DC03818" w14:textId="25826290" w:rsidR="0031480F" w:rsidRDefault="0031480F">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_Toc67061767 \h </w:instrText>
      </w:r>
      <w:r>
        <w:fldChar w:fldCharType="separate"/>
      </w:r>
      <w:r>
        <w:t>349</w:t>
      </w:r>
      <w:r>
        <w:fldChar w:fldCharType="end"/>
      </w:r>
    </w:p>
    <w:p w14:paraId="7234BD5E" w14:textId="0EBDB787" w:rsidR="0031480F" w:rsidRDefault="0031480F">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_Toc67061768 \h </w:instrText>
      </w:r>
      <w:r>
        <w:fldChar w:fldCharType="separate"/>
      </w:r>
      <w:r>
        <w:t>350</w:t>
      </w:r>
      <w:r>
        <w:fldChar w:fldCharType="end"/>
      </w:r>
    </w:p>
    <w:p w14:paraId="6C51B861" w14:textId="0B9E1F6B" w:rsidR="0031480F" w:rsidRDefault="0031480F">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_Toc67061769 \h </w:instrText>
      </w:r>
      <w:r>
        <w:fldChar w:fldCharType="separate"/>
      </w:r>
      <w:r>
        <w:t>350</w:t>
      </w:r>
      <w:r>
        <w:fldChar w:fldCharType="end"/>
      </w:r>
    </w:p>
    <w:p w14:paraId="161B5D8C" w14:textId="205A8241" w:rsidR="0031480F" w:rsidRDefault="0031480F">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_Toc67061770 \h </w:instrText>
      </w:r>
      <w:r>
        <w:fldChar w:fldCharType="separate"/>
      </w:r>
      <w:r>
        <w:t>351</w:t>
      </w:r>
      <w:r>
        <w:fldChar w:fldCharType="end"/>
      </w:r>
    </w:p>
    <w:p w14:paraId="32E08486" w14:textId="589E5964" w:rsidR="0031480F" w:rsidRDefault="0031480F">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_Toc67061771 \h </w:instrText>
      </w:r>
      <w:r>
        <w:fldChar w:fldCharType="separate"/>
      </w:r>
      <w:r>
        <w:t>351</w:t>
      </w:r>
      <w:r>
        <w:fldChar w:fldCharType="end"/>
      </w:r>
    </w:p>
    <w:p w14:paraId="6A48D927" w14:textId="1621A10A" w:rsidR="0031480F" w:rsidRDefault="0031480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_Toc67061772 \h </w:instrText>
      </w:r>
      <w:r>
        <w:fldChar w:fldCharType="separate"/>
      </w:r>
      <w:r>
        <w:t>352</w:t>
      </w:r>
      <w:r>
        <w:fldChar w:fldCharType="end"/>
      </w:r>
    </w:p>
    <w:p w14:paraId="07BF8A28" w14:textId="46588CCD" w:rsidR="0031480F" w:rsidRDefault="0031480F">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_Toc67061773 \h </w:instrText>
      </w:r>
      <w:r>
        <w:fldChar w:fldCharType="separate"/>
      </w:r>
      <w:r>
        <w:t>352</w:t>
      </w:r>
      <w:r>
        <w:fldChar w:fldCharType="end"/>
      </w:r>
    </w:p>
    <w:p w14:paraId="5A23E3F7" w14:textId="55EA9A51" w:rsidR="0031480F" w:rsidRDefault="0031480F">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_Toc67061774 \h </w:instrText>
      </w:r>
      <w:r>
        <w:fldChar w:fldCharType="separate"/>
      </w:r>
      <w:r>
        <w:t>352</w:t>
      </w:r>
      <w:r>
        <w:fldChar w:fldCharType="end"/>
      </w:r>
    </w:p>
    <w:p w14:paraId="2DED66DA" w14:textId="24C78F38" w:rsidR="0031480F" w:rsidRDefault="0031480F">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_Toc67061775 \h </w:instrText>
      </w:r>
      <w:r>
        <w:fldChar w:fldCharType="separate"/>
      </w:r>
      <w:r>
        <w:t>353</w:t>
      </w:r>
      <w:r>
        <w:fldChar w:fldCharType="end"/>
      </w:r>
    </w:p>
    <w:p w14:paraId="078F9729" w14:textId="23C05A67" w:rsidR="0031480F" w:rsidRDefault="0031480F">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_Toc67061776 \h </w:instrText>
      </w:r>
      <w:r>
        <w:fldChar w:fldCharType="separate"/>
      </w:r>
      <w:r>
        <w:t>354</w:t>
      </w:r>
      <w:r>
        <w:fldChar w:fldCharType="end"/>
      </w:r>
    </w:p>
    <w:p w14:paraId="2AA6AAD4" w14:textId="2EE9D39E" w:rsidR="0031480F" w:rsidRDefault="0031480F">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_Toc67061777 \h </w:instrText>
      </w:r>
      <w:r>
        <w:fldChar w:fldCharType="separate"/>
      </w:r>
      <w:r>
        <w:t>355</w:t>
      </w:r>
      <w:r>
        <w:fldChar w:fldCharType="end"/>
      </w:r>
    </w:p>
    <w:p w14:paraId="56F463ED" w14:textId="0A574468" w:rsidR="0031480F" w:rsidRDefault="0031480F">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_Toc67061778 \h </w:instrText>
      </w:r>
      <w:r>
        <w:fldChar w:fldCharType="separate"/>
      </w:r>
      <w:r>
        <w:t>355</w:t>
      </w:r>
      <w:r>
        <w:fldChar w:fldCharType="end"/>
      </w:r>
    </w:p>
    <w:p w14:paraId="78AA5DED" w14:textId="5E8975D8" w:rsidR="0031480F" w:rsidRDefault="0031480F">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_Toc67061779 \h </w:instrText>
      </w:r>
      <w:r>
        <w:fldChar w:fldCharType="separate"/>
      </w:r>
      <w:r>
        <w:t>356</w:t>
      </w:r>
      <w:r>
        <w:fldChar w:fldCharType="end"/>
      </w:r>
    </w:p>
    <w:p w14:paraId="3AE23D57" w14:textId="02F0EA88" w:rsidR="0031480F" w:rsidRDefault="0031480F">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_Toc67061780 \h </w:instrText>
      </w:r>
      <w:r>
        <w:fldChar w:fldCharType="separate"/>
      </w:r>
      <w:r>
        <w:t>357</w:t>
      </w:r>
      <w:r>
        <w:fldChar w:fldCharType="end"/>
      </w:r>
    </w:p>
    <w:p w14:paraId="14581058" w14:textId="13BC1268" w:rsidR="0031480F" w:rsidRDefault="0031480F">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_Toc67061781 \h </w:instrText>
      </w:r>
      <w:r>
        <w:fldChar w:fldCharType="separate"/>
      </w:r>
      <w:r>
        <w:t>358</w:t>
      </w:r>
      <w:r>
        <w:fldChar w:fldCharType="end"/>
      </w:r>
    </w:p>
    <w:p w14:paraId="1177BC5D" w14:textId="22130D46" w:rsidR="0031480F" w:rsidRDefault="0031480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_Toc67061782 \h </w:instrText>
      </w:r>
      <w:r>
        <w:fldChar w:fldCharType="separate"/>
      </w:r>
      <w:r>
        <w:t>358</w:t>
      </w:r>
      <w:r>
        <w:fldChar w:fldCharType="end"/>
      </w:r>
    </w:p>
    <w:p w14:paraId="3981FEB2" w14:textId="4F5F80A9" w:rsidR="0031480F" w:rsidRDefault="0031480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_Toc67061783 \h </w:instrText>
      </w:r>
      <w:r>
        <w:fldChar w:fldCharType="separate"/>
      </w:r>
      <w:r>
        <w:t>358</w:t>
      </w:r>
      <w:r>
        <w:fldChar w:fldCharType="end"/>
      </w:r>
    </w:p>
    <w:p w14:paraId="4B14D45F" w14:textId="18660F0F" w:rsidR="0031480F" w:rsidRDefault="0031480F">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_Toc67061784 \h </w:instrText>
      </w:r>
      <w:r>
        <w:fldChar w:fldCharType="separate"/>
      </w:r>
      <w:r>
        <w:t>358</w:t>
      </w:r>
      <w:r>
        <w:fldChar w:fldCharType="end"/>
      </w:r>
    </w:p>
    <w:p w14:paraId="792414F4" w14:textId="25DBCE17" w:rsidR="0031480F" w:rsidRDefault="0031480F">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_Toc67061785 \h </w:instrText>
      </w:r>
      <w:r>
        <w:fldChar w:fldCharType="separate"/>
      </w:r>
      <w:r>
        <w:t>358</w:t>
      </w:r>
      <w:r>
        <w:fldChar w:fldCharType="end"/>
      </w:r>
    </w:p>
    <w:p w14:paraId="7844C9AD" w14:textId="3E29E8C4" w:rsidR="0031480F" w:rsidRDefault="0031480F">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_Toc67061786 \h </w:instrText>
      </w:r>
      <w:r>
        <w:fldChar w:fldCharType="separate"/>
      </w:r>
      <w:r>
        <w:t>358</w:t>
      </w:r>
      <w:r>
        <w:fldChar w:fldCharType="end"/>
      </w:r>
    </w:p>
    <w:p w14:paraId="01F9E790" w14:textId="13323B30" w:rsidR="0031480F" w:rsidRDefault="0031480F">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_Toc67061787 \h </w:instrText>
      </w:r>
      <w:r>
        <w:fldChar w:fldCharType="separate"/>
      </w:r>
      <w:r>
        <w:t>359</w:t>
      </w:r>
      <w:r>
        <w:fldChar w:fldCharType="end"/>
      </w:r>
    </w:p>
    <w:p w14:paraId="6B354093" w14:textId="159B48E9" w:rsidR="0031480F" w:rsidRDefault="0031480F">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_Toc67061788 \h </w:instrText>
      </w:r>
      <w:r>
        <w:fldChar w:fldCharType="separate"/>
      </w:r>
      <w:r>
        <w:t>359</w:t>
      </w:r>
      <w:r>
        <w:fldChar w:fldCharType="end"/>
      </w:r>
    </w:p>
    <w:p w14:paraId="74FB2942" w14:textId="4AD9E5BD" w:rsidR="0031480F" w:rsidRDefault="0031480F">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_Toc67061789 \h </w:instrText>
      </w:r>
      <w:r>
        <w:fldChar w:fldCharType="separate"/>
      </w:r>
      <w:r>
        <w:t>359</w:t>
      </w:r>
      <w:r>
        <w:fldChar w:fldCharType="end"/>
      </w:r>
    </w:p>
    <w:p w14:paraId="626AC26F" w14:textId="3AE3982A" w:rsidR="0031480F" w:rsidRDefault="0031480F">
      <w:pPr>
        <w:pStyle w:val="TOC2"/>
        <w:rPr>
          <w:rFonts w:asciiTheme="minorHAnsi" w:eastAsiaTheme="minorEastAsia" w:hAnsiTheme="minorHAnsi" w:cstheme="minorBidi"/>
          <w:sz w:val="22"/>
          <w:szCs w:val="22"/>
          <w:lang w:eastAsia="en-GB"/>
        </w:rPr>
      </w:pPr>
      <w:r w:rsidRPr="004F75B9">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_Toc67061790 \h </w:instrText>
      </w:r>
      <w:r>
        <w:fldChar w:fldCharType="separate"/>
      </w:r>
      <w:r>
        <w:t>359</w:t>
      </w:r>
      <w:r>
        <w:fldChar w:fldCharType="end"/>
      </w:r>
    </w:p>
    <w:p w14:paraId="34B20719" w14:textId="20323671" w:rsidR="0031480F" w:rsidRDefault="0031480F">
      <w:pPr>
        <w:pStyle w:val="TOC2"/>
        <w:rPr>
          <w:rFonts w:asciiTheme="minorHAnsi" w:eastAsiaTheme="minorEastAsia" w:hAnsiTheme="minorHAnsi" w:cstheme="minorBidi"/>
          <w:sz w:val="22"/>
          <w:szCs w:val="22"/>
          <w:lang w:eastAsia="en-GB"/>
        </w:rPr>
      </w:pPr>
      <w:r w:rsidRPr="004F75B9">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_Toc67061791 \h </w:instrText>
      </w:r>
      <w:r>
        <w:fldChar w:fldCharType="separate"/>
      </w:r>
      <w:r>
        <w:t>359</w:t>
      </w:r>
      <w:r>
        <w:fldChar w:fldCharType="end"/>
      </w:r>
    </w:p>
    <w:p w14:paraId="2CC71DB4" w14:textId="70F08268" w:rsidR="0031480F" w:rsidRDefault="0031480F">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_Toc67061792 \h </w:instrText>
      </w:r>
      <w:r>
        <w:fldChar w:fldCharType="separate"/>
      </w:r>
      <w:r>
        <w:t>361</w:t>
      </w:r>
      <w:r>
        <w:fldChar w:fldCharType="end"/>
      </w:r>
    </w:p>
    <w:p w14:paraId="6DCB5123" w14:textId="51F24280" w:rsidR="0031480F" w:rsidRDefault="0031480F">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_Toc67061793 \h </w:instrText>
      </w:r>
      <w:r>
        <w:fldChar w:fldCharType="separate"/>
      </w:r>
      <w:r>
        <w:t>362</w:t>
      </w:r>
      <w:r>
        <w:fldChar w:fldCharType="end"/>
      </w:r>
    </w:p>
    <w:p w14:paraId="2BF4A83F" w14:textId="1A8C9031" w:rsidR="0031480F" w:rsidRDefault="0031480F">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_Toc67061794 \h </w:instrText>
      </w:r>
      <w:r>
        <w:fldChar w:fldCharType="separate"/>
      </w:r>
      <w:r>
        <w:t>362</w:t>
      </w:r>
      <w:r>
        <w:fldChar w:fldCharType="end"/>
      </w:r>
    </w:p>
    <w:p w14:paraId="63E74E87" w14:textId="15AF7793" w:rsidR="0031480F" w:rsidRDefault="0031480F">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_Toc67061795 \h </w:instrText>
      </w:r>
      <w:r>
        <w:fldChar w:fldCharType="separate"/>
      </w:r>
      <w:r>
        <w:t>362</w:t>
      </w:r>
      <w:r>
        <w:fldChar w:fldCharType="end"/>
      </w:r>
    </w:p>
    <w:p w14:paraId="3BBC827C" w14:textId="2EF25F0B" w:rsidR="0031480F" w:rsidRDefault="0031480F">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_Toc67061796 \h </w:instrText>
      </w:r>
      <w:r>
        <w:fldChar w:fldCharType="separate"/>
      </w:r>
      <w:r>
        <w:t>363</w:t>
      </w:r>
      <w:r>
        <w:fldChar w:fldCharType="end"/>
      </w:r>
    </w:p>
    <w:p w14:paraId="49E6A909" w14:textId="6D41C73D" w:rsidR="0031480F" w:rsidRDefault="0031480F">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_Toc67061797 \h </w:instrText>
      </w:r>
      <w:r>
        <w:fldChar w:fldCharType="separate"/>
      </w:r>
      <w:r>
        <w:t>363</w:t>
      </w:r>
      <w:r>
        <w:fldChar w:fldCharType="end"/>
      </w:r>
    </w:p>
    <w:p w14:paraId="30EF9DE1" w14:textId="3FD3544A" w:rsidR="0031480F" w:rsidRDefault="0031480F">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_Toc67061798 \h </w:instrText>
      </w:r>
      <w:r>
        <w:fldChar w:fldCharType="separate"/>
      </w:r>
      <w:r>
        <w:t>364</w:t>
      </w:r>
      <w:r>
        <w:fldChar w:fldCharType="end"/>
      </w:r>
    </w:p>
    <w:p w14:paraId="738891E2" w14:textId="3B61BB7A" w:rsidR="0031480F" w:rsidRDefault="0031480F">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_Toc67061799 \h </w:instrText>
      </w:r>
      <w:r>
        <w:fldChar w:fldCharType="separate"/>
      </w:r>
      <w:r>
        <w:t>364</w:t>
      </w:r>
      <w:r>
        <w:fldChar w:fldCharType="end"/>
      </w:r>
    </w:p>
    <w:p w14:paraId="59518070" w14:textId="7DE52BB9" w:rsidR="0031480F" w:rsidRDefault="0031480F">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_Toc67061800 \h </w:instrText>
      </w:r>
      <w:r>
        <w:fldChar w:fldCharType="separate"/>
      </w:r>
      <w:r>
        <w:t>364</w:t>
      </w:r>
      <w:r>
        <w:fldChar w:fldCharType="end"/>
      </w:r>
    </w:p>
    <w:p w14:paraId="26B933E9" w14:textId="2BFFFA7E" w:rsidR="0031480F" w:rsidRDefault="0031480F">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_Toc67061801 \h </w:instrText>
      </w:r>
      <w:r>
        <w:fldChar w:fldCharType="separate"/>
      </w:r>
      <w:r>
        <w:t>364</w:t>
      </w:r>
      <w:r>
        <w:fldChar w:fldCharType="end"/>
      </w:r>
    </w:p>
    <w:p w14:paraId="2A0948B6" w14:textId="430B70AB" w:rsidR="0031480F" w:rsidRDefault="0031480F">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_Toc67061802 \h </w:instrText>
      </w:r>
      <w:r>
        <w:fldChar w:fldCharType="separate"/>
      </w:r>
      <w:r>
        <w:t>365</w:t>
      </w:r>
      <w:r>
        <w:fldChar w:fldCharType="end"/>
      </w:r>
    </w:p>
    <w:p w14:paraId="41374A81" w14:textId="100F84A1" w:rsidR="0031480F" w:rsidRDefault="0031480F">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_Toc67061803 \h </w:instrText>
      </w:r>
      <w:r>
        <w:fldChar w:fldCharType="separate"/>
      </w:r>
      <w:r>
        <w:t>365</w:t>
      </w:r>
      <w:r>
        <w:fldChar w:fldCharType="end"/>
      </w:r>
    </w:p>
    <w:p w14:paraId="01320F48" w14:textId="1B8D61D0" w:rsidR="0031480F" w:rsidRDefault="0031480F">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_Toc67061804 \h </w:instrText>
      </w:r>
      <w:r>
        <w:fldChar w:fldCharType="separate"/>
      </w:r>
      <w:r>
        <w:t>365</w:t>
      </w:r>
      <w:r>
        <w:fldChar w:fldCharType="end"/>
      </w:r>
    </w:p>
    <w:p w14:paraId="7880FD84" w14:textId="1B9A9C94" w:rsidR="0031480F" w:rsidRDefault="0031480F">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_Toc67061805 \h </w:instrText>
      </w:r>
      <w:r>
        <w:fldChar w:fldCharType="separate"/>
      </w:r>
      <w:r>
        <w:t>366</w:t>
      </w:r>
      <w:r>
        <w:fldChar w:fldCharType="end"/>
      </w:r>
    </w:p>
    <w:p w14:paraId="078AB249" w14:textId="467EA4BB" w:rsidR="0031480F" w:rsidRDefault="0031480F">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_Toc67061806 \h </w:instrText>
      </w:r>
      <w:r>
        <w:fldChar w:fldCharType="separate"/>
      </w:r>
      <w:r>
        <w:t>367</w:t>
      </w:r>
      <w:r>
        <w:fldChar w:fldCharType="end"/>
      </w:r>
    </w:p>
    <w:p w14:paraId="6EE646CD" w14:textId="6629D927" w:rsidR="0031480F" w:rsidRDefault="0031480F">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_Toc67061807 \h </w:instrText>
      </w:r>
      <w:r>
        <w:fldChar w:fldCharType="separate"/>
      </w:r>
      <w:r>
        <w:t>367</w:t>
      </w:r>
      <w:r>
        <w:fldChar w:fldCharType="end"/>
      </w:r>
    </w:p>
    <w:p w14:paraId="13370DBA" w14:textId="3BD9398A" w:rsidR="0031480F" w:rsidRDefault="0031480F">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4F75B9">
        <w:rPr>
          <w:rFonts w:cs="v4.2.0"/>
        </w:rPr>
        <w:t>Normal test environment</w:t>
      </w:r>
      <w:r>
        <w:tab/>
      </w:r>
      <w:r>
        <w:fldChar w:fldCharType="begin"/>
      </w:r>
      <w:r>
        <w:instrText xml:space="preserve"> PAGEREF _Toc67061808 \h </w:instrText>
      </w:r>
      <w:r>
        <w:fldChar w:fldCharType="separate"/>
      </w:r>
      <w:r>
        <w:t>367</w:t>
      </w:r>
      <w:r>
        <w:fldChar w:fldCharType="end"/>
      </w:r>
    </w:p>
    <w:p w14:paraId="421657BC" w14:textId="079BCE3C" w:rsidR="0031480F" w:rsidRDefault="0031480F">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4F75B9">
        <w:rPr>
          <w:rFonts w:cs="v4.2.0"/>
        </w:rPr>
        <w:t>Extreme test environment</w:t>
      </w:r>
      <w:r>
        <w:tab/>
      </w:r>
      <w:r>
        <w:fldChar w:fldCharType="begin"/>
      </w:r>
      <w:r>
        <w:instrText xml:space="preserve"> PAGEREF _Toc67061809 \h </w:instrText>
      </w:r>
      <w:r>
        <w:fldChar w:fldCharType="separate"/>
      </w:r>
      <w:r>
        <w:t>367</w:t>
      </w:r>
      <w:r>
        <w:fldChar w:fldCharType="end"/>
      </w:r>
    </w:p>
    <w:p w14:paraId="6E30A5DB" w14:textId="1789A43B" w:rsidR="0031480F" w:rsidRDefault="0031480F">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_Toc67061810 \h </w:instrText>
      </w:r>
      <w:r>
        <w:fldChar w:fldCharType="separate"/>
      </w:r>
      <w:r>
        <w:t>367</w:t>
      </w:r>
      <w:r>
        <w:fldChar w:fldCharType="end"/>
      </w:r>
    </w:p>
    <w:p w14:paraId="5B57A53D" w14:textId="3E1639AF" w:rsidR="0031480F" w:rsidRDefault="0031480F">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_Toc67061811 \h </w:instrText>
      </w:r>
      <w:r>
        <w:fldChar w:fldCharType="separate"/>
      </w:r>
      <w:r>
        <w:t>368</w:t>
      </w:r>
      <w:r>
        <w:fldChar w:fldCharType="end"/>
      </w:r>
    </w:p>
    <w:p w14:paraId="4C6AF78A" w14:textId="29476B7E" w:rsidR="0031480F" w:rsidRDefault="0031480F">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4F75B9">
        <w:rPr>
          <w:rFonts w:cs="v4.2.0"/>
        </w:rPr>
        <w:t>Vibration</w:t>
      </w:r>
      <w:r>
        <w:tab/>
      </w:r>
      <w:r>
        <w:fldChar w:fldCharType="begin"/>
      </w:r>
      <w:r>
        <w:instrText xml:space="preserve"> PAGEREF _Toc67061812 \h </w:instrText>
      </w:r>
      <w:r>
        <w:fldChar w:fldCharType="separate"/>
      </w:r>
      <w:r>
        <w:t>368</w:t>
      </w:r>
      <w:r>
        <w:fldChar w:fldCharType="end"/>
      </w:r>
    </w:p>
    <w:p w14:paraId="3EA755EE" w14:textId="05C1EDE1" w:rsidR="0031480F" w:rsidRDefault="0031480F">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4F75B9">
        <w:rPr>
          <w:rFonts w:cs="v4.2.0"/>
        </w:rPr>
        <w:t>Power supply</w:t>
      </w:r>
      <w:r>
        <w:tab/>
      </w:r>
      <w:r>
        <w:fldChar w:fldCharType="begin"/>
      </w:r>
      <w:r>
        <w:instrText xml:space="preserve"> PAGEREF _Toc67061813 \h </w:instrText>
      </w:r>
      <w:r>
        <w:fldChar w:fldCharType="separate"/>
      </w:r>
      <w:r>
        <w:t>368</w:t>
      </w:r>
      <w:r>
        <w:fldChar w:fldCharType="end"/>
      </w:r>
    </w:p>
    <w:p w14:paraId="34985B69" w14:textId="15CA1FD7" w:rsidR="0031480F" w:rsidRDefault="0031480F">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_Toc67061814 \h </w:instrText>
      </w:r>
      <w:r>
        <w:fldChar w:fldCharType="separate"/>
      </w:r>
      <w:r>
        <w:t>368</w:t>
      </w:r>
      <w:r>
        <w:fldChar w:fldCharType="end"/>
      </w:r>
    </w:p>
    <w:p w14:paraId="53F79DB7" w14:textId="4334472C" w:rsidR="0031480F" w:rsidRDefault="0031480F">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_Toc67061815 \h </w:instrText>
      </w:r>
      <w:r>
        <w:fldChar w:fldCharType="separate"/>
      </w:r>
      <w:r>
        <w:t>369</w:t>
      </w:r>
      <w:r>
        <w:fldChar w:fldCharType="end"/>
      </w:r>
    </w:p>
    <w:p w14:paraId="5D6A55C3" w14:textId="15275FFD" w:rsidR="0031480F" w:rsidRDefault="0031480F">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_Toc67061816 \h </w:instrText>
      </w:r>
      <w:r>
        <w:fldChar w:fldCharType="separate"/>
      </w:r>
      <w:r>
        <w:t>369</w:t>
      </w:r>
      <w:r>
        <w:fldChar w:fldCharType="end"/>
      </w:r>
    </w:p>
    <w:p w14:paraId="53690357" w14:textId="24B0A0BF" w:rsidR="0031480F" w:rsidRDefault="0031480F">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_Toc67061817 \h </w:instrText>
      </w:r>
      <w:r>
        <w:fldChar w:fldCharType="separate"/>
      </w:r>
      <w:r>
        <w:t>369</w:t>
      </w:r>
      <w:r>
        <w:fldChar w:fldCharType="end"/>
      </w:r>
    </w:p>
    <w:p w14:paraId="7EB1F0DA" w14:textId="71585C0D" w:rsidR="0031480F" w:rsidRDefault="0031480F">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_Toc67061818 \h </w:instrText>
      </w:r>
      <w:r>
        <w:fldChar w:fldCharType="separate"/>
      </w:r>
      <w:r>
        <w:t>371</w:t>
      </w:r>
      <w:r>
        <w:fldChar w:fldCharType="end"/>
      </w:r>
    </w:p>
    <w:p w14:paraId="0B71C9A5" w14:textId="02AF39EF" w:rsidR="0031480F" w:rsidRDefault="0031480F">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_Toc67061819 \h </w:instrText>
      </w:r>
      <w:r>
        <w:fldChar w:fldCharType="separate"/>
      </w:r>
      <w:r>
        <w:t>372</w:t>
      </w:r>
      <w:r>
        <w:fldChar w:fldCharType="end"/>
      </w:r>
    </w:p>
    <w:p w14:paraId="6B4777C1" w14:textId="0399215F" w:rsidR="00080512" w:rsidRPr="00090C64" w:rsidRDefault="0031480F">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r w:rsidR="00D57C09" w:rsidRPr="00090C64">
        <w:t>Foreword</w:t>
      </w:r>
      <w:bookmarkEnd w:id="14"/>
      <w:bookmarkEnd w:id="15"/>
      <w:bookmarkEnd w:id="16"/>
      <w:bookmarkEnd w:id="17"/>
      <w:bookmarkEnd w:id="18"/>
      <w:bookmarkEnd w:id="19"/>
      <w:bookmarkEnd w:id="20"/>
      <w:bookmarkEnd w:id="21"/>
    </w:p>
    <w:p w14:paraId="75C9A8D5" w14:textId="77777777" w:rsidR="002D4621" w:rsidRPr="00090C64" w:rsidRDefault="002D4621" w:rsidP="002D4621">
      <w:r w:rsidRPr="00090C64">
        <w:t xml:space="preserve">This Technical </w:t>
      </w:r>
      <w:bookmarkStart w:id="22" w:name="spectype3"/>
      <w:r w:rsidRPr="00090C64">
        <w:t>Specification</w:t>
      </w:r>
      <w:bookmarkEnd w:id="22"/>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3" w:name="_Toc21124819"/>
      <w:bookmarkStart w:id="24" w:name="_Toc29767809"/>
      <w:bookmarkStart w:id="25" w:name="_Toc36044251"/>
      <w:bookmarkStart w:id="26" w:name="_Toc37230156"/>
      <w:bookmarkStart w:id="27" w:name="_Toc45907299"/>
      <w:bookmarkStart w:id="28" w:name="_Toc53181404"/>
      <w:bookmarkStart w:id="29" w:name="_Toc61127278"/>
      <w:bookmarkStart w:id="30" w:name="_Toc67054285"/>
      <w:bookmarkStart w:id="31" w:name="_Toc67061283"/>
      <w:r w:rsidRPr="00090C64">
        <w:t>1</w:t>
      </w:r>
      <w:r w:rsidRPr="00090C64">
        <w:tab/>
        <w:t>Scope</w:t>
      </w:r>
      <w:bookmarkEnd w:id="23"/>
      <w:bookmarkEnd w:id="24"/>
      <w:bookmarkEnd w:id="25"/>
      <w:bookmarkEnd w:id="26"/>
      <w:bookmarkEnd w:id="27"/>
      <w:bookmarkEnd w:id="28"/>
      <w:bookmarkEnd w:id="29"/>
      <w:bookmarkEnd w:id="30"/>
      <w:bookmarkEnd w:id="31"/>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32" w:name="_Toc21124820"/>
      <w:bookmarkStart w:id="33" w:name="_Toc29767810"/>
      <w:bookmarkStart w:id="34" w:name="_Toc36044252"/>
      <w:bookmarkStart w:id="35" w:name="_Toc37230157"/>
      <w:bookmarkStart w:id="36" w:name="_Toc45907300"/>
      <w:bookmarkStart w:id="37" w:name="_Toc53181405"/>
      <w:bookmarkStart w:id="38" w:name="_Toc61127279"/>
      <w:bookmarkStart w:id="39" w:name="_Toc67054286"/>
      <w:bookmarkStart w:id="40" w:name="_Toc67061284"/>
      <w:r w:rsidRPr="00090C64">
        <w:t>2</w:t>
      </w:r>
      <w:r w:rsidRPr="00090C64">
        <w:tab/>
        <w:t>References</w:t>
      </w:r>
      <w:bookmarkEnd w:id="32"/>
      <w:bookmarkEnd w:id="33"/>
      <w:bookmarkEnd w:id="34"/>
      <w:bookmarkEnd w:id="35"/>
      <w:bookmarkEnd w:id="36"/>
      <w:bookmarkEnd w:id="37"/>
      <w:bookmarkEnd w:id="38"/>
      <w:bookmarkEnd w:id="39"/>
      <w:bookmarkEnd w:id="40"/>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41" w:name="_Toc21124821"/>
      <w:bookmarkStart w:id="42" w:name="_Toc29767811"/>
      <w:bookmarkStart w:id="43" w:name="_Toc36044253"/>
      <w:bookmarkStart w:id="44" w:name="_Toc37230158"/>
      <w:bookmarkStart w:id="45" w:name="_Toc45907301"/>
      <w:bookmarkStart w:id="46" w:name="_Toc53181406"/>
      <w:bookmarkStart w:id="47" w:name="_Toc61127280"/>
      <w:bookmarkStart w:id="48" w:name="_Toc67054287"/>
      <w:bookmarkStart w:id="49" w:name="_Toc67061285"/>
      <w:r w:rsidRPr="00090C64">
        <w:t>3</w:t>
      </w:r>
      <w:r w:rsidRPr="00090C64">
        <w:tab/>
        <w:t>Definitions, symbols and abbreviations</w:t>
      </w:r>
      <w:bookmarkEnd w:id="41"/>
      <w:bookmarkEnd w:id="42"/>
      <w:bookmarkEnd w:id="43"/>
      <w:bookmarkEnd w:id="44"/>
      <w:bookmarkEnd w:id="45"/>
      <w:bookmarkEnd w:id="46"/>
      <w:bookmarkEnd w:id="47"/>
      <w:bookmarkEnd w:id="48"/>
      <w:bookmarkEnd w:id="49"/>
    </w:p>
    <w:p w14:paraId="1E8CB7A3" w14:textId="77777777" w:rsidR="00D57C09" w:rsidRPr="00090C64" w:rsidRDefault="00D57C09" w:rsidP="00D57C09">
      <w:pPr>
        <w:pStyle w:val="Heading2"/>
      </w:pPr>
      <w:bookmarkStart w:id="50" w:name="_Toc21124822"/>
      <w:bookmarkStart w:id="51" w:name="_Toc29767812"/>
      <w:bookmarkStart w:id="52" w:name="_Toc36044254"/>
      <w:bookmarkStart w:id="53" w:name="_Toc37230159"/>
      <w:bookmarkStart w:id="54" w:name="_Toc45907302"/>
      <w:bookmarkStart w:id="55" w:name="_Toc53181407"/>
      <w:bookmarkStart w:id="56" w:name="_Toc61127281"/>
      <w:bookmarkStart w:id="57" w:name="_Toc67054288"/>
      <w:bookmarkStart w:id="58" w:name="_Toc67061286"/>
      <w:r w:rsidRPr="00090C64">
        <w:t>3.1</w:t>
      </w:r>
      <w:r w:rsidRPr="00090C64">
        <w:tab/>
        <w:t>Definitions</w:t>
      </w:r>
      <w:bookmarkEnd w:id="50"/>
      <w:bookmarkEnd w:id="51"/>
      <w:bookmarkEnd w:id="52"/>
      <w:bookmarkEnd w:id="53"/>
      <w:bookmarkEnd w:id="54"/>
      <w:bookmarkEnd w:id="55"/>
      <w:bookmarkEnd w:id="56"/>
      <w:bookmarkEnd w:id="57"/>
      <w:bookmarkEnd w:id="5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59" w:name="OLE_LINK44"/>
      <w:bookmarkStart w:id="6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59"/>
      <w:bookmarkEnd w:id="6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6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6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62" w:name="_Toc21124823"/>
      <w:bookmarkStart w:id="63" w:name="_Toc29767813"/>
      <w:bookmarkStart w:id="64" w:name="_Toc36044255"/>
      <w:bookmarkStart w:id="65" w:name="_Toc37230160"/>
      <w:bookmarkStart w:id="66" w:name="_Toc45907303"/>
      <w:bookmarkStart w:id="67" w:name="_Toc53181408"/>
      <w:bookmarkStart w:id="68" w:name="_Toc61127282"/>
      <w:bookmarkStart w:id="69" w:name="_Toc67054289"/>
      <w:bookmarkStart w:id="70" w:name="_Toc67061287"/>
      <w:r w:rsidRPr="00090C64">
        <w:lastRenderedPageBreak/>
        <w:t>3.2</w:t>
      </w:r>
      <w:r w:rsidRPr="00090C64">
        <w:tab/>
        <w:t>Symbols</w:t>
      </w:r>
      <w:bookmarkEnd w:id="62"/>
      <w:bookmarkEnd w:id="63"/>
      <w:bookmarkEnd w:id="64"/>
      <w:bookmarkEnd w:id="65"/>
      <w:bookmarkEnd w:id="66"/>
      <w:bookmarkEnd w:id="67"/>
      <w:bookmarkEnd w:id="68"/>
      <w:bookmarkEnd w:id="69"/>
      <w:bookmarkEnd w:id="7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5pt;height:258.5pt" o:ole="">
            <v:imagedata r:id="rId17" o:title=""/>
          </v:shape>
          <o:OLEObject Type="Embed" ProgID="Word.Picture.8" ShapeID="_x0000_i1025" DrawAspect="Content" ObjectID="_1679382557" r:id="rId18"/>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pt;height:230.5pt" o:ole="">
            <v:imagedata r:id="rId19" o:title=""/>
          </v:shape>
          <o:OLEObject Type="Embed" ProgID="Word.Picture.8" ShapeID="_x0000_i1026" DrawAspect="Content" ObjectID="_1679382558" r:id="rId20"/>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pt;height:230.5pt" o:ole="">
            <v:imagedata r:id="rId21" o:title=""/>
          </v:shape>
          <o:OLEObject Type="Embed" ProgID="Word.Picture.8" ShapeID="_x0000_i1027" DrawAspect="Content" ObjectID="_1679382559" r:id="rId22"/>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71" w:name="_Toc21124824"/>
      <w:bookmarkStart w:id="72" w:name="_Toc29767814"/>
      <w:bookmarkStart w:id="73" w:name="_Toc36044256"/>
      <w:bookmarkStart w:id="74" w:name="_Toc37230161"/>
      <w:bookmarkStart w:id="75" w:name="_Toc45907304"/>
      <w:bookmarkStart w:id="76" w:name="_Toc53181409"/>
      <w:bookmarkStart w:id="77" w:name="_Toc61127283"/>
      <w:bookmarkStart w:id="78" w:name="_Toc67054290"/>
      <w:bookmarkStart w:id="79" w:name="_Toc67061288"/>
      <w:r w:rsidRPr="00090C64">
        <w:t>3.3</w:t>
      </w:r>
      <w:r w:rsidRPr="00090C64">
        <w:tab/>
        <w:t>Abbreviations</w:t>
      </w:r>
      <w:bookmarkEnd w:id="71"/>
      <w:bookmarkEnd w:id="72"/>
      <w:bookmarkEnd w:id="73"/>
      <w:bookmarkEnd w:id="74"/>
      <w:bookmarkEnd w:id="75"/>
      <w:bookmarkEnd w:id="76"/>
      <w:bookmarkEnd w:id="77"/>
      <w:bookmarkEnd w:id="78"/>
      <w:bookmarkEnd w:id="79"/>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80" w:name="_Toc21124825"/>
      <w:bookmarkStart w:id="81" w:name="_Toc29767815"/>
      <w:bookmarkStart w:id="82" w:name="_Toc36044257"/>
      <w:bookmarkStart w:id="83" w:name="_Toc37230162"/>
      <w:bookmarkStart w:id="84" w:name="_Toc45907305"/>
      <w:bookmarkStart w:id="85" w:name="_Toc53181410"/>
      <w:bookmarkStart w:id="86" w:name="_Toc61127284"/>
      <w:bookmarkStart w:id="87" w:name="_Toc67054291"/>
      <w:bookmarkStart w:id="88" w:name="_Toc67061289"/>
      <w:r w:rsidRPr="00090C64">
        <w:rPr>
          <w:lang w:eastAsia="zh-CN"/>
        </w:rPr>
        <w:t>4</w:t>
      </w:r>
      <w:r w:rsidRPr="00090C64">
        <w:rPr>
          <w:lang w:eastAsia="zh-CN"/>
        </w:rPr>
        <w:tab/>
        <w:t>General test conditions and declarations</w:t>
      </w:r>
      <w:bookmarkEnd w:id="80"/>
      <w:bookmarkEnd w:id="81"/>
      <w:bookmarkEnd w:id="82"/>
      <w:bookmarkEnd w:id="83"/>
      <w:bookmarkEnd w:id="84"/>
      <w:bookmarkEnd w:id="85"/>
      <w:bookmarkEnd w:id="86"/>
      <w:bookmarkEnd w:id="87"/>
      <w:bookmarkEnd w:id="88"/>
    </w:p>
    <w:p w14:paraId="0D5C4137" w14:textId="77777777" w:rsidR="00D57C09" w:rsidRPr="00090C64" w:rsidRDefault="00D57C09" w:rsidP="00D57C09">
      <w:pPr>
        <w:pStyle w:val="Heading2"/>
        <w:rPr>
          <w:lang w:eastAsia="zh-CN"/>
        </w:rPr>
      </w:pPr>
      <w:bookmarkStart w:id="89" w:name="_Toc21124826"/>
      <w:bookmarkStart w:id="90" w:name="_Toc29767816"/>
      <w:bookmarkStart w:id="91" w:name="_Toc36044258"/>
      <w:bookmarkStart w:id="92" w:name="_Toc37230163"/>
      <w:bookmarkStart w:id="93" w:name="_Toc45907306"/>
      <w:bookmarkStart w:id="94" w:name="_Toc53181411"/>
      <w:bookmarkStart w:id="95" w:name="_Toc61127285"/>
      <w:bookmarkStart w:id="96" w:name="_Toc67054292"/>
      <w:bookmarkStart w:id="97" w:name="_Toc67061290"/>
      <w:r w:rsidRPr="00090C64">
        <w:rPr>
          <w:lang w:eastAsia="zh-CN"/>
        </w:rPr>
        <w:t>4.1</w:t>
      </w:r>
      <w:r w:rsidRPr="00090C64">
        <w:rPr>
          <w:lang w:eastAsia="zh-CN"/>
        </w:rPr>
        <w:tab/>
        <w:t>Measurement uncertainties and test requirements</w:t>
      </w:r>
      <w:bookmarkEnd w:id="89"/>
      <w:bookmarkEnd w:id="90"/>
      <w:bookmarkEnd w:id="91"/>
      <w:bookmarkEnd w:id="92"/>
      <w:bookmarkEnd w:id="93"/>
      <w:bookmarkEnd w:id="94"/>
      <w:bookmarkEnd w:id="95"/>
      <w:bookmarkEnd w:id="96"/>
      <w:bookmarkEnd w:id="97"/>
    </w:p>
    <w:p w14:paraId="273E8312" w14:textId="77777777" w:rsidR="00D57C09" w:rsidRPr="00090C64" w:rsidRDefault="00D57C09" w:rsidP="00D57C09">
      <w:pPr>
        <w:pStyle w:val="Heading3"/>
      </w:pPr>
      <w:bookmarkStart w:id="98" w:name="_Toc21124827"/>
      <w:bookmarkStart w:id="99" w:name="_Toc29767817"/>
      <w:bookmarkStart w:id="100" w:name="_Toc36044259"/>
      <w:bookmarkStart w:id="101" w:name="_Toc37230164"/>
      <w:bookmarkStart w:id="102" w:name="_Toc45907307"/>
      <w:bookmarkStart w:id="103" w:name="_Toc53181412"/>
      <w:bookmarkStart w:id="104" w:name="_Toc61127286"/>
      <w:bookmarkStart w:id="105" w:name="_Toc67054293"/>
      <w:bookmarkStart w:id="106" w:name="_Toc67061291"/>
      <w:r w:rsidRPr="00090C64">
        <w:t>4.1.1</w:t>
      </w:r>
      <w:r w:rsidRPr="00090C64">
        <w:tab/>
        <w:t>General</w:t>
      </w:r>
      <w:bookmarkEnd w:id="98"/>
      <w:bookmarkEnd w:id="99"/>
      <w:bookmarkEnd w:id="100"/>
      <w:bookmarkEnd w:id="101"/>
      <w:bookmarkEnd w:id="102"/>
      <w:bookmarkEnd w:id="103"/>
      <w:bookmarkEnd w:id="104"/>
      <w:bookmarkEnd w:id="105"/>
      <w:bookmarkEnd w:id="10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07" w:name="_Toc21124828"/>
      <w:bookmarkStart w:id="108" w:name="_Toc29767818"/>
      <w:bookmarkStart w:id="109" w:name="_Toc36044260"/>
      <w:bookmarkStart w:id="110" w:name="_Toc37230165"/>
      <w:bookmarkStart w:id="111" w:name="_Toc45907308"/>
      <w:bookmarkStart w:id="112" w:name="_Toc53181413"/>
      <w:bookmarkStart w:id="113" w:name="_Toc61127287"/>
      <w:bookmarkStart w:id="114" w:name="_Toc67054294"/>
      <w:bookmarkStart w:id="115" w:name="_Toc67061292"/>
      <w:r w:rsidRPr="00090C64">
        <w:t>4.1.2</w:t>
      </w:r>
      <w:r w:rsidRPr="00090C64">
        <w:tab/>
        <w:t>Acceptable uncertainty of Test System</w:t>
      </w:r>
      <w:bookmarkEnd w:id="107"/>
      <w:bookmarkEnd w:id="108"/>
      <w:bookmarkEnd w:id="109"/>
      <w:bookmarkEnd w:id="110"/>
      <w:bookmarkEnd w:id="111"/>
      <w:bookmarkEnd w:id="112"/>
      <w:bookmarkEnd w:id="113"/>
      <w:bookmarkEnd w:id="114"/>
      <w:bookmarkEnd w:id="115"/>
    </w:p>
    <w:p w14:paraId="0763DE55" w14:textId="77777777" w:rsidR="00D57C09" w:rsidRPr="00090C64" w:rsidRDefault="00D57C09" w:rsidP="00D57C09">
      <w:pPr>
        <w:pStyle w:val="Heading4"/>
      </w:pPr>
      <w:bookmarkStart w:id="116" w:name="_Toc21124829"/>
      <w:bookmarkStart w:id="117" w:name="_Toc29767819"/>
      <w:bookmarkStart w:id="118" w:name="_Toc36044261"/>
      <w:bookmarkStart w:id="119" w:name="_Toc37230166"/>
      <w:bookmarkStart w:id="120" w:name="_Toc45907309"/>
      <w:bookmarkStart w:id="121" w:name="_Toc53181414"/>
      <w:bookmarkStart w:id="122" w:name="_Toc61127288"/>
      <w:bookmarkStart w:id="123" w:name="_Toc67054295"/>
      <w:bookmarkStart w:id="124" w:name="_Toc67061293"/>
      <w:r w:rsidRPr="00090C64">
        <w:t>4.1.2.1</w:t>
      </w:r>
      <w:r w:rsidRPr="00090C64">
        <w:tab/>
        <w:t>General</w:t>
      </w:r>
      <w:bookmarkEnd w:id="116"/>
      <w:bookmarkEnd w:id="117"/>
      <w:bookmarkEnd w:id="118"/>
      <w:bookmarkEnd w:id="119"/>
      <w:bookmarkEnd w:id="120"/>
      <w:bookmarkEnd w:id="121"/>
      <w:bookmarkEnd w:id="122"/>
      <w:bookmarkEnd w:id="123"/>
      <w:bookmarkEnd w:id="124"/>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25" w:name="_Toc21124830"/>
      <w:bookmarkStart w:id="126" w:name="_Toc29767820"/>
      <w:bookmarkStart w:id="127" w:name="_Toc36044262"/>
      <w:bookmarkStart w:id="128" w:name="_Toc37230167"/>
      <w:bookmarkStart w:id="129"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30" w:name="_Toc53181415"/>
      <w:bookmarkStart w:id="131" w:name="_Toc61127289"/>
      <w:bookmarkStart w:id="132" w:name="_Toc67054296"/>
      <w:bookmarkStart w:id="133" w:name="_Toc67061294"/>
      <w:r w:rsidRPr="00090C64">
        <w:rPr>
          <w:lang w:eastAsia="sv-SE"/>
        </w:rPr>
        <w:lastRenderedPageBreak/>
        <w:t>4.1.</w:t>
      </w:r>
      <w:r w:rsidRPr="00090C64">
        <w:t>2.2</w:t>
      </w:r>
      <w:r w:rsidRPr="00090C64">
        <w:rPr>
          <w:lang w:eastAsia="sv-SE"/>
        </w:rPr>
        <w:tab/>
        <w:t>Measurement of t</w:t>
      </w:r>
      <w:r w:rsidRPr="00090C64">
        <w:t>ransmitter</w:t>
      </w:r>
      <w:bookmarkEnd w:id="125"/>
      <w:bookmarkEnd w:id="126"/>
      <w:bookmarkEnd w:id="127"/>
      <w:bookmarkEnd w:id="128"/>
      <w:bookmarkEnd w:id="129"/>
      <w:bookmarkEnd w:id="130"/>
      <w:bookmarkEnd w:id="131"/>
      <w:bookmarkEnd w:id="132"/>
      <w:bookmarkEnd w:id="133"/>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34" w:name="_Toc21124831"/>
      <w:bookmarkStart w:id="135" w:name="_Toc29767821"/>
      <w:bookmarkStart w:id="136" w:name="_Toc36044263"/>
      <w:bookmarkStart w:id="137" w:name="_Toc37230168"/>
      <w:bookmarkStart w:id="138" w:name="_Toc45907311"/>
      <w:bookmarkStart w:id="139" w:name="_Toc53181416"/>
      <w:bookmarkStart w:id="140" w:name="_Toc61127290"/>
      <w:bookmarkStart w:id="141" w:name="_Toc67054297"/>
      <w:bookmarkStart w:id="142" w:name="_Toc67061295"/>
      <w:r w:rsidRPr="00090C64">
        <w:rPr>
          <w:lang w:eastAsia="sv-SE"/>
        </w:rPr>
        <w:lastRenderedPageBreak/>
        <w:t>4.1.</w:t>
      </w:r>
      <w:r w:rsidRPr="00090C64">
        <w:t>2.3</w:t>
      </w:r>
      <w:r w:rsidRPr="00090C64">
        <w:rPr>
          <w:lang w:eastAsia="sv-SE"/>
        </w:rPr>
        <w:tab/>
        <w:t xml:space="preserve">Measurement of </w:t>
      </w:r>
      <w:r w:rsidRPr="00090C64">
        <w:t>receiver</w:t>
      </w:r>
      <w:bookmarkEnd w:id="134"/>
      <w:bookmarkEnd w:id="135"/>
      <w:bookmarkEnd w:id="136"/>
      <w:bookmarkEnd w:id="137"/>
      <w:bookmarkEnd w:id="138"/>
      <w:bookmarkEnd w:id="139"/>
      <w:bookmarkEnd w:id="140"/>
      <w:bookmarkEnd w:id="141"/>
      <w:bookmarkEnd w:id="142"/>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43" w:name="_Toc21124832"/>
      <w:bookmarkStart w:id="144" w:name="_Toc29767822"/>
      <w:bookmarkStart w:id="145" w:name="_Toc36044264"/>
      <w:bookmarkStart w:id="146" w:name="_Toc37230169"/>
      <w:bookmarkStart w:id="147" w:name="_Toc45907312"/>
      <w:bookmarkStart w:id="148" w:name="_Toc53181417"/>
      <w:bookmarkStart w:id="149" w:name="_Toc61127291"/>
      <w:bookmarkStart w:id="150" w:name="_Toc67054298"/>
      <w:bookmarkStart w:id="151" w:name="_Toc67061296"/>
      <w:r w:rsidRPr="00090C64">
        <w:rPr>
          <w:lang w:eastAsia="sv-SE"/>
        </w:rPr>
        <w:lastRenderedPageBreak/>
        <w:t>4.1.</w:t>
      </w:r>
      <w:r w:rsidRPr="00090C64">
        <w:t>2.4</w:t>
      </w:r>
      <w:r w:rsidRPr="00090C64">
        <w:rPr>
          <w:lang w:eastAsia="sv-SE"/>
        </w:rPr>
        <w:tab/>
        <w:t xml:space="preserve">Measurement of </w:t>
      </w:r>
      <w:r w:rsidRPr="00090C64">
        <w:t>performance requirement</w:t>
      </w:r>
      <w:bookmarkEnd w:id="143"/>
      <w:bookmarkEnd w:id="144"/>
      <w:bookmarkEnd w:id="145"/>
      <w:bookmarkEnd w:id="146"/>
      <w:bookmarkEnd w:id="147"/>
      <w:bookmarkEnd w:id="148"/>
      <w:bookmarkEnd w:id="149"/>
      <w:bookmarkEnd w:id="150"/>
      <w:bookmarkEnd w:id="151"/>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152" w:name="_Toc21124833"/>
      <w:bookmarkStart w:id="153" w:name="_Toc29767823"/>
      <w:bookmarkStart w:id="154" w:name="_Toc36044265"/>
      <w:bookmarkStart w:id="155" w:name="_Toc37230170"/>
      <w:bookmarkStart w:id="156" w:name="_Toc45907313"/>
      <w:bookmarkStart w:id="157" w:name="_Toc53181418"/>
      <w:bookmarkStart w:id="158" w:name="_Toc61127292"/>
      <w:bookmarkStart w:id="159" w:name="_Toc67054299"/>
      <w:bookmarkStart w:id="160" w:name="_Toc67061297"/>
      <w:r w:rsidRPr="00090C64">
        <w:rPr>
          <w:lang w:eastAsia="sv-SE"/>
        </w:rPr>
        <w:t>4.1.</w:t>
      </w:r>
      <w:r w:rsidRPr="00090C64">
        <w:t>3</w:t>
      </w:r>
      <w:r w:rsidRPr="00090C64">
        <w:rPr>
          <w:lang w:eastAsia="sv-SE"/>
        </w:rPr>
        <w:tab/>
        <w:t>Interpretation of measurement results</w:t>
      </w:r>
      <w:bookmarkEnd w:id="152"/>
      <w:bookmarkEnd w:id="153"/>
      <w:bookmarkEnd w:id="154"/>
      <w:bookmarkEnd w:id="155"/>
      <w:bookmarkEnd w:id="156"/>
      <w:bookmarkEnd w:id="157"/>
      <w:bookmarkEnd w:id="158"/>
      <w:bookmarkEnd w:id="159"/>
      <w:bookmarkEnd w:id="16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161" w:name="_Toc21124834"/>
      <w:bookmarkStart w:id="162" w:name="_Toc29767824"/>
      <w:bookmarkStart w:id="163" w:name="_Toc36044266"/>
      <w:bookmarkStart w:id="164" w:name="_Toc37230171"/>
      <w:bookmarkStart w:id="165" w:name="_Toc45907314"/>
      <w:bookmarkStart w:id="166" w:name="_Toc53181419"/>
      <w:bookmarkStart w:id="167" w:name="_Toc61127293"/>
      <w:bookmarkStart w:id="168" w:name="_Toc67054300"/>
      <w:bookmarkStart w:id="169" w:name="_Toc67061298"/>
      <w:r w:rsidRPr="00090C64">
        <w:rPr>
          <w:snapToGrid w:val="0"/>
        </w:rPr>
        <w:t>4.2</w:t>
      </w:r>
      <w:r w:rsidRPr="00090C64">
        <w:rPr>
          <w:snapToGrid w:val="0"/>
        </w:rPr>
        <w:tab/>
      </w:r>
      <w:r w:rsidRPr="00090C64">
        <w:rPr>
          <w:lang w:eastAsia="zh-CN"/>
        </w:rPr>
        <w:t>Conducted and radiated requirement reference points</w:t>
      </w:r>
      <w:bookmarkEnd w:id="161"/>
      <w:bookmarkEnd w:id="162"/>
      <w:bookmarkEnd w:id="163"/>
      <w:bookmarkEnd w:id="164"/>
      <w:bookmarkEnd w:id="165"/>
      <w:bookmarkEnd w:id="166"/>
      <w:bookmarkEnd w:id="167"/>
      <w:bookmarkEnd w:id="168"/>
      <w:bookmarkEnd w:id="169"/>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5pt;height:196pt" o:ole="">
            <v:imagedata r:id="rId23" o:title=""/>
          </v:shape>
          <o:OLEObject Type="Embed" ProgID="Visio.Drawing.15" ShapeID="_x0000_i1028" DrawAspect="Content" ObjectID="_1679382560" r:id="rId24"/>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1.5pt;height:193pt" o:ole="">
            <v:imagedata r:id="rId25" o:title=""/>
          </v:shape>
          <o:OLEObject Type="Embed" ProgID="Visio.Drawing.15" ShapeID="_x0000_i1029" DrawAspect="Content" ObjectID="_1679382561" r:id="rId26"/>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170" w:name="_Toc21124835"/>
      <w:bookmarkStart w:id="171" w:name="_Toc29767825"/>
      <w:bookmarkStart w:id="172" w:name="_Toc36044267"/>
      <w:bookmarkStart w:id="173" w:name="_Toc37230172"/>
      <w:bookmarkStart w:id="174" w:name="_Toc45907315"/>
      <w:bookmarkStart w:id="175" w:name="_Toc53181420"/>
      <w:bookmarkStart w:id="176" w:name="_Toc61127294"/>
      <w:bookmarkStart w:id="177" w:name="_Toc67054301"/>
      <w:bookmarkStart w:id="178" w:name="_Toc67061299"/>
      <w:r w:rsidRPr="00090C64">
        <w:rPr>
          <w:snapToGrid w:val="0"/>
        </w:rPr>
        <w:t>4.3</w:t>
      </w:r>
      <w:r w:rsidRPr="00090C64">
        <w:rPr>
          <w:snapToGrid w:val="0"/>
        </w:rPr>
        <w:tab/>
      </w:r>
      <w:r w:rsidRPr="00090C64">
        <w:rPr>
          <w:lang w:eastAsia="zh-CN"/>
        </w:rPr>
        <w:t>Base station classes</w:t>
      </w:r>
      <w:r w:rsidRPr="00090C64">
        <w:t xml:space="preserve"> for AAS BS</w:t>
      </w:r>
      <w:bookmarkEnd w:id="170"/>
      <w:bookmarkEnd w:id="171"/>
      <w:bookmarkEnd w:id="172"/>
      <w:bookmarkEnd w:id="173"/>
      <w:bookmarkEnd w:id="174"/>
      <w:bookmarkEnd w:id="175"/>
      <w:bookmarkEnd w:id="176"/>
      <w:bookmarkEnd w:id="177"/>
      <w:bookmarkEnd w:id="178"/>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179" w:name="_Toc21124836"/>
      <w:bookmarkStart w:id="180" w:name="_Toc29767826"/>
      <w:bookmarkStart w:id="181" w:name="_Toc36044268"/>
      <w:bookmarkStart w:id="182" w:name="_Toc37230173"/>
      <w:bookmarkStart w:id="183" w:name="_Toc45907316"/>
      <w:bookmarkStart w:id="184" w:name="_Toc53181421"/>
      <w:bookmarkStart w:id="185" w:name="_Toc61127295"/>
      <w:bookmarkStart w:id="186" w:name="_Toc67054302"/>
      <w:bookmarkStart w:id="187" w:name="_Toc67061300"/>
      <w:r w:rsidRPr="00090C64">
        <w:rPr>
          <w:lang w:eastAsia="zh-CN"/>
        </w:rPr>
        <w:t>4.4</w:t>
      </w:r>
      <w:r w:rsidRPr="00090C64">
        <w:rPr>
          <w:lang w:eastAsia="zh-CN"/>
        </w:rPr>
        <w:tab/>
        <w:t>Regional requirements</w:t>
      </w:r>
      <w:bookmarkEnd w:id="179"/>
      <w:bookmarkEnd w:id="180"/>
      <w:bookmarkEnd w:id="181"/>
      <w:bookmarkEnd w:id="182"/>
      <w:bookmarkEnd w:id="183"/>
      <w:bookmarkEnd w:id="184"/>
      <w:bookmarkEnd w:id="185"/>
      <w:bookmarkEnd w:id="186"/>
      <w:bookmarkEnd w:id="187"/>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5F41B8B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DEA4FB" w14:textId="77777777" w:rsidR="00D57C09" w:rsidRPr="00090C64" w:rsidRDefault="00D57C09" w:rsidP="004F0B4B">
            <w:pPr>
              <w:pStyle w:val="TAL"/>
              <w:rPr>
                <w:rFonts w:cs="Arial"/>
              </w:rPr>
            </w:pPr>
            <w:r w:rsidRPr="00090C64">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7D6C1330" w14:textId="77777777" w:rsidR="00D57C09" w:rsidRPr="00090C64" w:rsidRDefault="00D57C09" w:rsidP="004F0B4B">
            <w:pPr>
              <w:pStyle w:val="TAL"/>
              <w:rPr>
                <w:rFonts w:cs="Arial"/>
              </w:rPr>
            </w:pPr>
            <w:r w:rsidRPr="00090C64">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62908C2" w14:textId="77777777" w:rsidR="00D57C09" w:rsidRPr="00090C64" w:rsidRDefault="00D57C09" w:rsidP="004F0B4B">
            <w:pPr>
              <w:pStyle w:val="TAL"/>
              <w:rPr>
                <w:rFonts w:cs="Arial"/>
              </w:rPr>
            </w:pPr>
            <w:r w:rsidRPr="00090C64">
              <w:rPr>
                <w:rFonts w:cs="Arial"/>
              </w:rPr>
              <w:t>These requirements apply in Japan for an E-UTRA BS operating in band 34</w:t>
            </w:r>
            <w:r w:rsidRPr="00090C64">
              <w:rPr>
                <w:rFonts w:cs="Arial"/>
                <w:lang w:eastAsia="zh-CN"/>
              </w:rPr>
              <w:t xml:space="preserve"> and Band 41</w:t>
            </w:r>
            <w:r w:rsidRPr="00090C64">
              <w:rPr>
                <w:rFonts w:cs="Arial"/>
              </w:rPr>
              <w:t>.</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14:paraId="686E62B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31A58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1FA912F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448D05E" w14:textId="77777777" w:rsidR="00D57C09" w:rsidRPr="00090C64" w:rsidRDefault="00D57C09" w:rsidP="004F0B4B">
            <w:pPr>
              <w:pStyle w:val="TAL"/>
              <w:rPr>
                <w:rFonts w:cs="v5.0.0"/>
              </w:rPr>
            </w:pPr>
            <w:r w:rsidRPr="00090C64">
              <w:rPr>
                <w:rFonts w:cs="Arial"/>
              </w:rPr>
              <w:t>Additional requirements for band 41</w:t>
            </w:r>
            <w:r w:rsidRPr="00090C64">
              <w:rPr>
                <w:rFonts w:cs="Arial"/>
                <w:lang w:eastAsia="zh-CN"/>
              </w:rPr>
              <w:t xml:space="preserve"> </w:t>
            </w:r>
            <w:r w:rsidRPr="00090C64">
              <w:rPr>
                <w:rFonts w:cs="Arial"/>
              </w:rPr>
              <w:t xml:space="preserve">may apply in certain regions as additional </w:t>
            </w:r>
            <w:r w:rsidRPr="00090C64">
              <w:t>o</w:t>
            </w:r>
            <w:r w:rsidRPr="00090C64">
              <w:rPr>
                <w:rFonts w:cs="Arial"/>
              </w:rPr>
              <w:t>perating band unwanted emission limits.</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188" w:name="_Toc21124837"/>
      <w:bookmarkStart w:id="189" w:name="_Toc29767827"/>
      <w:bookmarkStart w:id="190" w:name="_Toc36044269"/>
      <w:bookmarkStart w:id="191" w:name="_Toc37230174"/>
      <w:bookmarkStart w:id="192" w:name="_Toc45907317"/>
      <w:bookmarkStart w:id="193" w:name="_Toc53181422"/>
      <w:bookmarkStart w:id="194" w:name="_Toc61127296"/>
      <w:bookmarkStart w:id="195" w:name="_Toc67054303"/>
      <w:bookmarkStart w:id="196" w:name="_Toc67061301"/>
      <w:r w:rsidRPr="00090C64">
        <w:rPr>
          <w:lang w:eastAsia="zh-CN"/>
        </w:rPr>
        <w:lastRenderedPageBreak/>
        <w:t>4.5</w:t>
      </w:r>
      <w:r w:rsidRPr="00090C64">
        <w:rPr>
          <w:lang w:eastAsia="zh-CN"/>
        </w:rPr>
        <w:tab/>
        <w:t>Operating bands and band categories</w:t>
      </w:r>
      <w:bookmarkEnd w:id="188"/>
      <w:bookmarkEnd w:id="189"/>
      <w:bookmarkEnd w:id="190"/>
      <w:bookmarkEnd w:id="191"/>
      <w:bookmarkEnd w:id="192"/>
      <w:bookmarkEnd w:id="193"/>
      <w:bookmarkEnd w:id="194"/>
      <w:bookmarkEnd w:id="195"/>
      <w:bookmarkEnd w:id="19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197" w:name="_Toc21124838"/>
      <w:bookmarkStart w:id="198" w:name="_Toc29767828"/>
      <w:bookmarkStart w:id="199" w:name="_Toc36044270"/>
      <w:bookmarkStart w:id="200" w:name="_Toc37230175"/>
      <w:bookmarkStart w:id="201" w:name="_Toc45907318"/>
      <w:bookmarkStart w:id="202" w:name="_Toc53181423"/>
      <w:bookmarkStart w:id="203" w:name="_Toc61127297"/>
      <w:bookmarkStart w:id="204" w:name="_Toc67054304"/>
      <w:bookmarkStart w:id="205" w:name="_Toc67061302"/>
      <w:r w:rsidRPr="00090C64">
        <w:rPr>
          <w:lang w:eastAsia="zh-CN"/>
        </w:rPr>
        <w:t>4.6</w:t>
      </w:r>
      <w:r w:rsidRPr="00090C64">
        <w:rPr>
          <w:lang w:eastAsia="zh-CN"/>
        </w:rPr>
        <w:tab/>
        <w:t>Channel arrangements</w:t>
      </w:r>
      <w:bookmarkEnd w:id="197"/>
      <w:bookmarkEnd w:id="198"/>
      <w:bookmarkEnd w:id="199"/>
      <w:bookmarkEnd w:id="200"/>
      <w:bookmarkEnd w:id="201"/>
      <w:bookmarkEnd w:id="202"/>
      <w:bookmarkEnd w:id="203"/>
      <w:bookmarkEnd w:id="204"/>
      <w:bookmarkEnd w:id="205"/>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06" w:name="_Toc21124839"/>
      <w:bookmarkStart w:id="207" w:name="_Toc29767829"/>
      <w:bookmarkStart w:id="208" w:name="_Toc36044271"/>
      <w:bookmarkStart w:id="209" w:name="_Toc37230176"/>
      <w:bookmarkStart w:id="210" w:name="_Toc45907319"/>
      <w:bookmarkStart w:id="211" w:name="_Toc53181424"/>
      <w:bookmarkStart w:id="212" w:name="_Toc61127298"/>
      <w:bookmarkStart w:id="213" w:name="_Toc67054305"/>
      <w:bookmarkStart w:id="214" w:name="_Toc67061303"/>
      <w:r w:rsidRPr="00090C64">
        <w:rPr>
          <w:lang w:eastAsia="zh-CN"/>
        </w:rPr>
        <w:t>4.7</w:t>
      </w:r>
      <w:r w:rsidRPr="00090C64">
        <w:rPr>
          <w:lang w:eastAsia="zh-CN"/>
        </w:rPr>
        <w:tab/>
        <w:t>Requirements for AAS BS capable of multi-band operation</w:t>
      </w:r>
      <w:bookmarkEnd w:id="206"/>
      <w:bookmarkEnd w:id="207"/>
      <w:bookmarkEnd w:id="208"/>
      <w:bookmarkEnd w:id="209"/>
      <w:bookmarkEnd w:id="210"/>
      <w:bookmarkEnd w:id="211"/>
      <w:bookmarkEnd w:id="212"/>
      <w:bookmarkEnd w:id="213"/>
      <w:bookmarkEnd w:id="214"/>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215" w:name="_Toc21124840"/>
      <w:bookmarkStart w:id="216" w:name="_Toc29767830"/>
      <w:bookmarkStart w:id="217" w:name="_Toc36044272"/>
      <w:bookmarkStart w:id="218" w:name="_Toc37230177"/>
      <w:bookmarkStart w:id="219" w:name="_Toc45907320"/>
      <w:bookmarkStart w:id="220" w:name="_Toc53181425"/>
      <w:bookmarkStart w:id="221" w:name="_Toc61127299"/>
      <w:bookmarkStart w:id="222" w:name="_Toc67054306"/>
      <w:bookmarkStart w:id="223" w:name="_Toc67061304"/>
      <w:r w:rsidRPr="00090C64">
        <w:rPr>
          <w:lang w:eastAsia="zh-CN"/>
        </w:rPr>
        <w:t>4.8</w:t>
      </w:r>
      <w:r w:rsidRPr="00090C64">
        <w:rPr>
          <w:lang w:eastAsia="zh-CN"/>
        </w:rPr>
        <w:tab/>
        <w:t>AAS BS configurations</w:t>
      </w:r>
      <w:bookmarkEnd w:id="215"/>
      <w:bookmarkEnd w:id="216"/>
      <w:bookmarkEnd w:id="217"/>
      <w:bookmarkEnd w:id="218"/>
      <w:bookmarkEnd w:id="219"/>
      <w:bookmarkEnd w:id="220"/>
      <w:bookmarkEnd w:id="221"/>
      <w:bookmarkEnd w:id="222"/>
      <w:bookmarkEnd w:id="223"/>
    </w:p>
    <w:p w14:paraId="48C1D565" w14:textId="77777777" w:rsidR="00D57C09" w:rsidRPr="00090C64" w:rsidRDefault="00D57C09" w:rsidP="00D57C09">
      <w:pPr>
        <w:pStyle w:val="Heading3"/>
      </w:pPr>
      <w:bookmarkStart w:id="224" w:name="_Toc21124841"/>
      <w:bookmarkStart w:id="225" w:name="_Toc29767831"/>
      <w:bookmarkStart w:id="226" w:name="_Toc36044273"/>
      <w:bookmarkStart w:id="227" w:name="_Toc37230178"/>
      <w:bookmarkStart w:id="228" w:name="_Toc45907321"/>
      <w:bookmarkStart w:id="229" w:name="_Toc53181426"/>
      <w:bookmarkStart w:id="230" w:name="_Toc61127300"/>
      <w:bookmarkStart w:id="231" w:name="_Toc67054307"/>
      <w:bookmarkStart w:id="232" w:name="_Toc67061305"/>
      <w:r w:rsidRPr="00090C64">
        <w:t>4.8.1</w:t>
      </w:r>
      <w:r w:rsidRPr="00090C64">
        <w:tab/>
        <w:t>Transmit configurations</w:t>
      </w:r>
      <w:bookmarkEnd w:id="224"/>
      <w:bookmarkEnd w:id="225"/>
      <w:bookmarkEnd w:id="226"/>
      <w:bookmarkEnd w:id="227"/>
      <w:bookmarkEnd w:id="228"/>
      <w:bookmarkEnd w:id="229"/>
      <w:bookmarkEnd w:id="230"/>
      <w:bookmarkEnd w:id="231"/>
      <w:bookmarkEnd w:id="232"/>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pt;height:195pt" o:ole="">
            <v:imagedata r:id="rId27" o:title=""/>
          </v:shape>
          <o:OLEObject Type="Embed" ProgID="Word.Picture.8" ShapeID="_x0000_i1030" DrawAspect="Content" ObjectID="_1679382562" r:id="rId28"/>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pt;height:357.5pt" o:ole="">
            <v:imagedata r:id="rId29" o:title=""/>
          </v:shape>
          <o:OLEObject Type="Embed" ProgID="Visio.Drawing.15" ShapeID="_x0000_i1031" DrawAspect="Content" ObjectID="_1679382563" r:id="rId30"/>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233" w:name="_Toc21124842"/>
      <w:bookmarkStart w:id="234" w:name="_Toc29767832"/>
      <w:bookmarkStart w:id="235" w:name="_Toc36044274"/>
      <w:bookmarkStart w:id="236" w:name="_Toc37230179"/>
      <w:bookmarkStart w:id="237" w:name="_Toc45907322"/>
      <w:bookmarkStart w:id="238" w:name="_Toc53181427"/>
      <w:bookmarkStart w:id="239" w:name="_Toc61127301"/>
      <w:bookmarkStart w:id="240" w:name="_Toc67054308"/>
      <w:bookmarkStart w:id="241" w:name="_Toc67061306"/>
      <w:r w:rsidRPr="00090C64">
        <w:t>4.8.2</w:t>
      </w:r>
      <w:r w:rsidRPr="00090C64">
        <w:tab/>
        <w:t>Receive configurations</w:t>
      </w:r>
      <w:bookmarkEnd w:id="233"/>
      <w:bookmarkEnd w:id="234"/>
      <w:bookmarkEnd w:id="235"/>
      <w:bookmarkEnd w:id="236"/>
      <w:bookmarkEnd w:id="237"/>
      <w:bookmarkEnd w:id="238"/>
      <w:bookmarkEnd w:id="239"/>
      <w:bookmarkEnd w:id="240"/>
      <w:bookmarkEnd w:id="24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242" w:name="_MON_1561373884"/>
    <w:bookmarkEnd w:id="242"/>
    <w:p w14:paraId="7AC8EACA" w14:textId="77777777" w:rsidR="00D57C09" w:rsidRPr="00090C64" w:rsidRDefault="00D57C09" w:rsidP="00D57C09">
      <w:pPr>
        <w:pStyle w:val="TH"/>
      </w:pPr>
      <w:r w:rsidRPr="00090C64">
        <w:object w:dxaOrig="10259" w:dyaOrig="4212" w14:anchorId="05535C2C">
          <v:shape id="_x0000_i1032" type="#_x0000_t75" style="width:477pt;height:195pt" o:ole="">
            <v:imagedata r:id="rId31" o:title=""/>
          </v:shape>
          <o:OLEObject Type="Embed" ProgID="Word.Picture.8" ShapeID="_x0000_i1032" DrawAspect="Content" ObjectID="_1679382564" r:id="rId32"/>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5pt;height:346pt" o:ole="">
            <v:imagedata r:id="rId33" o:title=""/>
          </v:shape>
          <o:OLEObject Type="Embed" ProgID="Visio.Drawing.15" ShapeID="_x0000_i1033" DrawAspect="Content" ObjectID="_1679382565" r:id="rId34"/>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243" w:name="_Toc21124843"/>
      <w:bookmarkStart w:id="244" w:name="_Toc29767833"/>
      <w:bookmarkStart w:id="245" w:name="_Toc36044275"/>
      <w:bookmarkStart w:id="246" w:name="_Toc37230180"/>
      <w:bookmarkStart w:id="247" w:name="_Toc45907323"/>
      <w:bookmarkStart w:id="248" w:name="_Toc53181428"/>
      <w:bookmarkStart w:id="249" w:name="_Toc61127302"/>
      <w:bookmarkStart w:id="250" w:name="_Toc67054309"/>
      <w:bookmarkStart w:id="251" w:name="_Toc67061307"/>
      <w:r w:rsidRPr="00090C64">
        <w:t>4.8.3</w:t>
      </w:r>
      <w:r w:rsidRPr="00090C64">
        <w:tab/>
        <w:t>Power supply options</w:t>
      </w:r>
      <w:bookmarkEnd w:id="243"/>
      <w:bookmarkEnd w:id="244"/>
      <w:bookmarkEnd w:id="245"/>
      <w:bookmarkEnd w:id="246"/>
      <w:bookmarkEnd w:id="247"/>
      <w:bookmarkEnd w:id="248"/>
      <w:bookmarkEnd w:id="249"/>
      <w:bookmarkEnd w:id="250"/>
      <w:bookmarkEnd w:id="25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252" w:name="_Toc21124844"/>
      <w:bookmarkStart w:id="253" w:name="_Toc29767834"/>
      <w:bookmarkStart w:id="254" w:name="_Toc36044276"/>
      <w:bookmarkStart w:id="255" w:name="_Toc37230181"/>
      <w:bookmarkStart w:id="256" w:name="_Toc45907324"/>
      <w:bookmarkStart w:id="257" w:name="_Toc53181429"/>
      <w:bookmarkStart w:id="258" w:name="_Toc61127303"/>
      <w:bookmarkStart w:id="259" w:name="_Toc67054310"/>
      <w:bookmarkStart w:id="260" w:name="_Toc67061308"/>
      <w:r w:rsidRPr="00090C64">
        <w:t>4.8.4</w:t>
      </w:r>
      <w:r w:rsidRPr="00090C64">
        <w:tab/>
        <w:t>BS with integrated Iuant BS modem</w:t>
      </w:r>
      <w:bookmarkEnd w:id="252"/>
      <w:bookmarkEnd w:id="253"/>
      <w:bookmarkEnd w:id="254"/>
      <w:bookmarkEnd w:id="255"/>
      <w:bookmarkEnd w:id="256"/>
      <w:bookmarkEnd w:id="257"/>
      <w:bookmarkEnd w:id="258"/>
      <w:bookmarkEnd w:id="259"/>
      <w:bookmarkEnd w:id="260"/>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261" w:name="_Toc21124845"/>
      <w:bookmarkStart w:id="262" w:name="_Toc29767835"/>
      <w:bookmarkStart w:id="263" w:name="_Toc36044277"/>
      <w:bookmarkStart w:id="264" w:name="_Toc37230182"/>
      <w:bookmarkStart w:id="265" w:name="_Toc45907325"/>
      <w:bookmarkStart w:id="266" w:name="_Toc53181430"/>
      <w:bookmarkStart w:id="267" w:name="_Toc61127304"/>
      <w:bookmarkStart w:id="268" w:name="_Toc67054311"/>
      <w:bookmarkStart w:id="269" w:name="_Toc67061309"/>
      <w:r w:rsidRPr="00090C64">
        <w:rPr>
          <w:lang w:eastAsia="zh-CN"/>
        </w:rPr>
        <w:t>4.9</w:t>
      </w:r>
      <w:r w:rsidRPr="00090C64">
        <w:rPr>
          <w:lang w:eastAsia="zh-CN"/>
        </w:rPr>
        <w:tab/>
        <w:t>Capability sets</w:t>
      </w:r>
      <w:bookmarkEnd w:id="261"/>
      <w:bookmarkEnd w:id="262"/>
      <w:bookmarkEnd w:id="263"/>
      <w:bookmarkEnd w:id="264"/>
      <w:bookmarkEnd w:id="265"/>
      <w:bookmarkEnd w:id="266"/>
      <w:bookmarkEnd w:id="267"/>
      <w:bookmarkEnd w:id="268"/>
      <w:bookmarkEnd w:id="269"/>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270" w:name="_Toc21124846"/>
      <w:bookmarkStart w:id="271" w:name="_Toc29767836"/>
      <w:bookmarkStart w:id="272" w:name="_Toc36044278"/>
      <w:bookmarkStart w:id="273" w:name="_Toc37230183"/>
      <w:bookmarkStart w:id="274" w:name="_Toc45907326"/>
      <w:bookmarkStart w:id="275" w:name="_Toc53181431"/>
      <w:bookmarkStart w:id="276" w:name="_Toc61127305"/>
      <w:bookmarkStart w:id="277" w:name="_Toc67054312"/>
      <w:bookmarkStart w:id="278" w:name="_Toc67061310"/>
      <w:r w:rsidRPr="00090C64">
        <w:rPr>
          <w:lang w:eastAsia="zh-CN"/>
        </w:rPr>
        <w:t>4.10</w:t>
      </w:r>
      <w:r w:rsidRPr="00090C64">
        <w:rPr>
          <w:lang w:eastAsia="zh-CN"/>
        </w:rPr>
        <w:tab/>
        <w:t>Manufacturer declarations</w:t>
      </w:r>
      <w:bookmarkEnd w:id="270"/>
      <w:bookmarkEnd w:id="271"/>
      <w:bookmarkEnd w:id="272"/>
      <w:bookmarkEnd w:id="273"/>
      <w:bookmarkEnd w:id="274"/>
      <w:bookmarkEnd w:id="275"/>
      <w:bookmarkEnd w:id="276"/>
      <w:bookmarkEnd w:id="277"/>
      <w:bookmarkEnd w:id="278"/>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279" w:name="_Toc21124847"/>
      <w:bookmarkStart w:id="280" w:name="_Toc29767837"/>
      <w:bookmarkStart w:id="281" w:name="_Toc36044279"/>
      <w:bookmarkStart w:id="282" w:name="_Toc37230184"/>
      <w:bookmarkStart w:id="283" w:name="_Toc45907327"/>
      <w:bookmarkStart w:id="284" w:name="_Toc53181432"/>
      <w:bookmarkStart w:id="285" w:name="_Toc61127306"/>
      <w:bookmarkStart w:id="286" w:name="_Toc67054313"/>
      <w:bookmarkStart w:id="287" w:name="_Toc67061311"/>
      <w:r w:rsidRPr="00090C64">
        <w:rPr>
          <w:lang w:eastAsia="zh-CN"/>
        </w:rPr>
        <w:t>4.11</w:t>
      </w:r>
      <w:r w:rsidRPr="00090C64">
        <w:rPr>
          <w:lang w:eastAsia="zh-CN"/>
        </w:rPr>
        <w:tab/>
        <w:t>Test signal configurations for testing</w:t>
      </w:r>
      <w:bookmarkEnd w:id="279"/>
      <w:bookmarkEnd w:id="280"/>
      <w:bookmarkEnd w:id="281"/>
      <w:bookmarkEnd w:id="282"/>
      <w:bookmarkEnd w:id="283"/>
      <w:bookmarkEnd w:id="284"/>
      <w:bookmarkEnd w:id="285"/>
      <w:bookmarkEnd w:id="286"/>
      <w:bookmarkEnd w:id="287"/>
    </w:p>
    <w:p w14:paraId="6D83E0B7" w14:textId="77777777" w:rsidR="00D57C09" w:rsidRPr="00090C64" w:rsidRDefault="00D57C09" w:rsidP="000937A4">
      <w:pPr>
        <w:pStyle w:val="Heading3"/>
        <w:rPr>
          <w:lang w:eastAsia="zh-CN"/>
        </w:rPr>
      </w:pPr>
      <w:bookmarkStart w:id="288" w:name="_Toc21124848"/>
      <w:bookmarkStart w:id="289" w:name="_Toc29767838"/>
      <w:bookmarkStart w:id="290" w:name="_Toc36044280"/>
      <w:bookmarkStart w:id="291" w:name="_Toc37230185"/>
      <w:bookmarkStart w:id="292" w:name="_Toc45907328"/>
      <w:bookmarkStart w:id="293" w:name="_Toc53181433"/>
      <w:bookmarkStart w:id="294" w:name="_Toc61127307"/>
      <w:bookmarkStart w:id="295" w:name="_Toc67054314"/>
      <w:bookmarkStart w:id="296" w:name="_Toc67061312"/>
      <w:r w:rsidRPr="00090C64">
        <w:rPr>
          <w:lang w:eastAsia="zh-CN"/>
        </w:rPr>
        <w:t>4.11.1</w:t>
      </w:r>
      <w:r w:rsidRPr="00090C64">
        <w:rPr>
          <w:lang w:eastAsia="zh-CN"/>
        </w:rPr>
        <w:tab/>
        <w:t>General</w:t>
      </w:r>
      <w:bookmarkEnd w:id="288"/>
      <w:bookmarkEnd w:id="289"/>
      <w:bookmarkEnd w:id="290"/>
      <w:bookmarkEnd w:id="291"/>
      <w:bookmarkEnd w:id="292"/>
      <w:bookmarkEnd w:id="293"/>
      <w:bookmarkEnd w:id="294"/>
      <w:bookmarkEnd w:id="295"/>
      <w:bookmarkEnd w:id="296"/>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297" w:name="_Toc21124849"/>
      <w:bookmarkStart w:id="298" w:name="_Toc29767839"/>
      <w:bookmarkStart w:id="299" w:name="_Toc36044281"/>
      <w:bookmarkStart w:id="300" w:name="_Toc37230186"/>
      <w:bookmarkStart w:id="301" w:name="_Toc45907329"/>
      <w:bookmarkStart w:id="302" w:name="_Toc53181434"/>
      <w:bookmarkStart w:id="303" w:name="_Toc61127308"/>
      <w:bookmarkStart w:id="304" w:name="_Toc67054315"/>
      <w:bookmarkStart w:id="305" w:name="_Toc67061313"/>
      <w:r w:rsidRPr="00090C64">
        <w:rPr>
          <w:lang w:eastAsia="zh-CN"/>
        </w:rPr>
        <w:lastRenderedPageBreak/>
        <w:t>4.11.1A</w:t>
      </w:r>
      <w:r w:rsidRPr="00090C64">
        <w:rPr>
          <w:lang w:eastAsia="zh-CN"/>
        </w:rPr>
        <w:tab/>
        <w:t xml:space="preserve">NR </w:t>
      </w:r>
      <w:r w:rsidRPr="00090C64">
        <w:t>Test signal used to build Test Configurations</w:t>
      </w:r>
      <w:bookmarkEnd w:id="297"/>
      <w:bookmarkEnd w:id="298"/>
      <w:bookmarkEnd w:id="299"/>
      <w:bookmarkEnd w:id="300"/>
      <w:bookmarkEnd w:id="301"/>
      <w:bookmarkEnd w:id="302"/>
      <w:bookmarkEnd w:id="303"/>
      <w:bookmarkEnd w:id="304"/>
      <w:bookmarkEnd w:id="305"/>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06" w:name="_Ref516750404"/>
      <w:r w:rsidRPr="004119DC">
        <w:t>Table</w:t>
      </w:r>
      <w:bookmarkEnd w:id="306"/>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07" w:name="_Toc21124850"/>
      <w:bookmarkStart w:id="308" w:name="_Toc29767840"/>
      <w:bookmarkStart w:id="309" w:name="_Toc36044282"/>
      <w:bookmarkStart w:id="310" w:name="_Toc37230187"/>
      <w:bookmarkStart w:id="311" w:name="_Toc45907330"/>
      <w:bookmarkStart w:id="312" w:name="_Toc53181435"/>
      <w:bookmarkStart w:id="313" w:name="_Toc61127309"/>
      <w:bookmarkStart w:id="314" w:name="_Toc67054316"/>
      <w:bookmarkStart w:id="315" w:name="_Toc67061314"/>
      <w:r w:rsidRPr="00090C64">
        <w:rPr>
          <w:lang w:eastAsia="zh-CN"/>
        </w:rPr>
        <w:t>4.11.2</w:t>
      </w:r>
      <w:r w:rsidRPr="00090C64">
        <w:rPr>
          <w:lang w:eastAsia="zh-CN"/>
        </w:rPr>
        <w:tab/>
        <w:t>Test signal configurations</w:t>
      </w:r>
      <w:bookmarkEnd w:id="307"/>
      <w:bookmarkEnd w:id="308"/>
      <w:bookmarkEnd w:id="309"/>
      <w:bookmarkEnd w:id="310"/>
      <w:bookmarkEnd w:id="311"/>
      <w:bookmarkEnd w:id="312"/>
      <w:bookmarkEnd w:id="313"/>
      <w:bookmarkEnd w:id="314"/>
      <w:bookmarkEnd w:id="315"/>
    </w:p>
    <w:p w14:paraId="5E286F6D" w14:textId="77777777" w:rsidR="00D57C09" w:rsidRPr="00090C64" w:rsidRDefault="00D57C09" w:rsidP="00D57C09">
      <w:pPr>
        <w:pStyle w:val="Heading4"/>
      </w:pPr>
      <w:bookmarkStart w:id="316" w:name="_Toc21124851"/>
      <w:bookmarkStart w:id="317" w:name="_Toc29767841"/>
      <w:bookmarkStart w:id="318" w:name="_Toc36044283"/>
      <w:bookmarkStart w:id="319" w:name="_Toc37230188"/>
      <w:bookmarkStart w:id="320" w:name="_Toc45907331"/>
      <w:bookmarkStart w:id="321" w:name="_Toc53181436"/>
      <w:bookmarkStart w:id="322" w:name="_Toc61127310"/>
      <w:bookmarkStart w:id="323" w:name="_Toc67054317"/>
      <w:bookmarkStart w:id="324" w:name="_Toc67061315"/>
      <w:r w:rsidRPr="00090C64">
        <w:t>4.11.2.1</w:t>
      </w:r>
      <w:r w:rsidRPr="00090C64">
        <w:tab/>
        <w:t>ATCR1: UTRA multicarrier operation</w:t>
      </w:r>
      <w:bookmarkEnd w:id="316"/>
      <w:bookmarkEnd w:id="317"/>
      <w:bookmarkEnd w:id="318"/>
      <w:bookmarkEnd w:id="319"/>
      <w:bookmarkEnd w:id="320"/>
      <w:bookmarkEnd w:id="321"/>
      <w:bookmarkEnd w:id="322"/>
      <w:bookmarkEnd w:id="323"/>
      <w:bookmarkEnd w:id="324"/>
    </w:p>
    <w:p w14:paraId="50478A3B" w14:textId="77777777" w:rsidR="00D57C09" w:rsidRPr="00090C64" w:rsidRDefault="00D57C09" w:rsidP="00D57C09">
      <w:pPr>
        <w:pStyle w:val="Heading5"/>
      </w:pPr>
      <w:bookmarkStart w:id="325" w:name="_Toc21124852"/>
      <w:bookmarkStart w:id="326" w:name="_Toc29767842"/>
      <w:bookmarkStart w:id="327" w:name="_Toc36044284"/>
      <w:bookmarkStart w:id="328" w:name="_Toc37230189"/>
      <w:bookmarkStart w:id="329" w:name="_Toc45907332"/>
      <w:bookmarkStart w:id="330" w:name="_Toc53181437"/>
      <w:bookmarkStart w:id="331" w:name="_Toc61127311"/>
      <w:bookmarkStart w:id="332" w:name="_Toc67054318"/>
      <w:bookmarkStart w:id="333" w:name="_Toc67061316"/>
      <w:r w:rsidRPr="00090C64">
        <w:t>4.11.2.1.1</w:t>
      </w:r>
      <w:r w:rsidRPr="00090C64">
        <w:tab/>
        <w:t>General</w:t>
      </w:r>
      <w:bookmarkEnd w:id="325"/>
      <w:bookmarkEnd w:id="326"/>
      <w:bookmarkEnd w:id="327"/>
      <w:bookmarkEnd w:id="328"/>
      <w:bookmarkEnd w:id="329"/>
      <w:bookmarkEnd w:id="330"/>
      <w:bookmarkEnd w:id="331"/>
      <w:bookmarkEnd w:id="332"/>
      <w:bookmarkEnd w:id="33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34" w:name="_Toc21124853"/>
      <w:bookmarkStart w:id="335" w:name="_Toc29767843"/>
      <w:bookmarkStart w:id="336" w:name="_Toc36044285"/>
      <w:bookmarkStart w:id="337" w:name="_Toc37230190"/>
      <w:bookmarkStart w:id="338" w:name="_Toc45907333"/>
      <w:bookmarkStart w:id="339" w:name="_Toc53181438"/>
      <w:bookmarkStart w:id="340" w:name="_Toc61127312"/>
      <w:bookmarkStart w:id="341" w:name="_Toc67054319"/>
      <w:bookmarkStart w:id="342" w:name="_Toc67061317"/>
      <w:r w:rsidRPr="00090C64">
        <w:t>4.11.2.1.2</w:t>
      </w:r>
      <w:r w:rsidRPr="00090C64">
        <w:tab/>
        <w:t>ATCR1a generation</w:t>
      </w:r>
      <w:bookmarkEnd w:id="334"/>
      <w:bookmarkEnd w:id="335"/>
      <w:bookmarkEnd w:id="336"/>
      <w:bookmarkEnd w:id="337"/>
      <w:bookmarkEnd w:id="338"/>
      <w:bookmarkEnd w:id="339"/>
      <w:bookmarkEnd w:id="340"/>
      <w:bookmarkEnd w:id="341"/>
      <w:bookmarkEnd w:id="34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43" w:name="_Toc21124854"/>
      <w:bookmarkStart w:id="344" w:name="_Toc29767844"/>
      <w:bookmarkStart w:id="345" w:name="_Toc36044286"/>
      <w:bookmarkStart w:id="346" w:name="_Toc37230191"/>
      <w:bookmarkStart w:id="347" w:name="_Toc45907334"/>
      <w:bookmarkStart w:id="348" w:name="_Toc53181439"/>
      <w:bookmarkStart w:id="349" w:name="_Toc61127313"/>
      <w:bookmarkStart w:id="350" w:name="_Toc67054320"/>
      <w:bookmarkStart w:id="351" w:name="_Toc67061318"/>
      <w:r w:rsidRPr="00090C64">
        <w:t>4.11.2.1.3</w:t>
      </w:r>
      <w:r w:rsidRPr="00090C64">
        <w:tab/>
        <w:t>ATCR1b generation</w:t>
      </w:r>
      <w:bookmarkEnd w:id="343"/>
      <w:bookmarkEnd w:id="344"/>
      <w:bookmarkEnd w:id="345"/>
      <w:bookmarkEnd w:id="346"/>
      <w:bookmarkEnd w:id="347"/>
      <w:bookmarkEnd w:id="348"/>
      <w:bookmarkEnd w:id="349"/>
      <w:bookmarkEnd w:id="350"/>
      <w:bookmarkEnd w:id="351"/>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52" w:name="_Toc21124855"/>
      <w:bookmarkStart w:id="353" w:name="_Toc29767845"/>
      <w:bookmarkStart w:id="354" w:name="_Toc36044287"/>
      <w:bookmarkStart w:id="355" w:name="_Toc37230192"/>
      <w:bookmarkStart w:id="356" w:name="_Toc45907335"/>
      <w:bookmarkStart w:id="357" w:name="_Toc53181440"/>
      <w:bookmarkStart w:id="358" w:name="_Toc61127314"/>
      <w:bookmarkStart w:id="359" w:name="_Toc67054321"/>
      <w:bookmarkStart w:id="360" w:name="_Toc67061319"/>
      <w:r w:rsidRPr="00090C64">
        <w:t>4.11.2.1.4</w:t>
      </w:r>
      <w:r w:rsidRPr="00090C64">
        <w:tab/>
        <w:t>ATCR1 power allocation</w:t>
      </w:r>
      <w:bookmarkEnd w:id="352"/>
      <w:bookmarkEnd w:id="353"/>
      <w:bookmarkEnd w:id="354"/>
      <w:bookmarkEnd w:id="355"/>
      <w:bookmarkEnd w:id="356"/>
      <w:bookmarkEnd w:id="357"/>
      <w:bookmarkEnd w:id="358"/>
      <w:bookmarkEnd w:id="359"/>
      <w:bookmarkEnd w:id="360"/>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61" w:name="_Toc21124856"/>
      <w:bookmarkStart w:id="362" w:name="_Toc29767846"/>
      <w:bookmarkStart w:id="363" w:name="_Toc36044288"/>
      <w:bookmarkStart w:id="364" w:name="_Toc37230193"/>
      <w:bookmarkStart w:id="365" w:name="_Toc45907336"/>
      <w:bookmarkStart w:id="366" w:name="_Toc53181441"/>
      <w:bookmarkStart w:id="367" w:name="_Toc61127315"/>
      <w:bookmarkStart w:id="368" w:name="_Toc67054322"/>
      <w:bookmarkStart w:id="369" w:name="_Toc67061320"/>
      <w:r w:rsidRPr="00090C64">
        <w:t>4.11.2.2</w:t>
      </w:r>
      <w:r w:rsidRPr="00090C64">
        <w:tab/>
        <w:t>ANTCR1: UTRA FDD multicarrier non-contiguous operation</w:t>
      </w:r>
      <w:bookmarkEnd w:id="361"/>
      <w:bookmarkEnd w:id="362"/>
      <w:bookmarkEnd w:id="363"/>
      <w:bookmarkEnd w:id="364"/>
      <w:bookmarkEnd w:id="365"/>
      <w:bookmarkEnd w:id="366"/>
      <w:bookmarkEnd w:id="367"/>
      <w:bookmarkEnd w:id="368"/>
      <w:bookmarkEnd w:id="369"/>
    </w:p>
    <w:p w14:paraId="46E51C67" w14:textId="77777777" w:rsidR="00D57C09" w:rsidRPr="00090C64" w:rsidRDefault="00D57C09" w:rsidP="00D57C09">
      <w:pPr>
        <w:pStyle w:val="Heading5"/>
      </w:pPr>
      <w:bookmarkStart w:id="370" w:name="_Toc21124857"/>
      <w:bookmarkStart w:id="371" w:name="_Toc29767847"/>
      <w:bookmarkStart w:id="372" w:name="_Toc36044289"/>
      <w:bookmarkStart w:id="373" w:name="_Toc37230194"/>
      <w:bookmarkStart w:id="374" w:name="_Toc45907337"/>
      <w:bookmarkStart w:id="375" w:name="_Toc53181442"/>
      <w:bookmarkStart w:id="376" w:name="_Toc61127316"/>
      <w:bookmarkStart w:id="377" w:name="_Toc67054323"/>
      <w:bookmarkStart w:id="378" w:name="_Toc67061321"/>
      <w:r w:rsidRPr="00090C64">
        <w:t>4.11.2.2.1</w:t>
      </w:r>
      <w:r w:rsidRPr="00090C64">
        <w:tab/>
        <w:t>General</w:t>
      </w:r>
      <w:bookmarkEnd w:id="370"/>
      <w:bookmarkEnd w:id="371"/>
      <w:bookmarkEnd w:id="372"/>
      <w:bookmarkEnd w:id="373"/>
      <w:bookmarkEnd w:id="374"/>
      <w:bookmarkEnd w:id="375"/>
      <w:bookmarkEnd w:id="376"/>
      <w:bookmarkEnd w:id="377"/>
      <w:bookmarkEnd w:id="37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79" w:name="_Toc21124858"/>
      <w:bookmarkStart w:id="380" w:name="_Toc29767848"/>
      <w:bookmarkStart w:id="381" w:name="_Toc36044290"/>
      <w:bookmarkStart w:id="382" w:name="_Toc37230195"/>
      <w:bookmarkStart w:id="383" w:name="_Toc45907338"/>
      <w:bookmarkStart w:id="384" w:name="_Toc53181443"/>
      <w:bookmarkStart w:id="385" w:name="_Toc61127317"/>
      <w:bookmarkStart w:id="386" w:name="_Toc67054324"/>
      <w:bookmarkStart w:id="387" w:name="_Toc67061322"/>
      <w:r w:rsidRPr="00090C64">
        <w:t>4.11.2.2.2</w:t>
      </w:r>
      <w:r w:rsidRPr="00090C64">
        <w:tab/>
        <w:t>ANTCR1 generation</w:t>
      </w:r>
      <w:bookmarkEnd w:id="379"/>
      <w:bookmarkEnd w:id="380"/>
      <w:bookmarkEnd w:id="381"/>
      <w:bookmarkEnd w:id="382"/>
      <w:bookmarkEnd w:id="383"/>
      <w:bookmarkEnd w:id="384"/>
      <w:bookmarkEnd w:id="385"/>
      <w:bookmarkEnd w:id="386"/>
      <w:bookmarkEnd w:id="387"/>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88" w:name="_Toc21124859"/>
      <w:bookmarkStart w:id="389" w:name="_Toc29767849"/>
      <w:bookmarkStart w:id="390" w:name="_Toc36044291"/>
      <w:bookmarkStart w:id="391" w:name="_Toc37230196"/>
      <w:bookmarkStart w:id="392" w:name="_Toc45907339"/>
      <w:bookmarkStart w:id="393" w:name="_Toc53181444"/>
      <w:bookmarkStart w:id="394" w:name="_Toc61127318"/>
      <w:bookmarkStart w:id="395" w:name="_Toc67054325"/>
      <w:bookmarkStart w:id="396" w:name="_Toc67061323"/>
      <w:r w:rsidRPr="00090C64">
        <w:t>4.11.2.2.3</w:t>
      </w:r>
      <w:r w:rsidRPr="00090C64">
        <w:tab/>
        <w:t>ANTCR1 power allocation</w:t>
      </w:r>
      <w:bookmarkEnd w:id="388"/>
      <w:bookmarkEnd w:id="389"/>
      <w:bookmarkEnd w:id="390"/>
      <w:bookmarkEnd w:id="391"/>
      <w:bookmarkEnd w:id="392"/>
      <w:bookmarkEnd w:id="393"/>
      <w:bookmarkEnd w:id="394"/>
      <w:bookmarkEnd w:id="395"/>
      <w:bookmarkEnd w:id="396"/>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97" w:name="_Toc21124860"/>
      <w:bookmarkStart w:id="398" w:name="_Toc29767850"/>
      <w:bookmarkStart w:id="399" w:name="_Toc36044292"/>
      <w:bookmarkStart w:id="400" w:name="_Toc37230197"/>
      <w:bookmarkStart w:id="401" w:name="_Toc45907340"/>
      <w:bookmarkStart w:id="402" w:name="_Toc53181445"/>
      <w:bookmarkStart w:id="403" w:name="_Toc61127319"/>
      <w:bookmarkStart w:id="404" w:name="_Toc67054326"/>
      <w:bookmarkStart w:id="405" w:name="_Toc67061324"/>
      <w:r w:rsidRPr="00090C64">
        <w:t>4.11.2.3</w:t>
      </w:r>
      <w:r w:rsidRPr="00090C64">
        <w:tab/>
        <w:t>ATCR2: E-UTRA multicarrier operation</w:t>
      </w:r>
      <w:bookmarkEnd w:id="397"/>
      <w:bookmarkEnd w:id="398"/>
      <w:bookmarkEnd w:id="399"/>
      <w:bookmarkEnd w:id="400"/>
      <w:bookmarkEnd w:id="401"/>
      <w:bookmarkEnd w:id="402"/>
      <w:bookmarkEnd w:id="403"/>
      <w:bookmarkEnd w:id="404"/>
      <w:bookmarkEnd w:id="405"/>
    </w:p>
    <w:p w14:paraId="242B19A8" w14:textId="77777777" w:rsidR="00D57C09" w:rsidRPr="00090C64" w:rsidRDefault="00D57C09" w:rsidP="00D57C09">
      <w:pPr>
        <w:pStyle w:val="Heading5"/>
      </w:pPr>
      <w:bookmarkStart w:id="406" w:name="_Toc21124861"/>
      <w:bookmarkStart w:id="407" w:name="_Toc29767851"/>
      <w:bookmarkStart w:id="408" w:name="_Toc36044293"/>
      <w:bookmarkStart w:id="409" w:name="_Toc37230198"/>
      <w:bookmarkStart w:id="410" w:name="_Toc45907341"/>
      <w:bookmarkStart w:id="411" w:name="_Toc53181446"/>
      <w:bookmarkStart w:id="412" w:name="_Toc61127320"/>
      <w:bookmarkStart w:id="413" w:name="_Toc67054327"/>
      <w:bookmarkStart w:id="414" w:name="_Toc67061325"/>
      <w:r w:rsidRPr="00090C64">
        <w:t>4.11.2.3.1</w:t>
      </w:r>
      <w:r w:rsidRPr="00090C64">
        <w:tab/>
        <w:t>General</w:t>
      </w:r>
      <w:bookmarkEnd w:id="406"/>
      <w:bookmarkEnd w:id="407"/>
      <w:bookmarkEnd w:id="408"/>
      <w:bookmarkEnd w:id="409"/>
      <w:bookmarkEnd w:id="410"/>
      <w:bookmarkEnd w:id="411"/>
      <w:bookmarkEnd w:id="412"/>
      <w:bookmarkEnd w:id="413"/>
      <w:bookmarkEnd w:id="414"/>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415" w:name="_Toc21124862"/>
      <w:bookmarkStart w:id="416" w:name="_Toc29767852"/>
      <w:bookmarkStart w:id="417" w:name="_Toc36044294"/>
      <w:bookmarkStart w:id="418" w:name="_Toc37230199"/>
      <w:bookmarkStart w:id="419" w:name="_Toc45907342"/>
      <w:bookmarkStart w:id="420" w:name="_Toc53181447"/>
      <w:bookmarkStart w:id="421" w:name="_Toc61127321"/>
      <w:bookmarkStart w:id="422" w:name="_Toc67054328"/>
      <w:bookmarkStart w:id="423" w:name="_Toc67061326"/>
      <w:r w:rsidRPr="00090C64">
        <w:t>4.11.2.3.2</w:t>
      </w:r>
      <w:r w:rsidRPr="00090C64">
        <w:tab/>
        <w:t>ATCR2a generation</w:t>
      </w:r>
      <w:bookmarkEnd w:id="415"/>
      <w:bookmarkEnd w:id="416"/>
      <w:bookmarkEnd w:id="417"/>
      <w:bookmarkEnd w:id="418"/>
      <w:bookmarkEnd w:id="419"/>
      <w:bookmarkEnd w:id="420"/>
      <w:bookmarkEnd w:id="421"/>
      <w:bookmarkEnd w:id="422"/>
      <w:bookmarkEnd w:id="42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424" w:name="_Toc21124863"/>
      <w:bookmarkStart w:id="425" w:name="_Toc29767853"/>
      <w:bookmarkStart w:id="426" w:name="_Toc36044295"/>
      <w:bookmarkStart w:id="427" w:name="_Toc37230200"/>
      <w:bookmarkStart w:id="428" w:name="_Toc45907343"/>
      <w:bookmarkStart w:id="429" w:name="_Toc53181448"/>
      <w:bookmarkStart w:id="430" w:name="_Toc61127322"/>
      <w:bookmarkStart w:id="431" w:name="_Toc67054329"/>
      <w:bookmarkStart w:id="432" w:name="_Toc67061327"/>
      <w:r w:rsidRPr="00090C64">
        <w:t>4.11.2.3.3</w:t>
      </w:r>
      <w:r w:rsidRPr="00090C64">
        <w:tab/>
        <w:t>ATCR2b generation</w:t>
      </w:r>
      <w:bookmarkEnd w:id="424"/>
      <w:bookmarkEnd w:id="425"/>
      <w:bookmarkEnd w:id="426"/>
      <w:bookmarkEnd w:id="427"/>
      <w:bookmarkEnd w:id="428"/>
      <w:bookmarkEnd w:id="429"/>
      <w:bookmarkEnd w:id="430"/>
      <w:bookmarkEnd w:id="431"/>
      <w:bookmarkEnd w:id="43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433" w:name="OLE_LINK18"/>
      <w:r w:rsidRPr="00090C64">
        <w:rPr>
          <w:lang w:eastAsia="zh-CN"/>
        </w:rPr>
        <w:t>component carrier</w:t>
      </w:r>
      <w:bookmarkEnd w:id="433"/>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434" w:name="_Toc21124864"/>
      <w:bookmarkStart w:id="435" w:name="_Toc29767854"/>
      <w:bookmarkStart w:id="436" w:name="_Toc36044296"/>
      <w:bookmarkStart w:id="437" w:name="_Toc37230201"/>
      <w:bookmarkStart w:id="438" w:name="_Toc45907344"/>
      <w:bookmarkStart w:id="439" w:name="_Toc53181449"/>
      <w:bookmarkStart w:id="440" w:name="_Toc61127323"/>
      <w:bookmarkStart w:id="441" w:name="_Toc67054330"/>
      <w:bookmarkStart w:id="442" w:name="_Toc67061328"/>
      <w:r w:rsidRPr="00090C64">
        <w:t>4.11.2.3.4</w:t>
      </w:r>
      <w:r w:rsidRPr="00090C64">
        <w:tab/>
        <w:t>ATCR2 power allocation</w:t>
      </w:r>
      <w:bookmarkEnd w:id="434"/>
      <w:bookmarkEnd w:id="435"/>
      <w:bookmarkEnd w:id="436"/>
      <w:bookmarkEnd w:id="437"/>
      <w:bookmarkEnd w:id="438"/>
      <w:bookmarkEnd w:id="439"/>
      <w:bookmarkEnd w:id="440"/>
      <w:bookmarkEnd w:id="441"/>
      <w:bookmarkEnd w:id="442"/>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443" w:name="_Toc21124865"/>
      <w:bookmarkStart w:id="444" w:name="_Toc29767855"/>
      <w:bookmarkStart w:id="445" w:name="_Toc36044297"/>
      <w:bookmarkStart w:id="446" w:name="_Toc37230202"/>
      <w:bookmarkStart w:id="447" w:name="_Toc45907345"/>
      <w:bookmarkStart w:id="448" w:name="_Toc53181450"/>
      <w:bookmarkStart w:id="449" w:name="_Toc61127324"/>
      <w:bookmarkStart w:id="450" w:name="_Toc67054331"/>
      <w:bookmarkStart w:id="451" w:name="_Toc67061329"/>
      <w:r w:rsidRPr="00090C64">
        <w:lastRenderedPageBreak/>
        <w:t>4.11.2.4</w:t>
      </w:r>
      <w:r w:rsidRPr="00090C64">
        <w:tab/>
        <w:t>ANTCR2: E-UTRA multicarrier non-contiguous operation</w:t>
      </w:r>
      <w:bookmarkEnd w:id="443"/>
      <w:bookmarkEnd w:id="444"/>
      <w:bookmarkEnd w:id="445"/>
      <w:bookmarkEnd w:id="446"/>
      <w:bookmarkEnd w:id="447"/>
      <w:bookmarkEnd w:id="448"/>
      <w:bookmarkEnd w:id="449"/>
      <w:bookmarkEnd w:id="450"/>
      <w:bookmarkEnd w:id="451"/>
    </w:p>
    <w:p w14:paraId="555C75A2" w14:textId="77777777" w:rsidR="00D57C09" w:rsidRPr="00090C64" w:rsidRDefault="00D57C09" w:rsidP="00D57C09">
      <w:pPr>
        <w:pStyle w:val="Heading5"/>
      </w:pPr>
      <w:bookmarkStart w:id="452" w:name="_Toc21124866"/>
      <w:bookmarkStart w:id="453" w:name="_Toc29767856"/>
      <w:bookmarkStart w:id="454" w:name="_Toc36044298"/>
      <w:bookmarkStart w:id="455" w:name="_Toc37230203"/>
      <w:bookmarkStart w:id="456" w:name="_Toc45907346"/>
      <w:bookmarkStart w:id="457" w:name="_Toc53181451"/>
      <w:bookmarkStart w:id="458" w:name="_Toc61127325"/>
      <w:bookmarkStart w:id="459" w:name="_Toc67054332"/>
      <w:bookmarkStart w:id="460" w:name="_Toc67061330"/>
      <w:r w:rsidRPr="00090C64">
        <w:t>4.11.2.4.1</w:t>
      </w:r>
      <w:r w:rsidRPr="00090C64">
        <w:tab/>
        <w:t>General</w:t>
      </w:r>
      <w:bookmarkEnd w:id="452"/>
      <w:bookmarkEnd w:id="453"/>
      <w:bookmarkEnd w:id="454"/>
      <w:bookmarkEnd w:id="455"/>
      <w:bookmarkEnd w:id="456"/>
      <w:bookmarkEnd w:id="457"/>
      <w:bookmarkEnd w:id="458"/>
      <w:bookmarkEnd w:id="459"/>
      <w:bookmarkEnd w:id="460"/>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461" w:name="_Toc21124867"/>
      <w:bookmarkStart w:id="462" w:name="_Toc29767857"/>
      <w:bookmarkStart w:id="463" w:name="_Toc36044299"/>
      <w:bookmarkStart w:id="464" w:name="_Toc37230204"/>
      <w:bookmarkStart w:id="465" w:name="_Toc45907347"/>
      <w:bookmarkStart w:id="466" w:name="_Toc53181452"/>
      <w:bookmarkStart w:id="467" w:name="_Toc61127326"/>
      <w:bookmarkStart w:id="468" w:name="_Toc67054333"/>
      <w:bookmarkStart w:id="469" w:name="_Toc67061331"/>
      <w:r w:rsidRPr="00090C64">
        <w:t>4.11.2.4.2</w:t>
      </w:r>
      <w:r w:rsidRPr="00090C64">
        <w:tab/>
        <w:t>ANTCR2 generation</w:t>
      </w:r>
      <w:bookmarkEnd w:id="461"/>
      <w:bookmarkEnd w:id="462"/>
      <w:bookmarkEnd w:id="463"/>
      <w:bookmarkEnd w:id="464"/>
      <w:bookmarkEnd w:id="465"/>
      <w:bookmarkEnd w:id="466"/>
      <w:bookmarkEnd w:id="467"/>
      <w:bookmarkEnd w:id="468"/>
      <w:bookmarkEnd w:id="469"/>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470" w:name="_Toc21124868"/>
      <w:bookmarkStart w:id="471" w:name="_Toc29767858"/>
      <w:bookmarkStart w:id="472" w:name="_Toc36044300"/>
      <w:bookmarkStart w:id="473" w:name="_Toc37230205"/>
      <w:bookmarkStart w:id="474" w:name="_Toc45907348"/>
      <w:bookmarkStart w:id="475" w:name="_Toc53181453"/>
      <w:bookmarkStart w:id="476" w:name="_Toc61127327"/>
      <w:bookmarkStart w:id="477" w:name="_Toc67054334"/>
      <w:bookmarkStart w:id="478" w:name="_Toc67061332"/>
      <w:r w:rsidRPr="00090C64">
        <w:t>4.11.2.4.3</w:t>
      </w:r>
      <w:r w:rsidRPr="00090C64">
        <w:tab/>
        <w:t>ANTCR2 power allocation</w:t>
      </w:r>
      <w:bookmarkEnd w:id="470"/>
      <w:bookmarkEnd w:id="471"/>
      <w:bookmarkEnd w:id="472"/>
      <w:bookmarkEnd w:id="473"/>
      <w:bookmarkEnd w:id="474"/>
      <w:bookmarkEnd w:id="475"/>
      <w:bookmarkEnd w:id="476"/>
      <w:bookmarkEnd w:id="477"/>
      <w:bookmarkEnd w:id="478"/>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479" w:name="_Toc21124869"/>
      <w:bookmarkStart w:id="480" w:name="_Toc29767859"/>
      <w:bookmarkStart w:id="481" w:name="_Toc36044301"/>
      <w:bookmarkStart w:id="482" w:name="_Toc37230206"/>
      <w:bookmarkStart w:id="483" w:name="_Toc45907349"/>
      <w:bookmarkStart w:id="484" w:name="_Toc53181454"/>
      <w:bookmarkStart w:id="485" w:name="_Toc61127328"/>
      <w:bookmarkStart w:id="486" w:name="_Toc67054335"/>
      <w:bookmarkStart w:id="487" w:name="_Toc67061333"/>
      <w:r w:rsidRPr="00090C64">
        <w:t>4.11.2.5</w:t>
      </w:r>
      <w:r w:rsidRPr="00090C64">
        <w:tab/>
        <w:t>ATCR3: UTRA and E-UTRA multi</w:t>
      </w:r>
      <w:r w:rsidR="006761FA">
        <w:t>-</w:t>
      </w:r>
      <w:r w:rsidRPr="00090C64">
        <w:t>RAT operation</w:t>
      </w:r>
      <w:bookmarkEnd w:id="479"/>
      <w:bookmarkEnd w:id="480"/>
      <w:bookmarkEnd w:id="481"/>
      <w:bookmarkEnd w:id="482"/>
      <w:bookmarkEnd w:id="483"/>
      <w:bookmarkEnd w:id="484"/>
      <w:bookmarkEnd w:id="485"/>
      <w:bookmarkEnd w:id="486"/>
      <w:bookmarkEnd w:id="487"/>
    </w:p>
    <w:p w14:paraId="7EED3F35" w14:textId="77777777" w:rsidR="00D57C09" w:rsidRPr="00090C64" w:rsidRDefault="00D57C09" w:rsidP="00D57C09">
      <w:pPr>
        <w:pStyle w:val="Heading5"/>
      </w:pPr>
      <w:bookmarkStart w:id="488" w:name="_Toc21124870"/>
      <w:bookmarkStart w:id="489" w:name="_Toc29767860"/>
      <w:bookmarkStart w:id="490" w:name="_Toc36044302"/>
      <w:bookmarkStart w:id="491" w:name="_Toc37230207"/>
      <w:bookmarkStart w:id="492" w:name="_Toc45907350"/>
      <w:bookmarkStart w:id="493" w:name="_Toc53181455"/>
      <w:bookmarkStart w:id="494" w:name="_Toc61127329"/>
      <w:bookmarkStart w:id="495" w:name="_Toc67054336"/>
      <w:bookmarkStart w:id="496" w:name="_Toc67061334"/>
      <w:r w:rsidRPr="00090C64">
        <w:t>4.11.2.5.1</w:t>
      </w:r>
      <w:r w:rsidRPr="00090C64">
        <w:tab/>
        <w:t>General</w:t>
      </w:r>
      <w:bookmarkEnd w:id="488"/>
      <w:bookmarkEnd w:id="489"/>
      <w:bookmarkEnd w:id="490"/>
      <w:bookmarkEnd w:id="491"/>
      <w:bookmarkEnd w:id="492"/>
      <w:bookmarkEnd w:id="493"/>
      <w:bookmarkEnd w:id="494"/>
      <w:bookmarkEnd w:id="495"/>
      <w:bookmarkEnd w:id="4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497" w:name="_Toc21124871"/>
      <w:bookmarkStart w:id="498" w:name="_Toc29767861"/>
      <w:bookmarkStart w:id="499" w:name="_Toc36044303"/>
      <w:bookmarkStart w:id="500" w:name="_Toc37230208"/>
      <w:bookmarkStart w:id="501" w:name="_Toc45907351"/>
      <w:bookmarkStart w:id="502" w:name="_Toc53181456"/>
      <w:bookmarkStart w:id="503" w:name="_Toc61127330"/>
      <w:bookmarkStart w:id="504" w:name="_Toc67054337"/>
      <w:bookmarkStart w:id="505" w:name="_Toc67061335"/>
      <w:r w:rsidRPr="00090C64">
        <w:lastRenderedPageBreak/>
        <w:t>4.11.2.5.2</w:t>
      </w:r>
      <w:r w:rsidRPr="00090C64">
        <w:tab/>
        <w:t>ATCR3a generation</w:t>
      </w:r>
      <w:bookmarkEnd w:id="497"/>
      <w:bookmarkEnd w:id="498"/>
      <w:bookmarkEnd w:id="499"/>
      <w:bookmarkEnd w:id="500"/>
      <w:bookmarkEnd w:id="501"/>
      <w:bookmarkEnd w:id="502"/>
      <w:bookmarkEnd w:id="503"/>
      <w:bookmarkEnd w:id="504"/>
      <w:bookmarkEnd w:id="505"/>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506" w:name="_Toc21124872"/>
      <w:bookmarkStart w:id="507" w:name="_Toc29767862"/>
      <w:bookmarkStart w:id="508" w:name="_Toc36044304"/>
      <w:bookmarkStart w:id="509" w:name="_Toc37230209"/>
      <w:bookmarkStart w:id="510" w:name="_Toc45907352"/>
      <w:bookmarkStart w:id="511" w:name="_Toc53181457"/>
      <w:bookmarkStart w:id="512" w:name="_Toc61127331"/>
      <w:bookmarkStart w:id="513" w:name="_Toc67054338"/>
      <w:bookmarkStart w:id="514" w:name="_Toc67061336"/>
      <w:r w:rsidRPr="00090C64">
        <w:t>4.11.2.5.3</w:t>
      </w:r>
      <w:r w:rsidRPr="00090C64">
        <w:tab/>
        <w:t>ATCR3b generation</w:t>
      </w:r>
      <w:bookmarkEnd w:id="506"/>
      <w:bookmarkEnd w:id="507"/>
      <w:bookmarkEnd w:id="508"/>
      <w:bookmarkEnd w:id="509"/>
      <w:bookmarkEnd w:id="510"/>
      <w:bookmarkEnd w:id="511"/>
      <w:bookmarkEnd w:id="512"/>
      <w:bookmarkEnd w:id="513"/>
      <w:bookmarkEnd w:id="514"/>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515" w:name="_Toc21124873"/>
      <w:bookmarkStart w:id="516" w:name="_Toc29767863"/>
      <w:bookmarkStart w:id="517" w:name="_Toc36044305"/>
      <w:bookmarkStart w:id="518" w:name="_Toc37230210"/>
      <w:bookmarkStart w:id="519" w:name="_Toc45907353"/>
      <w:bookmarkStart w:id="520" w:name="_Toc53181458"/>
      <w:bookmarkStart w:id="521" w:name="_Toc61127332"/>
      <w:bookmarkStart w:id="522" w:name="_Toc67054339"/>
      <w:bookmarkStart w:id="523" w:name="_Toc67061337"/>
      <w:r w:rsidRPr="00090C64">
        <w:t>4.11.2.5.4</w:t>
      </w:r>
      <w:r w:rsidRPr="00090C64">
        <w:tab/>
        <w:t>ATCR3 power allocation</w:t>
      </w:r>
      <w:bookmarkEnd w:id="515"/>
      <w:bookmarkEnd w:id="516"/>
      <w:bookmarkEnd w:id="517"/>
      <w:bookmarkEnd w:id="518"/>
      <w:bookmarkEnd w:id="519"/>
      <w:bookmarkEnd w:id="520"/>
      <w:bookmarkEnd w:id="521"/>
      <w:bookmarkEnd w:id="522"/>
      <w:bookmarkEnd w:id="523"/>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524" w:name="_Toc21124874"/>
      <w:bookmarkStart w:id="525" w:name="_Toc29767864"/>
      <w:bookmarkStart w:id="526" w:name="_Toc36044306"/>
      <w:bookmarkStart w:id="527" w:name="_Toc37230211"/>
      <w:bookmarkStart w:id="528" w:name="_Toc45907354"/>
      <w:bookmarkStart w:id="529" w:name="_Toc53181459"/>
      <w:bookmarkStart w:id="530" w:name="_Toc61127333"/>
      <w:bookmarkStart w:id="531" w:name="_Toc67054340"/>
      <w:bookmarkStart w:id="532" w:name="_Toc67061338"/>
      <w:r w:rsidRPr="00090C64">
        <w:t>4.11.2.6</w:t>
      </w:r>
      <w:r w:rsidRPr="00090C64">
        <w:tab/>
        <w:t>ANTCR3: UTRA and E-UTRA multi</w:t>
      </w:r>
      <w:r w:rsidR="006761FA">
        <w:t>-</w:t>
      </w:r>
      <w:r w:rsidRPr="00090C64">
        <w:t>RAT non-contiguous operation</w:t>
      </w:r>
      <w:bookmarkEnd w:id="524"/>
      <w:bookmarkEnd w:id="525"/>
      <w:bookmarkEnd w:id="526"/>
      <w:bookmarkEnd w:id="527"/>
      <w:bookmarkEnd w:id="528"/>
      <w:bookmarkEnd w:id="529"/>
      <w:bookmarkEnd w:id="530"/>
      <w:bookmarkEnd w:id="531"/>
      <w:bookmarkEnd w:id="532"/>
    </w:p>
    <w:p w14:paraId="75A11F17" w14:textId="77777777" w:rsidR="00D57C09" w:rsidRPr="00090C64" w:rsidRDefault="00D57C09" w:rsidP="00D57C09">
      <w:pPr>
        <w:pStyle w:val="Heading5"/>
      </w:pPr>
      <w:bookmarkStart w:id="533" w:name="_Toc21124875"/>
      <w:bookmarkStart w:id="534" w:name="_Toc29767865"/>
      <w:bookmarkStart w:id="535" w:name="_Toc36044307"/>
      <w:bookmarkStart w:id="536" w:name="_Toc37230212"/>
      <w:bookmarkStart w:id="537" w:name="_Toc45907355"/>
      <w:bookmarkStart w:id="538" w:name="_Toc53181460"/>
      <w:bookmarkStart w:id="539" w:name="_Toc61127334"/>
      <w:bookmarkStart w:id="540" w:name="_Toc67054341"/>
      <w:bookmarkStart w:id="541" w:name="_Toc67061339"/>
      <w:r w:rsidRPr="00090C64">
        <w:t>4.11.2.6.1</w:t>
      </w:r>
      <w:r w:rsidRPr="00090C64">
        <w:tab/>
        <w:t>General</w:t>
      </w:r>
      <w:bookmarkEnd w:id="533"/>
      <w:bookmarkEnd w:id="534"/>
      <w:bookmarkEnd w:id="535"/>
      <w:bookmarkEnd w:id="536"/>
      <w:bookmarkEnd w:id="537"/>
      <w:bookmarkEnd w:id="538"/>
      <w:bookmarkEnd w:id="539"/>
      <w:bookmarkEnd w:id="540"/>
      <w:bookmarkEnd w:id="541"/>
    </w:p>
    <w:p w14:paraId="4132A17A" w14:textId="09C3890D" w:rsidR="00D57C09" w:rsidRPr="00090C64" w:rsidRDefault="00D57C09" w:rsidP="00D57C09">
      <w:r w:rsidRPr="00090C64">
        <w:t>The purpose of ANTCR3 is to test UTRA and E-UTRA multi</w:t>
      </w:r>
      <w:r w:rsidR="006761FA">
        <w:t>-</w:t>
      </w:r>
      <w:r w:rsidRPr="00090C64">
        <w:t>RAT non-contiguous aspects.</w:t>
      </w:r>
    </w:p>
    <w:p w14:paraId="4E69A35B" w14:textId="2D6D7C95"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C513732"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32BF558D"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542" w:name="_Toc21124876"/>
      <w:bookmarkStart w:id="543" w:name="_Toc29767866"/>
      <w:bookmarkStart w:id="544" w:name="_Toc36044308"/>
      <w:bookmarkStart w:id="545" w:name="_Toc37230213"/>
      <w:bookmarkStart w:id="546" w:name="_Toc45907356"/>
      <w:bookmarkStart w:id="547" w:name="_Toc53181461"/>
      <w:bookmarkStart w:id="548" w:name="_Toc61127335"/>
      <w:bookmarkStart w:id="549" w:name="_Toc67054342"/>
      <w:bookmarkStart w:id="550" w:name="_Toc67061340"/>
      <w:r w:rsidRPr="00090C64">
        <w:t>4.11.2.6.2</w:t>
      </w:r>
      <w:r w:rsidRPr="00090C64">
        <w:tab/>
        <w:t>ANTCR3a generation</w:t>
      </w:r>
      <w:bookmarkEnd w:id="542"/>
      <w:bookmarkEnd w:id="543"/>
      <w:bookmarkEnd w:id="544"/>
      <w:bookmarkEnd w:id="545"/>
      <w:bookmarkEnd w:id="546"/>
      <w:bookmarkEnd w:id="547"/>
      <w:bookmarkEnd w:id="548"/>
      <w:bookmarkEnd w:id="549"/>
      <w:bookmarkEnd w:id="550"/>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551" w:name="_Toc21124877"/>
      <w:bookmarkStart w:id="552" w:name="_Toc29767867"/>
      <w:bookmarkStart w:id="553" w:name="_Toc36044309"/>
      <w:bookmarkStart w:id="554" w:name="_Toc37230214"/>
      <w:bookmarkStart w:id="555" w:name="_Toc45907357"/>
      <w:bookmarkStart w:id="556" w:name="_Toc53181462"/>
      <w:bookmarkStart w:id="557" w:name="_Toc61127336"/>
      <w:bookmarkStart w:id="558" w:name="_Toc67054343"/>
      <w:bookmarkStart w:id="559" w:name="_Toc67061341"/>
      <w:r w:rsidRPr="00090C64">
        <w:t>4.11.2.6.3</w:t>
      </w:r>
      <w:r w:rsidRPr="00090C64">
        <w:tab/>
        <w:t>ANTCR3 power allocation</w:t>
      </w:r>
      <w:bookmarkEnd w:id="551"/>
      <w:bookmarkEnd w:id="552"/>
      <w:bookmarkEnd w:id="553"/>
      <w:bookmarkEnd w:id="554"/>
      <w:bookmarkEnd w:id="555"/>
      <w:bookmarkEnd w:id="556"/>
      <w:bookmarkEnd w:id="557"/>
      <w:bookmarkEnd w:id="558"/>
      <w:bookmarkEnd w:id="559"/>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560" w:name="_Toc21124878"/>
      <w:bookmarkStart w:id="561" w:name="_Toc29767868"/>
      <w:bookmarkStart w:id="562" w:name="_Toc36044310"/>
      <w:bookmarkStart w:id="563" w:name="_Toc37230215"/>
      <w:bookmarkStart w:id="564" w:name="_Toc45907358"/>
      <w:bookmarkStart w:id="565" w:name="_Toc53181463"/>
      <w:bookmarkStart w:id="566" w:name="_Toc61127337"/>
      <w:bookmarkStart w:id="567" w:name="_Toc67054344"/>
      <w:bookmarkStart w:id="568" w:name="_Toc67061342"/>
      <w:r w:rsidRPr="00090C64">
        <w:t>4.11.2.7</w:t>
      </w:r>
      <w:r w:rsidRPr="00090C64">
        <w:tab/>
        <w:t>ATCR4: Single carrier for receiver tests</w:t>
      </w:r>
      <w:bookmarkEnd w:id="560"/>
      <w:bookmarkEnd w:id="561"/>
      <w:bookmarkEnd w:id="562"/>
      <w:bookmarkEnd w:id="563"/>
      <w:bookmarkEnd w:id="564"/>
      <w:bookmarkEnd w:id="565"/>
      <w:bookmarkEnd w:id="566"/>
      <w:bookmarkEnd w:id="567"/>
      <w:bookmarkEnd w:id="568"/>
    </w:p>
    <w:p w14:paraId="4B541C5F" w14:textId="77777777" w:rsidR="00D57C09" w:rsidRPr="00090C64" w:rsidRDefault="00D57C09" w:rsidP="00D57C09">
      <w:pPr>
        <w:pStyle w:val="Heading5"/>
      </w:pPr>
      <w:bookmarkStart w:id="569" w:name="_Toc21124879"/>
      <w:bookmarkStart w:id="570" w:name="_Toc29767869"/>
      <w:bookmarkStart w:id="571" w:name="_Toc36044311"/>
      <w:bookmarkStart w:id="572" w:name="_Toc37230216"/>
      <w:bookmarkStart w:id="573" w:name="_Toc45907359"/>
      <w:bookmarkStart w:id="574" w:name="_Toc53181464"/>
      <w:bookmarkStart w:id="575" w:name="_Toc61127338"/>
      <w:bookmarkStart w:id="576" w:name="_Toc67054345"/>
      <w:bookmarkStart w:id="577" w:name="_Toc67061343"/>
      <w:r w:rsidRPr="00090C64">
        <w:t>4.11.2.7.1</w:t>
      </w:r>
      <w:r w:rsidRPr="00090C64">
        <w:tab/>
        <w:t>ATCR4a generation</w:t>
      </w:r>
      <w:bookmarkEnd w:id="569"/>
      <w:bookmarkEnd w:id="570"/>
      <w:bookmarkEnd w:id="571"/>
      <w:bookmarkEnd w:id="572"/>
      <w:bookmarkEnd w:id="573"/>
      <w:bookmarkEnd w:id="574"/>
      <w:bookmarkEnd w:id="575"/>
      <w:bookmarkEnd w:id="576"/>
      <w:bookmarkEnd w:id="577"/>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578" w:name="_Toc21124880"/>
      <w:bookmarkStart w:id="579" w:name="_Toc29767870"/>
      <w:bookmarkStart w:id="580" w:name="_Toc36044312"/>
      <w:bookmarkStart w:id="581" w:name="_Toc37230217"/>
      <w:bookmarkStart w:id="582" w:name="_Toc45907360"/>
      <w:bookmarkStart w:id="583" w:name="_Toc53181465"/>
      <w:bookmarkStart w:id="584" w:name="_Toc61127339"/>
      <w:bookmarkStart w:id="585" w:name="_Toc67054346"/>
      <w:bookmarkStart w:id="586" w:name="_Toc67061344"/>
      <w:r w:rsidRPr="00090C64">
        <w:t>4.11.2.7.2</w:t>
      </w:r>
      <w:r w:rsidRPr="00090C64">
        <w:tab/>
        <w:t>ATCR4b generation</w:t>
      </w:r>
      <w:bookmarkEnd w:id="578"/>
      <w:bookmarkEnd w:id="579"/>
      <w:bookmarkEnd w:id="580"/>
      <w:bookmarkEnd w:id="581"/>
      <w:bookmarkEnd w:id="582"/>
      <w:bookmarkEnd w:id="583"/>
      <w:bookmarkEnd w:id="584"/>
      <w:bookmarkEnd w:id="585"/>
      <w:bookmarkEnd w:id="58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587" w:name="_Toc21124881"/>
      <w:bookmarkStart w:id="588" w:name="_Toc29767871"/>
      <w:bookmarkStart w:id="589" w:name="_Toc36044313"/>
      <w:bookmarkStart w:id="590" w:name="_Toc37230218"/>
      <w:bookmarkStart w:id="591" w:name="_Toc45907361"/>
      <w:bookmarkStart w:id="592" w:name="_Toc53181466"/>
      <w:bookmarkStart w:id="593" w:name="_Toc61127340"/>
      <w:bookmarkStart w:id="594" w:name="_Toc67054347"/>
      <w:bookmarkStart w:id="595" w:name="_Toc67061345"/>
      <w:r w:rsidRPr="00090C64">
        <w:t>4.11.2.7.3</w:t>
      </w:r>
      <w:r w:rsidRPr="00090C64">
        <w:tab/>
        <w:t>ATCR4c generation</w:t>
      </w:r>
      <w:bookmarkEnd w:id="587"/>
      <w:bookmarkEnd w:id="588"/>
      <w:bookmarkEnd w:id="589"/>
      <w:bookmarkEnd w:id="590"/>
      <w:bookmarkEnd w:id="591"/>
      <w:bookmarkEnd w:id="592"/>
      <w:bookmarkEnd w:id="593"/>
      <w:bookmarkEnd w:id="594"/>
      <w:bookmarkEnd w:id="595"/>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596" w:name="_Toc21124882"/>
      <w:bookmarkStart w:id="597" w:name="_Toc29767872"/>
      <w:bookmarkStart w:id="598" w:name="_Toc36044314"/>
      <w:bookmarkStart w:id="599" w:name="_Toc37230219"/>
      <w:bookmarkStart w:id="600" w:name="_Toc45907362"/>
      <w:bookmarkStart w:id="601" w:name="_Toc53181467"/>
      <w:bookmarkStart w:id="602" w:name="_Toc61127341"/>
      <w:bookmarkStart w:id="603" w:name="_Toc67054348"/>
      <w:bookmarkStart w:id="604" w:name="_Toc67061346"/>
      <w:r w:rsidRPr="00090C64">
        <w:t>4.11.2.7.3A</w:t>
      </w:r>
      <w:r w:rsidRPr="00090C64">
        <w:tab/>
        <w:t>ATCR4d generation</w:t>
      </w:r>
      <w:bookmarkEnd w:id="596"/>
      <w:bookmarkEnd w:id="597"/>
      <w:bookmarkEnd w:id="598"/>
      <w:bookmarkEnd w:id="599"/>
      <w:bookmarkEnd w:id="600"/>
      <w:bookmarkEnd w:id="601"/>
      <w:bookmarkEnd w:id="602"/>
      <w:bookmarkEnd w:id="603"/>
      <w:bookmarkEnd w:id="604"/>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605" w:name="_Toc21124883"/>
      <w:bookmarkStart w:id="606" w:name="_Toc29767873"/>
      <w:bookmarkStart w:id="607" w:name="_Toc36044315"/>
      <w:bookmarkStart w:id="608" w:name="_Toc37230220"/>
      <w:bookmarkStart w:id="609" w:name="_Toc45907363"/>
      <w:bookmarkStart w:id="610" w:name="_Toc53181468"/>
      <w:bookmarkStart w:id="611" w:name="_Toc61127342"/>
      <w:bookmarkStart w:id="612" w:name="_Toc67054349"/>
      <w:bookmarkStart w:id="613" w:name="_Toc67061347"/>
      <w:r w:rsidRPr="00090C64">
        <w:t>11.2.7.4</w:t>
      </w:r>
      <w:r w:rsidRPr="00090C64">
        <w:tab/>
        <w:t>ATCR4 power allocation</w:t>
      </w:r>
      <w:bookmarkEnd w:id="605"/>
      <w:bookmarkEnd w:id="606"/>
      <w:bookmarkEnd w:id="607"/>
      <w:bookmarkEnd w:id="608"/>
      <w:bookmarkEnd w:id="609"/>
      <w:bookmarkEnd w:id="610"/>
      <w:bookmarkEnd w:id="611"/>
      <w:bookmarkEnd w:id="612"/>
      <w:bookmarkEnd w:id="613"/>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614" w:name="_Toc21124884"/>
      <w:bookmarkStart w:id="615" w:name="_Toc29767874"/>
      <w:bookmarkStart w:id="616" w:name="_Toc36044316"/>
      <w:bookmarkStart w:id="617" w:name="_Toc37230221"/>
      <w:bookmarkStart w:id="618" w:name="_Toc45907364"/>
      <w:bookmarkStart w:id="619" w:name="_Toc53181469"/>
      <w:bookmarkStart w:id="620" w:name="_Toc61127343"/>
      <w:bookmarkStart w:id="621" w:name="_Toc67054350"/>
      <w:bookmarkStart w:id="622" w:name="_Toc67061348"/>
      <w:r w:rsidRPr="00090C64">
        <w:rPr>
          <w:lang w:eastAsia="zh-CN"/>
        </w:rPr>
        <w:t>4.11.2.8</w:t>
      </w:r>
      <w:r w:rsidRPr="00090C64">
        <w:tab/>
      </w:r>
      <w:bookmarkEnd w:id="614"/>
      <w:bookmarkEnd w:id="615"/>
      <w:bookmarkEnd w:id="616"/>
      <w:bookmarkEnd w:id="617"/>
      <w:bookmarkEnd w:id="618"/>
      <w:bookmarkEnd w:id="619"/>
      <w:bookmarkEnd w:id="620"/>
      <w:r w:rsidR="00784970" w:rsidRPr="00E84EF6">
        <w:t xml:space="preserve">ATCR5: MB-MSR </w:t>
      </w:r>
      <w:r w:rsidR="00784970" w:rsidRPr="00E84EF6">
        <w:rPr>
          <w:lang w:eastAsia="zh-CN"/>
        </w:rPr>
        <w:t>operation</w:t>
      </w:r>
      <w:bookmarkEnd w:id="621"/>
      <w:bookmarkEnd w:id="622"/>
    </w:p>
    <w:p w14:paraId="5025D606" w14:textId="77777777" w:rsidR="00D57C09" w:rsidRPr="00090C64" w:rsidRDefault="00D57C09" w:rsidP="00D57C09">
      <w:pPr>
        <w:pStyle w:val="Heading5"/>
      </w:pPr>
      <w:bookmarkStart w:id="623" w:name="_Toc21124885"/>
      <w:bookmarkStart w:id="624" w:name="_Toc29767875"/>
      <w:bookmarkStart w:id="625" w:name="_Toc36044317"/>
      <w:bookmarkStart w:id="626" w:name="_Toc37230222"/>
      <w:bookmarkStart w:id="627" w:name="_Toc45907365"/>
      <w:bookmarkStart w:id="628" w:name="_Toc53181470"/>
      <w:bookmarkStart w:id="629" w:name="_Toc61127344"/>
      <w:bookmarkStart w:id="630" w:name="_Toc67054351"/>
      <w:bookmarkStart w:id="631" w:name="_Toc6706134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623"/>
      <w:bookmarkEnd w:id="624"/>
      <w:bookmarkEnd w:id="625"/>
      <w:bookmarkEnd w:id="626"/>
      <w:bookmarkEnd w:id="627"/>
      <w:bookmarkEnd w:id="628"/>
      <w:bookmarkEnd w:id="629"/>
      <w:bookmarkEnd w:id="630"/>
      <w:bookmarkEnd w:id="631"/>
    </w:p>
    <w:p w14:paraId="56907626" w14:textId="77777777" w:rsidR="00D57C09" w:rsidRPr="00090C64" w:rsidRDefault="00D57C09" w:rsidP="00554118">
      <w:pPr>
        <w:pStyle w:val="H6"/>
      </w:pPr>
      <w:bookmarkStart w:id="632" w:name="_Toc21124886"/>
      <w:bookmarkStart w:id="633" w:name="_Toc29767876"/>
      <w:bookmarkStart w:id="634" w:name="_Toc36044318"/>
      <w:bookmarkStart w:id="635" w:name="_Toc37230223"/>
      <w:bookmarkStart w:id="636" w:name="_Toc45907366"/>
      <w:bookmarkStart w:id="637" w:name="_Toc53181471"/>
      <w:r w:rsidRPr="00090C64">
        <w:rPr>
          <w:lang w:eastAsia="zh-CN"/>
        </w:rPr>
        <w:t>4</w:t>
      </w:r>
      <w:r w:rsidRPr="00090C64">
        <w:t>.</w:t>
      </w:r>
      <w:r w:rsidRPr="00090C64">
        <w:rPr>
          <w:lang w:eastAsia="zh-CN"/>
        </w:rPr>
        <w:t>11.2.8</w:t>
      </w:r>
      <w:r w:rsidRPr="00090C64">
        <w:t>.1.1</w:t>
      </w:r>
      <w:r w:rsidRPr="00090C64">
        <w:tab/>
        <w:t>General</w:t>
      </w:r>
      <w:bookmarkEnd w:id="632"/>
      <w:bookmarkEnd w:id="633"/>
      <w:bookmarkEnd w:id="634"/>
      <w:bookmarkEnd w:id="635"/>
      <w:bookmarkEnd w:id="636"/>
      <w:bookmarkEnd w:id="637"/>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638" w:name="_Toc21124887"/>
      <w:bookmarkStart w:id="639" w:name="_Toc29767877"/>
      <w:bookmarkStart w:id="640" w:name="_Toc36044319"/>
      <w:bookmarkStart w:id="641" w:name="_Toc37230224"/>
      <w:bookmarkStart w:id="642" w:name="_Toc45907367"/>
      <w:bookmarkStart w:id="643" w:name="_Toc53181472"/>
      <w:r w:rsidRPr="00090C64">
        <w:rPr>
          <w:lang w:eastAsia="zh-CN"/>
        </w:rPr>
        <w:t>4</w:t>
      </w:r>
      <w:r w:rsidRPr="00090C64">
        <w:t>.</w:t>
      </w:r>
      <w:r w:rsidRPr="00090C64">
        <w:rPr>
          <w:lang w:eastAsia="zh-CN"/>
        </w:rPr>
        <w:t>11.2.8</w:t>
      </w:r>
      <w:r w:rsidRPr="00090C64">
        <w:t>.1.2</w:t>
      </w:r>
      <w:r w:rsidRPr="00090C64">
        <w:tab/>
        <w:t>ATCR5a generation</w:t>
      </w:r>
      <w:bookmarkEnd w:id="638"/>
      <w:bookmarkEnd w:id="639"/>
      <w:bookmarkEnd w:id="640"/>
      <w:bookmarkEnd w:id="641"/>
      <w:bookmarkEnd w:id="642"/>
      <w:bookmarkEnd w:id="643"/>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644" w:name="_Toc21124888"/>
      <w:bookmarkStart w:id="645" w:name="_Toc29767878"/>
      <w:bookmarkStart w:id="646" w:name="_Toc36044320"/>
      <w:bookmarkStart w:id="647" w:name="_Toc37230225"/>
      <w:bookmarkStart w:id="648" w:name="_Toc45907368"/>
      <w:bookmarkStart w:id="64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644"/>
      <w:bookmarkEnd w:id="645"/>
      <w:bookmarkEnd w:id="646"/>
      <w:bookmarkEnd w:id="647"/>
      <w:bookmarkEnd w:id="648"/>
      <w:bookmarkEnd w:id="649"/>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650" w:name="_Toc21124889"/>
      <w:bookmarkStart w:id="651" w:name="_Toc29767879"/>
      <w:bookmarkStart w:id="652" w:name="_Toc36044321"/>
      <w:bookmarkStart w:id="653" w:name="_Toc37230226"/>
      <w:bookmarkStart w:id="654" w:name="_Toc45907369"/>
      <w:bookmarkStart w:id="655" w:name="_Toc53181474"/>
      <w:bookmarkStart w:id="656" w:name="_Toc61127345"/>
      <w:bookmarkStart w:id="657" w:name="_Toc67054352"/>
      <w:bookmarkStart w:id="658" w:name="_Toc6706135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650"/>
      <w:bookmarkEnd w:id="651"/>
      <w:bookmarkEnd w:id="652"/>
      <w:bookmarkEnd w:id="653"/>
      <w:bookmarkEnd w:id="654"/>
      <w:bookmarkEnd w:id="655"/>
      <w:bookmarkEnd w:id="656"/>
      <w:bookmarkEnd w:id="657"/>
      <w:bookmarkEnd w:id="658"/>
    </w:p>
    <w:p w14:paraId="126B1A93" w14:textId="77777777" w:rsidR="00D57C09" w:rsidRPr="00090C64" w:rsidRDefault="00D57C09" w:rsidP="00554118">
      <w:pPr>
        <w:pStyle w:val="H6"/>
      </w:pPr>
      <w:bookmarkStart w:id="659" w:name="_Toc21124890"/>
      <w:bookmarkStart w:id="660" w:name="_Toc29767880"/>
      <w:bookmarkStart w:id="661" w:name="_Toc36044322"/>
      <w:bookmarkStart w:id="662" w:name="_Toc37230227"/>
      <w:bookmarkStart w:id="663" w:name="_Toc45907370"/>
      <w:bookmarkStart w:id="664"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659"/>
      <w:bookmarkEnd w:id="660"/>
      <w:bookmarkEnd w:id="661"/>
      <w:bookmarkEnd w:id="662"/>
      <w:bookmarkEnd w:id="663"/>
      <w:bookmarkEnd w:id="664"/>
    </w:p>
    <w:p w14:paraId="78FD15E2" w14:textId="77777777" w:rsidR="00784970" w:rsidRPr="00E84EF6" w:rsidRDefault="00784970" w:rsidP="00784970">
      <w:bookmarkStart w:id="665" w:name="_Toc21124891"/>
      <w:bookmarkStart w:id="666" w:name="_Toc29767881"/>
      <w:bookmarkStart w:id="667" w:name="_Toc36044323"/>
      <w:bookmarkStart w:id="668" w:name="_Toc37230228"/>
      <w:bookmarkStart w:id="669" w:name="_Toc45907371"/>
      <w:bookmarkStart w:id="670"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665"/>
      <w:bookmarkEnd w:id="666"/>
      <w:bookmarkEnd w:id="667"/>
      <w:bookmarkEnd w:id="668"/>
      <w:bookmarkEnd w:id="669"/>
      <w:bookmarkEnd w:id="670"/>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671" w:name="_Toc21124892"/>
      <w:bookmarkStart w:id="672" w:name="_Toc29767882"/>
      <w:bookmarkStart w:id="673" w:name="_Toc36044324"/>
      <w:bookmarkStart w:id="674" w:name="_Toc37230229"/>
      <w:bookmarkStart w:id="675" w:name="_Toc45907372"/>
      <w:bookmarkStart w:id="676" w:name="_Toc53181477"/>
      <w:r w:rsidRPr="00090C64">
        <w:rPr>
          <w:lang w:eastAsia="zh-CN"/>
        </w:rPr>
        <w:t>4</w:t>
      </w:r>
      <w:r w:rsidRPr="00090C64">
        <w:t>.</w:t>
      </w:r>
      <w:r w:rsidRPr="00090C64">
        <w:rPr>
          <w:lang w:eastAsia="zh-CN"/>
        </w:rPr>
        <w:t>11.2.8</w:t>
      </w:r>
      <w:r w:rsidRPr="00090C64">
        <w:t>.2.3</w:t>
      </w:r>
      <w:r w:rsidRPr="00090C64">
        <w:tab/>
        <w:t>ATCR5b power allocation</w:t>
      </w:r>
      <w:bookmarkEnd w:id="671"/>
      <w:bookmarkEnd w:id="672"/>
      <w:bookmarkEnd w:id="673"/>
      <w:bookmarkEnd w:id="674"/>
      <w:bookmarkEnd w:id="675"/>
      <w:bookmarkEnd w:id="676"/>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677" w:name="_Toc21124893"/>
      <w:bookmarkStart w:id="678" w:name="_Toc29767883"/>
      <w:bookmarkStart w:id="679" w:name="_Toc36044325"/>
      <w:bookmarkStart w:id="680" w:name="_Toc37230230"/>
      <w:bookmarkStart w:id="681" w:name="_Toc45907373"/>
      <w:bookmarkStart w:id="682" w:name="_Toc53181478"/>
      <w:bookmarkStart w:id="683" w:name="_Toc61127346"/>
      <w:bookmarkStart w:id="684" w:name="_Toc67054353"/>
      <w:bookmarkStart w:id="685" w:name="_Toc67061351"/>
      <w:r w:rsidRPr="00090C64">
        <w:t>4.11.2.9</w:t>
      </w:r>
      <w:r w:rsidRPr="00090C64">
        <w:tab/>
        <w:t xml:space="preserve">ATCR6: Single carrier for </w:t>
      </w:r>
      <w:r w:rsidR="006761FA">
        <w:t>t</w:t>
      </w:r>
      <w:r w:rsidRPr="00090C64">
        <w:t>ransmitter tests</w:t>
      </w:r>
      <w:bookmarkEnd w:id="677"/>
      <w:bookmarkEnd w:id="678"/>
      <w:bookmarkEnd w:id="679"/>
      <w:bookmarkEnd w:id="680"/>
      <w:bookmarkEnd w:id="681"/>
      <w:bookmarkEnd w:id="682"/>
      <w:bookmarkEnd w:id="683"/>
      <w:bookmarkEnd w:id="684"/>
      <w:bookmarkEnd w:id="685"/>
    </w:p>
    <w:p w14:paraId="382E65A9" w14:textId="77777777" w:rsidR="00D57C09" w:rsidRPr="00090C64" w:rsidRDefault="00D57C09" w:rsidP="00D57C09">
      <w:pPr>
        <w:pStyle w:val="Heading5"/>
      </w:pPr>
      <w:bookmarkStart w:id="686" w:name="_Toc21124894"/>
      <w:bookmarkStart w:id="687" w:name="_Toc29767884"/>
      <w:bookmarkStart w:id="688" w:name="_Toc36044326"/>
      <w:bookmarkStart w:id="689" w:name="_Toc37230231"/>
      <w:bookmarkStart w:id="690" w:name="_Toc45907374"/>
      <w:bookmarkStart w:id="691" w:name="_Toc53181479"/>
      <w:bookmarkStart w:id="692" w:name="_Toc61127347"/>
      <w:bookmarkStart w:id="693" w:name="_Toc67054354"/>
      <w:bookmarkStart w:id="694" w:name="_Toc67061352"/>
      <w:r w:rsidRPr="00090C64">
        <w:t>4.11.2.9.1</w:t>
      </w:r>
      <w:r w:rsidRPr="00090C64">
        <w:tab/>
        <w:t>ATCR6a generation</w:t>
      </w:r>
      <w:bookmarkEnd w:id="686"/>
      <w:bookmarkEnd w:id="687"/>
      <w:bookmarkEnd w:id="688"/>
      <w:bookmarkEnd w:id="689"/>
      <w:bookmarkEnd w:id="690"/>
      <w:bookmarkEnd w:id="691"/>
      <w:bookmarkEnd w:id="692"/>
      <w:bookmarkEnd w:id="693"/>
      <w:bookmarkEnd w:id="694"/>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695" w:name="_Toc21124895"/>
      <w:bookmarkStart w:id="696" w:name="_Toc29767885"/>
      <w:bookmarkStart w:id="697" w:name="_Toc36044327"/>
      <w:bookmarkStart w:id="698" w:name="_Toc37230232"/>
      <w:bookmarkStart w:id="699" w:name="_Toc45907375"/>
      <w:bookmarkStart w:id="700" w:name="_Toc53181480"/>
      <w:bookmarkStart w:id="701" w:name="_Toc61127348"/>
      <w:bookmarkStart w:id="702" w:name="_Toc67054355"/>
      <w:bookmarkStart w:id="703" w:name="_Toc67061353"/>
      <w:r w:rsidRPr="00090C64">
        <w:t>4.11.2.9.2</w:t>
      </w:r>
      <w:r w:rsidRPr="00090C64">
        <w:tab/>
        <w:t>ATCR6b generation</w:t>
      </w:r>
      <w:bookmarkEnd w:id="695"/>
      <w:bookmarkEnd w:id="696"/>
      <w:bookmarkEnd w:id="697"/>
      <w:bookmarkEnd w:id="698"/>
      <w:bookmarkEnd w:id="699"/>
      <w:bookmarkEnd w:id="700"/>
      <w:bookmarkEnd w:id="701"/>
      <w:bookmarkEnd w:id="702"/>
      <w:bookmarkEnd w:id="703"/>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704" w:name="_Toc21124896"/>
      <w:bookmarkStart w:id="705" w:name="_Toc29767886"/>
      <w:bookmarkStart w:id="706" w:name="_Toc36044328"/>
      <w:bookmarkStart w:id="707" w:name="_Toc37230233"/>
      <w:bookmarkStart w:id="708" w:name="_Toc45907376"/>
      <w:bookmarkStart w:id="709" w:name="_Toc53181481"/>
      <w:bookmarkStart w:id="710" w:name="_Toc61127349"/>
      <w:bookmarkStart w:id="711" w:name="_Toc67054356"/>
      <w:bookmarkStart w:id="712" w:name="_Toc67061354"/>
      <w:r w:rsidRPr="00090C64">
        <w:t>4.11.2.9.3</w:t>
      </w:r>
      <w:r w:rsidRPr="00090C64">
        <w:tab/>
        <w:t>Void</w:t>
      </w:r>
      <w:bookmarkEnd w:id="704"/>
      <w:bookmarkEnd w:id="705"/>
      <w:bookmarkEnd w:id="706"/>
      <w:bookmarkEnd w:id="707"/>
      <w:bookmarkEnd w:id="708"/>
      <w:bookmarkEnd w:id="709"/>
      <w:bookmarkEnd w:id="710"/>
      <w:bookmarkEnd w:id="711"/>
      <w:bookmarkEnd w:id="712"/>
    </w:p>
    <w:p w14:paraId="5D6019A9" w14:textId="77777777" w:rsidR="00D57C09" w:rsidRPr="00090C64" w:rsidRDefault="00D57C09" w:rsidP="00D57C09">
      <w:pPr>
        <w:pStyle w:val="Heading5"/>
      </w:pPr>
      <w:bookmarkStart w:id="713" w:name="_Toc21124897"/>
      <w:bookmarkStart w:id="714" w:name="_Toc29767887"/>
      <w:bookmarkStart w:id="715" w:name="_Toc36044329"/>
      <w:bookmarkStart w:id="716" w:name="_Toc37230234"/>
      <w:bookmarkStart w:id="717" w:name="_Toc45907377"/>
      <w:bookmarkStart w:id="718" w:name="_Toc53181482"/>
      <w:bookmarkStart w:id="719" w:name="_Toc61127350"/>
      <w:bookmarkStart w:id="720" w:name="_Toc67054357"/>
      <w:bookmarkStart w:id="721" w:name="_Toc67061355"/>
      <w:r w:rsidRPr="00090C64">
        <w:t>4.11.2.9.3A</w:t>
      </w:r>
      <w:r w:rsidRPr="00090C64">
        <w:tab/>
        <w:t>ATCR6d generation</w:t>
      </w:r>
      <w:bookmarkEnd w:id="713"/>
      <w:bookmarkEnd w:id="714"/>
      <w:bookmarkEnd w:id="715"/>
      <w:bookmarkEnd w:id="716"/>
      <w:bookmarkEnd w:id="717"/>
      <w:bookmarkEnd w:id="718"/>
      <w:bookmarkEnd w:id="719"/>
      <w:bookmarkEnd w:id="720"/>
      <w:bookmarkEnd w:id="721"/>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722" w:name="_Toc21124898"/>
      <w:bookmarkStart w:id="723" w:name="_Toc29767888"/>
      <w:bookmarkStart w:id="724" w:name="_Toc36044330"/>
      <w:bookmarkStart w:id="725" w:name="_Toc37230235"/>
      <w:bookmarkStart w:id="726" w:name="_Toc45907378"/>
      <w:bookmarkStart w:id="727" w:name="_Toc53181483"/>
      <w:bookmarkStart w:id="728" w:name="_Toc61127351"/>
      <w:bookmarkStart w:id="729" w:name="_Toc67054358"/>
      <w:bookmarkStart w:id="730" w:name="_Toc67061356"/>
      <w:r w:rsidRPr="00090C64">
        <w:t>4.11.2.9.4</w:t>
      </w:r>
      <w:r w:rsidRPr="00090C64">
        <w:tab/>
        <w:t>ATCR6 power allocation</w:t>
      </w:r>
      <w:bookmarkEnd w:id="722"/>
      <w:bookmarkEnd w:id="723"/>
      <w:bookmarkEnd w:id="724"/>
      <w:bookmarkEnd w:id="725"/>
      <w:bookmarkEnd w:id="726"/>
      <w:bookmarkEnd w:id="727"/>
      <w:bookmarkEnd w:id="728"/>
      <w:bookmarkEnd w:id="729"/>
      <w:bookmarkEnd w:id="730"/>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731" w:name="_Toc21124899"/>
      <w:bookmarkStart w:id="732" w:name="_Toc29767889"/>
      <w:bookmarkStart w:id="733" w:name="_Toc36044331"/>
      <w:bookmarkStart w:id="734" w:name="_Toc37230236"/>
      <w:bookmarkStart w:id="735" w:name="_Toc45907379"/>
      <w:bookmarkStart w:id="736" w:name="_Toc53181484"/>
      <w:bookmarkStart w:id="737" w:name="_Toc61127352"/>
      <w:bookmarkStart w:id="738" w:name="_Toc67054359"/>
      <w:bookmarkStart w:id="739" w:name="_Toc67061357"/>
      <w:r w:rsidRPr="00090C64">
        <w:lastRenderedPageBreak/>
        <w:t>4.11.2.10</w:t>
      </w:r>
      <w:r w:rsidRPr="00090C64">
        <w:tab/>
        <w:t>ATCR7: E-UTRA and NR multi RAT operation</w:t>
      </w:r>
      <w:bookmarkEnd w:id="731"/>
      <w:bookmarkEnd w:id="732"/>
      <w:bookmarkEnd w:id="733"/>
      <w:bookmarkEnd w:id="734"/>
      <w:bookmarkEnd w:id="735"/>
      <w:bookmarkEnd w:id="736"/>
      <w:bookmarkEnd w:id="737"/>
      <w:bookmarkEnd w:id="738"/>
      <w:bookmarkEnd w:id="739"/>
    </w:p>
    <w:p w14:paraId="3BF8A015" w14:textId="77777777" w:rsidR="00D57C09" w:rsidRPr="00090C64" w:rsidRDefault="00D57C09" w:rsidP="00D57C09">
      <w:pPr>
        <w:pStyle w:val="Heading5"/>
      </w:pPr>
      <w:bookmarkStart w:id="740" w:name="_Toc21124900"/>
      <w:bookmarkStart w:id="741" w:name="_Toc29767890"/>
      <w:bookmarkStart w:id="742" w:name="_Toc36044332"/>
      <w:bookmarkStart w:id="743" w:name="_Toc37230237"/>
      <w:bookmarkStart w:id="744" w:name="_Toc45907380"/>
      <w:bookmarkStart w:id="745" w:name="_Toc53181485"/>
      <w:bookmarkStart w:id="746" w:name="_Toc61127353"/>
      <w:bookmarkStart w:id="747" w:name="_Toc67054360"/>
      <w:bookmarkStart w:id="748" w:name="_Toc67061358"/>
      <w:r w:rsidRPr="00090C64">
        <w:t>4.11.2.10.1</w:t>
      </w:r>
      <w:r w:rsidRPr="00090C64">
        <w:tab/>
        <w:t>General</w:t>
      </w:r>
      <w:bookmarkEnd w:id="740"/>
      <w:bookmarkEnd w:id="741"/>
      <w:bookmarkEnd w:id="742"/>
      <w:bookmarkEnd w:id="743"/>
      <w:bookmarkEnd w:id="744"/>
      <w:bookmarkEnd w:id="745"/>
      <w:bookmarkEnd w:id="746"/>
      <w:bookmarkEnd w:id="747"/>
      <w:bookmarkEnd w:id="748"/>
    </w:p>
    <w:p w14:paraId="07BF2604" w14:textId="77777777" w:rsidR="00784970" w:rsidRPr="00E84EF6" w:rsidRDefault="00784970" w:rsidP="00784970">
      <w:pPr>
        <w:keepNext/>
        <w:keepLines/>
      </w:pPr>
      <w:bookmarkStart w:id="749" w:name="_Toc21124901"/>
      <w:bookmarkStart w:id="750" w:name="_Toc29767891"/>
      <w:bookmarkStart w:id="751" w:name="_Toc36044333"/>
      <w:bookmarkStart w:id="752" w:name="_Toc37230238"/>
      <w:bookmarkStart w:id="753" w:name="_Toc45907381"/>
      <w:bookmarkStart w:id="754" w:name="_Toc53181486"/>
      <w:bookmarkStart w:id="755"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756" w:name="_Toc67054361"/>
      <w:bookmarkStart w:id="757" w:name="_Toc67061359"/>
      <w:r w:rsidRPr="00090C64">
        <w:t>4.11.2.10.2</w:t>
      </w:r>
      <w:r w:rsidRPr="00090C64">
        <w:tab/>
        <w:t>ATCR7 generation</w:t>
      </w:r>
      <w:bookmarkEnd w:id="749"/>
      <w:bookmarkEnd w:id="750"/>
      <w:bookmarkEnd w:id="751"/>
      <w:bookmarkEnd w:id="752"/>
      <w:bookmarkEnd w:id="753"/>
      <w:bookmarkEnd w:id="754"/>
      <w:bookmarkEnd w:id="755"/>
      <w:bookmarkEnd w:id="756"/>
      <w:bookmarkEnd w:id="757"/>
    </w:p>
    <w:p w14:paraId="65975FF5" w14:textId="77777777" w:rsidR="00784970" w:rsidRPr="00E84EF6" w:rsidRDefault="00784970" w:rsidP="00784970">
      <w:bookmarkStart w:id="758" w:name="_Toc21124902"/>
      <w:bookmarkStart w:id="759" w:name="_Toc29767892"/>
      <w:bookmarkStart w:id="760" w:name="_Toc36044334"/>
      <w:bookmarkStart w:id="761" w:name="_Toc37230239"/>
      <w:bookmarkStart w:id="762" w:name="_Toc45907382"/>
      <w:bookmarkStart w:id="763" w:name="_Toc53181487"/>
      <w:bookmarkStart w:id="764"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765" w:name="_Toc67054362"/>
      <w:bookmarkStart w:id="766" w:name="_Toc67061360"/>
      <w:r w:rsidRPr="00090C64">
        <w:t>4.11.2.10.3</w:t>
      </w:r>
      <w:r w:rsidRPr="00090C64">
        <w:tab/>
        <w:t>ATCR7 power allocation</w:t>
      </w:r>
      <w:bookmarkEnd w:id="758"/>
      <w:bookmarkEnd w:id="759"/>
      <w:bookmarkEnd w:id="760"/>
      <w:bookmarkEnd w:id="761"/>
      <w:bookmarkEnd w:id="762"/>
      <w:bookmarkEnd w:id="763"/>
      <w:bookmarkEnd w:id="764"/>
      <w:bookmarkEnd w:id="765"/>
      <w:bookmarkEnd w:id="766"/>
    </w:p>
    <w:p w14:paraId="60E6ABB1" w14:textId="77777777" w:rsidR="00784970" w:rsidRPr="00E84EF6" w:rsidRDefault="00784970" w:rsidP="00784970">
      <w:pPr>
        <w:pStyle w:val="B10"/>
      </w:pPr>
      <w:bookmarkStart w:id="767" w:name="_Toc21124903"/>
      <w:bookmarkStart w:id="768" w:name="_Toc29767893"/>
      <w:bookmarkStart w:id="769" w:name="_Toc36044335"/>
      <w:bookmarkStart w:id="770" w:name="_Toc37230240"/>
      <w:bookmarkStart w:id="771" w:name="_Toc45907383"/>
      <w:bookmarkStart w:id="772" w:name="_Toc53181488"/>
      <w:bookmarkStart w:id="773"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767"/>
      <w:bookmarkEnd w:id="768"/>
      <w:bookmarkEnd w:id="769"/>
      <w:bookmarkEnd w:id="770"/>
      <w:bookmarkEnd w:id="771"/>
      <w:bookmarkEnd w:id="772"/>
      <w:bookmarkEnd w:id="773"/>
    </w:p>
    <w:p w14:paraId="1DB7CEC7" w14:textId="77777777" w:rsidR="0031480F" w:rsidRPr="00E84EF6" w:rsidRDefault="0031480F" w:rsidP="0031480F">
      <w:pPr>
        <w:pStyle w:val="Heading4"/>
      </w:pPr>
      <w:bookmarkStart w:id="774" w:name="_Toc67061361"/>
      <w:r w:rsidRPr="00E84EF6">
        <w:lastRenderedPageBreak/>
        <w:t>4.11.2.11</w:t>
      </w:r>
      <w:r w:rsidRPr="00E84EF6">
        <w:tab/>
        <w:t>ANTCR7: E-UTRA and NR multi RAT non-contiguous operation</w:t>
      </w:r>
      <w:bookmarkEnd w:id="774"/>
    </w:p>
    <w:p w14:paraId="2F8461EA" w14:textId="77777777" w:rsidR="0031480F" w:rsidRPr="00E84EF6" w:rsidRDefault="0031480F" w:rsidP="0031480F">
      <w:pPr>
        <w:pStyle w:val="Heading5"/>
      </w:pPr>
      <w:bookmarkStart w:id="775" w:name="_Toc21124904"/>
      <w:bookmarkStart w:id="776" w:name="_Toc29767894"/>
      <w:bookmarkStart w:id="777" w:name="_Toc36044336"/>
      <w:bookmarkStart w:id="778" w:name="_Toc37230241"/>
      <w:bookmarkStart w:id="779" w:name="_Toc45907384"/>
      <w:bookmarkStart w:id="780" w:name="_Toc67061362"/>
      <w:r w:rsidRPr="00E84EF6">
        <w:t>4.11.2.11.1</w:t>
      </w:r>
      <w:r w:rsidRPr="00E84EF6">
        <w:tab/>
        <w:t>General</w:t>
      </w:r>
      <w:bookmarkEnd w:id="775"/>
      <w:bookmarkEnd w:id="776"/>
      <w:bookmarkEnd w:id="777"/>
      <w:bookmarkEnd w:id="778"/>
      <w:bookmarkEnd w:id="779"/>
      <w:bookmarkEnd w:id="780"/>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0"/>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0"/>
      </w:pPr>
      <w:r w:rsidRPr="00090C64">
        <w:t>2)</w:t>
      </w:r>
      <w:r w:rsidRPr="00090C64">
        <w:tab/>
        <w:t>The reduced maximum EIRP at the total number of supported carriers in Multi-RAT operations and the total number of supported carriers.</w:t>
      </w:r>
    </w:p>
    <w:p w14:paraId="1E434695" w14:textId="77777777" w:rsidR="00784970" w:rsidRPr="00E84EF6" w:rsidRDefault="00784970" w:rsidP="00784970">
      <w:bookmarkStart w:id="781" w:name="_Toc21124905"/>
      <w:bookmarkStart w:id="782" w:name="_Toc29767895"/>
      <w:bookmarkStart w:id="783" w:name="_Toc36044337"/>
      <w:bookmarkStart w:id="784" w:name="_Toc37230242"/>
      <w:bookmarkStart w:id="785" w:name="_Toc45907385"/>
      <w:bookmarkStart w:id="786" w:name="_Toc53181490"/>
      <w:bookmarkStart w:id="787" w:name="_Toc61127358"/>
      <w:r w:rsidRPr="00E84EF6">
        <w:t>If the reduced number of supported carriers is 4 or more, only instance 1) of ANTCR7 shall be used in the tests, otherwise both instances 1) and 2) of ANTCR7 shall be used in the tests.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788" w:name="_Toc67054364"/>
      <w:bookmarkStart w:id="789" w:name="_Toc67061363"/>
      <w:r w:rsidRPr="00090C64">
        <w:t>4.11.2.11.2</w:t>
      </w:r>
      <w:r w:rsidRPr="00090C64">
        <w:tab/>
        <w:t>ANTCR7 generation</w:t>
      </w:r>
      <w:bookmarkEnd w:id="781"/>
      <w:bookmarkEnd w:id="782"/>
      <w:bookmarkEnd w:id="783"/>
      <w:bookmarkEnd w:id="784"/>
      <w:bookmarkEnd w:id="785"/>
      <w:bookmarkEnd w:id="786"/>
      <w:bookmarkEnd w:id="787"/>
      <w:bookmarkEnd w:id="788"/>
      <w:bookmarkEnd w:id="789"/>
    </w:p>
    <w:p w14:paraId="0B7CA4ED" w14:textId="77777777" w:rsidR="00784970" w:rsidRPr="00E84EF6" w:rsidRDefault="00784970" w:rsidP="00784970">
      <w:pPr>
        <w:rPr>
          <w:lang w:eastAsia="zh-CN"/>
        </w:rPr>
      </w:pPr>
      <w:bookmarkStart w:id="790" w:name="_Toc21124906"/>
      <w:bookmarkStart w:id="791" w:name="_Toc29767896"/>
      <w:bookmarkStart w:id="792" w:name="_Toc36044338"/>
      <w:bookmarkStart w:id="793" w:name="_Toc37230243"/>
      <w:bookmarkStart w:id="794" w:name="_Toc45907386"/>
      <w:bookmarkStart w:id="795" w:name="_Toc53181491"/>
      <w:bookmarkStart w:id="796" w:name="_Toc61127359"/>
      <w:r w:rsidRPr="00E84EF6">
        <w:t>ANTCR7 is only applicable for a BS that supports E-UTRA and NR. ANTCR7 is constructed using the following method:</w:t>
      </w:r>
    </w:p>
    <w:p w14:paraId="47CFBE03"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07B94F7C" w14:textId="5DCF0450" w:rsidR="00784970" w:rsidRPr="00E84EF6" w:rsidRDefault="00784970" w:rsidP="00784970">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797" w:name="_Toc67054365"/>
      <w:bookmarkStart w:id="798" w:name="_Toc67061364"/>
      <w:r w:rsidRPr="00090C64">
        <w:t>4.11.2.11.3</w:t>
      </w:r>
      <w:r w:rsidRPr="00090C64">
        <w:tab/>
        <w:t>ANTCR7 power allocation</w:t>
      </w:r>
      <w:bookmarkEnd w:id="790"/>
      <w:bookmarkEnd w:id="791"/>
      <w:bookmarkEnd w:id="792"/>
      <w:bookmarkEnd w:id="793"/>
      <w:bookmarkEnd w:id="794"/>
      <w:bookmarkEnd w:id="795"/>
      <w:bookmarkEnd w:id="796"/>
      <w:bookmarkEnd w:id="797"/>
      <w:bookmarkEnd w:id="798"/>
    </w:p>
    <w:p w14:paraId="6DCB3D3B" w14:textId="77777777" w:rsidR="00784970" w:rsidRPr="00E84EF6" w:rsidRDefault="00784970" w:rsidP="00784970">
      <w:pPr>
        <w:pStyle w:val="B10"/>
      </w:pPr>
      <w:bookmarkStart w:id="799" w:name="_Toc21124907"/>
      <w:bookmarkStart w:id="800" w:name="_Toc29767897"/>
      <w:bookmarkStart w:id="801" w:name="_Toc36044339"/>
      <w:bookmarkStart w:id="802" w:name="_Toc37230244"/>
      <w:bookmarkStart w:id="803" w:name="_Toc45907387"/>
      <w:bookmarkStart w:id="804" w:name="_Toc53181492"/>
      <w:bookmarkStart w:id="80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806" w:name="_Toc67054366"/>
      <w:bookmarkStart w:id="807" w:name="_Toc67061365"/>
      <w:r w:rsidRPr="00090C64">
        <w:lastRenderedPageBreak/>
        <w:t>4.11.</w:t>
      </w:r>
      <w:r w:rsidR="00E92402" w:rsidRPr="00090C64">
        <w:t>2.</w:t>
      </w:r>
      <w:r w:rsidRPr="00090C64">
        <w:t>12</w:t>
      </w:r>
      <w:r w:rsidRPr="00090C64">
        <w:tab/>
        <w:t>ATCR8: NR multicarrier operation</w:t>
      </w:r>
      <w:bookmarkEnd w:id="799"/>
      <w:bookmarkEnd w:id="800"/>
      <w:bookmarkEnd w:id="801"/>
      <w:bookmarkEnd w:id="802"/>
      <w:bookmarkEnd w:id="803"/>
      <w:bookmarkEnd w:id="804"/>
      <w:bookmarkEnd w:id="805"/>
      <w:bookmarkEnd w:id="806"/>
      <w:bookmarkEnd w:id="807"/>
    </w:p>
    <w:p w14:paraId="3E1A02A6" w14:textId="77777777" w:rsidR="00D57C09" w:rsidRPr="00090C64" w:rsidRDefault="00D57C09" w:rsidP="00D57C09">
      <w:pPr>
        <w:pStyle w:val="Heading5"/>
      </w:pPr>
      <w:bookmarkStart w:id="808" w:name="_Toc21124908"/>
      <w:bookmarkStart w:id="809" w:name="_Toc29767898"/>
      <w:bookmarkStart w:id="810" w:name="_Toc36044340"/>
      <w:bookmarkStart w:id="811" w:name="_Toc37230245"/>
      <w:bookmarkStart w:id="812" w:name="_Toc45907388"/>
      <w:bookmarkStart w:id="813" w:name="_Toc53181493"/>
      <w:bookmarkStart w:id="814" w:name="_Toc61127361"/>
      <w:bookmarkStart w:id="815" w:name="_Toc67054367"/>
      <w:bookmarkStart w:id="816" w:name="_Toc67061366"/>
      <w:r w:rsidRPr="00090C64">
        <w:t>4.11.2.12.1</w:t>
      </w:r>
      <w:r w:rsidRPr="00090C64">
        <w:tab/>
        <w:t>General</w:t>
      </w:r>
      <w:bookmarkEnd w:id="808"/>
      <w:bookmarkEnd w:id="809"/>
      <w:bookmarkEnd w:id="810"/>
      <w:bookmarkEnd w:id="811"/>
      <w:bookmarkEnd w:id="812"/>
      <w:bookmarkEnd w:id="813"/>
      <w:bookmarkEnd w:id="814"/>
      <w:bookmarkEnd w:id="815"/>
      <w:bookmarkEnd w:id="816"/>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817" w:name="_Toc21124909"/>
      <w:bookmarkStart w:id="818" w:name="_Toc29767899"/>
      <w:bookmarkStart w:id="819" w:name="_Toc36044341"/>
      <w:bookmarkStart w:id="820" w:name="_Toc37230246"/>
      <w:bookmarkStart w:id="821" w:name="_Toc45907389"/>
      <w:bookmarkStart w:id="822" w:name="_Toc53181494"/>
      <w:bookmarkStart w:id="823" w:name="_Toc61127362"/>
      <w:bookmarkStart w:id="824" w:name="_Toc67054368"/>
      <w:bookmarkStart w:id="825" w:name="_Toc67061367"/>
      <w:r w:rsidRPr="00090C64">
        <w:t>4.11.2.12.2</w:t>
      </w:r>
      <w:r w:rsidRPr="00090C64">
        <w:tab/>
        <w:t>ATCR8a generation</w:t>
      </w:r>
      <w:bookmarkEnd w:id="817"/>
      <w:bookmarkEnd w:id="818"/>
      <w:bookmarkEnd w:id="819"/>
      <w:bookmarkEnd w:id="820"/>
      <w:bookmarkEnd w:id="821"/>
      <w:bookmarkEnd w:id="822"/>
      <w:bookmarkEnd w:id="823"/>
      <w:bookmarkEnd w:id="824"/>
      <w:bookmarkEnd w:id="825"/>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826" w:name="_Toc21124910"/>
      <w:bookmarkStart w:id="827" w:name="_Toc29767900"/>
      <w:bookmarkStart w:id="828" w:name="_Toc36044342"/>
      <w:bookmarkStart w:id="829" w:name="_Toc37230247"/>
      <w:bookmarkStart w:id="830" w:name="_Toc45907390"/>
      <w:bookmarkStart w:id="831" w:name="_Toc53181495"/>
      <w:bookmarkStart w:id="832" w:name="_Toc61127363"/>
      <w:bookmarkStart w:id="833" w:name="_Toc67054369"/>
      <w:bookmarkStart w:id="834" w:name="_Toc67061368"/>
      <w:r w:rsidRPr="00090C64">
        <w:t>4.11.2.</w:t>
      </w:r>
      <w:r w:rsidR="00F407D2" w:rsidRPr="00090C64">
        <w:t>12</w:t>
      </w:r>
      <w:r w:rsidRPr="00090C64">
        <w:t>.3</w:t>
      </w:r>
      <w:r w:rsidRPr="00090C64">
        <w:tab/>
        <w:t>ATCR8b generation</w:t>
      </w:r>
      <w:bookmarkEnd w:id="826"/>
      <w:bookmarkEnd w:id="827"/>
      <w:bookmarkEnd w:id="828"/>
      <w:bookmarkEnd w:id="829"/>
      <w:bookmarkEnd w:id="830"/>
      <w:bookmarkEnd w:id="831"/>
      <w:bookmarkEnd w:id="832"/>
      <w:bookmarkEnd w:id="833"/>
      <w:bookmarkEnd w:id="834"/>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835" w:name="_Toc21124911"/>
      <w:bookmarkStart w:id="836" w:name="_Toc29767901"/>
      <w:bookmarkStart w:id="837" w:name="_Toc36044343"/>
      <w:bookmarkStart w:id="838" w:name="_Toc37230248"/>
      <w:bookmarkStart w:id="839" w:name="_Toc45907391"/>
      <w:bookmarkStart w:id="840" w:name="_Toc53181496"/>
      <w:bookmarkStart w:id="841" w:name="_Toc61127364"/>
      <w:bookmarkStart w:id="842" w:name="_Toc67054370"/>
      <w:bookmarkStart w:id="843" w:name="_Toc67061369"/>
      <w:r w:rsidRPr="00090C64">
        <w:t>4.11.2.12.4</w:t>
      </w:r>
      <w:r w:rsidRPr="00090C64">
        <w:tab/>
        <w:t>ATCR8 power allocation</w:t>
      </w:r>
      <w:bookmarkEnd w:id="835"/>
      <w:bookmarkEnd w:id="836"/>
      <w:bookmarkEnd w:id="837"/>
      <w:bookmarkEnd w:id="838"/>
      <w:bookmarkEnd w:id="839"/>
      <w:bookmarkEnd w:id="840"/>
      <w:bookmarkEnd w:id="841"/>
      <w:bookmarkEnd w:id="842"/>
      <w:bookmarkEnd w:id="843"/>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844" w:name="_Toc21124912"/>
      <w:bookmarkStart w:id="845" w:name="_Toc29767902"/>
      <w:bookmarkStart w:id="846" w:name="_Toc36044344"/>
      <w:bookmarkStart w:id="847" w:name="_Toc37230249"/>
      <w:bookmarkStart w:id="848" w:name="_Toc45907392"/>
      <w:bookmarkStart w:id="849" w:name="_Toc53181497"/>
      <w:bookmarkStart w:id="850" w:name="_Toc61127365"/>
      <w:bookmarkStart w:id="851" w:name="_Toc67054371"/>
      <w:bookmarkStart w:id="852" w:name="_Toc67061370"/>
      <w:r w:rsidRPr="00090C64">
        <w:t>4.11.2.13</w:t>
      </w:r>
      <w:r w:rsidRPr="00090C64">
        <w:tab/>
        <w:t>ANTCR8: NR multicarrier non-contiguous operation</w:t>
      </w:r>
      <w:bookmarkEnd w:id="844"/>
      <w:bookmarkEnd w:id="845"/>
      <w:bookmarkEnd w:id="846"/>
      <w:bookmarkEnd w:id="847"/>
      <w:bookmarkEnd w:id="848"/>
      <w:bookmarkEnd w:id="849"/>
      <w:bookmarkEnd w:id="850"/>
      <w:bookmarkEnd w:id="851"/>
      <w:bookmarkEnd w:id="852"/>
    </w:p>
    <w:p w14:paraId="03166A4C" w14:textId="77777777" w:rsidR="00D57C09" w:rsidRPr="00090C64" w:rsidRDefault="00D57C09" w:rsidP="00D57C09">
      <w:pPr>
        <w:pStyle w:val="Heading5"/>
      </w:pPr>
      <w:bookmarkStart w:id="853" w:name="_Toc21124913"/>
      <w:bookmarkStart w:id="854" w:name="_Toc29767903"/>
      <w:bookmarkStart w:id="855" w:name="_Toc36044345"/>
      <w:bookmarkStart w:id="856" w:name="_Toc37230250"/>
      <w:bookmarkStart w:id="857" w:name="_Toc45907393"/>
      <w:bookmarkStart w:id="858" w:name="_Toc53181498"/>
      <w:bookmarkStart w:id="859" w:name="_Toc61127366"/>
      <w:bookmarkStart w:id="860" w:name="_Toc67054372"/>
      <w:bookmarkStart w:id="861" w:name="_Toc67061371"/>
      <w:r w:rsidRPr="00090C64">
        <w:t>4.11.2.13.1</w:t>
      </w:r>
      <w:r w:rsidRPr="00090C64">
        <w:tab/>
        <w:t>General</w:t>
      </w:r>
      <w:bookmarkEnd w:id="853"/>
      <w:bookmarkEnd w:id="854"/>
      <w:bookmarkEnd w:id="855"/>
      <w:bookmarkEnd w:id="856"/>
      <w:bookmarkEnd w:id="857"/>
      <w:bookmarkEnd w:id="858"/>
      <w:bookmarkEnd w:id="859"/>
      <w:bookmarkEnd w:id="860"/>
      <w:bookmarkEnd w:id="861"/>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862" w:name="_Toc21124914"/>
      <w:bookmarkStart w:id="863" w:name="_Toc29767904"/>
      <w:bookmarkStart w:id="864" w:name="_Toc36044346"/>
      <w:bookmarkStart w:id="865" w:name="_Toc37230251"/>
      <w:bookmarkStart w:id="866" w:name="_Toc45907394"/>
      <w:bookmarkStart w:id="867" w:name="_Toc53181499"/>
      <w:bookmarkStart w:id="868" w:name="_Toc61127367"/>
      <w:bookmarkStart w:id="869" w:name="_Toc67054373"/>
      <w:bookmarkStart w:id="870" w:name="_Toc67061372"/>
      <w:r w:rsidRPr="00090C64">
        <w:t>4.11.2.13.2</w:t>
      </w:r>
      <w:r w:rsidRPr="00090C64">
        <w:tab/>
        <w:t>ANTCR8 generation</w:t>
      </w:r>
      <w:bookmarkEnd w:id="862"/>
      <w:bookmarkEnd w:id="863"/>
      <w:bookmarkEnd w:id="864"/>
      <w:bookmarkEnd w:id="865"/>
      <w:bookmarkEnd w:id="866"/>
      <w:bookmarkEnd w:id="867"/>
      <w:bookmarkEnd w:id="868"/>
      <w:bookmarkEnd w:id="869"/>
      <w:bookmarkEnd w:id="870"/>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871" w:name="_Toc21124915"/>
      <w:bookmarkStart w:id="872" w:name="_Toc29767905"/>
      <w:bookmarkStart w:id="873" w:name="_Toc36044347"/>
      <w:bookmarkStart w:id="874" w:name="_Toc37230252"/>
      <w:bookmarkStart w:id="875" w:name="_Toc45907395"/>
      <w:bookmarkStart w:id="876" w:name="_Toc53181500"/>
      <w:bookmarkStart w:id="877" w:name="_Toc61127368"/>
      <w:bookmarkStart w:id="878" w:name="_Toc67054374"/>
      <w:bookmarkStart w:id="879" w:name="_Toc67061373"/>
      <w:r w:rsidRPr="00090C64">
        <w:t>4.11.2.13.3</w:t>
      </w:r>
      <w:r w:rsidRPr="00090C64">
        <w:tab/>
        <w:t>ANTCR8 power allocation</w:t>
      </w:r>
      <w:bookmarkEnd w:id="871"/>
      <w:bookmarkEnd w:id="872"/>
      <w:bookmarkEnd w:id="873"/>
      <w:bookmarkEnd w:id="874"/>
      <w:bookmarkEnd w:id="875"/>
      <w:bookmarkEnd w:id="876"/>
      <w:bookmarkEnd w:id="877"/>
      <w:bookmarkEnd w:id="878"/>
      <w:bookmarkEnd w:id="879"/>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880" w:name="_Toc67054375"/>
      <w:bookmarkStart w:id="881" w:name="_Toc67061374"/>
      <w:r w:rsidRPr="00E84EF6">
        <w:t>4.11.2.1</w:t>
      </w:r>
      <w:r>
        <w:t>4</w:t>
      </w:r>
      <w:r w:rsidRPr="00E84EF6">
        <w:tab/>
        <w:t>ATCR9: UTRA, E-UTRA and NR multi-RAT operation</w:t>
      </w:r>
      <w:bookmarkEnd w:id="880"/>
      <w:bookmarkEnd w:id="881"/>
    </w:p>
    <w:p w14:paraId="362FCC15" w14:textId="2260167E" w:rsidR="00784970" w:rsidRPr="00E84EF6" w:rsidRDefault="00784970" w:rsidP="00784970">
      <w:pPr>
        <w:pStyle w:val="Heading5"/>
      </w:pPr>
      <w:bookmarkStart w:id="882" w:name="_Toc67054376"/>
      <w:bookmarkStart w:id="883" w:name="_Toc67061375"/>
      <w:r w:rsidRPr="00E84EF6">
        <w:t>4.11.2.1</w:t>
      </w:r>
      <w:r>
        <w:t>4</w:t>
      </w:r>
      <w:r w:rsidRPr="00E84EF6">
        <w:t>.1</w:t>
      </w:r>
      <w:r w:rsidRPr="00E84EF6">
        <w:tab/>
        <w:t>General</w:t>
      </w:r>
      <w:bookmarkEnd w:id="882"/>
      <w:bookmarkEnd w:id="883"/>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52058D45" w14:textId="14C6D4E5" w:rsidR="00784970" w:rsidRPr="00E84EF6" w:rsidRDefault="00784970" w:rsidP="00784970">
      <w:pPr>
        <w:pStyle w:val="Heading5"/>
      </w:pPr>
      <w:bookmarkStart w:id="884" w:name="_Toc67054377"/>
      <w:r w:rsidRPr="00E84EF6">
        <w:t>Unless otherwise stated, the E-UTRA bandwidth shall be 5 MHz unless the BS does not support 5 MHz E-UTRA, in which case the E-UTRA bandwidth shall be the lowest supported bandwidth for the operating band.</w:t>
      </w:r>
      <w:bookmarkStart w:id="885" w:name="_Toc67054378"/>
      <w:bookmarkStart w:id="886" w:name="_Toc67061376"/>
      <w:bookmarkEnd w:id="884"/>
      <w:r w:rsidRPr="00E84EF6">
        <w:t>4.11.2.1</w:t>
      </w:r>
      <w:r>
        <w:t>4</w:t>
      </w:r>
      <w:r w:rsidRPr="00E84EF6">
        <w:t>.2</w:t>
      </w:r>
      <w:r w:rsidRPr="00E84EF6">
        <w:tab/>
      </w:r>
      <w:r w:rsidRPr="00E84EF6">
        <w:tab/>
        <w:t>ATCR9 generation</w:t>
      </w:r>
      <w:bookmarkEnd w:id="885"/>
      <w:bookmarkEnd w:id="886"/>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887" w:name="_Toc67054379"/>
      <w:bookmarkStart w:id="888" w:name="_Toc67061377"/>
      <w:r w:rsidRPr="00E84EF6">
        <w:t>4.11.2.1</w:t>
      </w:r>
      <w:r>
        <w:t>4</w:t>
      </w:r>
      <w:r w:rsidRPr="00E84EF6">
        <w:t>.3</w:t>
      </w:r>
      <w:r w:rsidRPr="00E84EF6">
        <w:tab/>
      </w:r>
      <w:r w:rsidRPr="00E84EF6">
        <w:tab/>
        <w:t>ATCR9 power allocation</w:t>
      </w:r>
      <w:bookmarkEnd w:id="887"/>
      <w:bookmarkEnd w:id="888"/>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889" w:name="_Toc67054380"/>
      <w:bookmarkStart w:id="890" w:name="_Toc67061378"/>
      <w:r w:rsidRPr="00E84EF6">
        <w:t>4.11.2.1</w:t>
      </w:r>
      <w:r>
        <w:t>5</w:t>
      </w:r>
      <w:r w:rsidRPr="00E84EF6">
        <w:tab/>
        <w:t>ANTCR9: UTRA, E-UTRA and NR multi-RAT non-contiguous operation</w:t>
      </w:r>
      <w:bookmarkEnd w:id="889"/>
      <w:bookmarkEnd w:id="890"/>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891" w:name="_Toc67054381"/>
      <w:bookmarkStart w:id="892" w:name="_Toc67061379"/>
      <w:r w:rsidRPr="00E84EF6">
        <w:t>4.11.2.1</w:t>
      </w:r>
      <w:r>
        <w:t>5</w:t>
      </w:r>
      <w:r w:rsidRPr="00E84EF6">
        <w:t>.1</w:t>
      </w:r>
      <w:r w:rsidRPr="00E84EF6">
        <w:rPr>
          <w:lang w:eastAsia="zh-CN"/>
        </w:rPr>
        <w:tab/>
      </w:r>
      <w:r w:rsidRPr="00E84EF6">
        <w:t xml:space="preserve">ANTCR9 </w:t>
      </w:r>
      <w:r w:rsidRPr="00E84EF6">
        <w:rPr>
          <w:lang w:eastAsia="zh-CN"/>
        </w:rPr>
        <w:t>generation</w:t>
      </w:r>
      <w:bookmarkEnd w:id="891"/>
      <w:bookmarkEnd w:id="892"/>
    </w:p>
    <w:p w14:paraId="69F8FC69" w14:textId="77777777" w:rsidR="001855AA" w:rsidRPr="00E84EF6" w:rsidRDefault="001855AA" w:rsidP="001855AA">
      <w:pPr>
        <w:rPr>
          <w:rFonts w:cs="Arial"/>
        </w:rPr>
      </w:pPr>
      <w:r w:rsidRPr="00E84EF6">
        <w:t xml:space="preserve">ANTCR9 is only applicable for a BS that supports UTRA, E-UTRA and NR. ANTCR9 </w:t>
      </w:r>
      <w:r w:rsidRPr="00E84EF6">
        <w:rPr>
          <w:rFonts w:cs="Arial"/>
        </w:rPr>
        <w:t>is constructed using the following method:</w:t>
      </w:r>
    </w:p>
    <w:p w14:paraId="0FF8328C" w14:textId="77777777" w:rsidR="001855AA" w:rsidRPr="00E84EF6" w:rsidRDefault="001855AA" w:rsidP="001855A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3FB7D5A3" w14:textId="77777777" w:rsidR="001855AA" w:rsidRPr="00E84EF6" w:rsidRDefault="001855AA" w:rsidP="001855AA">
      <w:pPr>
        <w:pStyle w:val="B10"/>
      </w:pPr>
      <w:r w:rsidRPr="00E84EF6">
        <w:lastRenderedPageBreak/>
        <w:t>1)</w:t>
      </w:r>
      <w:r w:rsidRPr="00E84EF6">
        <w:tab/>
        <w:t>The rated total output power and the reduced number of supported carriers at the rated total output power in multi-RAT operations</w:t>
      </w:r>
    </w:p>
    <w:p w14:paraId="0A8BB193" w14:textId="77777777" w:rsidR="001855AA" w:rsidRPr="00E84EF6" w:rsidRDefault="001855AA" w:rsidP="001855AA">
      <w:pPr>
        <w:pStyle w:val="B10"/>
      </w:pPr>
      <w:r w:rsidRPr="00E84EF6">
        <w:t>2)</w:t>
      </w:r>
      <w:r w:rsidRPr="00E84EF6">
        <w:tab/>
        <w:t>The reduced rated total output power at the total number of supported carriers in multi-RAT operations and the total number of supported carriers.</w:t>
      </w:r>
    </w:p>
    <w:p w14:paraId="2C280256" w14:textId="77777777" w:rsidR="001855AA" w:rsidRPr="00E84EF6" w:rsidRDefault="001855AA" w:rsidP="001855A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15EE5DFC" w14:textId="77777777" w:rsidR="001855AA" w:rsidRPr="00E84EF6" w:rsidRDefault="001855AA" w:rsidP="001855A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893" w:name="_Toc67054382"/>
      <w:bookmarkStart w:id="894" w:name="_Toc67061380"/>
      <w:r w:rsidRPr="00E84EF6">
        <w:t>4.11.2.1</w:t>
      </w:r>
      <w:r>
        <w:t>5</w:t>
      </w:r>
      <w:r w:rsidRPr="00E84EF6">
        <w:t>.2</w:t>
      </w:r>
      <w:r w:rsidRPr="00E84EF6">
        <w:tab/>
        <w:t>ANTCR9 power allocation</w:t>
      </w:r>
      <w:bookmarkEnd w:id="893"/>
      <w:bookmarkEnd w:id="894"/>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3D06356C" w14:textId="57F1DC62" w:rsidR="001855AA" w:rsidRPr="00E84EF6" w:rsidRDefault="001855AA" w:rsidP="001855AA"/>
    <w:p w14:paraId="7EB50032" w14:textId="77777777" w:rsidR="001855AA" w:rsidRPr="00E84EF6" w:rsidRDefault="001855AA" w:rsidP="00784970"/>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895" w:name="_Toc21124916"/>
      <w:bookmarkStart w:id="896" w:name="_Toc29767906"/>
      <w:bookmarkStart w:id="897" w:name="_Toc36044348"/>
      <w:bookmarkStart w:id="898" w:name="_Toc37230253"/>
      <w:bookmarkStart w:id="899" w:name="_Toc45907396"/>
      <w:bookmarkStart w:id="900" w:name="_Toc53181501"/>
      <w:bookmarkStart w:id="901" w:name="_Toc61127369"/>
      <w:bookmarkStart w:id="902" w:name="_Toc67054383"/>
      <w:bookmarkStart w:id="903" w:name="_Toc67061381"/>
      <w:r w:rsidRPr="00090C64">
        <w:rPr>
          <w:lang w:eastAsia="zh-CN"/>
        </w:rPr>
        <w:t>4.12</w:t>
      </w:r>
      <w:r w:rsidRPr="00090C64">
        <w:rPr>
          <w:lang w:eastAsia="zh-CN"/>
        </w:rPr>
        <w:tab/>
        <w:t>RF channels and test models</w:t>
      </w:r>
      <w:bookmarkEnd w:id="895"/>
      <w:bookmarkEnd w:id="896"/>
      <w:bookmarkEnd w:id="897"/>
      <w:bookmarkEnd w:id="898"/>
      <w:bookmarkEnd w:id="899"/>
      <w:bookmarkEnd w:id="900"/>
      <w:bookmarkEnd w:id="901"/>
      <w:bookmarkEnd w:id="902"/>
      <w:bookmarkEnd w:id="903"/>
    </w:p>
    <w:p w14:paraId="765D7CC6" w14:textId="77777777" w:rsidR="00D57C09" w:rsidRPr="00090C64" w:rsidRDefault="00D57C09" w:rsidP="00D57C09">
      <w:pPr>
        <w:pStyle w:val="Heading3"/>
      </w:pPr>
      <w:bookmarkStart w:id="904" w:name="_Toc21124917"/>
      <w:bookmarkStart w:id="905" w:name="_Toc29767907"/>
      <w:bookmarkStart w:id="906" w:name="_Toc36044349"/>
      <w:bookmarkStart w:id="907" w:name="_Toc37230254"/>
      <w:bookmarkStart w:id="908" w:name="_Toc45907397"/>
      <w:bookmarkStart w:id="909" w:name="_Toc53181502"/>
      <w:bookmarkStart w:id="910" w:name="_Toc61127370"/>
      <w:bookmarkStart w:id="911" w:name="_Toc67054384"/>
      <w:bookmarkStart w:id="912" w:name="_Toc67061382"/>
      <w:r w:rsidRPr="00090C64">
        <w:t>4.12.1</w:t>
      </w:r>
      <w:r w:rsidRPr="00090C64">
        <w:tab/>
        <w:t>RF channels</w:t>
      </w:r>
      <w:bookmarkEnd w:id="904"/>
      <w:bookmarkEnd w:id="905"/>
      <w:bookmarkEnd w:id="906"/>
      <w:bookmarkEnd w:id="907"/>
      <w:bookmarkEnd w:id="908"/>
      <w:bookmarkEnd w:id="909"/>
      <w:bookmarkEnd w:id="910"/>
      <w:bookmarkEnd w:id="911"/>
      <w:bookmarkEnd w:id="912"/>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913" w:name="_Toc21124918"/>
      <w:bookmarkStart w:id="914" w:name="_Toc29767908"/>
      <w:bookmarkStart w:id="915" w:name="_Toc36044350"/>
      <w:bookmarkStart w:id="916" w:name="_Toc37230255"/>
      <w:bookmarkStart w:id="917" w:name="_Toc45907398"/>
      <w:bookmarkStart w:id="918" w:name="_Toc53181503"/>
      <w:bookmarkStart w:id="919" w:name="_Toc61127371"/>
      <w:bookmarkStart w:id="920" w:name="_Toc67054385"/>
      <w:bookmarkStart w:id="921" w:name="_Toc67061383"/>
      <w:r w:rsidRPr="00090C64">
        <w:t>4.12.2</w:t>
      </w:r>
      <w:r w:rsidRPr="00090C64">
        <w:tab/>
        <w:t>Test models</w:t>
      </w:r>
      <w:bookmarkEnd w:id="913"/>
      <w:bookmarkEnd w:id="914"/>
      <w:bookmarkEnd w:id="915"/>
      <w:bookmarkEnd w:id="916"/>
      <w:bookmarkEnd w:id="917"/>
      <w:bookmarkEnd w:id="918"/>
      <w:bookmarkEnd w:id="919"/>
      <w:bookmarkEnd w:id="920"/>
      <w:bookmarkEnd w:id="921"/>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922" w:name="_Toc21124919"/>
      <w:bookmarkStart w:id="923" w:name="_Toc29767909"/>
      <w:bookmarkStart w:id="924" w:name="_Toc36044351"/>
      <w:bookmarkStart w:id="925" w:name="_Toc37230256"/>
      <w:bookmarkStart w:id="926" w:name="_Toc45907399"/>
      <w:bookmarkStart w:id="927" w:name="_Toc53181504"/>
      <w:bookmarkStart w:id="928" w:name="_Toc61127372"/>
      <w:bookmarkStart w:id="929" w:name="_Toc67054386"/>
      <w:bookmarkStart w:id="930" w:name="_Toc67061384"/>
      <w:r w:rsidRPr="00090C64">
        <w:rPr>
          <w:lang w:eastAsia="zh-CN"/>
        </w:rPr>
        <w:t>4.13</w:t>
      </w:r>
      <w:r w:rsidRPr="00090C64">
        <w:rPr>
          <w:lang w:eastAsia="zh-CN"/>
        </w:rPr>
        <w:tab/>
      </w:r>
      <w:r w:rsidRPr="00090C64">
        <w:t>Format and interpretation of tests</w:t>
      </w:r>
      <w:bookmarkEnd w:id="922"/>
      <w:bookmarkEnd w:id="923"/>
      <w:bookmarkEnd w:id="924"/>
      <w:bookmarkEnd w:id="925"/>
      <w:bookmarkEnd w:id="926"/>
      <w:bookmarkEnd w:id="927"/>
      <w:bookmarkEnd w:id="928"/>
      <w:bookmarkEnd w:id="929"/>
      <w:bookmarkEnd w:id="93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931" w:name="_Toc21124920"/>
      <w:bookmarkStart w:id="932" w:name="_Toc29767910"/>
      <w:bookmarkStart w:id="933" w:name="_Toc36044352"/>
      <w:bookmarkStart w:id="934" w:name="_Toc37230257"/>
      <w:bookmarkStart w:id="935" w:name="_Toc45907400"/>
      <w:bookmarkStart w:id="936" w:name="_Toc53181505"/>
      <w:bookmarkStart w:id="937" w:name="_Toc61127373"/>
      <w:bookmarkStart w:id="938" w:name="_Toc67054387"/>
      <w:bookmarkStart w:id="939" w:name="_Toc67061385"/>
      <w:r w:rsidRPr="00090C64">
        <w:rPr>
          <w:lang w:eastAsia="zh-CN"/>
        </w:rPr>
        <w:t>4.14</w:t>
      </w:r>
      <w:r w:rsidRPr="00090C64">
        <w:rPr>
          <w:lang w:eastAsia="zh-CN"/>
        </w:rPr>
        <w:tab/>
      </w:r>
      <w:r w:rsidRPr="00090C64">
        <w:t>Reference coordinate system</w:t>
      </w:r>
      <w:bookmarkEnd w:id="931"/>
      <w:bookmarkEnd w:id="932"/>
      <w:bookmarkEnd w:id="933"/>
      <w:bookmarkEnd w:id="934"/>
      <w:bookmarkEnd w:id="935"/>
      <w:bookmarkEnd w:id="936"/>
      <w:bookmarkEnd w:id="937"/>
      <w:bookmarkEnd w:id="938"/>
      <w:bookmarkEnd w:id="939"/>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940" w:name="_Toc21124921"/>
      <w:bookmarkStart w:id="941" w:name="_Toc29767911"/>
      <w:bookmarkStart w:id="942" w:name="_Toc36044353"/>
      <w:bookmarkStart w:id="943" w:name="_Toc37230258"/>
      <w:bookmarkStart w:id="944" w:name="_Toc45907401"/>
      <w:bookmarkStart w:id="945" w:name="_Toc53181506"/>
      <w:bookmarkStart w:id="946" w:name="_Toc61127374"/>
      <w:bookmarkStart w:id="947" w:name="_Toc67054388"/>
      <w:bookmarkStart w:id="948" w:name="_Toc67061386"/>
      <w:r w:rsidRPr="00090C64">
        <w:rPr>
          <w:lang w:eastAsia="zh-CN"/>
        </w:rPr>
        <w:t>4.15</w:t>
      </w:r>
      <w:r w:rsidRPr="00090C64">
        <w:rPr>
          <w:lang w:eastAsia="zh-CN"/>
        </w:rPr>
        <w:tab/>
      </w:r>
      <w:r w:rsidRPr="00090C64">
        <w:t>Co-location requirements</w:t>
      </w:r>
      <w:bookmarkEnd w:id="940"/>
      <w:bookmarkEnd w:id="941"/>
      <w:bookmarkEnd w:id="942"/>
      <w:bookmarkEnd w:id="943"/>
      <w:bookmarkEnd w:id="944"/>
      <w:bookmarkEnd w:id="945"/>
      <w:bookmarkEnd w:id="946"/>
      <w:bookmarkEnd w:id="947"/>
      <w:bookmarkEnd w:id="948"/>
    </w:p>
    <w:p w14:paraId="080116E9" w14:textId="77777777" w:rsidR="00D57C09" w:rsidRPr="00090C64" w:rsidRDefault="00D57C09" w:rsidP="00D57C09">
      <w:pPr>
        <w:pStyle w:val="Heading3"/>
        <w:rPr>
          <w:lang w:eastAsia="zh-CN"/>
        </w:rPr>
      </w:pPr>
      <w:bookmarkStart w:id="949" w:name="_Toc21124922"/>
      <w:bookmarkStart w:id="950" w:name="_Toc29767912"/>
      <w:bookmarkStart w:id="951" w:name="_Toc36044354"/>
      <w:bookmarkStart w:id="952" w:name="_Toc37230259"/>
      <w:bookmarkStart w:id="953" w:name="_Toc45907402"/>
      <w:bookmarkStart w:id="954" w:name="_Toc53181507"/>
      <w:bookmarkStart w:id="955" w:name="_Toc61127375"/>
      <w:bookmarkStart w:id="956" w:name="_Toc67054389"/>
      <w:bookmarkStart w:id="957" w:name="_Toc67061387"/>
      <w:r w:rsidRPr="00090C64">
        <w:rPr>
          <w:lang w:eastAsia="zh-CN"/>
        </w:rPr>
        <w:t>4.15.1</w:t>
      </w:r>
      <w:r w:rsidRPr="00090C64">
        <w:rPr>
          <w:lang w:eastAsia="zh-CN"/>
        </w:rPr>
        <w:tab/>
        <w:t>General</w:t>
      </w:r>
      <w:bookmarkEnd w:id="949"/>
      <w:bookmarkEnd w:id="950"/>
      <w:bookmarkEnd w:id="951"/>
      <w:bookmarkEnd w:id="952"/>
      <w:bookmarkEnd w:id="953"/>
      <w:bookmarkEnd w:id="954"/>
      <w:bookmarkEnd w:id="955"/>
      <w:bookmarkEnd w:id="956"/>
      <w:bookmarkEnd w:id="957"/>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958" w:name="_Toc61127376"/>
      <w:bookmarkStart w:id="959" w:name="_Toc67054390"/>
      <w:bookmarkStart w:id="960" w:name="_Toc67061388"/>
      <w:r w:rsidRPr="00090C64">
        <w:rPr>
          <w:lang w:eastAsia="zh-CN"/>
        </w:rPr>
        <w:t>4.15.2</w:t>
      </w:r>
      <w:r w:rsidRPr="00090C64">
        <w:rPr>
          <w:lang w:eastAsia="zh-CN"/>
        </w:rPr>
        <w:tab/>
        <w:t>Co-location test antenna</w:t>
      </w:r>
      <w:bookmarkEnd w:id="958"/>
      <w:bookmarkEnd w:id="959"/>
      <w:bookmarkEnd w:id="960"/>
    </w:p>
    <w:p w14:paraId="238D13C6" w14:textId="77777777" w:rsidR="00D57C09" w:rsidRPr="00090C64" w:rsidRDefault="00D57C09" w:rsidP="005D2715">
      <w:pPr>
        <w:pStyle w:val="Heading4"/>
        <w:rPr>
          <w:lang w:eastAsia="zh-CN"/>
        </w:rPr>
      </w:pPr>
      <w:bookmarkStart w:id="961" w:name="_Toc61127377"/>
      <w:bookmarkStart w:id="962" w:name="_Toc67054391"/>
      <w:bookmarkStart w:id="963" w:name="_Toc67061389"/>
      <w:r w:rsidRPr="00090C64">
        <w:rPr>
          <w:lang w:eastAsia="zh-CN"/>
        </w:rPr>
        <w:t>4.15.2.1</w:t>
      </w:r>
      <w:r w:rsidRPr="00090C64">
        <w:rPr>
          <w:lang w:eastAsia="zh-CN"/>
        </w:rPr>
        <w:tab/>
        <w:t>General</w:t>
      </w:r>
      <w:bookmarkEnd w:id="961"/>
      <w:bookmarkEnd w:id="962"/>
      <w:bookmarkEnd w:id="963"/>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964" w:name="_Toc21124923"/>
      <w:bookmarkStart w:id="965" w:name="_Toc29767913"/>
      <w:bookmarkStart w:id="966" w:name="_Toc36044355"/>
      <w:bookmarkStart w:id="967" w:name="_Toc37230260"/>
      <w:bookmarkStart w:id="968" w:name="_Toc45907403"/>
      <w:bookmarkStart w:id="969" w:name="_Toc53181508"/>
      <w:bookmarkStart w:id="970" w:name="_Toc61127378"/>
      <w:bookmarkStart w:id="971" w:name="_Toc67054392"/>
      <w:bookmarkStart w:id="972" w:name="_Toc67061390"/>
      <w:r w:rsidRPr="00090C64">
        <w:rPr>
          <w:lang w:eastAsia="zh-CN"/>
        </w:rPr>
        <w:t>4.15.2.2</w:t>
      </w:r>
      <w:r w:rsidRPr="00090C64">
        <w:rPr>
          <w:lang w:eastAsia="zh-CN"/>
        </w:rPr>
        <w:tab/>
        <w:t>Co-location test antenna characteristics</w:t>
      </w:r>
      <w:bookmarkEnd w:id="964"/>
      <w:bookmarkEnd w:id="965"/>
      <w:bookmarkEnd w:id="966"/>
      <w:bookmarkEnd w:id="967"/>
      <w:bookmarkEnd w:id="968"/>
      <w:bookmarkEnd w:id="969"/>
      <w:bookmarkEnd w:id="970"/>
      <w:bookmarkEnd w:id="971"/>
      <w:bookmarkEnd w:id="972"/>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973" w:name="_Toc61127379"/>
      <w:bookmarkStart w:id="974" w:name="_Toc67054393"/>
      <w:bookmarkStart w:id="975" w:name="_Toc67061391"/>
      <w:r w:rsidRPr="00090C64">
        <w:rPr>
          <w:lang w:eastAsia="zh-CN"/>
        </w:rPr>
        <w:t>4.15.2.3</w:t>
      </w:r>
      <w:r w:rsidRPr="00090C64">
        <w:rPr>
          <w:lang w:eastAsia="zh-CN"/>
        </w:rPr>
        <w:tab/>
        <w:t>Co-location test antenna alignment</w:t>
      </w:r>
      <w:bookmarkEnd w:id="973"/>
      <w:bookmarkEnd w:id="974"/>
      <w:bookmarkEnd w:id="975"/>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976" w:name="_Toc21124924"/>
      <w:bookmarkStart w:id="977" w:name="_Toc29767914"/>
      <w:bookmarkStart w:id="978" w:name="_Toc36044356"/>
      <w:bookmarkStart w:id="979" w:name="_Toc37230261"/>
      <w:bookmarkStart w:id="980" w:name="_Toc45907404"/>
      <w:bookmarkStart w:id="981" w:name="_Toc53181509"/>
      <w:bookmarkStart w:id="982" w:name="_Toc61127380"/>
      <w:bookmarkStart w:id="983" w:name="_Toc67054394"/>
      <w:bookmarkStart w:id="984" w:name="_Toc67061392"/>
      <w:r w:rsidRPr="00090C64">
        <w:rPr>
          <w:lang w:eastAsia="zh-CN"/>
        </w:rPr>
        <w:t>5</w:t>
      </w:r>
      <w:r w:rsidRPr="00090C64">
        <w:rPr>
          <w:lang w:eastAsia="zh-CN"/>
        </w:rPr>
        <w:tab/>
        <w:t>Applicability of Requirements</w:t>
      </w:r>
      <w:bookmarkEnd w:id="976"/>
      <w:bookmarkEnd w:id="977"/>
      <w:bookmarkEnd w:id="978"/>
      <w:bookmarkEnd w:id="979"/>
      <w:bookmarkEnd w:id="980"/>
      <w:bookmarkEnd w:id="981"/>
      <w:bookmarkEnd w:id="982"/>
      <w:bookmarkEnd w:id="983"/>
      <w:bookmarkEnd w:id="984"/>
    </w:p>
    <w:p w14:paraId="6C897F96" w14:textId="77777777" w:rsidR="00D57C09" w:rsidRPr="00090C64" w:rsidRDefault="00D57C09" w:rsidP="00D57C09">
      <w:pPr>
        <w:pStyle w:val="Heading2"/>
      </w:pPr>
      <w:bookmarkStart w:id="985" w:name="_Toc21124925"/>
      <w:bookmarkStart w:id="986" w:name="_Toc29767915"/>
      <w:bookmarkStart w:id="987" w:name="_Toc36044357"/>
      <w:bookmarkStart w:id="988" w:name="_Toc37230262"/>
      <w:bookmarkStart w:id="989" w:name="_Toc45907405"/>
      <w:bookmarkStart w:id="990" w:name="_Toc53181510"/>
      <w:bookmarkStart w:id="991" w:name="_Toc61127381"/>
      <w:bookmarkStart w:id="992" w:name="_Toc67054395"/>
      <w:bookmarkStart w:id="993" w:name="_Toc67061393"/>
      <w:r w:rsidRPr="00090C64">
        <w:t>5.1</w:t>
      </w:r>
      <w:r w:rsidRPr="00090C64">
        <w:tab/>
        <w:t>General</w:t>
      </w:r>
      <w:bookmarkEnd w:id="985"/>
      <w:bookmarkEnd w:id="986"/>
      <w:bookmarkEnd w:id="987"/>
      <w:bookmarkEnd w:id="988"/>
      <w:bookmarkEnd w:id="989"/>
      <w:bookmarkEnd w:id="990"/>
      <w:bookmarkEnd w:id="991"/>
      <w:bookmarkEnd w:id="992"/>
      <w:bookmarkEnd w:id="993"/>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994" w:name="_Toc21124926"/>
      <w:bookmarkStart w:id="995" w:name="_Toc29767916"/>
      <w:bookmarkStart w:id="996" w:name="_Toc36044358"/>
      <w:bookmarkStart w:id="997" w:name="_Toc37230263"/>
      <w:bookmarkStart w:id="998" w:name="_Toc45907406"/>
      <w:bookmarkStart w:id="999" w:name="_Toc53181511"/>
      <w:bookmarkStart w:id="1000" w:name="_Toc61127382"/>
      <w:bookmarkStart w:id="1001" w:name="_Toc67054396"/>
      <w:bookmarkStart w:id="1002" w:name="_Toc67061394"/>
      <w:r w:rsidRPr="00090C64">
        <w:lastRenderedPageBreak/>
        <w:t>5.2</w:t>
      </w:r>
      <w:r w:rsidRPr="00090C64">
        <w:tab/>
        <w:t>Test configurations for AAS BS for operating bands where MSR with more than 1 RAT is supported</w:t>
      </w:r>
      <w:bookmarkEnd w:id="994"/>
      <w:bookmarkEnd w:id="995"/>
      <w:bookmarkEnd w:id="996"/>
      <w:bookmarkEnd w:id="997"/>
      <w:bookmarkEnd w:id="998"/>
      <w:bookmarkEnd w:id="999"/>
      <w:bookmarkEnd w:id="1000"/>
      <w:bookmarkEnd w:id="1001"/>
      <w:bookmarkEnd w:id="100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003" w:name="_Toc21124927"/>
      <w:bookmarkStart w:id="1004" w:name="_Toc29767917"/>
      <w:bookmarkStart w:id="1005" w:name="_Toc36044359"/>
      <w:bookmarkStart w:id="1006" w:name="_Toc37230264"/>
      <w:bookmarkStart w:id="1007" w:name="_Toc45907407"/>
      <w:bookmarkStart w:id="1008" w:name="_Toc53181512"/>
      <w:bookmarkStart w:id="1009" w:name="_Toc61127383"/>
      <w:bookmarkStart w:id="1010" w:name="_Toc67054397"/>
      <w:bookmarkStart w:id="1011" w:name="_Toc67061395"/>
      <w:r w:rsidRPr="00090C64">
        <w:lastRenderedPageBreak/>
        <w:t>5.3</w:t>
      </w:r>
      <w:r w:rsidRPr="00090C64">
        <w:tab/>
        <w:t>Test configurations for multi-carrier capable AAS BS in operating bands where one RAT capability sets are supported</w:t>
      </w:r>
      <w:bookmarkEnd w:id="1003"/>
      <w:bookmarkEnd w:id="1004"/>
      <w:bookmarkEnd w:id="1005"/>
      <w:bookmarkEnd w:id="1006"/>
      <w:bookmarkEnd w:id="1007"/>
      <w:bookmarkEnd w:id="1008"/>
      <w:bookmarkEnd w:id="1009"/>
      <w:bookmarkEnd w:id="1010"/>
      <w:bookmarkEnd w:id="1011"/>
    </w:p>
    <w:p w14:paraId="31455A18" w14:textId="77777777" w:rsidR="00D57C09" w:rsidRPr="00090C64" w:rsidRDefault="00D57C09" w:rsidP="00D57C09">
      <w:pPr>
        <w:pStyle w:val="Heading3"/>
      </w:pPr>
      <w:bookmarkStart w:id="1012" w:name="_Toc21124928"/>
      <w:bookmarkStart w:id="1013" w:name="_Toc29767918"/>
      <w:bookmarkStart w:id="1014" w:name="_Toc36044360"/>
      <w:bookmarkStart w:id="1015" w:name="_Toc37230265"/>
      <w:bookmarkStart w:id="1016" w:name="_Toc45907408"/>
      <w:bookmarkStart w:id="1017" w:name="_Toc53181513"/>
      <w:bookmarkStart w:id="1018" w:name="_Toc61127384"/>
      <w:bookmarkStart w:id="1019" w:name="_Toc67054398"/>
      <w:bookmarkStart w:id="1020" w:name="_Toc67061396"/>
      <w:r w:rsidRPr="00090C64">
        <w:t>5.3.1</w:t>
      </w:r>
      <w:r w:rsidRPr="00090C64">
        <w:tab/>
        <w:t>General</w:t>
      </w:r>
      <w:bookmarkEnd w:id="1012"/>
      <w:bookmarkEnd w:id="1013"/>
      <w:bookmarkEnd w:id="1014"/>
      <w:bookmarkEnd w:id="1015"/>
      <w:bookmarkEnd w:id="1016"/>
      <w:bookmarkEnd w:id="1017"/>
      <w:bookmarkEnd w:id="1018"/>
      <w:bookmarkEnd w:id="1019"/>
      <w:bookmarkEnd w:id="1020"/>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021" w:name="_Toc21124929"/>
      <w:bookmarkStart w:id="1022" w:name="_Toc29767919"/>
      <w:bookmarkStart w:id="1023" w:name="_Toc36044361"/>
      <w:bookmarkStart w:id="1024" w:name="_Toc37230266"/>
      <w:bookmarkStart w:id="1025" w:name="_Toc45907409"/>
      <w:bookmarkStart w:id="1026" w:name="_Toc53181514"/>
      <w:bookmarkStart w:id="1027" w:name="_Toc61127385"/>
      <w:bookmarkStart w:id="1028" w:name="_Toc67054399"/>
      <w:bookmarkStart w:id="1029" w:name="_Toc67061397"/>
      <w:r w:rsidRPr="00090C64">
        <w:t>5.3.2</w:t>
      </w:r>
      <w:r w:rsidRPr="00090C64">
        <w:tab/>
        <w:t>AAS BS supporting one RAT only MSR in the operating band</w:t>
      </w:r>
      <w:bookmarkEnd w:id="1021"/>
      <w:bookmarkEnd w:id="1022"/>
      <w:bookmarkEnd w:id="1023"/>
      <w:bookmarkEnd w:id="1024"/>
      <w:bookmarkEnd w:id="1025"/>
      <w:bookmarkEnd w:id="1026"/>
      <w:bookmarkEnd w:id="1027"/>
      <w:bookmarkEnd w:id="1028"/>
      <w:bookmarkEnd w:id="1029"/>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030" w:name="_Toc21124930"/>
      <w:bookmarkStart w:id="1031" w:name="_Toc29767920"/>
      <w:bookmarkStart w:id="1032" w:name="_Toc36044362"/>
      <w:bookmarkStart w:id="1033" w:name="_Toc37230267"/>
      <w:bookmarkStart w:id="1034" w:name="_Toc45907410"/>
      <w:bookmarkStart w:id="1035" w:name="_Toc53181515"/>
      <w:bookmarkStart w:id="1036" w:name="_Toc61127386"/>
      <w:bookmarkStart w:id="1037" w:name="_Toc67054400"/>
      <w:bookmarkStart w:id="1038" w:name="_Toc67061398"/>
      <w:r w:rsidRPr="00090C64">
        <w:t>5.3.3</w:t>
      </w:r>
      <w:r w:rsidRPr="00090C64">
        <w:tab/>
        <w:t>AAS BS supporting Single-RAT UTRA in the operating band</w:t>
      </w:r>
      <w:bookmarkEnd w:id="1030"/>
      <w:bookmarkEnd w:id="1031"/>
      <w:bookmarkEnd w:id="1032"/>
      <w:bookmarkEnd w:id="1033"/>
      <w:bookmarkEnd w:id="1034"/>
      <w:bookmarkEnd w:id="1035"/>
      <w:bookmarkEnd w:id="1036"/>
      <w:bookmarkEnd w:id="1037"/>
      <w:bookmarkEnd w:id="1038"/>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039" w:name="_Toc21124931"/>
      <w:bookmarkStart w:id="1040" w:name="_Toc29767921"/>
      <w:bookmarkStart w:id="1041" w:name="_Toc36044363"/>
      <w:bookmarkStart w:id="1042" w:name="_Toc37230268"/>
      <w:bookmarkStart w:id="1043" w:name="_Toc45907411"/>
      <w:bookmarkStart w:id="1044" w:name="_Toc53181516"/>
      <w:bookmarkStart w:id="1045" w:name="_Toc61127387"/>
      <w:bookmarkStart w:id="1046" w:name="_Toc67054401"/>
      <w:bookmarkStart w:id="1047" w:name="_Toc67061399"/>
      <w:r w:rsidRPr="00090C64">
        <w:t>5.3.4</w:t>
      </w:r>
      <w:r w:rsidRPr="00090C64">
        <w:tab/>
        <w:t>AAS BS supporting Single-RAT E-UTRA in the operating band</w:t>
      </w:r>
      <w:bookmarkEnd w:id="1039"/>
      <w:bookmarkEnd w:id="1040"/>
      <w:bookmarkEnd w:id="1041"/>
      <w:bookmarkEnd w:id="1042"/>
      <w:bookmarkEnd w:id="1043"/>
      <w:bookmarkEnd w:id="1044"/>
      <w:bookmarkEnd w:id="1045"/>
      <w:bookmarkEnd w:id="1046"/>
      <w:bookmarkEnd w:id="1047"/>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048" w:name="_Toc21124932"/>
      <w:bookmarkStart w:id="1049" w:name="_Toc29767922"/>
      <w:bookmarkStart w:id="1050" w:name="_Toc36044364"/>
      <w:bookmarkStart w:id="1051" w:name="_Toc37230269"/>
      <w:bookmarkStart w:id="1052" w:name="_Toc45907412"/>
      <w:bookmarkStart w:id="1053" w:name="_Toc53181517"/>
      <w:bookmarkStart w:id="1054" w:name="_Toc61127388"/>
      <w:bookmarkStart w:id="1055" w:name="_Toc67054402"/>
      <w:bookmarkStart w:id="1056" w:name="_Toc67061400"/>
      <w:r w:rsidRPr="00090C64">
        <w:lastRenderedPageBreak/>
        <w:t>5.</w:t>
      </w:r>
      <w:r w:rsidRPr="00090C64">
        <w:rPr>
          <w:lang w:eastAsia="zh-CN"/>
        </w:rPr>
        <w:t>4</w:t>
      </w:r>
      <w:r w:rsidRPr="00090C64">
        <w:tab/>
        <w:t>Test configurations for AAS BS operating bands with multi-band dependencies</w:t>
      </w:r>
      <w:bookmarkEnd w:id="1048"/>
      <w:bookmarkEnd w:id="1049"/>
      <w:bookmarkEnd w:id="1050"/>
      <w:bookmarkEnd w:id="1051"/>
      <w:bookmarkEnd w:id="1052"/>
      <w:bookmarkEnd w:id="1053"/>
      <w:bookmarkEnd w:id="1054"/>
      <w:bookmarkEnd w:id="1055"/>
      <w:bookmarkEnd w:id="1056"/>
    </w:p>
    <w:p w14:paraId="76C7DB60" w14:textId="77777777" w:rsidR="00D57C09" w:rsidRPr="00090C64" w:rsidRDefault="00D57C09" w:rsidP="00D57C09">
      <w:pPr>
        <w:pStyle w:val="Heading3"/>
      </w:pPr>
      <w:bookmarkStart w:id="1057" w:name="_Toc21124933"/>
      <w:bookmarkStart w:id="1058" w:name="_Toc29767923"/>
      <w:bookmarkStart w:id="1059" w:name="_Toc36044365"/>
      <w:bookmarkStart w:id="1060" w:name="_Toc37230270"/>
      <w:bookmarkStart w:id="1061" w:name="_Toc45907413"/>
      <w:bookmarkStart w:id="1062" w:name="_Toc53181518"/>
      <w:bookmarkStart w:id="1063" w:name="_Toc61127389"/>
      <w:bookmarkStart w:id="1064" w:name="_Toc67054403"/>
      <w:bookmarkStart w:id="1065" w:name="_Toc67061401"/>
      <w:r w:rsidRPr="00090C64">
        <w:t>5.4.1</w:t>
      </w:r>
      <w:r w:rsidRPr="00090C64">
        <w:tab/>
        <w:t>AAS BS operating bands with multi-band dependencies supporting MSR operation</w:t>
      </w:r>
      <w:bookmarkEnd w:id="1057"/>
      <w:bookmarkEnd w:id="1058"/>
      <w:bookmarkEnd w:id="1059"/>
      <w:bookmarkEnd w:id="1060"/>
      <w:bookmarkEnd w:id="1061"/>
      <w:bookmarkEnd w:id="1062"/>
      <w:bookmarkEnd w:id="1063"/>
      <w:bookmarkEnd w:id="1064"/>
      <w:bookmarkEnd w:id="1065"/>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066" w:name="_Toc21124934"/>
      <w:bookmarkStart w:id="1067" w:name="_Toc29767924"/>
      <w:bookmarkStart w:id="1068" w:name="_Toc36044366"/>
      <w:bookmarkStart w:id="1069" w:name="_Toc37230271"/>
      <w:bookmarkStart w:id="1070" w:name="_Toc45907414"/>
      <w:bookmarkStart w:id="1071" w:name="_Toc53181519"/>
      <w:bookmarkStart w:id="1072" w:name="_Toc61127390"/>
      <w:bookmarkStart w:id="1073" w:name="_Toc67054404"/>
      <w:bookmarkStart w:id="1074" w:name="_Toc6706140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066"/>
      <w:bookmarkEnd w:id="1067"/>
      <w:bookmarkEnd w:id="1068"/>
      <w:bookmarkEnd w:id="1069"/>
      <w:bookmarkEnd w:id="1070"/>
      <w:bookmarkEnd w:id="1071"/>
      <w:bookmarkEnd w:id="1072"/>
      <w:bookmarkEnd w:id="1073"/>
      <w:bookmarkEnd w:id="1074"/>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075" w:name="_Toc21124935"/>
      <w:bookmarkStart w:id="1076" w:name="_Toc29767925"/>
      <w:bookmarkStart w:id="1077" w:name="_Toc36044367"/>
      <w:bookmarkStart w:id="1078" w:name="_Toc37230272"/>
      <w:bookmarkStart w:id="1079" w:name="_Toc45907415"/>
      <w:bookmarkStart w:id="1080" w:name="_Toc53181520"/>
      <w:bookmarkStart w:id="1081" w:name="_Toc61127391"/>
      <w:bookmarkStart w:id="1082" w:name="_Toc67054405"/>
      <w:bookmarkStart w:id="1083" w:name="_Toc67061403"/>
      <w:r w:rsidRPr="00090C64">
        <w:rPr>
          <w:lang w:eastAsia="zh-CN"/>
        </w:rPr>
        <w:t>6</w:t>
      </w:r>
      <w:r w:rsidRPr="00090C64">
        <w:rPr>
          <w:lang w:eastAsia="zh-CN"/>
        </w:rPr>
        <w:tab/>
        <w:t>Radiated transmitter characteristics</w:t>
      </w:r>
      <w:bookmarkEnd w:id="1075"/>
      <w:bookmarkEnd w:id="1076"/>
      <w:bookmarkEnd w:id="1077"/>
      <w:bookmarkEnd w:id="1078"/>
      <w:bookmarkEnd w:id="1079"/>
      <w:bookmarkEnd w:id="1080"/>
      <w:bookmarkEnd w:id="1081"/>
      <w:bookmarkEnd w:id="1082"/>
      <w:bookmarkEnd w:id="1083"/>
    </w:p>
    <w:p w14:paraId="27F3F2BF" w14:textId="77777777" w:rsidR="00D57C09" w:rsidRPr="00090C64" w:rsidRDefault="00D57C09" w:rsidP="00D57C09">
      <w:pPr>
        <w:pStyle w:val="Heading2"/>
        <w:rPr>
          <w:lang w:eastAsia="zh-CN"/>
        </w:rPr>
      </w:pPr>
      <w:bookmarkStart w:id="1084" w:name="_Toc21124936"/>
      <w:bookmarkStart w:id="1085" w:name="_Toc29767926"/>
      <w:bookmarkStart w:id="1086" w:name="_Toc36044368"/>
      <w:bookmarkStart w:id="1087" w:name="_Toc37230273"/>
      <w:bookmarkStart w:id="1088" w:name="_Toc45907416"/>
      <w:bookmarkStart w:id="1089" w:name="_Toc53181521"/>
      <w:bookmarkStart w:id="1090" w:name="_Toc61127392"/>
      <w:bookmarkStart w:id="1091" w:name="_Toc67054406"/>
      <w:bookmarkStart w:id="1092" w:name="_Toc67061404"/>
      <w:r w:rsidRPr="00090C64">
        <w:rPr>
          <w:lang w:eastAsia="zh-CN"/>
        </w:rPr>
        <w:t>6.1</w:t>
      </w:r>
      <w:r w:rsidRPr="00090C64">
        <w:rPr>
          <w:lang w:eastAsia="zh-CN"/>
        </w:rPr>
        <w:tab/>
        <w:t>General</w:t>
      </w:r>
      <w:bookmarkEnd w:id="1084"/>
      <w:bookmarkEnd w:id="1085"/>
      <w:bookmarkEnd w:id="1086"/>
      <w:bookmarkEnd w:id="1087"/>
      <w:bookmarkEnd w:id="1088"/>
      <w:bookmarkEnd w:id="1089"/>
      <w:bookmarkEnd w:id="1090"/>
      <w:bookmarkEnd w:id="1091"/>
      <w:bookmarkEnd w:id="109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pt;height:35.5pt" o:ole="">
            <v:imagedata r:id="rId37" o:title=""/>
          </v:shape>
          <o:OLEObject Type="Embed" ProgID="Equation.3" ShapeID="_x0000_i1034" DrawAspect="Content" ObjectID="_1679382566" r:id="rId38"/>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093" w:name="_Toc21124937"/>
      <w:bookmarkStart w:id="1094" w:name="_Toc29767927"/>
      <w:bookmarkStart w:id="1095" w:name="_Toc36044369"/>
      <w:bookmarkStart w:id="1096" w:name="_Toc37230274"/>
      <w:bookmarkStart w:id="1097" w:name="_Toc45907417"/>
      <w:bookmarkStart w:id="1098" w:name="_Toc53181522"/>
      <w:bookmarkStart w:id="1099" w:name="_Toc61127393"/>
      <w:bookmarkStart w:id="1100" w:name="_Toc67054407"/>
      <w:bookmarkStart w:id="1101" w:name="_Toc67061405"/>
      <w:r w:rsidRPr="00090C64">
        <w:rPr>
          <w:lang w:eastAsia="zh-CN"/>
        </w:rPr>
        <w:t>6.2</w:t>
      </w:r>
      <w:r w:rsidRPr="00090C64">
        <w:rPr>
          <w:lang w:eastAsia="zh-CN"/>
        </w:rPr>
        <w:tab/>
        <w:t>Radiated Transmit Power</w:t>
      </w:r>
      <w:bookmarkEnd w:id="1093"/>
      <w:bookmarkEnd w:id="1094"/>
      <w:bookmarkEnd w:id="1095"/>
      <w:bookmarkEnd w:id="1096"/>
      <w:bookmarkEnd w:id="1097"/>
      <w:bookmarkEnd w:id="1098"/>
      <w:bookmarkEnd w:id="1099"/>
      <w:bookmarkEnd w:id="1100"/>
      <w:bookmarkEnd w:id="1101"/>
    </w:p>
    <w:p w14:paraId="66F46D24" w14:textId="77777777" w:rsidR="00D57C09" w:rsidRPr="00090C64" w:rsidRDefault="00D57C09" w:rsidP="00D57C09">
      <w:pPr>
        <w:pStyle w:val="Heading3"/>
        <w:rPr>
          <w:lang w:eastAsia="sv-SE"/>
        </w:rPr>
      </w:pPr>
      <w:bookmarkStart w:id="1102" w:name="_Toc21124938"/>
      <w:bookmarkStart w:id="1103" w:name="_Toc29767928"/>
      <w:bookmarkStart w:id="1104" w:name="_Toc36044370"/>
      <w:bookmarkStart w:id="1105" w:name="_Toc37230275"/>
      <w:bookmarkStart w:id="1106" w:name="_Toc45907418"/>
      <w:bookmarkStart w:id="1107" w:name="_Toc53181523"/>
      <w:bookmarkStart w:id="1108" w:name="_Toc61127394"/>
      <w:bookmarkStart w:id="1109" w:name="_Toc67054408"/>
      <w:bookmarkStart w:id="1110" w:name="_Toc67061406"/>
      <w:r w:rsidRPr="00090C64">
        <w:rPr>
          <w:lang w:eastAsia="sv-SE"/>
        </w:rPr>
        <w:t>6.2.1</w:t>
      </w:r>
      <w:r w:rsidRPr="00090C64">
        <w:rPr>
          <w:lang w:eastAsia="sv-SE"/>
        </w:rPr>
        <w:tab/>
        <w:t>Definition and applicability</w:t>
      </w:r>
      <w:bookmarkEnd w:id="1102"/>
      <w:bookmarkEnd w:id="1103"/>
      <w:bookmarkEnd w:id="1104"/>
      <w:bookmarkEnd w:id="1105"/>
      <w:bookmarkEnd w:id="1106"/>
      <w:bookmarkEnd w:id="1107"/>
      <w:bookmarkEnd w:id="1108"/>
      <w:bookmarkEnd w:id="1109"/>
      <w:bookmarkEnd w:id="1110"/>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111" w:name="_Toc21124939"/>
      <w:bookmarkStart w:id="1112" w:name="_Toc29767929"/>
      <w:bookmarkStart w:id="1113" w:name="_Toc36044371"/>
      <w:bookmarkStart w:id="1114" w:name="_Toc37230276"/>
      <w:bookmarkStart w:id="1115" w:name="_Toc45907419"/>
      <w:bookmarkStart w:id="1116" w:name="_Toc53181524"/>
      <w:bookmarkStart w:id="1117" w:name="_Toc61127395"/>
      <w:bookmarkStart w:id="1118" w:name="_Toc67054409"/>
      <w:bookmarkStart w:id="1119" w:name="_Toc67061407"/>
      <w:r w:rsidRPr="00090C64">
        <w:rPr>
          <w:lang w:eastAsia="sv-SE"/>
        </w:rPr>
        <w:t>6.2.2</w:t>
      </w:r>
      <w:r w:rsidRPr="00090C64">
        <w:rPr>
          <w:lang w:eastAsia="sv-SE"/>
        </w:rPr>
        <w:tab/>
        <w:t>Minimum Requirement</w:t>
      </w:r>
      <w:bookmarkEnd w:id="1111"/>
      <w:bookmarkEnd w:id="1112"/>
      <w:bookmarkEnd w:id="1113"/>
      <w:bookmarkEnd w:id="1114"/>
      <w:bookmarkEnd w:id="1115"/>
      <w:bookmarkEnd w:id="1116"/>
      <w:bookmarkEnd w:id="1117"/>
      <w:bookmarkEnd w:id="1118"/>
      <w:bookmarkEnd w:id="1119"/>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120" w:name="_Toc21124940"/>
      <w:bookmarkStart w:id="1121" w:name="_Toc29767930"/>
      <w:bookmarkStart w:id="1122" w:name="_Toc36044372"/>
      <w:bookmarkStart w:id="1123" w:name="_Toc37230277"/>
      <w:bookmarkStart w:id="1124" w:name="_Toc45907420"/>
      <w:bookmarkStart w:id="1125" w:name="_Toc53181525"/>
      <w:bookmarkStart w:id="1126" w:name="_Toc61127396"/>
      <w:bookmarkStart w:id="1127" w:name="_Toc67054410"/>
      <w:bookmarkStart w:id="1128" w:name="_Toc67061408"/>
      <w:r w:rsidRPr="00090C64">
        <w:rPr>
          <w:lang w:eastAsia="sv-SE"/>
        </w:rPr>
        <w:t>6.2.3</w:t>
      </w:r>
      <w:r w:rsidRPr="00090C64">
        <w:rPr>
          <w:lang w:eastAsia="sv-SE"/>
        </w:rPr>
        <w:tab/>
        <w:t>Test purpose</w:t>
      </w:r>
      <w:bookmarkEnd w:id="1120"/>
      <w:bookmarkEnd w:id="1121"/>
      <w:bookmarkEnd w:id="1122"/>
      <w:bookmarkEnd w:id="1123"/>
      <w:bookmarkEnd w:id="1124"/>
      <w:bookmarkEnd w:id="1125"/>
      <w:bookmarkEnd w:id="1126"/>
      <w:bookmarkEnd w:id="1127"/>
      <w:bookmarkEnd w:id="1128"/>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1129" w:name="_Toc21124941"/>
      <w:bookmarkStart w:id="1130" w:name="_Toc29767931"/>
      <w:bookmarkStart w:id="1131" w:name="_Toc36044373"/>
      <w:bookmarkStart w:id="1132" w:name="_Toc37230278"/>
      <w:bookmarkStart w:id="1133" w:name="_Toc45907421"/>
      <w:bookmarkStart w:id="1134" w:name="_Toc53181526"/>
      <w:bookmarkStart w:id="1135" w:name="_Toc61127397"/>
      <w:bookmarkStart w:id="1136" w:name="_Toc67054411"/>
      <w:bookmarkStart w:id="1137" w:name="_Toc67061409"/>
      <w:r w:rsidRPr="00090C64">
        <w:rPr>
          <w:lang w:eastAsia="sv-SE"/>
        </w:rPr>
        <w:t>6.</w:t>
      </w:r>
      <w:r w:rsidRPr="00090C64">
        <w:rPr>
          <w:lang w:eastAsia="zh-CN"/>
        </w:rPr>
        <w:t>2</w:t>
      </w:r>
      <w:r w:rsidRPr="00090C64">
        <w:rPr>
          <w:lang w:eastAsia="sv-SE"/>
        </w:rPr>
        <w:t>.4</w:t>
      </w:r>
      <w:r w:rsidRPr="00090C64">
        <w:rPr>
          <w:lang w:eastAsia="sv-SE"/>
        </w:rPr>
        <w:tab/>
        <w:t>Method of test</w:t>
      </w:r>
      <w:bookmarkEnd w:id="1129"/>
      <w:bookmarkEnd w:id="1130"/>
      <w:bookmarkEnd w:id="1131"/>
      <w:bookmarkEnd w:id="1132"/>
      <w:bookmarkEnd w:id="1133"/>
      <w:bookmarkEnd w:id="1134"/>
      <w:bookmarkEnd w:id="1135"/>
      <w:bookmarkEnd w:id="1136"/>
      <w:bookmarkEnd w:id="1137"/>
    </w:p>
    <w:p w14:paraId="538ECBFD" w14:textId="77777777" w:rsidR="00D57C09" w:rsidRPr="00090C64" w:rsidRDefault="00D57C09" w:rsidP="00D57C09">
      <w:pPr>
        <w:pStyle w:val="Heading4"/>
        <w:rPr>
          <w:lang w:eastAsia="sv-SE"/>
        </w:rPr>
      </w:pPr>
      <w:bookmarkStart w:id="1138" w:name="_Toc21124942"/>
      <w:bookmarkStart w:id="1139" w:name="_Toc29767932"/>
      <w:bookmarkStart w:id="1140" w:name="_Toc36044374"/>
      <w:bookmarkStart w:id="1141" w:name="_Toc37230279"/>
      <w:bookmarkStart w:id="1142" w:name="_Toc45907422"/>
      <w:bookmarkStart w:id="1143" w:name="_Toc53181527"/>
      <w:bookmarkStart w:id="1144" w:name="_Toc61127398"/>
      <w:bookmarkStart w:id="1145" w:name="_Toc67054412"/>
      <w:bookmarkStart w:id="1146" w:name="_Toc67061410"/>
      <w:r w:rsidRPr="00090C64">
        <w:rPr>
          <w:lang w:eastAsia="sv-SE"/>
        </w:rPr>
        <w:t>6.2.4.1</w:t>
      </w:r>
      <w:r w:rsidRPr="00090C64">
        <w:rPr>
          <w:lang w:eastAsia="sv-SE"/>
        </w:rPr>
        <w:tab/>
        <w:t>Initial conditions</w:t>
      </w:r>
      <w:bookmarkEnd w:id="1138"/>
      <w:bookmarkEnd w:id="1139"/>
      <w:bookmarkEnd w:id="1140"/>
      <w:bookmarkEnd w:id="1141"/>
      <w:bookmarkEnd w:id="1142"/>
      <w:bookmarkEnd w:id="1143"/>
      <w:bookmarkEnd w:id="1144"/>
      <w:bookmarkEnd w:id="1145"/>
      <w:bookmarkEnd w:id="1146"/>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1147" w:name="_Toc21124943"/>
      <w:bookmarkStart w:id="1148" w:name="_Toc29767933"/>
      <w:bookmarkStart w:id="1149" w:name="_Toc36044375"/>
      <w:bookmarkStart w:id="1150" w:name="_Toc37230280"/>
      <w:bookmarkStart w:id="1151" w:name="_Toc45907423"/>
      <w:bookmarkStart w:id="1152" w:name="_Toc53181528"/>
      <w:bookmarkStart w:id="1153" w:name="_Toc61127399"/>
      <w:bookmarkStart w:id="1154" w:name="_Toc67054413"/>
      <w:bookmarkStart w:id="1155" w:name="_Toc67061411"/>
      <w:r w:rsidRPr="00090C64">
        <w:rPr>
          <w:lang w:eastAsia="sv-SE"/>
        </w:rPr>
        <w:t>6.2.4.2</w:t>
      </w:r>
      <w:r w:rsidRPr="00090C64">
        <w:rPr>
          <w:lang w:eastAsia="sv-SE"/>
        </w:rPr>
        <w:tab/>
        <w:t>Procedure</w:t>
      </w:r>
      <w:bookmarkEnd w:id="1147"/>
      <w:bookmarkEnd w:id="1148"/>
      <w:bookmarkEnd w:id="1149"/>
      <w:bookmarkEnd w:id="1150"/>
      <w:bookmarkEnd w:id="1151"/>
      <w:bookmarkEnd w:id="1152"/>
      <w:bookmarkEnd w:id="1153"/>
      <w:bookmarkEnd w:id="1154"/>
      <w:bookmarkEnd w:id="1155"/>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1156" w:name="_Toc21124944"/>
      <w:bookmarkStart w:id="1157" w:name="_Toc29767934"/>
      <w:bookmarkStart w:id="1158" w:name="_Toc36044376"/>
      <w:bookmarkStart w:id="1159" w:name="_Toc37230281"/>
      <w:bookmarkStart w:id="1160" w:name="_Toc45907424"/>
      <w:bookmarkStart w:id="1161" w:name="_Toc53181529"/>
      <w:bookmarkStart w:id="1162" w:name="_Toc61127400"/>
      <w:bookmarkStart w:id="1163" w:name="_Toc67054414"/>
      <w:bookmarkStart w:id="1164" w:name="_Toc67061412"/>
      <w:r w:rsidRPr="00090C64">
        <w:rPr>
          <w:lang w:eastAsia="sv-SE"/>
        </w:rPr>
        <w:t>6.</w:t>
      </w:r>
      <w:r w:rsidRPr="00090C64">
        <w:rPr>
          <w:lang w:eastAsia="zh-CN"/>
        </w:rPr>
        <w:t>2</w:t>
      </w:r>
      <w:r w:rsidRPr="00090C64">
        <w:rPr>
          <w:lang w:eastAsia="sv-SE"/>
        </w:rPr>
        <w:t>.5</w:t>
      </w:r>
      <w:r w:rsidRPr="00090C64">
        <w:rPr>
          <w:lang w:eastAsia="sv-SE"/>
        </w:rPr>
        <w:tab/>
        <w:t>Test Requirement</w:t>
      </w:r>
      <w:bookmarkEnd w:id="1156"/>
      <w:bookmarkEnd w:id="1157"/>
      <w:bookmarkEnd w:id="1158"/>
      <w:bookmarkEnd w:id="1159"/>
      <w:bookmarkEnd w:id="1160"/>
      <w:bookmarkEnd w:id="1161"/>
      <w:bookmarkEnd w:id="1162"/>
      <w:bookmarkEnd w:id="1163"/>
      <w:bookmarkEnd w:id="1164"/>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1165" w:name="_Toc21124945"/>
      <w:bookmarkStart w:id="1166" w:name="_Toc29767935"/>
      <w:bookmarkStart w:id="1167" w:name="_Toc36044377"/>
      <w:bookmarkStart w:id="1168" w:name="_Toc37230282"/>
      <w:bookmarkStart w:id="1169" w:name="_Toc45907425"/>
      <w:bookmarkStart w:id="1170" w:name="_Toc53181530"/>
      <w:bookmarkStart w:id="1171" w:name="_Toc61127401"/>
      <w:bookmarkStart w:id="1172" w:name="_Toc67054415"/>
      <w:bookmarkStart w:id="1173" w:name="_Toc67061413"/>
      <w:r w:rsidRPr="00090C64">
        <w:t>6.3</w:t>
      </w:r>
      <w:r w:rsidRPr="00090C64">
        <w:tab/>
        <w:t>OTA Base Station output power</w:t>
      </w:r>
      <w:bookmarkEnd w:id="1165"/>
      <w:bookmarkEnd w:id="1166"/>
      <w:bookmarkEnd w:id="1167"/>
      <w:bookmarkEnd w:id="1168"/>
      <w:bookmarkEnd w:id="1169"/>
      <w:bookmarkEnd w:id="1170"/>
      <w:bookmarkEnd w:id="1171"/>
      <w:bookmarkEnd w:id="1172"/>
      <w:bookmarkEnd w:id="1173"/>
    </w:p>
    <w:p w14:paraId="1A1AD85B" w14:textId="77777777" w:rsidR="00D57C09" w:rsidRPr="00090C64" w:rsidRDefault="00D57C09" w:rsidP="00D57C09">
      <w:pPr>
        <w:pStyle w:val="Heading3"/>
      </w:pPr>
      <w:bookmarkStart w:id="1174" w:name="_Toc21124946"/>
      <w:bookmarkStart w:id="1175" w:name="_Toc29767936"/>
      <w:bookmarkStart w:id="1176" w:name="_Toc36044378"/>
      <w:bookmarkStart w:id="1177" w:name="_Toc37230283"/>
      <w:bookmarkStart w:id="1178" w:name="_Toc45907426"/>
      <w:bookmarkStart w:id="1179" w:name="_Toc53181531"/>
      <w:bookmarkStart w:id="1180" w:name="_Toc61127402"/>
      <w:bookmarkStart w:id="1181" w:name="_Toc67054416"/>
      <w:bookmarkStart w:id="1182" w:name="_Toc67061414"/>
      <w:r w:rsidRPr="00090C64">
        <w:t>6.3.1</w:t>
      </w:r>
      <w:r w:rsidRPr="00090C64">
        <w:tab/>
        <w:t>General</w:t>
      </w:r>
      <w:bookmarkEnd w:id="1174"/>
      <w:bookmarkEnd w:id="1175"/>
      <w:bookmarkEnd w:id="1176"/>
      <w:bookmarkEnd w:id="1177"/>
      <w:bookmarkEnd w:id="1178"/>
      <w:bookmarkEnd w:id="1179"/>
      <w:bookmarkEnd w:id="1180"/>
      <w:bookmarkEnd w:id="1181"/>
      <w:bookmarkEnd w:id="118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1183" w:name="_Toc21124947"/>
      <w:bookmarkStart w:id="1184" w:name="_Toc29767937"/>
      <w:bookmarkStart w:id="1185" w:name="_Toc36044379"/>
      <w:bookmarkStart w:id="1186" w:name="_Toc37230284"/>
      <w:bookmarkStart w:id="1187" w:name="_Toc45907427"/>
      <w:bookmarkStart w:id="1188" w:name="_Toc53181532"/>
      <w:bookmarkStart w:id="1189" w:name="_Toc61127403"/>
      <w:bookmarkStart w:id="1190" w:name="_Toc67054417"/>
      <w:bookmarkStart w:id="1191" w:name="_Toc67061415"/>
      <w:r w:rsidRPr="00090C64">
        <w:t>6.3.2</w:t>
      </w:r>
      <w:r w:rsidRPr="00090C64">
        <w:tab/>
        <w:t>OTA Maximum output power</w:t>
      </w:r>
      <w:bookmarkEnd w:id="1183"/>
      <w:bookmarkEnd w:id="1184"/>
      <w:bookmarkEnd w:id="1185"/>
      <w:bookmarkEnd w:id="1186"/>
      <w:bookmarkEnd w:id="1187"/>
      <w:bookmarkEnd w:id="1188"/>
      <w:bookmarkEnd w:id="1189"/>
      <w:bookmarkEnd w:id="1190"/>
      <w:bookmarkEnd w:id="1191"/>
    </w:p>
    <w:p w14:paraId="794D2DAF" w14:textId="77777777" w:rsidR="00D57C09" w:rsidRPr="00090C64" w:rsidRDefault="00D57C09" w:rsidP="00D57C09">
      <w:pPr>
        <w:pStyle w:val="Heading4"/>
        <w:rPr>
          <w:lang w:eastAsia="sv-SE"/>
        </w:rPr>
      </w:pPr>
      <w:bookmarkStart w:id="1192" w:name="_Toc21124948"/>
      <w:bookmarkStart w:id="1193" w:name="_Toc29767938"/>
      <w:bookmarkStart w:id="1194" w:name="_Toc36044380"/>
      <w:bookmarkStart w:id="1195" w:name="_Toc37230285"/>
      <w:bookmarkStart w:id="1196" w:name="_Toc45907428"/>
      <w:bookmarkStart w:id="1197" w:name="_Toc53181533"/>
      <w:bookmarkStart w:id="1198" w:name="_Toc61127404"/>
      <w:bookmarkStart w:id="1199" w:name="_Toc67054418"/>
      <w:bookmarkStart w:id="1200" w:name="_Toc67061416"/>
      <w:r w:rsidRPr="00090C64">
        <w:rPr>
          <w:lang w:eastAsia="sv-SE"/>
        </w:rPr>
        <w:t>6.3.2.1</w:t>
      </w:r>
      <w:r w:rsidRPr="00090C64">
        <w:rPr>
          <w:lang w:eastAsia="sv-SE"/>
        </w:rPr>
        <w:tab/>
        <w:t>Definition and applicability</w:t>
      </w:r>
      <w:bookmarkEnd w:id="1192"/>
      <w:bookmarkEnd w:id="1193"/>
      <w:bookmarkEnd w:id="1194"/>
      <w:bookmarkEnd w:id="1195"/>
      <w:bookmarkEnd w:id="1196"/>
      <w:bookmarkEnd w:id="1197"/>
      <w:bookmarkEnd w:id="1198"/>
      <w:bookmarkEnd w:id="1199"/>
      <w:bookmarkEnd w:id="1200"/>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lastRenderedPageBreak/>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1201" w:name="_Toc21124949"/>
      <w:bookmarkStart w:id="1202" w:name="_Toc29767939"/>
      <w:bookmarkStart w:id="1203" w:name="_Toc36044381"/>
      <w:bookmarkStart w:id="1204" w:name="_Toc37230286"/>
      <w:bookmarkStart w:id="1205" w:name="_Toc45907429"/>
      <w:bookmarkStart w:id="1206" w:name="_Toc53181534"/>
      <w:bookmarkStart w:id="1207" w:name="_Toc61127405"/>
      <w:bookmarkStart w:id="1208" w:name="_Toc67054419"/>
      <w:bookmarkStart w:id="1209" w:name="_Toc67061417"/>
      <w:r w:rsidRPr="00090C64">
        <w:rPr>
          <w:lang w:eastAsia="sv-SE"/>
        </w:rPr>
        <w:t>6.3.2.2</w:t>
      </w:r>
      <w:r w:rsidRPr="00090C64">
        <w:rPr>
          <w:lang w:eastAsia="sv-SE"/>
        </w:rPr>
        <w:tab/>
        <w:t>Minimum Requirement</w:t>
      </w:r>
      <w:bookmarkEnd w:id="1201"/>
      <w:bookmarkEnd w:id="1202"/>
      <w:bookmarkEnd w:id="1203"/>
      <w:bookmarkEnd w:id="1204"/>
      <w:bookmarkEnd w:id="1205"/>
      <w:bookmarkEnd w:id="1206"/>
      <w:bookmarkEnd w:id="1207"/>
      <w:bookmarkEnd w:id="1208"/>
      <w:bookmarkEnd w:id="1209"/>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1210" w:name="_Toc21124950"/>
      <w:bookmarkStart w:id="1211" w:name="_Toc29767940"/>
      <w:bookmarkStart w:id="1212" w:name="_Toc36044382"/>
      <w:bookmarkStart w:id="1213" w:name="_Toc37230287"/>
      <w:bookmarkStart w:id="1214" w:name="_Toc45907430"/>
      <w:bookmarkStart w:id="1215" w:name="_Toc53181535"/>
      <w:bookmarkStart w:id="1216" w:name="_Toc61127406"/>
      <w:bookmarkStart w:id="1217" w:name="_Toc67054420"/>
      <w:bookmarkStart w:id="1218" w:name="_Toc67061418"/>
      <w:r w:rsidRPr="00090C64">
        <w:rPr>
          <w:lang w:eastAsia="sv-SE"/>
        </w:rPr>
        <w:t>6.3.2.3</w:t>
      </w:r>
      <w:r w:rsidRPr="00090C64">
        <w:rPr>
          <w:lang w:eastAsia="sv-SE"/>
        </w:rPr>
        <w:tab/>
        <w:t>Test purpose</w:t>
      </w:r>
      <w:bookmarkEnd w:id="1210"/>
      <w:bookmarkEnd w:id="1211"/>
      <w:bookmarkEnd w:id="1212"/>
      <w:bookmarkEnd w:id="1213"/>
      <w:bookmarkEnd w:id="1214"/>
      <w:bookmarkEnd w:id="1215"/>
      <w:bookmarkEnd w:id="1216"/>
      <w:bookmarkEnd w:id="1217"/>
      <w:bookmarkEnd w:id="1218"/>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1219" w:name="_Toc21124951"/>
      <w:bookmarkStart w:id="1220" w:name="_Toc29767941"/>
      <w:bookmarkStart w:id="1221" w:name="_Toc36044383"/>
      <w:bookmarkStart w:id="1222" w:name="_Toc37230288"/>
      <w:bookmarkStart w:id="1223" w:name="_Toc45907431"/>
      <w:bookmarkStart w:id="1224" w:name="_Toc53181536"/>
      <w:bookmarkStart w:id="1225" w:name="_Toc61127407"/>
      <w:bookmarkStart w:id="1226" w:name="_Toc67054421"/>
      <w:bookmarkStart w:id="1227" w:name="_Toc67061419"/>
      <w:r w:rsidRPr="00090C64">
        <w:rPr>
          <w:lang w:eastAsia="sv-SE"/>
        </w:rPr>
        <w:t>6.</w:t>
      </w:r>
      <w:r w:rsidRPr="00090C64">
        <w:rPr>
          <w:lang w:eastAsia="zh-CN"/>
        </w:rPr>
        <w:t>3.2.</w:t>
      </w:r>
      <w:r w:rsidRPr="00090C64">
        <w:rPr>
          <w:lang w:eastAsia="sv-SE"/>
        </w:rPr>
        <w:t>4</w:t>
      </w:r>
      <w:r w:rsidRPr="00090C64">
        <w:rPr>
          <w:lang w:eastAsia="sv-SE"/>
        </w:rPr>
        <w:tab/>
        <w:t>Method of test</w:t>
      </w:r>
      <w:bookmarkEnd w:id="1219"/>
      <w:bookmarkEnd w:id="1220"/>
      <w:bookmarkEnd w:id="1221"/>
      <w:bookmarkEnd w:id="1222"/>
      <w:bookmarkEnd w:id="1223"/>
      <w:bookmarkEnd w:id="1224"/>
      <w:bookmarkEnd w:id="1225"/>
      <w:bookmarkEnd w:id="1226"/>
      <w:bookmarkEnd w:id="1227"/>
    </w:p>
    <w:p w14:paraId="35664324" w14:textId="77777777" w:rsidR="00D57C09" w:rsidRPr="00090C64" w:rsidRDefault="00D57C09" w:rsidP="00D57C09">
      <w:pPr>
        <w:pStyle w:val="Heading5"/>
        <w:rPr>
          <w:lang w:eastAsia="sv-SE"/>
        </w:rPr>
      </w:pPr>
      <w:bookmarkStart w:id="1228" w:name="_Toc21124952"/>
      <w:bookmarkStart w:id="1229" w:name="_Toc29767942"/>
      <w:bookmarkStart w:id="1230" w:name="_Toc36044384"/>
      <w:bookmarkStart w:id="1231" w:name="_Toc37230289"/>
      <w:bookmarkStart w:id="1232" w:name="_Toc45907432"/>
      <w:bookmarkStart w:id="1233" w:name="_Toc53181537"/>
      <w:bookmarkStart w:id="1234" w:name="_Toc61127408"/>
      <w:bookmarkStart w:id="1235" w:name="_Toc67054422"/>
      <w:bookmarkStart w:id="1236" w:name="_Toc67061420"/>
      <w:r w:rsidRPr="00090C64">
        <w:rPr>
          <w:lang w:eastAsia="sv-SE"/>
        </w:rPr>
        <w:t>6.3.2.4.1</w:t>
      </w:r>
      <w:r w:rsidRPr="00090C64">
        <w:rPr>
          <w:lang w:eastAsia="sv-SE"/>
        </w:rPr>
        <w:tab/>
        <w:t>Initial conditions</w:t>
      </w:r>
      <w:bookmarkEnd w:id="1228"/>
      <w:bookmarkEnd w:id="1229"/>
      <w:bookmarkEnd w:id="1230"/>
      <w:bookmarkEnd w:id="1231"/>
      <w:bookmarkEnd w:id="1232"/>
      <w:bookmarkEnd w:id="1233"/>
      <w:bookmarkEnd w:id="1234"/>
      <w:bookmarkEnd w:id="1235"/>
      <w:bookmarkEnd w:id="1236"/>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1237" w:name="_Toc21124953"/>
      <w:bookmarkStart w:id="1238" w:name="_Toc29767943"/>
      <w:bookmarkStart w:id="1239" w:name="_Toc36044385"/>
      <w:bookmarkStart w:id="1240" w:name="_Toc37230290"/>
      <w:bookmarkStart w:id="1241" w:name="_Toc45907433"/>
      <w:bookmarkStart w:id="1242" w:name="_Toc53181538"/>
      <w:bookmarkStart w:id="1243" w:name="_Toc61127409"/>
      <w:bookmarkStart w:id="1244" w:name="_Toc67054423"/>
      <w:bookmarkStart w:id="1245" w:name="_Toc67061421"/>
      <w:r w:rsidRPr="00090C64">
        <w:rPr>
          <w:lang w:eastAsia="sv-SE"/>
        </w:rPr>
        <w:t>6.3.2.4.2</w:t>
      </w:r>
      <w:r w:rsidRPr="00090C64">
        <w:rPr>
          <w:lang w:eastAsia="sv-SE"/>
        </w:rPr>
        <w:tab/>
        <w:t>Procedure</w:t>
      </w:r>
      <w:bookmarkEnd w:id="1237"/>
      <w:bookmarkEnd w:id="1238"/>
      <w:bookmarkEnd w:id="1239"/>
      <w:bookmarkEnd w:id="1240"/>
      <w:bookmarkEnd w:id="1241"/>
      <w:bookmarkEnd w:id="1242"/>
      <w:bookmarkEnd w:id="1243"/>
      <w:bookmarkEnd w:id="1244"/>
      <w:bookmarkEnd w:id="1245"/>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lastRenderedPageBreak/>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1246" w:name="_Toc21124954"/>
      <w:bookmarkStart w:id="1247" w:name="_Toc29767944"/>
      <w:bookmarkStart w:id="1248" w:name="_Toc36044386"/>
      <w:bookmarkStart w:id="1249" w:name="_Toc37230291"/>
      <w:bookmarkStart w:id="1250" w:name="_Toc45907434"/>
      <w:bookmarkStart w:id="1251" w:name="_Toc53181539"/>
      <w:bookmarkStart w:id="1252" w:name="_Toc61127410"/>
      <w:bookmarkStart w:id="1253" w:name="_Toc67054424"/>
      <w:bookmarkStart w:id="1254" w:name="_Toc67061422"/>
      <w:r w:rsidRPr="00090C64">
        <w:rPr>
          <w:lang w:eastAsia="sv-SE"/>
        </w:rPr>
        <w:t>6.</w:t>
      </w:r>
      <w:r w:rsidRPr="00090C64">
        <w:rPr>
          <w:lang w:eastAsia="zh-CN"/>
        </w:rPr>
        <w:t>3.2.</w:t>
      </w:r>
      <w:r w:rsidRPr="00090C64">
        <w:rPr>
          <w:lang w:eastAsia="sv-SE"/>
        </w:rPr>
        <w:t>5</w:t>
      </w:r>
      <w:r w:rsidRPr="00090C64">
        <w:rPr>
          <w:lang w:eastAsia="sv-SE"/>
        </w:rPr>
        <w:tab/>
        <w:t>Test Requirement</w:t>
      </w:r>
      <w:bookmarkEnd w:id="1246"/>
      <w:bookmarkEnd w:id="1247"/>
      <w:bookmarkEnd w:id="1248"/>
      <w:bookmarkEnd w:id="1249"/>
      <w:bookmarkEnd w:id="1250"/>
      <w:bookmarkEnd w:id="1251"/>
      <w:bookmarkEnd w:id="1252"/>
      <w:bookmarkEnd w:id="1253"/>
      <w:bookmarkEnd w:id="1254"/>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1255" w:name="_Toc21124955"/>
      <w:bookmarkStart w:id="1256" w:name="_Toc29767945"/>
      <w:bookmarkStart w:id="1257" w:name="_Toc36044387"/>
      <w:bookmarkStart w:id="1258" w:name="_Toc37230292"/>
      <w:bookmarkStart w:id="1259" w:name="_Toc45907435"/>
      <w:bookmarkStart w:id="1260" w:name="_Toc53181540"/>
      <w:bookmarkStart w:id="1261" w:name="_Toc61127411"/>
      <w:bookmarkStart w:id="1262" w:name="_Toc67054425"/>
      <w:bookmarkStart w:id="1263" w:name="_Toc67061423"/>
      <w:r w:rsidRPr="00090C64">
        <w:t>6.3.3</w:t>
      </w:r>
      <w:r w:rsidRPr="00090C64">
        <w:tab/>
        <w:t>OTA E-UTRA DL RS power</w:t>
      </w:r>
      <w:bookmarkEnd w:id="1255"/>
      <w:bookmarkEnd w:id="1256"/>
      <w:bookmarkEnd w:id="1257"/>
      <w:bookmarkEnd w:id="1258"/>
      <w:bookmarkEnd w:id="1259"/>
      <w:bookmarkEnd w:id="1260"/>
      <w:bookmarkEnd w:id="1261"/>
      <w:bookmarkEnd w:id="1262"/>
      <w:bookmarkEnd w:id="1263"/>
    </w:p>
    <w:p w14:paraId="7F34C950" w14:textId="77777777" w:rsidR="00D57C09" w:rsidRPr="00090C64" w:rsidRDefault="00D57C09" w:rsidP="00D57C09">
      <w:pPr>
        <w:pStyle w:val="Heading4"/>
        <w:rPr>
          <w:lang w:eastAsia="sv-SE"/>
        </w:rPr>
      </w:pPr>
      <w:bookmarkStart w:id="1264" w:name="_Toc21124956"/>
      <w:bookmarkStart w:id="1265" w:name="_Toc29767946"/>
      <w:bookmarkStart w:id="1266" w:name="_Toc36044388"/>
      <w:bookmarkStart w:id="1267" w:name="_Toc37230293"/>
      <w:bookmarkStart w:id="1268" w:name="_Toc45907436"/>
      <w:bookmarkStart w:id="1269" w:name="_Toc53181541"/>
      <w:bookmarkStart w:id="1270" w:name="_Toc61127412"/>
      <w:bookmarkStart w:id="1271" w:name="_Toc67054426"/>
      <w:bookmarkStart w:id="1272" w:name="_Toc67061424"/>
      <w:r w:rsidRPr="00090C64">
        <w:rPr>
          <w:lang w:eastAsia="sv-SE"/>
        </w:rPr>
        <w:t>6.3.3.1</w:t>
      </w:r>
      <w:r w:rsidRPr="00090C64">
        <w:rPr>
          <w:lang w:eastAsia="sv-SE"/>
        </w:rPr>
        <w:tab/>
        <w:t>Definition and applicability</w:t>
      </w:r>
      <w:bookmarkEnd w:id="1264"/>
      <w:bookmarkEnd w:id="1265"/>
      <w:bookmarkEnd w:id="1266"/>
      <w:bookmarkEnd w:id="1267"/>
      <w:bookmarkEnd w:id="1268"/>
      <w:bookmarkEnd w:id="1269"/>
      <w:bookmarkEnd w:id="1270"/>
      <w:bookmarkEnd w:id="1271"/>
      <w:bookmarkEnd w:id="127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1273" w:name="_Toc21124957"/>
      <w:bookmarkStart w:id="1274" w:name="_Toc29767947"/>
      <w:bookmarkStart w:id="1275" w:name="_Toc36044389"/>
      <w:bookmarkStart w:id="1276" w:name="_Toc37230294"/>
      <w:bookmarkStart w:id="1277" w:name="_Toc45907437"/>
      <w:bookmarkStart w:id="1278" w:name="_Toc53181542"/>
      <w:bookmarkStart w:id="1279" w:name="_Toc61127413"/>
      <w:bookmarkStart w:id="1280" w:name="_Toc67054427"/>
      <w:bookmarkStart w:id="1281" w:name="_Toc67061425"/>
      <w:r w:rsidRPr="00090C64">
        <w:rPr>
          <w:lang w:eastAsia="sv-SE"/>
        </w:rPr>
        <w:t>6.3.3.2</w:t>
      </w:r>
      <w:r w:rsidRPr="00090C64">
        <w:rPr>
          <w:lang w:eastAsia="sv-SE"/>
        </w:rPr>
        <w:tab/>
        <w:t>Minimum Requirement</w:t>
      </w:r>
      <w:bookmarkEnd w:id="1273"/>
      <w:bookmarkEnd w:id="1274"/>
      <w:bookmarkEnd w:id="1275"/>
      <w:bookmarkEnd w:id="1276"/>
      <w:bookmarkEnd w:id="1277"/>
      <w:bookmarkEnd w:id="1278"/>
      <w:bookmarkEnd w:id="1279"/>
      <w:bookmarkEnd w:id="1280"/>
      <w:bookmarkEnd w:id="1281"/>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1282" w:name="_Toc21124958"/>
      <w:bookmarkStart w:id="1283" w:name="_Toc29767948"/>
      <w:bookmarkStart w:id="1284" w:name="_Toc36044390"/>
      <w:bookmarkStart w:id="1285" w:name="_Toc37230295"/>
      <w:bookmarkStart w:id="1286" w:name="_Toc45907438"/>
      <w:bookmarkStart w:id="1287" w:name="_Toc53181543"/>
      <w:bookmarkStart w:id="1288" w:name="_Toc61127414"/>
      <w:bookmarkStart w:id="1289" w:name="_Toc67054428"/>
      <w:bookmarkStart w:id="1290" w:name="_Toc67061426"/>
      <w:r w:rsidRPr="00090C64">
        <w:rPr>
          <w:lang w:eastAsia="sv-SE"/>
        </w:rPr>
        <w:t>6.3.3.3</w:t>
      </w:r>
      <w:r w:rsidRPr="00090C64">
        <w:rPr>
          <w:lang w:eastAsia="sv-SE"/>
        </w:rPr>
        <w:tab/>
        <w:t>Test purpose</w:t>
      </w:r>
      <w:bookmarkEnd w:id="1282"/>
      <w:bookmarkEnd w:id="1283"/>
      <w:bookmarkEnd w:id="1284"/>
      <w:bookmarkEnd w:id="1285"/>
      <w:bookmarkEnd w:id="1286"/>
      <w:bookmarkEnd w:id="1287"/>
      <w:bookmarkEnd w:id="1288"/>
      <w:bookmarkEnd w:id="1289"/>
      <w:bookmarkEnd w:id="1290"/>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1291" w:name="_Toc21124959"/>
      <w:bookmarkStart w:id="1292" w:name="_Toc29767949"/>
      <w:bookmarkStart w:id="1293" w:name="_Toc36044391"/>
      <w:bookmarkStart w:id="1294" w:name="_Toc37230296"/>
      <w:bookmarkStart w:id="1295" w:name="_Toc45907439"/>
      <w:bookmarkStart w:id="1296" w:name="_Toc53181544"/>
      <w:bookmarkStart w:id="1297" w:name="_Toc61127415"/>
      <w:bookmarkStart w:id="1298" w:name="_Toc67054429"/>
      <w:bookmarkStart w:id="1299" w:name="_Toc67061427"/>
      <w:r w:rsidRPr="00090C64">
        <w:rPr>
          <w:lang w:eastAsia="sv-SE"/>
        </w:rPr>
        <w:t>6.</w:t>
      </w:r>
      <w:r w:rsidRPr="00090C64">
        <w:rPr>
          <w:lang w:eastAsia="zh-CN"/>
        </w:rPr>
        <w:t>3.3.</w:t>
      </w:r>
      <w:r w:rsidRPr="00090C64">
        <w:rPr>
          <w:lang w:eastAsia="sv-SE"/>
        </w:rPr>
        <w:t>4</w:t>
      </w:r>
      <w:r w:rsidRPr="00090C64">
        <w:rPr>
          <w:lang w:eastAsia="sv-SE"/>
        </w:rPr>
        <w:tab/>
        <w:t>Method of test</w:t>
      </w:r>
      <w:bookmarkEnd w:id="1291"/>
      <w:bookmarkEnd w:id="1292"/>
      <w:bookmarkEnd w:id="1293"/>
      <w:bookmarkEnd w:id="1294"/>
      <w:bookmarkEnd w:id="1295"/>
      <w:bookmarkEnd w:id="1296"/>
      <w:bookmarkEnd w:id="1297"/>
      <w:bookmarkEnd w:id="1298"/>
      <w:bookmarkEnd w:id="1299"/>
    </w:p>
    <w:p w14:paraId="3030F5E7" w14:textId="77777777" w:rsidR="00D57C09" w:rsidRPr="00090C64" w:rsidRDefault="00D57C09" w:rsidP="00D57C09">
      <w:pPr>
        <w:pStyle w:val="Heading5"/>
        <w:rPr>
          <w:lang w:eastAsia="sv-SE"/>
        </w:rPr>
      </w:pPr>
      <w:bookmarkStart w:id="1300" w:name="_Toc21124960"/>
      <w:bookmarkStart w:id="1301" w:name="_Toc29767950"/>
      <w:bookmarkStart w:id="1302" w:name="_Toc36044392"/>
      <w:bookmarkStart w:id="1303" w:name="_Toc37230297"/>
      <w:bookmarkStart w:id="1304" w:name="_Toc45907440"/>
      <w:bookmarkStart w:id="1305" w:name="_Toc53181545"/>
      <w:bookmarkStart w:id="1306" w:name="_Toc61127416"/>
      <w:bookmarkStart w:id="1307" w:name="_Toc67054430"/>
      <w:bookmarkStart w:id="1308" w:name="_Toc67061428"/>
      <w:r w:rsidRPr="00090C64">
        <w:rPr>
          <w:lang w:eastAsia="sv-SE"/>
        </w:rPr>
        <w:t>6.3.3.4.1</w:t>
      </w:r>
      <w:r w:rsidRPr="00090C64">
        <w:rPr>
          <w:lang w:eastAsia="sv-SE"/>
        </w:rPr>
        <w:tab/>
        <w:t>Initial conditions</w:t>
      </w:r>
      <w:bookmarkEnd w:id="1300"/>
      <w:bookmarkEnd w:id="1301"/>
      <w:bookmarkEnd w:id="1302"/>
      <w:bookmarkEnd w:id="1303"/>
      <w:bookmarkEnd w:id="1304"/>
      <w:bookmarkEnd w:id="1305"/>
      <w:bookmarkEnd w:id="1306"/>
      <w:bookmarkEnd w:id="1307"/>
      <w:bookmarkEnd w:id="1308"/>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lastRenderedPageBreak/>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1309" w:name="_Toc21124961"/>
      <w:bookmarkStart w:id="1310" w:name="_Toc29767951"/>
      <w:bookmarkStart w:id="1311" w:name="_Toc36044393"/>
      <w:bookmarkStart w:id="1312" w:name="_Toc37230298"/>
      <w:bookmarkStart w:id="1313" w:name="_Toc45907441"/>
      <w:bookmarkStart w:id="1314" w:name="_Toc53181546"/>
      <w:bookmarkStart w:id="1315" w:name="_Toc61127417"/>
      <w:bookmarkStart w:id="1316" w:name="_Toc67054431"/>
      <w:bookmarkStart w:id="1317" w:name="_Toc67061429"/>
      <w:r w:rsidRPr="00090C64">
        <w:rPr>
          <w:lang w:eastAsia="sv-SE"/>
        </w:rPr>
        <w:t>6.3.3.4.2</w:t>
      </w:r>
      <w:r w:rsidRPr="00090C64">
        <w:rPr>
          <w:lang w:eastAsia="sv-SE"/>
        </w:rPr>
        <w:tab/>
        <w:t>Procedure</w:t>
      </w:r>
      <w:bookmarkEnd w:id="1309"/>
      <w:bookmarkEnd w:id="1310"/>
      <w:bookmarkEnd w:id="1311"/>
      <w:bookmarkEnd w:id="1312"/>
      <w:bookmarkEnd w:id="1313"/>
      <w:bookmarkEnd w:id="1314"/>
      <w:bookmarkEnd w:id="1315"/>
      <w:bookmarkEnd w:id="1316"/>
      <w:bookmarkEnd w:id="1317"/>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1318" w:name="_Toc21124962"/>
      <w:bookmarkStart w:id="1319" w:name="_Toc29767952"/>
      <w:bookmarkStart w:id="1320" w:name="_Toc36044394"/>
      <w:bookmarkStart w:id="1321" w:name="_Toc37230299"/>
      <w:bookmarkStart w:id="1322" w:name="_Toc45907442"/>
      <w:bookmarkStart w:id="1323" w:name="_Toc53181547"/>
      <w:bookmarkStart w:id="1324" w:name="_Toc61127418"/>
      <w:bookmarkStart w:id="1325" w:name="_Toc67054432"/>
      <w:bookmarkStart w:id="1326" w:name="_Toc67061430"/>
      <w:r w:rsidRPr="00090C64">
        <w:rPr>
          <w:lang w:eastAsia="sv-SE"/>
        </w:rPr>
        <w:t>6.</w:t>
      </w:r>
      <w:r w:rsidRPr="00090C64">
        <w:rPr>
          <w:lang w:eastAsia="zh-CN"/>
        </w:rPr>
        <w:t>3.3.</w:t>
      </w:r>
      <w:r w:rsidRPr="00090C64">
        <w:rPr>
          <w:lang w:eastAsia="sv-SE"/>
        </w:rPr>
        <w:t>5</w:t>
      </w:r>
      <w:r w:rsidRPr="00090C64">
        <w:rPr>
          <w:lang w:eastAsia="sv-SE"/>
        </w:rPr>
        <w:tab/>
        <w:t>Test Requirement</w:t>
      </w:r>
      <w:bookmarkEnd w:id="1318"/>
      <w:bookmarkEnd w:id="1319"/>
      <w:bookmarkEnd w:id="1320"/>
      <w:bookmarkEnd w:id="1321"/>
      <w:bookmarkEnd w:id="1322"/>
      <w:bookmarkEnd w:id="1323"/>
      <w:bookmarkEnd w:id="1324"/>
      <w:bookmarkEnd w:id="1325"/>
      <w:bookmarkEnd w:id="1326"/>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1327" w:name="_Toc21124963"/>
      <w:bookmarkStart w:id="1328" w:name="_Toc29767953"/>
      <w:bookmarkStart w:id="1329" w:name="_Toc36044395"/>
      <w:bookmarkStart w:id="1330" w:name="_Toc37230300"/>
      <w:bookmarkStart w:id="1331" w:name="_Toc45907443"/>
      <w:bookmarkStart w:id="1332" w:name="_Toc53181548"/>
      <w:bookmarkStart w:id="1333" w:name="_Toc61127419"/>
      <w:bookmarkStart w:id="1334" w:name="_Toc67054433"/>
      <w:bookmarkStart w:id="1335" w:name="_Toc67061431"/>
      <w:r w:rsidRPr="00090C64">
        <w:t>6.4</w:t>
      </w:r>
      <w:r w:rsidRPr="00090C64">
        <w:tab/>
        <w:t>OTA Output power dynamics</w:t>
      </w:r>
      <w:bookmarkEnd w:id="1327"/>
      <w:bookmarkEnd w:id="1328"/>
      <w:bookmarkEnd w:id="1329"/>
      <w:bookmarkEnd w:id="1330"/>
      <w:bookmarkEnd w:id="1331"/>
      <w:bookmarkEnd w:id="1332"/>
      <w:bookmarkEnd w:id="1333"/>
      <w:bookmarkEnd w:id="1334"/>
      <w:bookmarkEnd w:id="1335"/>
    </w:p>
    <w:p w14:paraId="52185E47" w14:textId="77777777" w:rsidR="00D57C09" w:rsidRPr="00090C64" w:rsidRDefault="00D57C09" w:rsidP="00D57C09">
      <w:pPr>
        <w:pStyle w:val="Heading3"/>
      </w:pPr>
      <w:bookmarkStart w:id="1336" w:name="_Toc21124964"/>
      <w:bookmarkStart w:id="1337" w:name="_Toc29767954"/>
      <w:bookmarkStart w:id="1338" w:name="_Toc36044396"/>
      <w:bookmarkStart w:id="1339" w:name="_Toc37230301"/>
      <w:bookmarkStart w:id="1340" w:name="_Toc45907444"/>
      <w:bookmarkStart w:id="1341" w:name="_Toc53181549"/>
      <w:bookmarkStart w:id="1342" w:name="_Toc61127420"/>
      <w:bookmarkStart w:id="1343" w:name="_Toc67054434"/>
      <w:bookmarkStart w:id="1344" w:name="_Toc67061432"/>
      <w:r w:rsidRPr="00090C64">
        <w:t>6.4.1</w:t>
      </w:r>
      <w:r w:rsidRPr="00090C64">
        <w:tab/>
        <w:t>General</w:t>
      </w:r>
      <w:bookmarkEnd w:id="1336"/>
      <w:bookmarkEnd w:id="1337"/>
      <w:bookmarkEnd w:id="1338"/>
      <w:bookmarkEnd w:id="1339"/>
      <w:bookmarkEnd w:id="1340"/>
      <w:bookmarkEnd w:id="1341"/>
      <w:bookmarkEnd w:id="1342"/>
      <w:bookmarkEnd w:id="1343"/>
      <w:bookmarkEnd w:id="1344"/>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1345" w:name="_Toc21124965"/>
      <w:bookmarkStart w:id="1346" w:name="_Toc29767955"/>
      <w:bookmarkStart w:id="1347" w:name="_Toc36044397"/>
      <w:bookmarkStart w:id="1348" w:name="_Toc37230302"/>
      <w:bookmarkStart w:id="1349" w:name="_Toc45907445"/>
      <w:bookmarkStart w:id="1350" w:name="_Toc53181550"/>
      <w:bookmarkStart w:id="1351" w:name="_Toc61127421"/>
      <w:bookmarkStart w:id="1352" w:name="_Toc67054435"/>
      <w:bookmarkStart w:id="1353" w:name="_Toc67061433"/>
      <w:r w:rsidRPr="00090C64">
        <w:t>6.4.2</w:t>
      </w:r>
      <w:r w:rsidRPr="00090C64">
        <w:tab/>
        <w:t>OTA UTRA Inner loop power control in the downlink</w:t>
      </w:r>
      <w:bookmarkEnd w:id="1345"/>
      <w:bookmarkEnd w:id="1346"/>
      <w:bookmarkEnd w:id="1347"/>
      <w:bookmarkEnd w:id="1348"/>
      <w:bookmarkEnd w:id="1349"/>
      <w:bookmarkEnd w:id="1350"/>
      <w:bookmarkEnd w:id="1351"/>
      <w:bookmarkEnd w:id="1352"/>
      <w:bookmarkEnd w:id="1353"/>
    </w:p>
    <w:p w14:paraId="4CCCFCE9" w14:textId="77777777" w:rsidR="00D57C09" w:rsidRPr="00090C64" w:rsidRDefault="00D57C09" w:rsidP="00D57C09">
      <w:pPr>
        <w:pStyle w:val="Heading4"/>
        <w:rPr>
          <w:lang w:eastAsia="sv-SE"/>
        </w:rPr>
      </w:pPr>
      <w:bookmarkStart w:id="1354" w:name="_Toc21124966"/>
      <w:bookmarkStart w:id="1355" w:name="_Toc29767956"/>
      <w:bookmarkStart w:id="1356" w:name="_Toc36044398"/>
      <w:bookmarkStart w:id="1357" w:name="_Toc37230303"/>
      <w:bookmarkStart w:id="1358" w:name="_Toc45907446"/>
      <w:bookmarkStart w:id="1359" w:name="_Toc53181551"/>
      <w:bookmarkStart w:id="1360" w:name="_Toc61127422"/>
      <w:bookmarkStart w:id="1361" w:name="_Toc67054436"/>
      <w:bookmarkStart w:id="1362" w:name="_Toc67061434"/>
      <w:r w:rsidRPr="00090C64">
        <w:rPr>
          <w:lang w:eastAsia="sv-SE"/>
        </w:rPr>
        <w:t>6.4.2.1</w:t>
      </w:r>
      <w:r w:rsidRPr="00090C64">
        <w:rPr>
          <w:lang w:eastAsia="sv-SE"/>
        </w:rPr>
        <w:tab/>
        <w:t>Definition and applicability</w:t>
      </w:r>
      <w:bookmarkEnd w:id="1354"/>
      <w:bookmarkEnd w:id="1355"/>
      <w:bookmarkEnd w:id="1356"/>
      <w:bookmarkEnd w:id="1357"/>
      <w:bookmarkEnd w:id="1358"/>
      <w:bookmarkEnd w:id="1359"/>
      <w:bookmarkEnd w:id="1360"/>
      <w:bookmarkEnd w:id="1361"/>
      <w:bookmarkEnd w:id="13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1363" w:name="_Toc21124967"/>
      <w:bookmarkStart w:id="1364" w:name="_Toc29767957"/>
      <w:bookmarkStart w:id="1365" w:name="_Toc36044399"/>
      <w:bookmarkStart w:id="1366" w:name="_Toc37230304"/>
      <w:bookmarkStart w:id="1367" w:name="_Toc45907447"/>
      <w:bookmarkStart w:id="1368" w:name="_Toc53181552"/>
      <w:bookmarkStart w:id="1369" w:name="_Toc61127423"/>
      <w:bookmarkStart w:id="1370" w:name="_Toc67054437"/>
      <w:bookmarkStart w:id="1371" w:name="_Toc67061435"/>
      <w:r w:rsidRPr="00090C64">
        <w:rPr>
          <w:lang w:eastAsia="sv-SE"/>
        </w:rPr>
        <w:t>6.4.2.2</w:t>
      </w:r>
      <w:r w:rsidRPr="00090C64">
        <w:rPr>
          <w:lang w:eastAsia="sv-SE"/>
        </w:rPr>
        <w:tab/>
        <w:t>Minimum requirement</w:t>
      </w:r>
      <w:bookmarkEnd w:id="1363"/>
      <w:bookmarkEnd w:id="1364"/>
      <w:bookmarkEnd w:id="1365"/>
      <w:bookmarkEnd w:id="1366"/>
      <w:bookmarkEnd w:id="1367"/>
      <w:bookmarkEnd w:id="1368"/>
      <w:bookmarkEnd w:id="1369"/>
      <w:bookmarkEnd w:id="1370"/>
      <w:bookmarkEnd w:id="1371"/>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1372" w:name="_Toc21124968"/>
      <w:bookmarkStart w:id="1373" w:name="_Toc29767958"/>
      <w:bookmarkStart w:id="1374" w:name="_Toc36044400"/>
      <w:bookmarkStart w:id="1375" w:name="_Toc37230305"/>
      <w:bookmarkStart w:id="1376" w:name="_Toc45907448"/>
      <w:bookmarkStart w:id="1377" w:name="_Toc53181553"/>
      <w:bookmarkStart w:id="1378" w:name="_Toc61127424"/>
      <w:bookmarkStart w:id="1379" w:name="_Toc67054438"/>
      <w:bookmarkStart w:id="1380" w:name="_Toc67061436"/>
      <w:r w:rsidRPr="00090C64">
        <w:rPr>
          <w:lang w:eastAsia="sv-SE"/>
        </w:rPr>
        <w:lastRenderedPageBreak/>
        <w:t>6.4.2.3</w:t>
      </w:r>
      <w:r w:rsidRPr="00090C64">
        <w:rPr>
          <w:lang w:eastAsia="sv-SE"/>
        </w:rPr>
        <w:tab/>
        <w:t>Test purpose</w:t>
      </w:r>
      <w:bookmarkEnd w:id="1372"/>
      <w:bookmarkEnd w:id="1373"/>
      <w:bookmarkEnd w:id="1374"/>
      <w:bookmarkEnd w:id="1375"/>
      <w:bookmarkEnd w:id="1376"/>
      <w:bookmarkEnd w:id="1377"/>
      <w:bookmarkEnd w:id="1378"/>
      <w:bookmarkEnd w:id="1379"/>
      <w:bookmarkEnd w:id="1380"/>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1381" w:name="_Toc21124969"/>
      <w:bookmarkStart w:id="1382" w:name="_Toc29767959"/>
      <w:bookmarkStart w:id="1383" w:name="_Toc36044401"/>
      <w:bookmarkStart w:id="1384" w:name="_Toc37230306"/>
      <w:bookmarkStart w:id="1385" w:name="_Toc45907449"/>
      <w:bookmarkStart w:id="1386" w:name="_Toc53181554"/>
      <w:bookmarkStart w:id="1387" w:name="_Toc61127425"/>
      <w:bookmarkStart w:id="1388" w:name="_Toc67054439"/>
      <w:bookmarkStart w:id="1389" w:name="_Toc67061437"/>
      <w:r w:rsidRPr="00090C64">
        <w:rPr>
          <w:lang w:eastAsia="sv-SE"/>
        </w:rPr>
        <w:t>6.</w:t>
      </w:r>
      <w:r w:rsidRPr="00090C64">
        <w:rPr>
          <w:lang w:eastAsia="zh-CN"/>
        </w:rPr>
        <w:t>4.2.</w:t>
      </w:r>
      <w:r w:rsidRPr="00090C64">
        <w:rPr>
          <w:lang w:eastAsia="sv-SE"/>
        </w:rPr>
        <w:t>4</w:t>
      </w:r>
      <w:r w:rsidRPr="00090C64">
        <w:rPr>
          <w:lang w:eastAsia="sv-SE"/>
        </w:rPr>
        <w:tab/>
        <w:t>Method of test</w:t>
      </w:r>
      <w:bookmarkEnd w:id="1381"/>
      <w:bookmarkEnd w:id="1382"/>
      <w:bookmarkEnd w:id="1383"/>
      <w:bookmarkEnd w:id="1384"/>
      <w:bookmarkEnd w:id="1385"/>
      <w:bookmarkEnd w:id="1386"/>
      <w:bookmarkEnd w:id="1387"/>
      <w:bookmarkEnd w:id="1388"/>
      <w:bookmarkEnd w:id="1389"/>
    </w:p>
    <w:p w14:paraId="55497B7E" w14:textId="77777777" w:rsidR="00D57C09" w:rsidRPr="00090C64" w:rsidRDefault="00D57C09" w:rsidP="00D57C09">
      <w:pPr>
        <w:pStyle w:val="Heading5"/>
        <w:rPr>
          <w:lang w:eastAsia="sv-SE"/>
        </w:rPr>
      </w:pPr>
      <w:bookmarkStart w:id="1390" w:name="_Toc21124970"/>
      <w:bookmarkStart w:id="1391" w:name="_Toc29767960"/>
      <w:bookmarkStart w:id="1392" w:name="_Toc36044402"/>
      <w:bookmarkStart w:id="1393" w:name="_Toc37230307"/>
      <w:bookmarkStart w:id="1394" w:name="_Toc45907450"/>
      <w:bookmarkStart w:id="1395" w:name="_Toc53181555"/>
      <w:bookmarkStart w:id="1396" w:name="_Toc61127426"/>
      <w:bookmarkStart w:id="1397" w:name="_Toc67054440"/>
      <w:bookmarkStart w:id="1398" w:name="_Toc67061438"/>
      <w:r w:rsidRPr="00090C64">
        <w:rPr>
          <w:lang w:eastAsia="sv-SE"/>
        </w:rPr>
        <w:t>6.4.2.4.1</w:t>
      </w:r>
      <w:r w:rsidRPr="00090C64">
        <w:rPr>
          <w:lang w:eastAsia="sv-SE"/>
        </w:rPr>
        <w:tab/>
        <w:t>Initial conditions</w:t>
      </w:r>
      <w:bookmarkEnd w:id="1390"/>
      <w:bookmarkEnd w:id="1391"/>
      <w:bookmarkEnd w:id="1392"/>
      <w:bookmarkEnd w:id="1393"/>
      <w:bookmarkEnd w:id="1394"/>
      <w:bookmarkEnd w:id="1395"/>
      <w:bookmarkEnd w:id="1396"/>
      <w:bookmarkEnd w:id="1397"/>
      <w:bookmarkEnd w:id="1398"/>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1399" w:name="_Toc21124971"/>
      <w:bookmarkStart w:id="1400" w:name="_Toc29767961"/>
      <w:bookmarkStart w:id="1401" w:name="_Toc36044403"/>
      <w:bookmarkStart w:id="1402" w:name="_Toc37230308"/>
      <w:bookmarkStart w:id="1403" w:name="_Toc45907451"/>
      <w:bookmarkStart w:id="1404" w:name="_Toc53181556"/>
      <w:bookmarkStart w:id="1405" w:name="_Toc61127427"/>
      <w:bookmarkStart w:id="1406" w:name="_Toc67054441"/>
      <w:bookmarkStart w:id="1407" w:name="_Toc67061439"/>
      <w:r w:rsidRPr="00090C64">
        <w:rPr>
          <w:lang w:eastAsia="sv-SE"/>
        </w:rPr>
        <w:t>6.4.2.4.2</w:t>
      </w:r>
      <w:r w:rsidRPr="00090C64">
        <w:rPr>
          <w:lang w:eastAsia="sv-SE"/>
        </w:rPr>
        <w:tab/>
        <w:t>Procedure</w:t>
      </w:r>
      <w:bookmarkEnd w:id="1399"/>
      <w:bookmarkEnd w:id="1400"/>
      <w:bookmarkEnd w:id="1401"/>
      <w:bookmarkEnd w:id="1402"/>
      <w:bookmarkEnd w:id="1403"/>
      <w:bookmarkEnd w:id="1404"/>
      <w:bookmarkEnd w:id="1405"/>
      <w:bookmarkEnd w:id="1406"/>
      <w:bookmarkEnd w:id="1407"/>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1408" w:name="_Toc21124972"/>
      <w:bookmarkStart w:id="1409" w:name="_Toc29767962"/>
      <w:bookmarkStart w:id="1410" w:name="_Toc36044404"/>
      <w:bookmarkStart w:id="1411" w:name="_Toc37230309"/>
      <w:bookmarkStart w:id="1412" w:name="_Toc45907452"/>
      <w:bookmarkStart w:id="1413" w:name="_Toc53181557"/>
      <w:bookmarkStart w:id="1414" w:name="_Toc61127428"/>
      <w:bookmarkStart w:id="1415" w:name="_Toc67054442"/>
      <w:bookmarkStart w:id="1416" w:name="_Toc67061440"/>
      <w:r w:rsidRPr="00090C64">
        <w:rPr>
          <w:lang w:eastAsia="sv-SE"/>
        </w:rPr>
        <w:lastRenderedPageBreak/>
        <w:t>6.</w:t>
      </w:r>
      <w:r w:rsidRPr="00090C64">
        <w:rPr>
          <w:lang w:eastAsia="zh-CN"/>
        </w:rPr>
        <w:t>4.2.</w:t>
      </w:r>
      <w:r w:rsidRPr="00090C64">
        <w:rPr>
          <w:lang w:eastAsia="sv-SE"/>
        </w:rPr>
        <w:t>5</w:t>
      </w:r>
      <w:r w:rsidRPr="00090C64">
        <w:rPr>
          <w:lang w:eastAsia="sv-SE"/>
        </w:rPr>
        <w:tab/>
        <w:t>Test Requirement</w:t>
      </w:r>
      <w:bookmarkEnd w:id="1408"/>
      <w:bookmarkEnd w:id="1409"/>
      <w:bookmarkEnd w:id="1410"/>
      <w:bookmarkEnd w:id="1411"/>
      <w:bookmarkEnd w:id="1412"/>
      <w:bookmarkEnd w:id="1413"/>
      <w:bookmarkEnd w:id="1414"/>
      <w:bookmarkEnd w:id="1415"/>
      <w:bookmarkEnd w:id="1416"/>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1417" w:name="_Toc21124973"/>
      <w:bookmarkStart w:id="1418" w:name="_Toc29767963"/>
      <w:bookmarkStart w:id="1419" w:name="_Toc36044405"/>
      <w:bookmarkStart w:id="1420" w:name="_Toc37230310"/>
      <w:bookmarkStart w:id="1421" w:name="_Toc45907453"/>
      <w:bookmarkStart w:id="1422" w:name="_Toc53181558"/>
      <w:bookmarkStart w:id="1423" w:name="_Toc61127429"/>
      <w:bookmarkStart w:id="1424" w:name="_Toc67054443"/>
      <w:bookmarkStart w:id="1425" w:name="_Toc67061441"/>
      <w:r w:rsidRPr="00090C64">
        <w:t>6.4.3</w:t>
      </w:r>
      <w:r w:rsidRPr="00090C64">
        <w:tab/>
        <w:t>OTA Power control dynamic range</w:t>
      </w:r>
      <w:bookmarkEnd w:id="1417"/>
      <w:bookmarkEnd w:id="1418"/>
      <w:bookmarkEnd w:id="1419"/>
      <w:bookmarkEnd w:id="1420"/>
      <w:bookmarkEnd w:id="1421"/>
      <w:bookmarkEnd w:id="1422"/>
      <w:bookmarkEnd w:id="1423"/>
      <w:bookmarkEnd w:id="1424"/>
      <w:bookmarkEnd w:id="1425"/>
    </w:p>
    <w:p w14:paraId="3B1FC766" w14:textId="77777777" w:rsidR="00D57C09" w:rsidRPr="00090C64" w:rsidRDefault="00D57C09" w:rsidP="00D57C09">
      <w:pPr>
        <w:pStyle w:val="Heading4"/>
        <w:rPr>
          <w:lang w:eastAsia="sv-SE"/>
        </w:rPr>
      </w:pPr>
      <w:bookmarkStart w:id="1426" w:name="_Toc21124974"/>
      <w:bookmarkStart w:id="1427" w:name="_Toc29767964"/>
      <w:bookmarkStart w:id="1428" w:name="_Toc36044406"/>
      <w:bookmarkStart w:id="1429" w:name="_Toc37230311"/>
      <w:bookmarkStart w:id="1430" w:name="_Toc45907454"/>
      <w:bookmarkStart w:id="1431" w:name="_Toc53181559"/>
      <w:bookmarkStart w:id="1432" w:name="_Toc61127430"/>
      <w:bookmarkStart w:id="1433" w:name="_Toc67054444"/>
      <w:bookmarkStart w:id="1434" w:name="_Toc67061442"/>
      <w:r w:rsidRPr="00090C64">
        <w:rPr>
          <w:lang w:eastAsia="sv-SE"/>
        </w:rPr>
        <w:t>6.4.3.1</w:t>
      </w:r>
      <w:r w:rsidRPr="00090C64">
        <w:rPr>
          <w:lang w:eastAsia="sv-SE"/>
        </w:rPr>
        <w:tab/>
        <w:t>Definition and applicability</w:t>
      </w:r>
      <w:bookmarkEnd w:id="1426"/>
      <w:bookmarkEnd w:id="1427"/>
      <w:bookmarkEnd w:id="1428"/>
      <w:bookmarkEnd w:id="1429"/>
      <w:bookmarkEnd w:id="1430"/>
      <w:bookmarkEnd w:id="1431"/>
      <w:bookmarkEnd w:id="1432"/>
      <w:bookmarkEnd w:id="1433"/>
      <w:bookmarkEnd w:id="1434"/>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1435" w:name="_Toc21124975"/>
      <w:bookmarkStart w:id="1436" w:name="_Toc29767965"/>
      <w:bookmarkStart w:id="1437" w:name="_Toc36044407"/>
      <w:bookmarkStart w:id="1438" w:name="_Toc37230312"/>
      <w:bookmarkStart w:id="1439" w:name="_Toc45907455"/>
      <w:bookmarkStart w:id="1440" w:name="_Toc53181560"/>
      <w:bookmarkStart w:id="1441" w:name="_Toc61127431"/>
      <w:bookmarkStart w:id="1442" w:name="_Toc67054445"/>
      <w:bookmarkStart w:id="1443" w:name="_Toc67061443"/>
      <w:r w:rsidRPr="00090C64">
        <w:rPr>
          <w:lang w:eastAsia="sv-SE"/>
        </w:rPr>
        <w:t>6.4.3.2</w:t>
      </w:r>
      <w:r w:rsidRPr="00090C64">
        <w:rPr>
          <w:lang w:eastAsia="sv-SE"/>
        </w:rPr>
        <w:tab/>
        <w:t>Minimum Requirement</w:t>
      </w:r>
      <w:bookmarkEnd w:id="1435"/>
      <w:bookmarkEnd w:id="1436"/>
      <w:bookmarkEnd w:id="1437"/>
      <w:bookmarkEnd w:id="1438"/>
      <w:bookmarkEnd w:id="1439"/>
      <w:bookmarkEnd w:id="1440"/>
      <w:bookmarkEnd w:id="1441"/>
      <w:bookmarkEnd w:id="1442"/>
      <w:bookmarkEnd w:id="1443"/>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1444" w:name="_Toc21124976"/>
      <w:bookmarkStart w:id="1445" w:name="_Toc29767966"/>
      <w:bookmarkStart w:id="1446" w:name="_Toc36044408"/>
      <w:bookmarkStart w:id="1447" w:name="_Toc37230313"/>
      <w:bookmarkStart w:id="1448" w:name="_Toc45907456"/>
      <w:bookmarkStart w:id="1449" w:name="_Toc53181561"/>
      <w:bookmarkStart w:id="1450" w:name="_Toc61127432"/>
      <w:bookmarkStart w:id="1451" w:name="_Toc67054446"/>
      <w:bookmarkStart w:id="1452" w:name="_Toc67061444"/>
      <w:r w:rsidRPr="00090C64">
        <w:rPr>
          <w:lang w:eastAsia="sv-SE"/>
        </w:rPr>
        <w:t>6.4.3.3</w:t>
      </w:r>
      <w:r w:rsidRPr="00090C64">
        <w:rPr>
          <w:lang w:eastAsia="sv-SE"/>
        </w:rPr>
        <w:tab/>
        <w:t>Test purpose</w:t>
      </w:r>
      <w:bookmarkEnd w:id="1444"/>
      <w:bookmarkEnd w:id="1445"/>
      <w:bookmarkEnd w:id="1446"/>
      <w:bookmarkEnd w:id="1447"/>
      <w:bookmarkEnd w:id="1448"/>
      <w:bookmarkEnd w:id="1449"/>
      <w:bookmarkEnd w:id="1450"/>
      <w:bookmarkEnd w:id="1451"/>
      <w:bookmarkEnd w:id="145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1453" w:name="_Toc21124977"/>
      <w:bookmarkStart w:id="1454" w:name="_Toc29767967"/>
      <w:bookmarkStart w:id="1455" w:name="_Toc36044409"/>
      <w:bookmarkStart w:id="1456" w:name="_Toc37230314"/>
      <w:bookmarkStart w:id="1457" w:name="_Toc45907457"/>
      <w:bookmarkStart w:id="1458" w:name="_Toc53181562"/>
      <w:bookmarkStart w:id="1459" w:name="_Toc61127433"/>
      <w:bookmarkStart w:id="1460" w:name="_Toc67054447"/>
      <w:bookmarkStart w:id="1461" w:name="_Toc67061445"/>
      <w:r w:rsidRPr="00090C64">
        <w:rPr>
          <w:lang w:eastAsia="sv-SE"/>
        </w:rPr>
        <w:lastRenderedPageBreak/>
        <w:t>6.</w:t>
      </w:r>
      <w:r w:rsidRPr="00090C64">
        <w:rPr>
          <w:lang w:eastAsia="zh-CN"/>
        </w:rPr>
        <w:t>4.3.</w:t>
      </w:r>
      <w:r w:rsidRPr="00090C64">
        <w:rPr>
          <w:lang w:eastAsia="sv-SE"/>
        </w:rPr>
        <w:t>4</w:t>
      </w:r>
      <w:r w:rsidRPr="00090C64">
        <w:rPr>
          <w:lang w:eastAsia="sv-SE"/>
        </w:rPr>
        <w:tab/>
        <w:t>Method of test</w:t>
      </w:r>
      <w:bookmarkEnd w:id="1453"/>
      <w:bookmarkEnd w:id="1454"/>
      <w:bookmarkEnd w:id="1455"/>
      <w:bookmarkEnd w:id="1456"/>
      <w:bookmarkEnd w:id="1457"/>
      <w:bookmarkEnd w:id="1458"/>
      <w:bookmarkEnd w:id="1459"/>
      <w:bookmarkEnd w:id="1460"/>
      <w:bookmarkEnd w:id="1461"/>
    </w:p>
    <w:p w14:paraId="5565108E" w14:textId="77777777" w:rsidR="00D57C09" w:rsidRPr="00090C64" w:rsidRDefault="00D57C09" w:rsidP="00D57C09">
      <w:pPr>
        <w:pStyle w:val="Heading5"/>
        <w:rPr>
          <w:lang w:eastAsia="sv-SE"/>
        </w:rPr>
      </w:pPr>
      <w:bookmarkStart w:id="1462" w:name="_Toc21124978"/>
      <w:bookmarkStart w:id="1463" w:name="_Toc29767968"/>
      <w:bookmarkStart w:id="1464" w:name="_Toc36044410"/>
      <w:bookmarkStart w:id="1465" w:name="_Toc37230315"/>
      <w:bookmarkStart w:id="1466" w:name="_Toc45907458"/>
      <w:bookmarkStart w:id="1467" w:name="_Toc53181563"/>
      <w:bookmarkStart w:id="1468" w:name="_Toc61127434"/>
      <w:bookmarkStart w:id="1469" w:name="_Toc67054448"/>
      <w:bookmarkStart w:id="1470" w:name="_Toc67061446"/>
      <w:r w:rsidRPr="00090C64">
        <w:rPr>
          <w:lang w:eastAsia="sv-SE"/>
        </w:rPr>
        <w:t>6.4.3.4.1</w:t>
      </w:r>
      <w:r w:rsidRPr="00090C64">
        <w:rPr>
          <w:lang w:eastAsia="sv-SE"/>
        </w:rPr>
        <w:tab/>
        <w:t>Initial conditions</w:t>
      </w:r>
      <w:bookmarkEnd w:id="1462"/>
      <w:bookmarkEnd w:id="1463"/>
      <w:bookmarkEnd w:id="1464"/>
      <w:bookmarkEnd w:id="1465"/>
      <w:bookmarkEnd w:id="1466"/>
      <w:bookmarkEnd w:id="1467"/>
      <w:bookmarkEnd w:id="1468"/>
      <w:bookmarkEnd w:id="1469"/>
      <w:bookmarkEnd w:id="1470"/>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1471" w:name="_Toc21124979"/>
      <w:bookmarkStart w:id="1472" w:name="_Toc29767969"/>
      <w:bookmarkStart w:id="1473" w:name="_Toc36044411"/>
      <w:bookmarkStart w:id="1474" w:name="_Toc37230316"/>
      <w:bookmarkStart w:id="1475" w:name="_Toc45907459"/>
      <w:bookmarkStart w:id="1476" w:name="_Toc53181564"/>
      <w:bookmarkStart w:id="1477" w:name="_Toc61127435"/>
      <w:bookmarkStart w:id="1478" w:name="_Toc67054449"/>
      <w:bookmarkStart w:id="1479" w:name="_Toc67061447"/>
      <w:r w:rsidRPr="00090C64">
        <w:rPr>
          <w:lang w:eastAsia="sv-SE"/>
        </w:rPr>
        <w:t>6.4.3.4.2</w:t>
      </w:r>
      <w:r w:rsidRPr="00090C64">
        <w:rPr>
          <w:lang w:eastAsia="sv-SE"/>
        </w:rPr>
        <w:tab/>
        <w:t>Procedure</w:t>
      </w:r>
      <w:bookmarkEnd w:id="1471"/>
      <w:bookmarkEnd w:id="1472"/>
      <w:bookmarkEnd w:id="1473"/>
      <w:bookmarkEnd w:id="1474"/>
      <w:bookmarkEnd w:id="1475"/>
      <w:bookmarkEnd w:id="1476"/>
      <w:bookmarkEnd w:id="1477"/>
      <w:bookmarkEnd w:id="1478"/>
      <w:bookmarkEnd w:id="1479"/>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1480" w:name="_Toc21124980"/>
      <w:bookmarkStart w:id="1481" w:name="_Toc29767970"/>
      <w:bookmarkStart w:id="1482" w:name="_Toc36044412"/>
      <w:bookmarkStart w:id="1483" w:name="_Toc37230317"/>
      <w:bookmarkStart w:id="1484" w:name="_Toc45907460"/>
      <w:bookmarkStart w:id="1485" w:name="_Toc53181565"/>
      <w:bookmarkStart w:id="1486" w:name="_Toc61127436"/>
      <w:bookmarkStart w:id="1487" w:name="_Toc67054450"/>
      <w:bookmarkStart w:id="1488" w:name="_Toc67061448"/>
      <w:r w:rsidRPr="00090C64">
        <w:rPr>
          <w:lang w:eastAsia="sv-SE"/>
        </w:rPr>
        <w:t>6.</w:t>
      </w:r>
      <w:r w:rsidRPr="00090C64">
        <w:rPr>
          <w:lang w:eastAsia="zh-CN"/>
        </w:rPr>
        <w:t>4.3.</w:t>
      </w:r>
      <w:r w:rsidRPr="00090C64">
        <w:rPr>
          <w:lang w:eastAsia="sv-SE"/>
        </w:rPr>
        <w:t>5</w:t>
      </w:r>
      <w:r w:rsidRPr="00090C64">
        <w:rPr>
          <w:lang w:eastAsia="sv-SE"/>
        </w:rPr>
        <w:tab/>
        <w:t>Test Requirement</w:t>
      </w:r>
      <w:bookmarkEnd w:id="1480"/>
      <w:bookmarkEnd w:id="1481"/>
      <w:bookmarkEnd w:id="1482"/>
      <w:bookmarkEnd w:id="1483"/>
      <w:bookmarkEnd w:id="1484"/>
      <w:bookmarkEnd w:id="1485"/>
      <w:bookmarkEnd w:id="1486"/>
      <w:bookmarkEnd w:id="1487"/>
      <w:bookmarkEnd w:id="1488"/>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lastRenderedPageBreak/>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1489" w:name="_Toc21124981"/>
      <w:bookmarkStart w:id="1490" w:name="_Toc29767971"/>
      <w:bookmarkStart w:id="1491" w:name="_Toc36044413"/>
      <w:bookmarkStart w:id="1492" w:name="_Toc37230318"/>
      <w:bookmarkStart w:id="1493" w:name="_Toc45907461"/>
      <w:bookmarkStart w:id="1494" w:name="_Toc53181566"/>
      <w:bookmarkStart w:id="1495" w:name="_Toc61127437"/>
      <w:bookmarkStart w:id="1496" w:name="_Toc67054451"/>
      <w:bookmarkStart w:id="1497" w:name="_Toc67061449"/>
      <w:r w:rsidRPr="00090C64">
        <w:t>6.4.4</w:t>
      </w:r>
      <w:r w:rsidRPr="00090C64">
        <w:tab/>
        <w:t>OTA total power dynamic range</w:t>
      </w:r>
      <w:bookmarkEnd w:id="1489"/>
      <w:bookmarkEnd w:id="1490"/>
      <w:bookmarkEnd w:id="1491"/>
      <w:bookmarkEnd w:id="1492"/>
      <w:bookmarkEnd w:id="1493"/>
      <w:bookmarkEnd w:id="1494"/>
      <w:bookmarkEnd w:id="1495"/>
      <w:bookmarkEnd w:id="1496"/>
      <w:bookmarkEnd w:id="1497"/>
    </w:p>
    <w:p w14:paraId="11A51844" w14:textId="77777777" w:rsidR="00D57C09" w:rsidRPr="00090C64" w:rsidRDefault="00D57C09" w:rsidP="00D57C09">
      <w:pPr>
        <w:pStyle w:val="Heading4"/>
        <w:rPr>
          <w:lang w:eastAsia="sv-SE"/>
        </w:rPr>
      </w:pPr>
      <w:bookmarkStart w:id="1498" w:name="_Toc21124982"/>
      <w:bookmarkStart w:id="1499" w:name="_Toc29767972"/>
      <w:bookmarkStart w:id="1500" w:name="_Toc36044414"/>
      <w:bookmarkStart w:id="1501" w:name="_Toc37230319"/>
      <w:bookmarkStart w:id="1502" w:name="_Toc45907462"/>
      <w:bookmarkStart w:id="1503" w:name="_Toc53181567"/>
      <w:bookmarkStart w:id="1504" w:name="_Toc61127438"/>
      <w:bookmarkStart w:id="1505" w:name="_Toc67054452"/>
      <w:bookmarkStart w:id="1506" w:name="_Toc67061450"/>
      <w:r w:rsidRPr="00090C64">
        <w:rPr>
          <w:lang w:eastAsia="sv-SE"/>
        </w:rPr>
        <w:t>6.4.4.1</w:t>
      </w:r>
      <w:r w:rsidRPr="00090C64">
        <w:rPr>
          <w:lang w:eastAsia="sv-SE"/>
        </w:rPr>
        <w:tab/>
        <w:t>Definition and applicability</w:t>
      </w:r>
      <w:bookmarkEnd w:id="1498"/>
      <w:bookmarkEnd w:id="1499"/>
      <w:bookmarkEnd w:id="1500"/>
      <w:bookmarkEnd w:id="1501"/>
      <w:bookmarkEnd w:id="1502"/>
      <w:bookmarkEnd w:id="1503"/>
      <w:bookmarkEnd w:id="1504"/>
      <w:bookmarkEnd w:id="1505"/>
      <w:bookmarkEnd w:id="1506"/>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1507" w:name="_Toc21124983"/>
      <w:bookmarkStart w:id="1508" w:name="_Toc29767973"/>
      <w:bookmarkStart w:id="1509" w:name="_Toc36044415"/>
      <w:bookmarkStart w:id="1510" w:name="_Toc37230320"/>
      <w:bookmarkStart w:id="1511" w:name="_Toc45907463"/>
      <w:bookmarkStart w:id="1512" w:name="_Toc53181568"/>
      <w:bookmarkStart w:id="1513" w:name="_Toc61127439"/>
      <w:bookmarkStart w:id="1514" w:name="_Toc67054453"/>
      <w:bookmarkStart w:id="1515" w:name="_Toc67061451"/>
      <w:r w:rsidRPr="00090C64">
        <w:rPr>
          <w:lang w:eastAsia="sv-SE"/>
        </w:rPr>
        <w:t>6.4.4.2</w:t>
      </w:r>
      <w:r w:rsidRPr="00090C64">
        <w:rPr>
          <w:lang w:eastAsia="sv-SE"/>
        </w:rPr>
        <w:tab/>
        <w:t>Minimum Requirement</w:t>
      </w:r>
      <w:bookmarkEnd w:id="1507"/>
      <w:bookmarkEnd w:id="1508"/>
      <w:bookmarkEnd w:id="1509"/>
      <w:bookmarkEnd w:id="1510"/>
      <w:bookmarkEnd w:id="1511"/>
      <w:bookmarkEnd w:id="1512"/>
      <w:bookmarkEnd w:id="1513"/>
      <w:bookmarkEnd w:id="1514"/>
      <w:bookmarkEnd w:id="1515"/>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1516" w:name="_Toc21124984"/>
      <w:bookmarkStart w:id="1517" w:name="_Toc29767974"/>
      <w:bookmarkStart w:id="1518" w:name="_Toc36044416"/>
      <w:bookmarkStart w:id="1519" w:name="_Toc37230321"/>
      <w:bookmarkStart w:id="1520" w:name="_Toc45907464"/>
      <w:bookmarkStart w:id="1521" w:name="_Toc53181569"/>
      <w:bookmarkStart w:id="1522" w:name="_Toc61127440"/>
      <w:bookmarkStart w:id="1523" w:name="_Toc67054454"/>
      <w:bookmarkStart w:id="1524" w:name="_Toc67061452"/>
      <w:r w:rsidRPr="00090C64">
        <w:rPr>
          <w:lang w:eastAsia="sv-SE"/>
        </w:rPr>
        <w:t>6.4.4.3</w:t>
      </w:r>
      <w:r w:rsidRPr="00090C64">
        <w:rPr>
          <w:lang w:eastAsia="sv-SE"/>
        </w:rPr>
        <w:tab/>
        <w:t>Test purpose</w:t>
      </w:r>
      <w:bookmarkEnd w:id="1516"/>
      <w:bookmarkEnd w:id="1517"/>
      <w:bookmarkEnd w:id="1518"/>
      <w:bookmarkEnd w:id="1519"/>
      <w:bookmarkEnd w:id="1520"/>
      <w:bookmarkEnd w:id="1521"/>
      <w:bookmarkEnd w:id="1522"/>
      <w:bookmarkEnd w:id="1523"/>
      <w:bookmarkEnd w:id="1524"/>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1525" w:name="_Toc21124985"/>
      <w:bookmarkStart w:id="1526" w:name="_Toc29767975"/>
      <w:bookmarkStart w:id="1527" w:name="_Toc36044417"/>
      <w:bookmarkStart w:id="1528" w:name="_Toc37230322"/>
      <w:bookmarkStart w:id="1529" w:name="_Toc45907465"/>
      <w:bookmarkStart w:id="1530" w:name="_Toc53181570"/>
      <w:bookmarkStart w:id="1531" w:name="_Toc61127441"/>
      <w:bookmarkStart w:id="1532" w:name="_Toc67054455"/>
      <w:bookmarkStart w:id="1533" w:name="_Toc67061453"/>
      <w:r w:rsidRPr="00090C64">
        <w:rPr>
          <w:lang w:eastAsia="sv-SE"/>
        </w:rPr>
        <w:t>6.</w:t>
      </w:r>
      <w:r w:rsidRPr="00090C64">
        <w:rPr>
          <w:lang w:eastAsia="zh-CN"/>
        </w:rPr>
        <w:t>4.4.</w:t>
      </w:r>
      <w:r w:rsidRPr="00090C64">
        <w:rPr>
          <w:lang w:eastAsia="sv-SE"/>
        </w:rPr>
        <w:t>4</w:t>
      </w:r>
      <w:r w:rsidRPr="00090C64">
        <w:rPr>
          <w:lang w:eastAsia="sv-SE"/>
        </w:rPr>
        <w:tab/>
        <w:t>Method of test</w:t>
      </w:r>
      <w:bookmarkEnd w:id="1525"/>
      <w:bookmarkEnd w:id="1526"/>
      <w:bookmarkEnd w:id="1527"/>
      <w:bookmarkEnd w:id="1528"/>
      <w:bookmarkEnd w:id="1529"/>
      <w:bookmarkEnd w:id="1530"/>
      <w:bookmarkEnd w:id="1531"/>
      <w:bookmarkEnd w:id="1532"/>
      <w:bookmarkEnd w:id="1533"/>
    </w:p>
    <w:p w14:paraId="02B0BF22" w14:textId="77777777" w:rsidR="00D57C09" w:rsidRPr="00090C64" w:rsidRDefault="00D57C09" w:rsidP="00D57C09">
      <w:pPr>
        <w:pStyle w:val="Heading5"/>
        <w:rPr>
          <w:lang w:eastAsia="sv-SE"/>
        </w:rPr>
      </w:pPr>
      <w:bookmarkStart w:id="1534" w:name="_Toc21124986"/>
      <w:bookmarkStart w:id="1535" w:name="_Toc29767976"/>
      <w:bookmarkStart w:id="1536" w:name="_Toc36044418"/>
      <w:bookmarkStart w:id="1537" w:name="_Toc37230323"/>
      <w:bookmarkStart w:id="1538" w:name="_Toc45907466"/>
      <w:bookmarkStart w:id="1539" w:name="_Toc53181571"/>
      <w:bookmarkStart w:id="1540" w:name="_Toc61127442"/>
      <w:bookmarkStart w:id="1541" w:name="_Toc67054456"/>
      <w:bookmarkStart w:id="1542" w:name="_Toc67061454"/>
      <w:r w:rsidRPr="00090C64">
        <w:rPr>
          <w:lang w:eastAsia="sv-SE"/>
        </w:rPr>
        <w:t>6.4.4.4.1</w:t>
      </w:r>
      <w:r w:rsidRPr="00090C64">
        <w:rPr>
          <w:lang w:eastAsia="sv-SE"/>
        </w:rPr>
        <w:tab/>
        <w:t>Initial conditions</w:t>
      </w:r>
      <w:bookmarkEnd w:id="1534"/>
      <w:bookmarkEnd w:id="1535"/>
      <w:bookmarkEnd w:id="1536"/>
      <w:bookmarkEnd w:id="1537"/>
      <w:bookmarkEnd w:id="1538"/>
      <w:bookmarkEnd w:id="1539"/>
      <w:bookmarkEnd w:id="1540"/>
      <w:bookmarkEnd w:id="1541"/>
      <w:bookmarkEnd w:id="154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1543" w:name="_Toc21124987"/>
      <w:bookmarkStart w:id="1544" w:name="_Toc29767977"/>
      <w:bookmarkStart w:id="1545" w:name="_Toc36044419"/>
      <w:bookmarkStart w:id="1546" w:name="_Toc37230324"/>
      <w:bookmarkStart w:id="1547" w:name="_Toc45907467"/>
      <w:bookmarkStart w:id="1548" w:name="_Toc53181572"/>
      <w:bookmarkStart w:id="1549" w:name="_Toc61127443"/>
      <w:bookmarkStart w:id="1550" w:name="_Toc67054457"/>
      <w:bookmarkStart w:id="1551" w:name="_Toc67061455"/>
      <w:r w:rsidRPr="00090C64">
        <w:rPr>
          <w:lang w:eastAsia="sv-SE"/>
        </w:rPr>
        <w:lastRenderedPageBreak/>
        <w:t>6.4.4.4.2</w:t>
      </w:r>
      <w:r w:rsidRPr="00090C64">
        <w:rPr>
          <w:lang w:eastAsia="sv-SE"/>
        </w:rPr>
        <w:tab/>
        <w:t>Procedure</w:t>
      </w:r>
      <w:bookmarkEnd w:id="1543"/>
      <w:bookmarkEnd w:id="1544"/>
      <w:bookmarkEnd w:id="1545"/>
      <w:bookmarkEnd w:id="1546"/>
      <w:bookmarkEnd w:id="1547"/>
      <w:bookmarkEnd w:id="1548"/>
      <w:bookmarkEnd w:id="1549"/>
      <w:bookmarkEnd w:id="1550"/>
      <w:bookmarkEnd w:id="1551"/>
    </w:p>
    <w:p w14:paraId="2189EBEC" w14:textId="77777777" w:rsidR="00D57C09" w:rsidRPr="00090C64" w:rsidRDefault="00D57C09" w:rsidP="00554118">
      <w:pPr>
        <w:pStyle w:val="H6"/>
      </w:pPr>
      <w:bookmarkStart w:id="1552" w:name="_Toc21124988"/>
      <w:bookmarkStart w:id="1553" w:name="_Toc29767978"/>
      <w:bookmarkStart w:id="1554" w:name="_Toc36044420"/>
      <w:bookmarkStart w:id="1555" w:name="_Toc37230325"/>
      <w:bookmarkStart w:id="1556" w:name="_Toc45907468"/>
      <w:bookmarkStart w:id="1557" w:name="_Toc53181573"/>
      <w:r w:rsidRPr="00090C64">
        <w:t>6.4.4.4.2.1</w:t>
      </w:r>
      <w:r w:rsidRPr="00090C64">
        <w:tab/>
        <w:t>General procedure</w:t>
      </w:r>
      <w:bookmarkEnd w:id="1552"/>
      <w:bookmarkEnd w:id="1553"/>
      <w:bookmarkEnd w:id="1554"/>
      <w:bookmarkEnd w:id="1555"/>
      <w:bookmarkEnd w:id="1556"/>
      <w:bookmarkEnd w:id="1557"/>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1558" w:name="_Toc21124989"/>
      <w:bookmarkStart w:id="1559" w:name="_Toc29767979"/>
      <w:bookmarkStart w:id="1560" w:name="_Toc36044421"/>
      <w:bookmarkStart w:id="1561" w:name="_Toc37230326"/>
      <w:bookmarkStart w:id="1562" w:name="_Toc45907469"/>
      <w:bookmarkStart w:id="1563" w:name="_Toc53181574"/>
      <w:r w:rsidRPr="00090C64">
        <w:t>6.4.4.4.2.2</w:t>
      </w:r>
      <w:r w:rsidRPr="00090C64">
        <w:tab/>
        <w:t>UTRA FDD</w:t>
      </w:r>
      <w:bookmarkEnd w:id="1558"/>
      <w:bookmarkEnd w:id="1559"/>
      <w:bookmarkEnd w:id="1560"/>
      <w:bookmarkEnd w:id="1561"/>
      <w:bookmarkEnd w:id="1562"/>
      <w:bookmarkEnd w:id="1563"/>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1564" w:name="_Toc21124990"/>
      <w:bookmarkStart w:id="1565" w:name="_Toc29767980"/>
      <w:bookmarkStart w:id="1566" w:name="_Toc36044422"/>
      <w:bookmarkStart w:id="1567" w:name="_Toc37230327"/>
      <w:bookmarkStart w:id="1568" w:name="_Toc45907470"/>
      <w:bookmarkStart w:id="1569" w:name="_Toc53181575"/>
      <w:r w:rsidRPr="00090C64">
        <w:t>6.4.4.4.2.3</w:t>
      </w:r>
      <w:r w:rsidRPr="00090C64">
        <w:tab/>
        <w:t>E-UTRA</w:t>
      </w:r>
      <w:bookmarkEnd w:id="1564"/>
      <w:bookmarkEnd w:id="1565"/>
      <w:bookmarkEnd w:id="1566"/>
      <w:bookmarkEnd w:id="1567"/>
      <w:bookmarkEnd w:id="1568"/>
      <w:bookmarkEnd w:id="1569"/>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1570" w:name="_Toc21124991"/>
      <w:bookmarkStart w:id="1571" w:name="_Toc29767981"/>
      <w:bookmarkStart w:id="1572" w:name="_Toc36044423"/>
      <w:bookmarkStart w:id="1573" w:name="_Toc37230328"/>
      <w:bookmarkStart w:id="1574" w:name="_Toc45907471"/>
      <w:bookmarkStart w:id="1575" w:name="_Toc53181576"/>
      <w:r w:rsidRPr="00090C64">
        <w:lastRenderedPageBreak/>
        <w:t>6.4.4.4.2.4</w:t>
      </w:r>
      <w:r w:rsidRPr="00090C64">
        <w:tab/>
        <w:t>NR</w:t>
      </w:r>
      <w:bookmarkEnd w:id="1570"/>
      <w:bookmarkEnd w:id="1571"/>
      <w:bookmarkEnd w:id="1572"/>
      <w:bookmarkEnd w:id="1573"/>
      <w:bookmarkEnd w:id="1574"/>
      <w:bookmarkEnd w:id="1575"/>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1576" w:name="_Toc21124992"/>
      <w:bookmarkStart w:id="1577" w:name="_Toc29767982"/>
      <w:bookmarkStart w:id="1578" w:name="_Toc36044424"/>
      <w:bookmarkStart w:id="1579" w:name="_Toc37230329"/>
      <w:bookmarkStart w:id="1580" w:name="_Toc45907472"/>
      <w:bookmarkStart w:id="1581" w:name="_Toc53181577"/>
      <w:bookmarkStart w:id="1582" w:name="_Toc61127444"/>
      <w:bookmarkStart w:id="1583" w:name="_Toc67054458"/>
      <w:bookmarkStart w:id="1584" w:name="_Toc67061456"/>
      <w:r w:rsidRPr="00090C64">
        <w:rPr>
          <w:lang w:eastAsia="sv-SE"/>
        </w:rPr>
        <w:t>6.</w:t>
      </w:r>
      <w:r w:rsidRPr="00090C64">
        <w:rPr>
          <w:lang w:eastAsia="zh-CN"/>
        </w:rPr>
        <w:t>4.4.</w:t>
      </w:r>
      <w:r w:rsidRPr="00090C64">
        <w:rPr>
          <w:lang w:eastAsia="sv-SE"/>
        </w:rPr>
        <w:t>5</w:t>
      </w:r>
      <w:r w:rsidRPr="00090C64">
        <w:rPr>
          <w:lang w:eastAsia="sv-SE"/>
        </w:rPr>
        <w:tab/>
        <w:t>Test Requirement</w:t>
      </w:r>
      <w:bookmarkEnd w:id="1576"/>
      <w:bookmarkEnd w:id="1577"/>
      <w:bookmarkEnd w:id="1578"/>
      <w:bookmarkEnd w:id="1579"/>
      <w:bookmarkEnd w:id="1580"/>
      <w:bookmarkEnd w:id="1581"/>
      <w:bookmarkEnd w:id="1582"/>
      <w:bookmarkEnd w:id="1583"/>
      <w:bookmarkEnd w:id="1584"/>
    </w:p>
    <w:p w14:paraId="3B5AD22A" w14:textId="77777777" w:rsidR="00D57C09" w:rsidRPr="00090C64" w:rsidRDefault="00D57C09" w:rsidP="00D57C09">
      <w:pPr>
        <w:pStyle w:val="Heading5"/>
      </w:pPr>
      <w:bookmarkStart w:id="1585" w:name="_Toc21124993"/>
      <w:bookmarkStart w:id="1586" w:name="_Toc29767983"/>
      <w:bookmarkStart w:id="1587" w:name="_Toc36044425"/>
      <w:bookmarkStart w:id="1588" w:name="_Toc37230330"/>
      <w:bookmarkStart w:id="1589" w:name="_Toc45907473"/>
      <w:bookmarkStart w:id="1590" w:name="_Toc53181578"/>
      <w:bookmarkStart w:id="1591" w:name="_Toc61127445"/>
      <w:bookmarkStart w:id="1592" w:name="_Toc67054459"/>
      <w:bookmarkStart w:id="1593" w:name="_Toc67061457"/>
      <w:r w:rsidRPr="00090C64">
        <w:t>6.4.4.5.1</w:t>
      </w:r>
      <w:r w:rsidRPr="00090C64">
        <w:tab/>
        <w:t>UTRA FDD</w:t>
      </w:r>
      <w:bookmarkEnd w:id="1585"/>
      <w:bookmarkEnd w:id="1586"/>
      <w:bookmarkEnd w:id="1587"/>
      <w:bookmarkEnd w:id="1588"/>
      <w:bookmarkEnd w:id="1589"/>
      <w:bookmarkEnd w:id="1590"/>
      <w:bookmarkEnd w:id="1591"/>
      <w:bookmarkEnd w:id="1592"/>
      <w:bookmarkEnd w:id="1593"/>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1594" w:name="_Toc21124994"/>
      <w:bookmarkStart w:id="1595" w:name="_Toc29767984"/>
      <w:bookmarkStart w:id="1596" w:name="_Toc36044426"/>
      <w:bookmarkStart w:id="1597" w:name="_Toc37230331"/>
      <w:bookmarkStart w:id="1598" w:name="_Toc45907474"/>
      <w:bookmarkStart w:id="1599" w:name="_Toc53181579"/>
      <w:bookmarkStart w:id="1600" w:name="_Toc61127446"/>
      <w:bookmarkStart w:id="1601" w:name="_Toc67054460"/>
      <w:bookmarkStart w:id="1602" w:name="_Toc67061458"/>
      <w:r w:rsidRPr="00090C64">
        <w:t>6.4.4.5.2</w:t>
      </w:r>
      <w:r w:rsidRPr="00090C64">
        <w:tab/>
        <w:t>E-UTRA</w:t>
      </w:r>
      <w:bookmarkEnd w:id="1594"/>
      <w:bookmarkEnd w:id="1595"/>
      <w:bookmarkEnd w:id="1596"/>
      <w:bookmarkEnd w:id="1597"/>
      <w:bookmarkEnd w:id="1598"/>
      <w:bookmarkEnd w:id="1599"/>
      <w:bookmarkEnd w:id="1600"/>
      <w:bookmarkEnd w:id="1601"/>
      <w:bookmarkEnd w:id="1602"/>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1603" w:name="_Toc21124995"/>
      <w:bookmarkStart w:id="1604" w:name="_Toc29767985"/>
      <w:bookmarkStart w:id="1605" w:name="_Toc36044427"/>
      <w:bookmarkStart w:id="1606" w:name="_Toc37230332"/>
      <w:bookmarkStart w:id="1607" w:name="_Toc45907475"/>
      <w:bookmarkStart w:id="1608" w:name="_Toc53181580"/>
      <w:bookmarkStart w:id="1609" w:name="_Toc61127447"/>
      <w:bookmarkStart w:id="1610" w:name="_Toc67054461"/>
      <w:bookmarkStart w:id="1611" w:name="_Toc67061459"/>
      <w:r w:rsidRPr="00090C64">
        <w:t>6.4.4.5.3</w:t>
      </w:r>
      <w:r w:rsidRPr="00090C64">
        <w:tab/>
        <w:t>NR</w:t>
      </w:r>
      <w:bookmarkEnd w:id="1603"/>
      <w:bookmarkEnd w:id="1604"/>
      <w:bookmarkEnd w:id="1605"/>
      <w:bookmarkEnd w:id="1606"/>
      <w:bookmarkEnd w:id="1607"/>
      <w:bookmarkEnd w:id="1608"/>
      <w:bookmarkEnd w:id="1609"/>
      <w:bookmarkEnd w:id="1610"/>
      <w:bookmarkEnd w:id="1611"/>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1612" w:name="_Toc21124996"/>
      <w:bookmarkStart w:id="1613" w:name="_Toc29767986"/>
      <w:bookmarkStart w:id="1614" w:name="_Toc36044428"/>
      <w:bookmarkStart w:id="1615" w:name="_Toc37230333"/>
      <w:bookmarkStart w:id="1616" w:name="_Toc45907476"/>
      <w:bookmarkStart w:id="1617" w:name="_Toc53181581"/>
      <w:bookmarkStart w:id="1618" w:name="_Toc61127448"/>
      <w:bookmarkStart w:id="1619" w:name="_Toc67054462"/>
      <w:bookmarkStart w:id="1620" w:name="_Toc67061460"/>
      <w:r w:rsidRPr="00090C64">
        <w:t>6.4.5</w:t>
      </w:r>
      <w:r w:rsidRPr="00090C64">
        <w:tab/>
        <w:t>OTA IPDL time mask</w:t>
      </w:r>
      <w:bookmarkEnd w:id="1612"/>
      <w:bookmarkEnd w:id="1613"/>
      <w:bookmarkEnd w:id="1614"/>
      <w:bookmarkEnd w:id="1615"/>
      <w:bookmarkEnd w:id="1616"/>
      <w:bookmarkEnd w:id="1617"/>
      <w:bookmarkEnd w:id="1618"/>
      <w:bookmarkEnd w:id="1619"/>
      <w:bookmarkEnd w:id="1620"/>
    </w:p>
    <w:p w14:paraId="635A378D" w14:textId="77777777" w:rsidR="00D57C09" w:rsidRPr="00090C64" w:rsidRDefault="00D57C09" w:rsidP="00D57C09">
      <w:pPr>
        <w:pStyle w:val="Heading4"/>
        <w:rPr>
          <w:lang w:eastAsia="sv-SE"/>
        </w:rPr>
      </w:pPr>
      <w:bookmarkStart w:id="1621" w:name="_Toc21124997"/>
      <w:bookmarkStart w:id="1622" w:name="_Toc29767987"/>
      <w:bookmarkStart w:id="1623" w:name="_Toc36044429"/>
      <w:bookmarkStart w:id="1624" w:name="_Toc37230334"/>
      <w:bookmarkStart w:id="1625" w:name="_Toc45907477"/>
      <w:bookmarkStart w:id="1626" w:name="_Toc53181582"/>
      <w:bookmarkStart w:id="1627" w:name="_Toc61127449"/>
      <w:bookmarkStart w:id="1628" w:name="_Toc67054463"/>
      <w:bookmarkStart w:id="1629" w:name="_Toc67061461"/>
      <w:r w:rsidRPr="00090C64">
        <w:rPr>
          <w:lang w:eastAsia="sv-SE"/>
        </w:rPr>
        <w:t>6.4.5.1</w:t>
      </w:r>
      <w:r w:rsidRPr="00090C64">
        <w:rPr>
          <w:lang w:eastAsia="sv-SE"/>
        </w:rPr>
        <w:tab/>
        <w:t>Definition and applicability</w:t>
      </w:r>
      <w:bookmarkEnd w:id="1621"/>
      <w:bookmarkEnd w:id="1622"/>
      <w:bookmarkEnd w:id="1623"/>
      <w:bookmarkEnd w:id="1624"/>
      <w:bookmarkEnd w:id="1625"/>
      <w:bookmarkEnd w:id="1626"/>
      <w:bookmarkEnd w:id="1627"/>
      <w:bookmarkEnd w:id="1628"/>
      <w:bookmarkEnd w:id="1629"/>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1630" w:name="_Toc21124998"/>
      <w:bookmarkStart w:id="1631" w:name="_Toc29767988"/>
      <w:bookmarkStart w:id="1632" w:name="_Toc36044430"/>
      <w:bookmarkStart w:id="1633" w:name="_Toc37230335"/>
      <w:bookmarkStart w:id="1634" w:name="_Toc45907478"/>
      <w:bookmarkStart w:id="1635" w:name="_Toc53181583"/>
      <w:bookmarkStart w:id="1636" w:name="_Toc61127450"/>
      <w:bookmarkStart w:id="1637" w:name="_Toc67054464"/>
      <w:bookmarkStart w:id="1638" w:name="_Toc67061462"/>
      <w:r w:rsidRPr="00090C64">
        <w:rPr>
          <w:lang w:eastAsia="sv-SE"/>
        </w:rPr>
        <w:lastRenderedPageBreak/>
        <w:t>6.4.5.2</w:t>
      </w:r>
      <w:r w:rsidRPr="00090C64">
        <w:rPr>
          <w:lang w:eastAsia="sv-SE"/>
        </w:rPr>
        <w:tab/>
        <w:t>Minimum Requirement</w:t>
      </w:r>
      <w:bookmarkEnd w:id="1630"/>
      <w:bookmarkEnd w:id="1631"/>
      <w:bookmarkEnd w:id="1632"/>
      <w:bookmarkEnd w:id="1633"/>
      <w:bookmarkEnd w:id="1634"/>
      <w:bookmarkEnd w:id="1635"/>
      <w:bookmarkEnd w:id="1636"/>
      <w:bookmarkEnd w:id="1637"/>
      <w:bookmarkEnd w:id="1638"/>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1639" w:name="_Toc21124999"/>
      <w:bookmarkStart w:id="1640" w:name="_Toc29767989"/>
      <w:bookmarkStart w:id="1641" w:name="_Toc36044431"/>
      <w:bookmarkStart w:id="1642" w:name="_Toc37230336"/>
      <w:bookmarkStart w:id="1643" w:name="_Toc45907479"/>
      <w:bookmarkStart w:id="1644" w:name="_Toc53181584"/>
      <w:bookmarkStart w:id="1645" w:name="_Toc61127451"/>
      <w:bookmarkStart w:id="1646" w:name="_Toc67054465"/>
      <w:bookmarkStart w:id="1647" w:name="_Toc67061463"/>
      <w:r w:rsidRPr="00090C64">
        <w:rPr>
          <w:lang w:eastAsia="sv-SE"/>
        </w:rPr>
        <w:t>6.4.5.3</w:t>
      </w:r>
      <w:r w:rsidRPr="00090C64">
        <w:rPr>
          <w:lang w:eastAsia="sv-SE"/>
        </w:rPr>
        <w:tab/>
        <w:t>Test purpose</w:t>
      </w:r>
      <w:bookmarkEnd w:id="1639"/>
      <w:bookmarkEnd w:id="1640"/>
      <w:bookmarkEnd w:id="1641"/>
      <w:bookmarkEnd w:id="1642"/>
      <w:bookmarkEnd w:id="1643"/>
      <w:bookmarkEnd w:id="1644"/>
      <w:bookmarkEnd w:id="1645"/>
      <w:bookmarkEnd w:id="1646"/>
      <w:bookmarkEnd w:id="1647"/>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1648" w:name="_Toc21125000"/>
      <w:bookmarkStart w:id="1649" w:name="_Toc29767990"/>
      <w:bookmarkStart w:id="1650" w:name="_Toc36044432"/>
      <w:bookmarkStart w:id="1651" w:name="_Toc37230337"/>
      <w:bookmarkStart w:id="1652" w:name="_Toc45907480"/>
      <w:bookmarkStart w:id="1653" w:name="_Toc53181585"/>
      <w:bookmarkStart w:id="1654" w:name="_Toc61127452"/>
      <w:bookmarkStart w:id="1655" w:name="_Toc67054466"/>
      <w:bookmarkStart w:id="1656" w:name="_Toc67061464"/>
      <w:r w:rsidRPr="00090C64">
        <w:rPr>
          <w:lang w:eastAsia="sv-SE"/>
        </w:rPr>
        <w:t>6.</w:t>
      </w:r>
      <w:r w:rsidRPr="00090C64">
        <w:rPr>
          <w:lang w:eastAsia="zh-CN"/>
        </w:rPr>
        <w:t>4.5.</w:t>
      </w:r>
      <w:r w:rsidRPr="00090C64">
        <w:rPr>
          <w:lang w:eastAsia="sv-SE"/>
        </w:rPr>
        <w:t>4</w:t>
      </w:r>
      <w:r w:rsidRPr="00090C64">
        <w:rPr>
          <w:lang w:eastAsia="sv-SE"/>
        </w:rPr>
        <w:tab/>
        <w:t>Method of test</w:t>
      </w:r>
      <w:bookmarkEnd w:id="1648"/>
      <w:bookmarkEnd w:id="1649"/>
      <w:bookmarkEnd w:id="1650"/>
      <w:bookmarkEnd w:id="1651"/>
      <w:bookmarkEnd w:id="1652"/>
      <w:bookmarkEnd w:id="1653"/>
      <w:bookmarkEnd w:id="1654"/>
      <w:bookmarkEnd w:id="1655"/>
      <w:bookmarkEnd w:id="1656"/>
    </w:p>
    <w:p w14:paraId="6BFD73C8" w14:textId="77777777" w:rsidR="00D57C09" w:rsidRPr="00090C64" w:rsidRDefault="00D57C09" w:rsidP="00D57C09">
      <w:pPr>
        <w:pStyle w:val="Heading5"/>
        <w:rPr>
          <w:lang w:eastAsia="sv-SE"/>
        </w:rPr>
      </w:pPr>
      <w:bookmarkStart w:id="1657" w:name="_Toc21125001"/>
      <w:bookmarkStart w:id="1658" w:name="_Toc29767991"/>
      <w:bookmarkStart w:id="1659" w:name="_Toc36044433"/>
      <w:bookmarkStart w:id="1660" w:name="_Toc37230338"/>
      <w:bookmarkStart w:id="1661" w:name="_Toc45907481"/>
      <w:bookmarkStart w:id="1662" w:name="_Toc53181586"/>
      <w:bookmarkStart w:id="1663" w:name="_Toc61127453"/>
      <w:bookmarkStart w:id="1664" w:name="_Toc67054467"/>
      <w:bookmarkStart w:id="1665" w:name="_Toc67061465"/>
      <w:r w:rsidRPr="00090C64">
        <w:rPr>
          <w:lang w:eastAsia="sv-SE"/>
        </w:rPr>
        <w:t>6.4.5.4.1</w:t>
      </w:r>
      <w:r w:rsidRPr="00090C64">
        <w:rPr>
          <w:lang w:eastAsia="sv-SE"/>
        </w:rPr>
        <w:tab/>
        <w:t>Initial conditions</w:t>
      </w:r>
      <w:bookmarkEnd w:id="1657"/>
      <w:bookmarkEnd w:id="1658"/>
      <w:bookmarkEnd w:id="1659"/>
      <w:bookmarkEnd w:id="1660"/>
      <w:bookmarkEnd w:id="1661"/>
      <w:bookmarkEnd w:id="1662"/>
      <w:bookmarkEnd w:id="1663"/>
      <w:bookmarkEnd w:id="1664"/>
      <w:bookmarkEnd w:id="1665"/>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1666" w:name="_Toc21125002"/>
      <w:bookmarkStart w:id="1667" w:name="_Toc29767992"/>
      <w:bookmarkStart w:id="1668" w:name="_Toc36044434"/>
      <w:bookmarkStart w:id="1669" w:name="_Toc37230339"/>
      <w:bookmarkStart w:id="1670" w:name="_Toc45907482"/>
      <w:bookmarkStart w:id="1671" w:name="_Toc53181587"/>
      <w:bookmarkStart w:id="1672" w:name="_Toc61127454"/>
      <w:bookmarkStart w:id="1673" w:name="_Toc67054468"/>
      <w:bookmarkStart w:id="1674" w:name="_Toc67061466"/>
      <w:r w:rsidRPr="00090C64">
        <w:rPr>
          <w:lang w:eastAsia="sv-SE"/>
        </w:rPr>
        <w:t>6.4.5.4.2</w:t>
      </w:r>
      <w:r w:rsidRPr="00090C64">
        <w:rPr>
          <w:lang w:eastAsia="sv-SE"/>
        </w:rPr>
        <w:tab/>
        <w:t>Procedure</w:t>
      </w:r>
      <w:bookmarkEnd w:id="1666"/>
      <w:bookmarkEnd w:id="1667"/>
      <w:bookmarkEnd w:id="1668"/>
      <w:bookmarkEnd w:id="1669"/>
      <w:bookmarkEnd w:id="1670"/>
      <w:bookmarkEnd w:id="1671"/>
      <w:bookmarkEnd w:id="1672"/>
      <w:bookmarkEnd w:id="1673"/>
      <w:bookmarkEnd w:id="1674"/>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1675" w:name="_Toc21125003"/>
      <w:bookmarkStart w:id="1676" w:name="_Toc29767993"/>
      <w:bookmarkStart w:id="1677" w:name="_Toc36044435"/>
      <w:bookmarkStart w:id="1678" w:name="_Toc37230340"/>
      <w:bookmarkStart w:id="1679" w:name="_Toc45907483"/>
      <w:bookmarkStart w:id="1680" w:name="_Toc53181588"/>
      <w:bookmarkStart w:id="1681" w:name="_Toc61127455"/>
      <w:bookmarkStart w:id="1682" w:name="_Toc67054469"/>
      <w:bookmarkStart w:id="1683" w:name="_Toc67061467"/>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1675"/>
      <w:bookmarkEnd w:id="1676"/>
      <w:bookmarkEnd w:id="1677"/>
      <w:bookmarkEnd w:id="1678"/>
      <w:bookmarkEnd w:id="1679"/>
      <w:bookmarkEnd w:id="1680"/>
      <w:bookmarkEnd w:id="1681"/>
      <w:bookmarkEnd w:id="1682"/>
      <w:bookmarkEnd w:id="1683"/>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5pt;height:151pt" o:ole="">
            <v:imagedata r:id="rId39" o:title=""/>
          </v:shape>
          <o:OLEObject Type="Embed" ProgID="Word.Picture.8" ShapeID="_x0000_i1035" DrawAspect="Content" ObjectID="_1679382567" r:id="rId40"/>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1684" w:name="_Toc21125004"/>
      <w:bookmarkStart w:id="1685" w:name="_Toc29767994"/>
      <w:bookmarkStart w:id="1686" w:name="_Toc36044436"/>
      <w:bookmarkStart w:id="1687" w:name="_Toc37230341"/>
      <w:bookmarkStart w:id="1688" w:name="_Toc45907484"/>
      <w:bookmarkStart w:id="1689" w:name="_Toc53181589"/>
      <w:bookmarkStart w:id="1690" w:name="_Toc61127456"/>
      <w:bookmarkStart w:id="1691" w:name="_Toc67054470"/>
      <w:bookmarkStart w:id="1692" w:name="_Toc67061468"/>
      <w:r w:rsidRPr="00090C64">
        <w:t>6.4.6</w:t>
      </w:r>
      <w:r w:rsidRPr="00090C64">
        <w:tab/>
        <w:t>OTA RE Power control dynamic range</w:t>
      </w:r>
      <w:bookmarkEnd w:id="1684"/>
      <w:bookmarkEnd w:id="1685"/>
      <w:bookmarkEnd w:id="1686"/>
      <w:bookmarkEnd w:id="1687"/>
      <w:bookmarkEnd w:id="1688"/>
      <w:bookmarkEnd w:id="1689"/>
      <w:bookmarkEnd w:id="1690"/>
      <w:bookmarkEnd w:id="1691"/>
      <w:bookmarkEnd w:id="1692"/>
    </w:p>
    <w:p w14:paraId="2842BBE1" w14:textId="77777777" w:rsidR="00D57C09" w:rsidRPr="00090C64" w:rsidRDefault="00D57C09" w:rsidP="00D57C09">
      <w:pPr>
        <w:pStyle w:val="Heading4"/>
        <w:rPr>
          <w:lang w:eastAsia="sv-SE"/>
        </w:rPr>
      </w:pPr>
      <w:bookmarkStart w:id="1693" w:name="_Toc21125005"/>
      <w:bookmarkStart w:id="1694" w:name="_Toc29767995"/>
      <w:bookmarkStart w:id="1695" w:name="_Toc36044437"/>
      <w:bookmarkStart w:id="1696" w:name="_Toc37230342"/>
      <w:bookmarkStart w:id="1697" w:name="_Toc45907485"/>
      <w:bookmarkStart w:id="1698" w:name="_Toc53181590"/>
      <w:bookmarkStart w:id="1699" w:name="_Toc61127457"/>
      <w:bookmarkStart w:id="1700" w:name="_Toc67054471"/>
      <w:bookmarkStart w:id="1701" w:name="_Toc67061469"/>
      <w:r w:rsidRPr="00090C64">
        <w:rPr>
          <w:lang w:eastAsia="sv-SE"/>
        </w:rPr>
        <w:t>6.4.6.1</w:t>
      </w:r>
      <w:r w:rsidRPr="00090C64">
        <w:rPr>
          <w:lang w:eastAsia="sv-SE"/>
        </w:rPr>
        <w:tab/>
        <w:t>Definition and applicability</w:t>
      </w:r>
      <w:bookmarkEnd w:id="1693"/>
      <w:bookmarkEnd w:id="1694"/>
      <w:bookmarkEnd w:id="1695"/>
      <w:bookmarkEnd w:id="1696"/>
      <w:bookmarkEnd w:id="1697"/>
      <w:bookmarkEnd w:id="1698"/>
      <w:bookmarkEnd w:id="1699"/>
      <w:bookmarkEnd w:id="1700"/>
      <w:bookmarkEnd w:id="1701"/>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1702" w:name="_Toc21125006"/>
      <w:bookmarkStart w:id="1703" w:name="_Toc29767996"/>
      <w:bookmarkStart w:id="1704" w:name="_Toc36044438"/>
      <w:bookmarkStart w:id="1705" w:name="_Toc37230343"/>
      <w:bookmarkStart w:id="1706" w:name="_Toc45907486"/>
      <w:bookmarkStart w:id="1707" w:name="_Toc53181591"/>
      <w:bookmarkStart w:id="1708" w:name="_Toc61127458"/>
      <w:bookmarkStart w:id="1709" w:name="_Toc67054472"/>
      <w:bookmarkStart w:id="1710" w:name="_Toc67061470"/>
      <w:r w:rsidRPr="00090C64">
        <w:rPr>
          <w:lang w:eastAsia="sv-SE"/>
        </w:rPr>
        <w:t>6.4.6.2</w:t>
      </w:r>
      <w:r w:rsidRPr="00090C64">
        <w:rPr>
          <w:lang w:eastAsia="sv-SE"/>
        </w:rPr>
        <w:tab/>
        <w:t>Minimum Requirement</w:t>
      </w:r>
      <w:bookmarkEnd w:id="1702"/>
      <w:bookmarkEnd w:id="1703"/>
      <w:bookmarkEnd w:id="1704"/>
      <w:bookmarkEnd w:id="1705"/>
      <w:bookmarkEnd w:id="1706"/>
      <w:bookmarkEnd w:id="1707"/>
      <w:bookmarkEnd w:id="1708"/>
      <w:bookmarkEnd w:id="1709"/>
      <w:bookmarkEnd w:id="1710"/>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1711" w:name="_Toc21125007"/>
      <w:bookmarkStart w:id="1712" w:name="_Toc29767997"/>
      <w:bookmarkStart w:id="1713" w:name="_Toc36044439"/>
      <w:bookmarkStart w:id="1714" w:name="_Toc37230344"/>
      <w:bookmarkStart w:id="1715" w:name="_Toc45907487"/>
      <w:bookmarkStart w:id="1716" w:name="_Toc53181592"/>
      <w:bookmarkStart w:id="1717" w:name="_Toc61127459"/>
      <w:bookmarkStart w:id="1718" w:name="_Toc67054473"/>
      <w:bookmarkStart w:id="1719" w:name="_Toc67061471"/>
      <w:r w:rsidRPr="00090C64">
        <w:rPr>
          <w:lang w:eastAsia="sv-SE"/>
        </w:rPr>
        <w:t>6.</w:t>
      </w:r>
      <w:r w:rsidRPr="00090C64">
        <w:rPr>
          <w:lang w:eastAsia="zh-CN"/>
        </w:rPr>
        <w:t>4.6.</w:t>
      </w:r>
      <w:r w:rsidRPr="00090C64">
        <w:rPr>
          <w:lang w:eastAsia="sv-SE"/>
        </w:rPr>
        <w:t>3</w:t>
      </w:r>
      <w:r w:rsidRPr="00090C64">
        <w:rPr>
          <w:lang w:eastAsia="sv-SE"/>
        </w:rPr>
        <w:tab/>
        <w:t>Method of test</w:t>
      </w:r>
      <w:bookmarkEnd w:id="1711"/>
      <w:bookmarkEnd w:id="1712"/>
      <w:bookmarkEnd w:id="1713"/>
      <w:bookmarkEnd w:id="1714"/>
      <w:bookmarkEnd w:id="1715"/>
      <w:bookmarkEnd w:id="1716"/>
      <w:bookmarkEnd w:id="1717"/>
      <w:bookmarkEnd w:id="1718"/>
      <w:bookmarkEnd w:id="1719"/>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1720" w:name="_Toc21125008"/>
      <w:bookmarkStart w:id="1721" w:name="_Toc29767998"/>
      <w:bookmarkStart w:id="1722" w:name="_Toc36044440"/>
      <w:bookmarkStart w:id="1723" w:name="_Toc37230345"/>
      <w:bookmarkStart w:id="1724" w:name="_Toc45907488"/>
      <w:bookmarkStart w:id="1725" w:name="_Toc53181593"/>
      <w:bookmarkStart w:id="1726" w:name="_Toc61127460"/>
      <w:bookmarkStart w:id="1727" w:name="_Toc67054474"/>
      <w:bookmarkStart w:id="1728" w:name="_Toc67061472"/>
      <w:r w:rsidRPr="00090C64">
        <w:t>6.5</w:t>
      </w:r>
      <w:r w:rsidRPr="00090C64">
        <w:tab/>
        <w:t>OTA Transmit ON/OFF power</w:t>
      </w:r>
      <w:bookmarkEnd w:id="1720"/>
      <w:bookmarkEnd w:id="1721"/>
      <w:bookmarkEnd w:id="1722"/>
      <w:bookmarkEnd w:id="1723"/>
      <w:bookmarkEnd w:id="1724"/>
      <w:bookmarkEnd w:id="1725"/>
      <w:bookmarkEnd w:id="1726"/>
      <w:bookmarkEnd w:id="1727"/>
      <w:bookmarkEnd w:id="1728"/>
    </w:p>
    <w:p w14:paraId="4EF68913" w14:textId="77777777" w:rsidR="00D57C09" w:rsidRPr="00090C64" w:rsidRDefault="00D57C09" w:rsidP="00D57C09">
      <w:pPr>
        <w:pStyle w:val="Heading3"/>
      </w:pPr>
      <w:bookmarkStart w:id="1729" w:name="_Toc21125009"/>
      <w:bookmarkStart w:id="1730" w:name="_Toc29767999"/>
      <w:bookmarkStart w:id="1731" w:name="_Toc36044441"/>
      <w:bookmarkStart w:id="1732" w:name="_Toc37230346"/>
      <w:bookmarkStart w:id="1733" w:name="_Toc45907489"/>
      <w:bookmarkStart w:id="1734" w:name="_Toc53181594"/>
      <w:bookmarkStart w:id="1735" w:name="_Toc61127461"/>
      <w:bookmarkStart w:id="1736" w:name="_Toc67054475"/>
      <w:bookmarkStart w:id="1737" w:name="_Toc67061473"/>
      <w:r w:rsidRPr="00090C64">
        <w:t>6.5.1</w:t>
      </w:r>
      <w:r w:rsidRPr="00090C64">
        <w:tab/>
        <w:t>General</w:t>
      </w:r>
      <w:bookmarkEnd w:id="1729"/>
      <w:bookmarkEnd w:id="1730"/>
      <w:bookmarkEnd w:id="1731"/>
      <w:bookmarkEnd w:id="1732"/>
      <w:bookmarkEnd w:id="1733"/>
      <w:bookmarkEnd w:id="1734"/>
      <w:bookmarkEnd w:id="1735"/>
      <w:bookmarkEnd w:id="1736"/>
      <w:bookmarkEnd w:id="1737"/>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1738" w:name="_Toc21125010"/>
      <w:bookmarkStart w:id="1739" w:name="_Toc29768000"/>
      <w:bookmarkStart w:id="1740" w:name="_Toc36044442"/>
      <w:bookmarkStart w:id="1741" w:name="_Toc37230347"/>
      <w:bookmarkStart w:id="1742" w:name="_Toc45907490"/>
      <w:bookmarkStart w:id="1743" w:name="_Toc53181595"/>
      <w:bookmarkStart w:id="1744" w:name="_Toc61127462"/>
      <w:bookmarkStart w:id="1745" w:name="_Toc67054476"/>
      <w:bookmarkStart w:id="1746" w:name="_Toc67061474"/>
      <w:r w:rsidRPr="00090C64">
        <w:lastRenderedPageBreak/>
        <w:t>6.5.2</w:t>
      </w:r>
      <w:r w:rsidRPr="00090C64">
        <w:tab/>
        <w:t>OTA Transmitter OFF power</w:t>
      </w:r>
      <w:bookmarkEnd w:id="1738"/>
      <w:bookmarkEnd w:id="1739"/>
      <w:bookmarkEnd w:id="1740"/>
      <w:bookmarkEnd w:id="1741"/>
      <w:bookmarkEnd w:id="1742"/>
      <w:bookmarkEnd w:id="1743"/>
      <w:bookmarkEnd w:id="1744"/>
      <w:bookmarkEnd w:id="1745"/>
      <w:bookmarkEnd w:id="1746"/>
    </w:p>
    <w:p w14:paraId="506ABD93" w14:textId="77777777" w:rsidR="00D57C09" w:rsidRPr="00090C64" w:rsidRDefault="00D57C09" w:rsidP="00D57C09">
      <w:pPr>
        <w:pStyle w:val="Heading4"/>
        <w:rPr>
          <w:lang w:eastAsia="sv-SE"/>
        </w:rPr>
      </w:pPr>
      <w:bookmarkStart w:id="1747" w:name="_Toc21125011"/>
      <w:bookmarkStart w:id="1748" w:name="_Toc29768001"/>
      <w:bookmarkStart w:id="1749" w:name="_Toc36044443"/>
      <w:bookmarkStart w:id="1750" w:name="_Toc37230348"/>
      <w:bookmarkStart w:id="1751" w:name="_Toc45907491"/>
      <w:bookmarkStart w:id="1752" w:name="_Toc53181596"/>
      <w:bookmarkStart w:id="1753" w:name="_Toc61127463"/>
      <w:bookmarkStart w:id="1754" w:name="_Toc67054477"/>
      <w:bookmarkStart w:id="1755" w:name="_Toc67061475"/>
      <w:r w:rsidRPr="00090C64">
        <w:rPr>
          <w:lang w:eastAsia="sv-SE"/>
        </w:rPr>
        <w:t>6.5.2.1</w:t>
      </w:r>
      <w:r w:rsidRPr="00090C64">
        <w:rPr>
          <w:lang w:eastAsia="sv-SE"/>
        </w:rPr>
        <w:tab/>
        <w:t>Definition and applicability</w:t>
      </w:r>
      <w:bookmarkEnd w:id="1747"/>
      <w:bookmarkEnd w:id="1748"/>
      <w:bookmarkEnd w:id="1749"/>
      <w:bookmarkEnd w:id="1750"/>
      <w:bookmarkEnd w:id="1751"/>
      <w:bookmarkEnd w:id="1752"/>
      <w:bookmarkEnd w:id="1753"/>
      <w:bookmarkEnd w:id="1754"/>
      <w:bookmarkEnd w:id="1755"/>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1756" w:name="_Toc21125012"/>
      <w:bookmarkStart w:id="1757" w:name="_Toc29768002"/>
      <w:bookmarkStart w:id="1758" w:name="_Toc36044444"/>
      <w:bookmarkStart w:id="1759" w:name="_Toc37230349"/>
      <w:bookmarkStart w:id="1760" w:name="_Toc45907492"/>
      <w:bookmarkStart w:id="1761" w:name="_Toc53181597"/>
      <w:bookmarkStart w:id="1762" w:name="_Toc61127464"/>
      <w:bookmarkStart w:id="1763" w:name="_Toc67054478"/>
      <w:bookmarkStart w:id="1764" w:name="_Toc67061476"/>
      <w:r w:rsidRPr="00090C64">
        <w:rPr>
          <w:lang w:eastAsia="sv-SE"/>
        </w:rPr>
        <w:t>6.5.2.2</w:t>
      </w:r>
      <w:r w:rsidRPr="00090C64">
        <w:rPr>
          <w:lang w:eastAsia="sv-SE"/>
        </w:rPr>
        <w:tab/>
        <w:t>Minimum Requirement</w:t>
      </w:r>
      <w:bookmarkEnd w:id="1756"/>
      <w:bookmarkEnd w:id="1757"/>
      <w:bookmarkEnd w:id="1758"/>
      <w:bookmarkEnd w:id="1759"/>
      <w:bookmarkEnd w:id="1760"/>
      <w:bookmarkEnd w:id="1761"/>
      <w:bookmarkEnd w:id="1762"/>
      <w:bookmarkEnd w:id="1763"/>
      <w:bookmarkEnd w:id="1764"/>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1765" w:name="_Toc21125013"/>
      <w:bookmarkStart w:id="1766" w:name="_Toc29768003"/>
      <w:bookmarkStart w:id="1767" w:name="_Toc36044445"/>
      <w:bookmarkStart w:id="1768" w:name="_Toc37230350"/>
      <w:bookmarkStart w:id="1769" w:name="_Toc45907493"/>
      <w:bookmarkStart w:id="1770" w:name="_Toc53181598"/>
      <w:bookmarkStart w:id="1771" w:name="_Toc61127465"/>
      <w:bookmarkStart w:id="1772" w:name="_Toc67054479"/>
      <w:bookmarkStart w:id="1773" w:name="_Toc67061477"/>
      <w:r w:rsidRPr="00090C64">
        <w:rPr>
          <w:lang w:eastAsia="sv-SE"/>
        </w:rPr>
        <w:t>6.5.2.3</w:t>
      </w:r>
      <w:r w:rsidRPr="00090C64">
        <w:rPr>
          <w:lang w:eastAsia="sv-SE"/>
        </w:rPr>
        <w:tab/>
        <w:t>Test purpose</w:t>
      </w:r>
      <w:bookmarkEnd w:id="1765"/>
      <w:bookmarkEnd w:id="1766"/>
      <w:bookmarkEnd w:id="1767"/>
      <w:bookmarkEnd w:id="1768"/>
      <w:bookmarkEnd w:id="1769"/>
      <w:bookmarkEnd w:id="1770"/>
      <w:bookmarkEnd w:id="1771"/>
      <w:bookmarkEnd w:id="1772"/>
      <w:bookmarkEnd w:id="1773"/>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1774" w:name="_Toc21125014"/>
      <w:bookmarkStart w:id="1775" w:name="_Toc29768004"/>
      <w:bookmarkStart w:id="1776" w:name="_Toc36044446"/>
      <w:bookmarkStart w:id="1777" w:name="_Toc37230351"/>
      <w:bookmarkStart w:id="1778" w:name="_Toc45907494"/>
      <w:bookmarkStart w:id="1779" w:name="_Toc53181599"/>
      <w:bookmarkStart w:id="1780" w:name="_Toc61127466"/>
      <w:bookmarkStart w:id="1781" w:name="_Toc67054480"/>
      <w:bookmarkStart w:id="1782" w:name="_Toc67061478"/>
      <w:r w:rsidRPr="00090C64">
        <w:rPr>
          <w:lang w:eastAsia="sv-SE"/>
        </w:rPr>
        <w:t>6.</w:t>
      </w:r>
      <w:r w:rsidRPr="00090C64">
        <w:rPr>
          <w:lang w:eastAsia="zh-CN"/>
        </w:rPr>
        <w:t>5.2.</w:t>
      </w:r>
      <w:r w:rsidRPr="00090C64">
        <w:rPr>
          <w:lang w:eastAsia="sv-SE"/>
        </w:rPr>
        <w:t>4</w:t>
      </w:r>
      <w:r w:rsidRPr="00090C64">
        <w:rPr>
          <w:lang w:eastAsia="sv-SE"/>
        </w:rPr>
        <w:tab/>
        <w:t>Method of test</w:t>
      </w:r>
      <w:bookmarkEnd w:id="1774"/>
      <w:bookmarkEnd w:id="1775"/>
      <w:bookmarkEnd w:id="1776"/>
      <w:bookmarkEnd w:id="1777"/>
      <w:bookmarkEnd w:id="1778"/>
      <w:bookmarkEnd w:id="1779"/>
      <w:bookmarkEnd w:id="1780"/>
      <w:bookmarkEnd w:id="1781"/>
      <w:bookmarkEnd w:id="1782"/>
    </w:p>
    <w:p w14:paraId="78BC81B0" w14:textId="77777777" w:rsidR="00D57C09" w:rsidRPr="00090C64" w:rsidRDefault="00D57C09" w:rsidP="00D57C09">
      <w:pPr>
        <w:pStyle w:val="Heading5"/>
        <w:rPr>
          <w:lang w:eastAsia="sv-SE"/>
        </w:rPr>
      </w:pPr>
      <w:bookmarkStart w:id="1783" w:name="_Toc21125015"/>
      <w:bookmarkStart w:id="1784" w:name="_Toc29768005"/>
      <w:bookmarkStart w:id="1785" w:name="_Toc36044447"/>
      <w:bookmarkStart w:id="1786" w:name="_Toc37230352"/>
      <w:bookmarkStart w:id="1787" w:name="_Toc45907495"/>
      <w:bookmarkStart w:id="1788" w:name="_Toc53181600"/>
      <w:bookmarkStart w:id="1789" w:name="_Toc61127467"/>
      <w:bookmarkStart w:id="1790" w:name="_Toc67054481"/>
      <w:bookmarkStart w:id="1791" w:name="_Toc67061479"/>
      <w:r w:rsidRPr="00090C64">
        <w:rPr>
          <w:lang w:eastAsia="sv-SE"/>
        </w:rPr>
        <w:t>6.5.2.4.1</w:t>
      </w:r>
      <w:r w:rsidRPr="00090C64">
        <w:rPr>
          <w:lang w:eastAsia="sv-SE"/>
        </w:rPr>
        <w:tab/>
        <w:t>Initial conditions</w:t>
      </w:r>
      <w:bookmarkEnd w:id="1783"/>
      <w:bookmarkEnd w:id="1784"/>
      <w:bookmarkEnd w:id="1785"/>
      <w:bookmarkEnd w:id="1786"/>
      <w:bookmarkEnd w:id="1787"/>
      <w:bookmarkEnd w:id="1788"/>
      <w:bookmarkEnd w:id="1789"/>
      <w:bookmarkEnd w:id="1790"/>
      <w:bookmarkEnd w:id="1791"/>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1792" w:name="_Toc21125016"/>
      <w:bookmarkStart w:id="1793" w:name="_Toc29768006"/>
      <w:bookmarkStart w:id="1794" w:name="_Toc36044448"/>
      <w:bookmarkStart w:id="1795" w:name="_Toc37230353"/>
      <w:bookmarkStart w:id="1796" w:name="_Toc45907496"/>
      <w:bookmarkStart w:id="1797" w:name="_Toc53181601"/>
      <w:bookmarkStart w:id="1798" w:name="_Toc61127468"/>
      <w:bookmarkStart w:id="1799" w:name="_Toc67054482"/>
      <w:bookmarkStart w:id="1800" w:name="_Toc67061480"/>
      <w:r w:rsidRPr="00090C64">
        <w:rPr>
          <w:lang w:eastAsia="sv-SE"/>
        </w:rPr>
        <w:t>6.5.2.4.2</w:t>
      </w:r>
      <w:r w:rsidRPr="00090C64">
        <w:rPr>
          <w:lang w:eastAsia="sv-SE"/>
        </w:rPr>
        <w:tab/>
        <w:t>Procedure</w:t>
      </w:r>
      <w:bookmarkEnd w:id="1792"/>
      <w:bookmarkEnd w:id="1793"/>
      <w:bookmarkEnd w:id="1794"/>
      <w:bookmarkEnd w:id="1795"/>
      <w:bookmarkEnd w:id="1796"/>
      <w:bookmarkEnd w:id="1797"/>
      <w:bookmarkEnd w:id="1798"/>
      <w:bookmarkEnd w:id="1799"/>
      <w:bookmarkEnd w:id="1800"/>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1801" w:name="_Toc21125017"/>
      <w:bookmarkStart w:id="1802" w:name="_Toc29768007"/>
      <w:bookmarkStart w:id="1803" w:name="_Toc36044449"/>
      <w:bookmarkStart w:id="1804" w:name="_Toc37230354"/>
      <w:bookmarkStart w:id="1805" w:name="_Toc45907497"/>
      <w:bookmarkStart w:id="1806" w:name="_Toc53181602"/>
      <w:bookmarkStart w:id="1807" w:name="_Toc61127469"/>
      <w:bookmarkStart w:id="1808" w:name="_Toc67054483"/>
      <w:bookmarkStart w:id="1809" w:name="_Toc67061481"/>
      <w:r w:rsidRPr="00090C64">
        <w:rPr>
          <w:lang w:eastAsia="sv-SE"/>
        </w:rPr>
        <w:t>6.</w:t>
      </w:r>
      <w:r w:rsidRPr="00090C64">
        <w:rPr>
          <w:lang w:eastAsia="zh-CN"/>
        </w:rPr>
        <w:t>5.2.</w:t>
      </w:r>
      <w:r w:rsidRPr="00090C64">
        <w:rPr>
          <w:lang w:eastAsia="sv-SE"/>
        </w:rPr>
        <w:t>5</w:t>
      </w:r>
      <w:r w:rsidRPr="00090C64">
        <w:rPr>
          <w:lang w:eastAsia="sv-SE"/>
        </w:rPr>
        <w:tab/>
        <w:t>Test Requirement</w:t>
      </w:r>
      <w:bookmarkEnd w:id="1801"/>
      <w:bookmarkEnd w:id="1802"/>
      <w:bookmarkEnd w:id="1803"/>
      <w:bookmarkEnd w:id="1804"/>
      <w:bookmarkEnd w:id="1805"/>
      <w:bookmarkEnd w:id="1806"/>
      <w:bookmarkEnd w:id="1807"/>
      <w:bookmarkEnd w:id="1808"/>
      <w:bookmarkEnd w:id="1809"/>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1810" w:name="_Toc21125018"/>
      <w:bookmarkStart w:id="1811" w:name="_Toc29768008"/>
      <w:bookmarkStart w:id="1812" w:name="_Toc36044450"/>
      <w:bookmarkStart w:id="1813" w:name="_Toc37230355"/>
      <w:bookmarkStart w:id="1814" w:name="_Toc45907498"/>
      <w:bookmarkStart w:id="1815" w:name="_Toc53181603"/>
      <w:bookmarkStart w:id="1816" w:name="_Toc61127470"/>
      <w:bookmarkStart w:id="1817" w:name="_Toc67054484"/>
      <w:bookmarkStart w:id="1818" w:name="_Toc67061482"/>
      <w:r w:rsidRPr="00090C64">
        <w:t>6.5.3</w:t>
      </w:r>
      <w:r w:rsidRPr="00090C64">
        <w:tab/>
        <w:t>OTA Transmitter transient period</w:t>
      </w:r>
      <w:bookmarkEnd w:id="1810"/>
      <w:bookmarkEnd w:id="1811"/>
      <w:bookmarkEnd w:id="1812"/>
      <w:bookmarkEnd w:id="1813"/>
      <w:bookmarkEnd w:id="1814"/>
      <w:bookmarkEnd w:id="1815"/>
      <w:bookmarkEnd w:id="1816"/>
      <w:bookmarkEnd w:id="1817"/>
      <w:bookmarkEnd w:id="1818"/>
    </w:p>
    <w:p w14:paraId="130AFA6B" w14:textId="77777777" w:rsidR="00D57C09" w:rsidRPr="00090C64" w:rsidRDefault="00D57C09" w:rsidP="00D57C09">
      <w:pPr>
        <w:pStyle w:val="Heading4"/>
        <w:rPr>
          <w:lang w:eastAsia="sv-SE"/>
        </w:rPr>
      </w:pPr>
      <w:bookmarkStart w:id="1819" w:name="_Toc21125019"/>
      <w:bookmarkStart w:id="1820" w:name="_Toc29768009"/>
      <w:bookmarkStart w:id="1821" w:name="_Toc36044451"/>
      <w:bookmarkStart w:id="1822" w:name="_Toc37230356"/>
      <w:bookmarkStart w:id="1823" w:name="_Toc45907499"/>
      <w:bookmarkStart w:id="1824" w:name="_Toc53181604"/>
      <w:bookmarkStart w:id="1825" w:name="_Toc61127471"/>
      <w:bookmarkStart w:id="1826" w:name="_Toc67054485"/>
      <w:bookmarkStart w:id="1827" w:name="_Toc67061483"/>
      <w:r w:rsidRPr="00090C64">
        <w:rPr>
          <w:lang w:eastAsia="sv-SE"/>
        </w:rPr>
        <w:t>6.5.3.1</w:t>
      </w:r>
      <w:r w:rsidRPr="00090C64">
        <w:rPr>
          <w:lang w:eastAsia="sv-SE"/>
        </w:rPr>
        <w:tab/>
        <w:t>Definition and applicability</w:t>
      </w:r>
      <w:bookmarkEnd w:id="1819"/>
      <w:bookmarkEnd w:id="1820"/>
      <w:bookmarkEnd w:id="1821"/>
      <w:bookmarkEnd w:id="1822"/>
      <w:bookmarkEnd w:id="1823"/>
      <w:bookmarkEnd w:id="1824"/>
      <w:bookmarkEnd w:id="1825"/>
      <w:bookmarkEnd w:id="1826"/>
      <w:bookmarkEnd w:id="1827"/>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1828" w:name="_MON_1572355398"/>
    <w:bookmarkStart w:id="1829" w:name="_MON_1572099568"/>
    <w:bookmarkStart w:id="1830" w:name="_MON_1572099724"/>
    <w:bookmarkStart w:id="1831" w:name="_MON_1572157718"/>
    <w:bookmarkStart w:id="1832" w:name="_MON_1572454981"/>
    <w:bookmarkStart w:id="1833" w:name="_MON_1572099771"/>
    <w:bookmarkStart w:id="1834" w:name="_MON_1572161131"/>
    <w:bookmarkStart w:id="1835" w:name="_MON_1572099881"/>
    <w:bookmarkStart w:id="1836" w:name="_MON_1565440135"/>
    <w:bookmarkEnd w:id="1828"/>
    <w:bookmarkEnd w:id="1829"/>
    <w:bookmarkEnd w:id="1830"/>
    <w:bookmarkEnd w:id="1831"/>
    <w:bookmarkEnd w:id="1832"/>
    <w:bookmarkEnd w:id="1833"/>
    <w:bookmarkEnd w:id="1834"/>
    <w:bookmarkEnd w:id="1835"/>
    <w:bookmarkEnd w:id="1836"/>
    <w:bookmarkStart w:id="1837" w:name="_MON_1572099549"/>
    <w:bookmarkEnd w:id="1837"/>
    <w:p w14:paraId="4FE178A1" w14:textId="77777777" w:rsidR="00D57C09" w:rsidRPr="00090C64" w:rsidRDefault="00D57C09" w:rsidP="00D57C09">
      <w:pPr>
        <w:pStyle w:val="TH"/>
      </w:pPr>
      <w:r w:rsidRPr="00090C64">
        <w:object w:dxaOrig="9720" w:dyaOrig="4692" w14:anchorId="5EBC3128">
          <v:shape id="_x0000_i1036" type="#_x0000_t75" style="width:447pt;height:251.5pt" o:ole="">
            <v:imagedata r:id="rId41" o:title="" croptop="6311f" cropleft="2026f" cropright="2877f"/>
          </v:shape>
          <o:OLEObject Type="Embed" ProgID="Word.Picture.8" ShapeID="_x0000_i1036" DrawAspect="Content" ObjectID="_1679382568" r:id="rId42"/>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1838"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1838"/>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1839" w:name="_Toc21125020"/>
      <w:bookmarkStart w:id="1840" w:name="_Toc29768010"/>
      <w:bookmarkStart w:id="1841" w:name="_Toc36044452"/>
      <w:bookmarkStart w:id="1842" w:name="_Toc37230357"/>
      <w:bookmarkStart w:id="1843" w:name="_Toc45907500"/>
      <w:bookmarkStart w:id="1844" w:name="_Toc53181605"/>
      <w:bookmarkStart w:id="1845" w:name="_Toc61127472"/>
      <w:bookmarkStart w:id="1846" w:name="_Toc67054486"/>
      <w:bookmarkStart w:id="1847" w:name="_Toc67061484"/>
      <w:r w:rsidRPr="00090C64">
        <w:rPr>
          <w:lang w:eastAsia="sv-SE"/>
        </w:rPr>
        <w:t>6.5.3.2</w:t>
      </w:r>
      <w:r w:rsidRPr="00090C64">
        <w:rPr>
          <w:lang w:eastAsia="sv-SE"/>
        </w:rPr>
        <w:tab/>
        <w:t>Minimum Requirement</w:t>
      </w:r>
      <w:bookmarkEnd w:id="1839"/>
      <w:bookmarkEnd w:id="1840"/>
      <w:bookmarkEnd w:id="1841"/>
      <w:bookmarkEnd w:id="1842"/>
      <w:bookmarkEnd w:id="1843"/>
      <w:bookmarkEnd w:id="1844"/>
      <w:bookmarkEnd w:id="1845"/>
      <w:bookmarkEnd w:id="1846"/>
      <w:bookmarkEnd w:id="184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1848" w:name="_Toc21125021"/>
      <w:bookmarkStart w:id="1849" w:name="_Toc29768011"/>
      <w:bookmarkStart w:id="1850" w:name="_Toc36044453"/>
      <w:bookmarkStart w:id="1851" w:name="_Toc37230358"/>
      <w:bookmarkStart w:id="1852" w:name="_Toc45907501"/>
      <w:bookmarkStart w:id="1853" w:name="_Toc53181606"/>
      <w:bookmarkStart w:id="1854" w:name="_Toc61127473"/>
      <w:bookmarkStart w:id="1855" w:name="_Toc67054487"/>
      <w:bookmarkStart w:id="1856" w:name="_Toc67061485"/>
      <w:r w:rsidRPr="00090C64">
        <w:rPr>
          <w:lang w:eastAsia="sv-SE"/>
        </w:rPr>
        <w:t>6.5.3.3</w:t>
      </w:r>
      <w:r w:rsidRPr="00090C64">
        <w:rPr>
          <w:lang w:eastAsia="sv-SE"/>
        </w:rPr>
        <w:tab/>
        <w:t>Test purpose</w:t>
      </w:r>
      <w:bookmarkEnd w:id="1848"/>
      <w:bookmarkEnd w:id="1849"/>
      <w:bookmarkEnd w:id="1850"/>
      <w:bookmarkEnd w:id="1851"/>
      <w:bookmarkEnd w:id="1852"/>
      <w:bookmarkEnd w:id="1853"/>
      <w:bookmarkEnd w:id="1854"/>
      <w:bookmarkEnd w:id="1855"/>
      <w:bookmarkEnd w:id="1856"/>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1857" w:name="_Toc21125022"/>
      <w:bookmarkStart w:id="1858" w:name="_Toc29768012"/>
      <w:bookmarkStart w:id="1859" w:name="_Toc36044454"/>
      <w:bookmarkStart w:id="1860" w:name="_Toc37230359"/>
      <w:bookmarkStart w:id="1861" w:name="_Toc45907502"/>
      <w:bookmarkStart w:id="1862" w:name="_Toc53181607"/>
      <w:bookmarkStart w:id="1863" w:name="_Toc61127474"/>
      <w:bookmarkStart w:id="1864" w:name="_Toc67054488"/>
      <w:bookmarkStart w:id="1865" w:name="_Toc67061486"/>
      <w:r w:rsidRPr="00090C64">
        <w:rPr>
          <w:lang w:eastAsia="sv-SE"/>
        </w:rPr>
        <w:t>6.</w:t>
      </w:r>
      <w:r w:rsidRPr="00090C64">
        <w:rPr>
          <w:lang w:eastAsia="zh-CN"/>
        </w:rPr>
        <w:t>5.3.</w:t>
      </w:r>
      <w:r w:rsidRPr="00090C64">
        <w:rPr>
          <w:lang w:eastAsia="sv-SE"/>
        </w:rPr>
        <w:t>4</w:t>
      </w:r>
      <w:r w:rsidRPr="00090C64">
        <w:rPr>
          <w:lang w:eastAsia="sv-SE"/>
        </w:rPr>
        <w:tab/>
        <w:t>Method of test</w:t>
      </w:r>
      <w:bookmarkEnd w:id="1857"/>
      <w:bookmarkEnd w:id="1858"/>
      <w:bookmarkEnd w:id="1859"/>
      <w:bookmarkEnd w:id="1860"/>
      <w:bookmarkEnd w:id="1861"/>
      <w:bookmarkEnd w:id="1862"/>
      <w:bookmarkEnd w:id="1863"/>
      <w:bookmarkEnd w:id="1864"/>
      <w:bookmarkEnd w:id="1865"/>
    </w:p>
    <w:p w14:paraId="33297A7C" w14:textId="77777777" w:rsidR="00D57C09" w:rsidRPr="00090C64" w:rsidRDefault="00D57C09" w:rsidP="00D57C09">
      <w:pPr>
        <w:pStyle w:val="Heading5"/>
        <w:rPr>
          <w:lang w:eastAsia="sv-SE"/>
        </w:rPr>
      </w:pPr>
      <w:bookmarkStart w:id="1866" w:name="_Toc21125023"/>
      <w:bookmarkStart w:id="1867" w:name="_Toc29768013"/>
      <w:bookmarkStart w:id="1868" w:name="_Toc36044455"/>
      <w:bookmarkStart w:id="1869" w:name="_Toc37230360"/>
      <w:bookmarkStart w:id="1870" w:name="_Toc45907503"/>
      <w:bookmarkStart w:id="1871" w:name="_Toc53181608"/>
      <w:bookmarkStart w:id="1872" w:name="_Toc61127475"/>
      <w:bookmarkStart w:id="1873" w:name="_Toc67054489"/>
      <w:bookmarkStart w:id="1874" w:name="_Toc67061487"/>
      <w:r w:rsidRPr="00090C64">
        <w:rPr>
          <w:lang w:eastAsia="sv-SE"/>
        </w:rPr>
        <w:t>6.5.3.4.1</w:t>
      </w:r>
      <w:r w:rsidRPr="00090C64">
        <w:rPr>
          <w:lang w:eastAsia="sv-SE"/>
        </w:rPr>
        <w:tab/>
        <w:t>Initial conditions</w:t>
      </w:r>
      <w:bookmarkEnd w:id="1866"/>
      <w:bookmarkEnd w:id="1867"/>
      <w:bookmarkEnd w:id="1868"/>
      <w:bookmarkEnd w:id="1869"/>
      <w:bookmarkEnd w:id="1870"/>
      <w:bookmarkEnd w:id="1871"/>
      <w:bookmarkEnd w:id="1872"/>
      <w:bookmarkEnd w:id="1873"/>
      <w:bookmarkEnd w:id="1874"/>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1875" w:name="_Toc21125024"/>
      <w:bookmarkStart w:id="1876" w:name="_Toc29768014"/>
      <w:bookmarkStart w:id="1877" w:name="_Toc36044456"/>
      <w:bookmarkStart w:id="1878" w:name="_Toc37230361"/>
      <w:bookmarkStart w:id="1879" w:name="_Toc45907504"/>
      <w:bookmarkStart w:id="1880" w:name="_Toc53181609"/>
      <w:bookmarkStart w:id="1881" w:name="_Toc61127476"/>
      <w:bookmarkStart w:id="1882" w:name="_Toc67054490"/>
      <w:bookmarkStart w:id="1883" w:name="_Toc67061488"/>
      <w:r w:rsidRPr="00090C64">
        <w:rPr>
          <w:lang w:eastAsia="sv-SE"/>
        </w:rPr>
        <w:t>6.5.3.4.2</w:t>
      </w:r>
      <w:r w:rsidRPr="00090C64">
        <w:rPr>
          <w:lang w:eastAsia="sv-SE"/>
        </w:rPr>
        <w:tab/>
        <w:t>Procedure</w:t>
      </w:r>
      <w:bookmarkEnd w:id="1875"/>
      <w:bookmarkEnd w:id="1876"/>
      <w:bookmarkEnd w:id="1877"/>
      <w:bookmarkEnd w:id="1878"/>
      <w:bookmarkEnd w:id="1879"/>
      <w:bookmarkEnd w:id="1880"/>
      <w:bookmarkEnd w:id="1881"/>
      <w:bookmarkEnd w:id="1882"/>
      <w:bookmarkEnd w:id="1883"/>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1884" w:name="_Toc21125025"/>
      <w:bookmarkStart w:id="1885" w:name="_Toc29768015"/>
      <w:bookmarkStart w:id="1886" w:name="_Toc36044457"/>
      <w:bookmarkStart w:id="1887" w:name="_Toc37230362"/>
      <w:bookmarkStart w:id="1888" w:name="_Toc45907505"/>
      <w:bookmarkStart w:id="1889" w:name="_Toc53181610"/>
      <w:bookmarkStart w:id="1890" w:name="_Toc61127477"/>
      <w:bookmarkStart w:id="1891" w:name="_Toc67054491"/>
      <w:bookmarkStart w:id="1892" w:name="_Toc67061489"/>
      <w:r w:rsidRPr="00090C64">
        <w:rPr>
          <w:lang w:eastAsia="sv-SE"/>
        </w:rPr>
        <w:t>6.</w:t>
      </w:r>
      <w:r w:rsidRPr="00090C64">
        <w:rPr>
          <w:lang w:eastAsia="zh-CN"/>
        </w:rPr>
        <w:t>5.3.</w:t>
      </w:r>
      <w:r w:rsidRPr="00090C64">
        <w:rPr>
          <w:lang w:eastAsia="sv-SE"/>
        </w:rPr>
        <w:t>5</w:t>
      </w:r>
      <w:r w:rsidRPr="00090C64">
        <w:rPr>
          <w:lang w:eastAsia="sv-SE"/>
        </w:rPr>
        <w:tab/>
        <w:t>Test Requirement</w:t>
      </w:r>
      <w:bookmarkEnd w:id="1884"/>
      <w:bookmarkEnd w:id="1885"/>
      <w:bookmarkEnd w:id="1886"/>
      <w:bookmarkEnd w:id="1887"/>
      <w:bookmarkEnd w:id="1888"/>
      <w:bookmarkEnd w:id="1889"/>
      <w:bookmarkEnd w:id="1890"/>
      <w:bookmarkEnd w:id="1891"/>
      <w:bookmarkEnd w:id="1892"/>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1893" w:name="_Toc21125026"/>
      <w:bookmarkStart w:id="1894" w:name="_Toc29768016"/>
      <w:bookmarkStart w:id="1895" w:name="_Toc36044458"/>
      <w:bookmarkStart w:id="1896" w:name="_Toc37230363"/>
      <w:bookmarkStart w:id="1897" w:name="_Toc45907506"/>
      <w:bookmarkStart w:id="1898" w:name="_Toc53181611"/>
      <w:bookmarkStart w:id="1899" w:name="_Toc61127478"/>
      <w:bookmarkStart w:id="1900" w:name="_Toc67054492"/>
      <w:bookmarkStart w:id="1901" w:name="_Toc67061490"/>
      <w:r w:rsidRPr="00090C64">
        <w:t>6.6</w:t>
      </w:r>
      <w:r w:rsidRPr="00090C64">
        <w:tab/>
        <w:t>OTA Transmitted signal quality</w:t>
      </w:r>
      <w:bookmarkEnd w:id="1893"/>
      <w:bookmarkEnd w:id="1894"/>
      <w:bookmarkEnd w:id="1895"/>
      <w:bookmarkEnd w:id="1896"/>
      <w:bookmarkEnd w:id="1897"/>
      <w:bookmarkEnd w:id="1898"/>
      <w:bookmarkEnd w:id="1899"/>
      <w:bookmarkEnd w:id="1900"/>
      <w:bookmarkEnd w:id="1901"/>
    </w:p>
    <w:p w14:paraId="1966BF2D" w14:textId="77777777" w:rsidR="00D57C09" w:rsidRPr="00090C64" w:rsidRDefault="00D57C09" w:rsidP="00D57C09">
      <w:pPr>
        <w:pStyle w:val="Heading3"/>
      </w:pPr>
      <w:bookmarkStart w:id="1902" w:name="_Toc21125027"/>
      <w:bookmarkStart w:id="1903" w:name="_Toc29768017"/>
      <w:bookmarkStart w:id="1904" w:name="_Toc36044459"/>
      <w:bookmarkStart w:id="1905" w:name="_Toc37230364"/>
      <w:bookmarkStart w:id="1906" w:name="_Toc45907507"/>
      <w:bookmarkStart w:id="1907" w:name="_Toc53181612"/>
      <w:bookmarkStart w:id="1908" w:name="_Toc61127479"/>
      <w:bookmarkStart w:id="1909" w:name="_Toc67054493"/>
      <w:bookmarkStart w:id="1910" w:name="_Toc67061491"/>
      <w:r w:rsidRPr="00090C64">
        <w:t>6.6.1</w:t>
      </w:r>
      <w:r w:rsidRPr="00090C64">
        <w:tab/>
        <w:t>General</w:t>
      </w:r>
      <w:bookmarkEnd w:id="1902"/>
      <w:bookmarkEnd w:id="1903"/>
      <w:bookmarkEnd w:id="1904"/>
      <w:bookmarkEnd w:id="1905"/>
      <w:bookmarkEnd w:id="1906"/>
      <w:bookmarkEnd w:id="1907"/>
      <w:bookmarkEnd w:id="1908"/>
      <w:bookmarkEnd w:id="1909"/>
      <w:bookmarkEnd w:id="1910"/>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1911" w:name="_Toc21125028"/>
      <w:bookmarkStart w:id="1912" w:name="_Toc29768018"/>
      <w:bookmarkStart w:id="1913" w:name="_Toc36044460"/>
      <w:bookmarkStart w:id="1914" w:name="_Toc37230365"/>
      <w:bookmarkStart w:id="1915" w:name="_Toc45907508"/>
      <w:bookmarkStart w:id="1916" w:name="_Toc53181613"/>
      <w:bookmarkStart w:id="1917" w:name="_Toc61127480"/>
      <w:bookmarkStart w:id="1918" w:name="_Toc67054494"/>
      <w:bookmarkStart w:id="1919" w:name="_Toc67061492"/>
      <w:r w:rsidRPr="00090C64">
        <w:t>6.6.2</w:t>
      </w:r>
      <w:r w:rsidRPr="00090C64">
        <w:tab/>
        <w:t>OTA Frequency Error</w:t>
      </w:r>
      <w:bookmarkEnd w:id="1911"/>
      <w:bookmarkEnd w:id="1912"/>
      <w:bookmarkEnd w:id="1913"/>
      <w:bookmarkEnd w:id="1914"/>
      <w:bookmarkEnd w:id="1915"/>
      <w:bookmarkEnd w:id="1916"/>
      <w:bookmarkEnd w:id="1917"/>
      <w:bookmarkEnd w:id="1918"/>
      <w:bookmarkEnd w:id="1919"/>
    </w:p>
    <w:p w14:paraId="4CCC3EED" w14:textId="77777777" w:rsidR="00D57C09" w:rsidRPr="00090C64" w:rsidRDefault="00D57C09" w:rsidP="00D57C09">
      <w:pPr>
        <w:pStyle w:val="Heading4"/>
        <w:rPr>
          <w:lang w:eastAsia="sv-SE"/>
        </w:rPr>
      </w:pPr>
      <w:bookmarkStart w:id="1920" w:name="_Toc21125029"/>
      <w:bookmarkStart w:id="1921" w:name="_Toc29768019"/>
      <w:bookmarkStart w:id="1922" w:name="_Toc36044461"/>
      <w:bookmarkStart w:id="1923" w:name="_Toc37230366"/>
      <w:bookmarkStart w:id="1924" w:name="_Toc45907509"/>
      <w:bookmarkStart w:id="1925" w:name="_Toc53181614"/>
      <w:bookmarkStart w:id="1926" w:name="_Toc61127481"/>
      <w:bookmarkStart w:id="1927" w:name="_Toc67054495"/>
      <w:bookmarkStart w:id="1928" w:name="_Toc67061493"/>
      <w:r w:rsidRPr="00090C64">
        <w:rPr>
          <w:lang w:eastAsia="sv-SE"/>
        </w:rPr>
        <w:t>6.6.2.1</w:t>
      </w:r>
      <w:r w:rsidRPr="00090C64">
        <w:rPr>
          <w:lang w:eastAsia="sv-SE"/>
        </w:rPr>
        <w:tab/>
        <w:t>Definition and applicability</w:t>
      </w:r>
      <w:bookmarkEnd w:id="1920"/>
      <w:bookmarkEnd w:id="1921"/>
      <w:bookmarkEnd w:id="1922"/>
      <w:bookmarkEnd w:id="1923"/>
      <w:bookmarkEnd w:id="1924"/>
      <w:bookmarkEnd w:id="1925"/>
      <w:bookmarkEnd w:id="1926"/>
      <w:bookmarkEnd w:id="1927"/>
      <w:bookmarkEnd w:id="1928"/>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1929" w:name="_Toc21125030"/>
      <w:bookmarkStart w:id="1930" w:name="_Toc29768020"/>
      <w:bookmarkStart w:id="1931" w:name="_Toc36044462"/>
      <w:bookmarkStart w:id="1932" w:name="_Toc37230367"/>
      <w:bookmarkStart w:id="1933" w:name="_Toc45907510"/>
      <w:bookmarkStart w:id="1934" w:name="_Toc53181615"/>
      <w:bookmarkStart w:id="1935" w:name="_Toc61127482"/>
      <w:bookmarkStart w:id="1936" w:name="_Toc67054496"/>
      <w:bookmarkStart w:id="1937" w:name="_Toc67061494"/>
      <w:r w:rsidRPr="00090C64">
        <w:rPr>
          <w:lang w:eastAsia="sv-SE"/>
        </w:rPr>
        <w:lastRenderedPageBreak/>
        <w:t>6.6.2.2</w:t>
      </w:r>
      <w:r w:rsidRPr="00090C64">
        <w:rPr>
          <w:lang w:eastAsia="sv-SE"/>
        </w:rPr>
        <w:tab/>
        <w:t>Minimum Requirement</w:t>
      </w:r>
      <w:bookmarkEnd w:id="1929"/>
      <w:bookmarkEnd w:id="1930"/>
      <w:bookmarkEnd w:id="1931"/>
      <w:bookmarkEnd w:id="1932"/>
      <w:bookmarkEnd w:id="1933"/>
      <w:bookmarkEnd w:id="1934"/>
      <w:bookmarkEnd w:id="1935"/>
      <w:bookmarkEnd w:id="1936"/>
      <w:bookmarkEnd w:id="193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1938" w:name="_Toc21125031"/>
      <w:bookmarkStart w:id="1939" w:name="_Toc29768021"/>
      <w:bookmarkStart w:id="1940" w:name="_Toc36044463"/>
      <w:bookmarkStart w:id="1941" w:name="_Toc37230368"/>
      <w:bookmarkStart w:id="1942" w:name="_Toc45907511"/>
      <w:bookmarkStart w:id="1943" w:name="_Toc53181616"/>
      <w:bookmarkStart w:id="1944" w:name="_Toc61127483"/>
      <w:bookmarkStart w:id="1945" w:name="_Toc67054497"/>
      <w:bookmarkStart w:id="1946" w:name="_Toc67061495"/>
      <w:r w:rsidRPr="00090C64">
        <w:rPr>
          <w:lang w:eastAsia="sv-SE"/>
        </w:rPr>
        <w:t>6.6.2.3</w:t>
      </w:r>
      <w:r w:rsidRPr="00090C64">
        <w:rPr>
          <w:lang w:eastAsia="sv-SE"/>
        </w:rPr>
        <w:tab/>
        <w:t>Test purpose</w:t>
      </w:r>
      <w:bookmarkEnd w:id="1938"/>
      <w:bookmarkEnd w:id="1939"/>
      <w:bookmarkEnd w:id="1940"/>
      <w:bookmarkEnd w:id="1941"/>
      <w:bookmarkEnd w:id="1942"/>
      <w:bookmarkEnd w:id="1943"/>
      <w:bookmarkEnd w:id="1944"/>
      <w:bookmarkEnd w:id="1945"/>
      <w:bookmarkEnd w:id="1946"/>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1947" w:name="_Toc21125032"/>
      <w:bookmarkStart w:id="1948" w:name="_Toc29768022"/>
      <w:bookmarkStart w:id="1949" w:name="_Toc36044464"/>
      <w:bookmarkStart w:id="1950" w:name="_Toc37230369"/>
      <w:bookmarkStart w:id="1951" w:name="_Toc45907512"/>
      <w:bookmarkStart w:id="1952" w:name="_Toc53181617"/>
      <w:bookmarkStart w:id="1953" w:name="_Toc61127484"/>
      <w:bookmarkStart w:id="1954" w:name="_Toc67054498"/>
      <w:bookmarkStart w:id="1955" w:name="_Toc67061496"/>
      <w:r w:rsidRPr="00090C64">
        <w:rPr>
          <w:lang w:eastAsia="sv-SE"/>
        </w:rPr>
        <w:t>6.</w:t>
      </w:r>
      <w:r w:rsidRPr="00090C64">
        <w:rPr>
          <w:lang w:eastAsia="zh-CN"/>
        </w:rPr>
        <w:t>6.2.</w:t>
      </w:r>
      <w:r w:rsidRPr="00090C64">
        <w:rPr>
          <w:lang w:eastAsia="sv-SE"/>
        </w:rPr>
        <w:t>4</w:t>
      </w:r>
      <w:r w:rsidRPr="00090C64">
        <w:rPr>
          <w:lang w:eastAsia="sv-SE"/>
        </w:rPr>
        <w:tab/>
        <w:t>Method of test</w:t>
      </w:r>
      <w:bookmarkEnd w:id="1947"/>
      <w:bookmarkEnd w:id="1948"/>
      <w:bookmarkEnd w:id="1949"/>
      <w:bookmarkEnd w:id="1950"/>
      <w:bookmarkEnd w:id="1951"/>
      <w:bookmarkEnd w:id="1952"/>
      <w:bookmarkEnd w:id="1953"/>
      <w:bookmarkEnd w:id="1954"/>
      <w:bookmarkEnd w:id="1955"/>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1956" w:name="_Toc21125033"/>
      <w:bookmarkStart w:id="1957" w:name="_Toc29768023"/>
      <w:bookmarkStart w:id="1958" w:name="_Toc36044465"/>
      <w:bookmarkStart w:id="1959" w:name="_Toc37230370"/>
      <w:bookmarkStart w:id="1960" w:name="_Toc45907513"/>
      <w:bookmarkStart w:id="1961" w:name="_Toc53181618"/>
      <w:bookmarkStart w:id="1962" w:name="_Toc61127485"/>
      <w:bookmarkStart w:id="1963" w:name="_Toc67054499"/>
      <w:bookmarkStart w:id="1964" w:name="_Toc67061497"/>
      <w:r w:rsidRPr="00090C64">
        <w:rPr>
          <w:lang w:eastAsia="sv-SE"/>
        </w:rPr>
        <w:t>6.</w:t>
      </w:r>
      <w:r w:rsidRPr="00090C64">
        <w:rPr>
          <w:lang w:eastAsia="zh-CN"/>
        </w:rPr>
        <w:t>6.2.</w:t>
      </w:r>
      <w:r w:rsidRPr="00090C64">
        <w:rPr>
          <w:lang w:eastAsia="sv-SE"/>
        </w:rPr>
        <w:t>5</w:t>
      </w:r>
      <w:r w:rsidRPr="00090C64">
        <w:rPr>
          <w:lang w:eastAsia="sv-SE"/>
        </w:rPr>
        <w:tab/>
        <w:t>Test Requirement</w:t>
      </w:r>
      <w:bookmarkEnd w:id="1956"/>
      <w:bookmarkEnd w:id="1957"/>
      <w:bookmarkEnd w:id="1958"/>
      <w:bookmarkEnd w:id="1959"/>
      <w:bookmarkEnd w:id="1960"/>
      <w:bookmarkEnd w:id="1961"/>
      <w:bookmarkEnd w:id="1962"/>
      <w:bookmarkEnd w:id="1963"/>
      <w:bookmarkEnd w:id="1964"/>
    </w:p>
    <w:p w14:paraId="0C331C04" w14:textId="77777777" w:rsidR="00D57C09" w:rsidRPr="00090C64" w:rsidRDefault="00D57C09" w:rsidP="00D57C09">
      <w:pPr>
        <w:pStyle w:val="Heading5"/>
      </w:pPr>
      <w:bookmarkStart w:id="1965" w:name="_Toc21125034"/>
      <w:bookmarkStart w:id="1966" w:name="_Toc29768024"/>
      <w:bookmarkStart w:id="1967" w:name="_Toc36044466"/>
      <w:bookmarkStart w:id="1968" w:name="_Toc37230371"/>
      <w:bookmarkStart w:id="1969" w:name="_Toc45907514"/>
      <w:bookmarkStart w:id="1970" w:name="_Toc53181619"/>
      <w:bookmarkStart w:id="1971" w:name="_Toc61127486"/>
      <w:bookmarkStart w:id="1972" w:name="_Toc67054500"/>
      <w:bookmarkStart w:id="1973" w:name="_Toc67061498"/>
      <w:r w:rsidRPr="00090C64">
        <w:t>6.6.2.5.1</w:t>
      </w:r>
      <w:r w:rsidRPr="00090C64">
        <w:tab/>
        <w:t>UTRA FDD test requirement</w:t>
      </w:r>
      <w:bookmarkEnd w:id="1965"/>
      <w:bookmarkEnd w:id="1966"/>
      <w:bookmarkEnd w:id="1967"/>
      <w:bookmarkEnd w:id="1968"/>
      <w:bookmarkEnd w:id="1969"/>
      <w:bookmarkEnd w:id="1970"/>
      <w:bookmarkEnd w:id="1971"/>
      <w:bookmarkEnd w:id="1972"/>
      <w:bookmarkEnd w:id="1973"/>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1974" w:name="_Toc21125035"/>
      <w:bookmarkStart w:id="1975" w:name="_Toc29768025"/>
      <w:bookmarkStart w:id="1976" w:name="_Toc36044467"/>
      <w:bookmarkStart w:id="1977" w:name="_Toc37230372"/>
      <w:bookmarkStart w:id="1978" w:name="_Toc45907515"/>
      <w:bookmarkStart w:id="1979" w:name="_Toc53181620"/>
      <w:bookmarkStart w:id="1980" w:name="_Toc61127487"/>
      <w:bookmarkStart w:id="1981" w:name="_Toc67054501"/>
      <w:bookmarkStart w:id="1982" w:name="_Toc67061499"/>
      <w:r w:rsidRPr="00090C64">
        <w:t>6.6.2.5.2</w:t>
      </w:r>
      <w:r w:rsidRPr="00090C64">
        <w:tab/>
        <w:t>E-UTRA and NR test requirement</w:t>
      </w:r>
      <w:bookmarkEnd w:id="1974"/>
      <w:bookmarkEnd w:id="1975"/>
      <w:bookmarkEnd w:id="1976"/>
      <w:bookmarkEnd w:id="1977"/>
      <w:bookmarkEnd w:id="1978"/>
      <w:bookmarkEnd w:id="1979"/>
      <w:bookmarkEnd w:id="1980"/>
      <w:bookmarkEnd w:id="1981"/>
      <w:bookmarkEnd w:id="1982"/>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1983" w:name="_Toc21125036"/>
      <w:bookmarkStart w:id="1984" w:name="_Toc29768026"/>
      <w:bookmarkStart w:id="1985" w:name="_Toc36044468"/>
      <w:bookmarkStart w:id="1986" w:name="_Toc37230373"/>
      <w:bookmarkStart w:id="1987" w:name="_Toc45907516"/>
      <w:bookmarkStart w:id="1988" w:name="_Toc53181621"/>
      <w:bookmarkStart w:id="1989" w:name="_Toc61127488"/>
      <w:bookmarkStart w:id="1990" w:name="_Toc67054502"/>
      <w:bookmarkStart w:id="1991" w:name="_Toc67061500"/>
      <w:r w:rsidRPr="00090C64">
        <w:t>6.6.3</w:t>
      </w:r>
      <w:r w:rsidRPr="00090C64">
        <w:tab/>
        <w:t>OTA Time alignment error</w:t>
      </w:r>
      <w:bookmarkEnd w:id="1983"/>
      <w:bookmarkEnd w:id="1984"/>
      <w:bookmarkEnd w:id="1985"/>
      <w:bookmarkEnd w:id="1986"/>
      <w:bookmarkEnd w:id="1987"/>
      <w:bookmarkEnd w:id="1988"/>
      <w:bookmarkEnd w:id="1989"/>
      <w:bookmarkEnd w:id="1990"/>
      <w:bookmarkEnd w:id="1991"/>
    </w:p>
    <w:p w14:paraId="6D04D6B0" w14:textId="77777777" w:rsidR="00D57C09" w:rsidRPr="00090C64" w:rsidRDefault="00D57C09" w:rsidP="00D57C09">
      <w:pPr>
        <w:pStyle w:val="Heading4"/>
        <w:rPr>
          <w:lang w:eastAsia="sv-SE"/>
        </w:rPr>
      </w:pPr>
      <w:bookmarkStart w:id="1992" w:name="_Toc21125037"/>
      <w:bookmarkStart w:id="1993" w:name="_Toc29768027"/>
      <w:bookmarkStart w:id="1994" w:name="_Toc36044469"/>
      <w:bookmarkStart w:id="1995" w:name="_Toc37230374"/>
      <w:bookmarkStart w:id="1996" w:name="_Toc45907517"/>
      <w:bookmarkStart w:id="1997" w:name="_Toc53181622"/>
      <w:bookmarkStart w:id="1998" w:name="_Toc61127489"/>
      <w:bookmarkStart w:id="1999" w:name="_Toc67054503"/>
      <w:bookmarkStart w:id="2000" w:name="_Toc67061501"/>
      <w:r w:rsidRPr="00090C64">
        <w:rPr>
          <w:lang w:eastAsia="sv-SE"/>
        </w:rPr>
        <w:t>6.6.3.1</w:t>
      </w:r>
      <w:r w:rsidRPr="00090C64">
        <w:rPr>
          <w:lang w:eastAsia="sv-SE"/>
        </w:rPr>
        <w:tab/>
        <w:t>Definition and applicability</w:t>
      </w:r>
      <w:bookmarkEnd w:id="1992"/>
      <w:bookmarkEnd w:id="1993"/>
      <w:bookmarkEnd w:id="1994"/>
      <w:bookmarkEnd w:id="1995"/>
      <w:bookmarkEnd w:id="1996"/>
      <w:bookmarkEnd w:id="1997"/>
      <w:bookmarkEnd w:id="1998"/>
      <w:bookmarkEnd w:id="1999"/>
      <w:bookmarkEnd w:id="2000"/>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2001" w:name="_Toc21125038"/>
      <w:bookmarkStart w:id="2002" w:name="_Toc29768028"/>
      <w:bookmarkStart w:id="2003" w:name="_Toc36044470"/>
      <w:bookmarkStart w:id="2004" w:name="_Toc37230375"/>
      <w:bookmarkStart w:id="2005" w:name="_Toc45907518"/>
      <w:bookmarkStart w:id="2006" w:name="_Toc53181623"/>
      <w:bookmarkStart w:id="2007" w:name="_Toc61127490"/>
      <w:bookmarkStart w:id="2008" w:name="_Toc67054504"/>
      <w:bookmarkStart w:id="2009" w:name="_Toc67061502"/>
      <w:r w:rsidRPr="00090C64">
        <w:rPr>
          <w:lang w:eastAsia="sv-SE"/>
        </w:rPr>
        <w:t>6.6.3.2</w:t>
      </w:r>
      <w:r w:rsidRPr="00090C64">
        <w:rPr>
          <w:lang w:eastAsia="sv-SE"/>
        </w:rPr>
        <w:tab/>
        <w:t>Minimum Requirement</w:t>
      </w:r>
      <w:bookmarkEnd w:id="2001"/>
      <w:bookmarkEnd w:id="2002"/>
      <w:bookmarkEnd w:id="2003"/>
      <w:bookmarkEnd w:id="2004"/>
      <w:bookmarkEnd w:id="2005"/>
      <w:bookmarkEnd w:id="2006"/>
      <w:bookmarkEnd w:id="2007"/>
      <w:bookmarkEnd w:id="2008"/>
      <w:bookmarkEnd w:id="2009"/>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2010" w:name="_Toc21125039"/>
      <w:bookmarkStart w:id="2011" w:name="_Toc29768029"/>
      <w:bookmarkStart w:id="2012" w:name="_Toc36044471"/>
      <w:bookmarkStart w:id="2013" w:name="_Toc37230376"/>
      <w:bookmarkStart w:id="2014" w:name="_Toc45907519"/>
      <w:bookmarkStart w:id="2015" w:name="_Toc53181624"/>
      <w:bookmarkStart w:id="2016" w:name="_Toc61127491"/>
      <w:bookmarkStart w:id="2017" w:name="_Toc67054505"/>
      <w:bookmarkStart w:id="2018" w:name="_Toc67061503"/>
      <w:r w:rsidRPr="00090C64">
        <w:rPr>
          <w:lang w:eastAsia="sv-SE"/>
        </w:rPr>
        <w:t>6.6.3.3</w:t>
      </w:r>
      <w:r w:rsidRPr="00090C64">
        <w:rPr>
          <w:lang w:eastAsia="sv-SE"/>
        </w:rPr>
        <w:tab/>
        <w:t>Test purpose</w:t>
      </w:r>
      <w:bookmarkEnd w:id="2010"/>
      <w:bookmarkEnd w:id="2011"/>
      <w:bookmarkEnd w:id="2012"/>
      <w:bookmarkEnd w:id="2013"/>
      <w:bookmarkEnd w:id="2014"/>
      <w:bookmarkEnd w:id="2015"/>
      <w:bookmarkEnd w:id="2016"/>
      <w:bookmarkEnd w:id="2017"/>
      <w:bookmarkEnd w:id="2018"/>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2019" w:name="_Toc21125040"/>
      <w:bookmarkStart w:id="2020" w:name="_Toc29768030"/>
      <w:bookmarkStart w:id="2021" w:name="_Toc36044472"/>
      <w:bookmarkStart w:id="2022" w:name="_Toc37230377"/>
      <w:bookmarkStart w:id="2023" w:name="_Toc45907520"/>
      <w:bookmarkStart w:id="2024" w:name="_Toc53181625"/>
      <w:bookmarkStart w:id="2025" w:name="_Toc61127492"/>
      <w:bookmarkStart w:id="2026" w:name="_Toc67054506"/>
      <w:bookmarkStart w:id="2027" w:name="_Toc67061504"/>
      <w:r w:rsidRPr="00090C64">
        <w:rPr>
          <w:lang w:eastAsia="sv-SE"/>
        </w:rPr>
        <w:t>6.</w:t>
      </w:r>
      <w:r w:rsidRPr="00090C64">
        <w:rPr>
          <w:lang w:eastAsia="zh-CN"/>
        </w:rPr>
        <w:t>6.3.</w:t>
      </w:r>
      <w:r w:rsidRPr="00090C64">
        <w:rPr>
          <w:lang w:eastAsia="sv-SE"/>
        </w:rPr>
        <w:t>4</w:t>
      </w:r>
      <w:r w:rsidRPr="00090C64">
        <w:rPr>
          <w:lang w:eastAsia="sv-SE"/>
        </w:rPr>
        <w:tab/>
        <w:t>Method of test</w:t>
      </w:r>
      <w:bookmarkEnd w:id="2019"/>
      <w:bookmarkEnd w:id="2020"/>
      <w:bookmarkEnd w:id="2021"/>
      <w:bookmarkEnd w:id="2022"/>
      <w:bookmarkEnd w:id="2023"/>
      <w:bookmarkEnd w:id="2024"/>
      <w:bookmarkEnd w:id="2025"/>
      <w:bookmarkEnd w:id="2026"/>
      <w:bookmarkEnd w:id="2027"/>
    </w:p>
    <w:p w14:paraId="5D4B49E8" w14:textId="77777777" w:rsidR="00D57C09" w:rsidRPr="00090C64" w:rsidRDefault="00D57C09" w:rsidP="00D57C09">
      <w:pPr>
        <w:pStyle w:val="Heading5"/>
        <w:rPr>
          <w:lang w:eastAsia="sv-SE"/>
        </w:rPr>
      </w:pPr>
      <w:bookmarkStart w:id="2028" w:name="_Toc21125041"/>
      <w:bookmarkStart w:id="2029" w:name="_Toc29768031"/>
      <w:bookmarkStart w:id="2030" w:name="_Toc36044473"/>
      <w:bookmarkStart w:id="2031" w:name="_Toc37230378"/>
      <w:bookmarkStart w:id="2032" w:name="_Toc45907521"/>
      <w:bookmarkStart w:id="2033" w:name="_Toc53181626"/>
      <w:bookmarkStart w:id="2034" w:name="_Toc61127493"/>
      <w:bookmarkStart w:id="2035" w:name="_Toc67054507"/>
      <w:bookmarkStart w:id="2036" w:name="_Toc67061505"/>
      <w:r w:rsidRPr="00090C64">
        <w:rPr>
          <w:lang w:eastAsia="sv-SE"/>
        </w:rPr>
        <w:t>6.6.3.4.1</w:t>
      </w:r>
      <w:r w:rsidRPr="00090C64">
        <w:rPr>
          <w:lang w:eastAsia="sv-SE"/>
        </w:rPr>
        <w:tab/>
        <w:t>Initial conditions</w:t>
      </w:r>
      <w:bookmarkEnd w:id="2028"/>
      <w:bookmarkEnd w:id="2029"/>
      <w:bookmarkEnd w:id="2030"/>
      <w:bookmarkEnd w:id="2031"/>
      <w:bookmarkEnd w:id="2032"/>
      <w:bookmarkEnd w:id="2033"/>
      <w:bookmarkEnd w:id="2034"/>
      <w:bookmarkEnd w:id="2035"/>
      <w:bookmarkEnd w:id="2036"/>
    </w:p>
    <w:p w14:paraId="2C5F2E83" w14:textId="77777777" w:rsidR="00D57C09" w:rsidRPr="00090C64" w:rsidRDefault="00D57C09" w:rsidP="00554118">
      <w:pPr>
        <w:pStyle w:val="H6"/>
      </w:pPr>
      <w:bookmarkStart w:id="2037" w:name="_Toc21125042"/>
      <w:bookmarkStart w:id="2038" w:name="_Toc29768032"/>
      <w:bookmarkStart w:id="2039" w:name="_Toc36044474"/>
      <w:bookmarkStart w:id="2040" w:name="_Toc37230379"/>
      <w:bookmarkStart w:id="2041" w:name="_Toc45907522"/>
      <w:bookmarkStart w:id="2042" w:name="_Toc53181627"/>
      <w:r w:rsidRPr="00090C64">
        <w:t>6.6.3.4.1.1</w:t>
      </w:r>
      <w:r w:rsidRPr="00090C64">
        <w:tab/>
        <w:t>General test conditions</w:t>
      </w:r>
      <w:bookmarkEnd w:id="2037"/>
      <w:bookmarkEnd w:id="2038"/>
      <w:bookmarkEnd w:id="2039"/>
      <w:bookmarkEnd w:id="2040"/>
      <w:bookmarkEnd w:id="2041"/>
      <w:bookmarkEnd w:id="2042"/>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2043" w:name="_Toc21125043"/>
      <w:bookmarkStart w:id="2044" w:name="_Toc29768033"/>
      <w:bookmarkStart w:id="2045" w:name="_Toc36044475"/>
      <w:bookmarkStart w:id="2046" w:name="_Toc37230380"/>
      <w:bookmarkStart w:id="2047" w:name="_Toc45907523"/>
      <w:bookmarkStart w:id="2048" w:name="_Toc53181628"/>
      <w:r w:rsidRPr="00090C64">
        <w:t>6.6.3.4.1.2</w:t>
      </w:r>
      <w:r w:rsidRPr="00090C64">
        <w:tab/>
        <w:t>UTRA FDD</w:t>
      </w:r>
      <w:bookmarkEnd w:id="2043"/>
      <w:bookmarkEnd w:id="2044"/>
      <w:bookmarkEnd w:id="2045"/>
      <w:bookmarkEnd w:id="2046"/>
      <w:bookmarkEnd w:id="2047"/>
      <w:bookmarkEnd w:id="2048"/>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2049" w:name="_Toc21125044"/>
      <w:bookmarkStart w:id="2050" w:name="_Toc29768034"/>
      <w:bookmarkStart w:id="2051" w:name="_Toc36044476"/>
      <w:bookmarkStart w:id="2052" w:name="_Toc37230381"/>
      <w:bookmarkStart w:id="2053" w:name="_Toc45907524"/>
      <w:bookmarkStart w:id="2054" w:name="_Toc53181629"/>
      <w:r w:rsidRPr="00090C64">
        <w:t>6.6.3.4.1.3</w:t>
      </w:r>
      <w:r w:rsidRPr="00090C64">
        <w:tab/>
        <w:t>E-UTRA and NR</w:t>
      </w:r>
      <w:bookmarkEnd w:id="2049"/>
      <w:bookmarkEnd w:id="2050"/>
      <w:bookmarkEnd w:id="2051"/>
      <w:bookmarkEnd w:id="2052"/>
      <w:bookmarkEnd w:id="2053"/>
      <w:bookmarkEnd w:id="2054"/>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2055" w:name="_Toc21125045"/>
      <w:bookmarkStart w:id="2056" w:name="_Toc29768035"/>
      <w:bookmarkStart w:id="2057" w:name="_Toc36044477"/>
      <w:bookmarkStart w:id="2058" w:name="_Toc37230382"/>
      <w:bookmarkStart w:id="2059" w:name="_Toc45907525"/>
      <w:bookmarkStart w:id="2060" w:name="_Toc53181630"/>
      <w:bookmarkStart w:id="2061" w:name="_Toc61127494"/>
      <w:bookmarkStart w:id="2062" w:name="_Toc67054508"/>
      <w:bookmarkStart w:id="2063" w:name="_Toc67061506"/>
      <w:r w:rsidRPr="00090C64">
        <w:rPr>
          <w:lang w:eastAsia="sv-SE"/>
        </w:rPr>
        <w:t>6.6.3.4.2</w:t>
      </w:r>
      <w:r w:rsidRPr="00090C64">
        <w:rPr>
          <w:lang w:eastAsia="sv-SE"/>
        </w:rPr>
        <w:tab/>
        <w:t>Procedure</w:t>
      </w:r>
      <w:bookmarkEnd w:id="2055"/>
      <w:bookmarkEnd w:id="2056"/>
      <w:bookmarkEnd w:id="2057"/>
      <w:bookmarkEnd w:id="2058"/>
      <w:bookmarkEnd w:id="2059"/>
      <w:bookmarkEnd w:id="2060"/>
      <w:bookmarkEnd w:id="2061"/>
      <w:bookmarkEnd w:id="2062"/>
      <w:bookmarkEnd w:id="2063"/>
    </w:p>
    <w:p w14:paraId="515AFC5E" w14:textId="77777777" w:rsidR="00D57C09" w:rsidRPr="00090C64" w:rsidRDefault="00D57C09" w:rsidP="00554118">
      <w:pPr>
        <w:pStyle w:val="H6"/>
      </w:pPr>
      <w:bookmarkStart w:id="2064" w:name="_Toc21125046"/>
      <w:bookmarkStart w:id="2065" w:name="_Toc29768036"/>
      <w:bookmarkStart w:id="2066" w:name="_Toc36044478"/>
      <w:bookmarkStart w:id="2067" w:name="_Toc37230383"/>
      <w:bookmarkStart w:id="2068" w:name="_Toc45907526"/>
      <w:bookmarkStart w:id="2069" w:name="_Toc53181631"/>
      <w:r w:rsidRPr="00090C64">
        <w:t>6.6.3.4.2.1</w:t>
      </w:r>
      <w:r w:rsidRPr="00090C64">
        <w:tab/>
        <w:t>General Procedure</w:t>
      </w:r>
      <w:bookmarkEnd w:id="2064"/>
      <w:bookmarkEnd w:id="2065"/>
      <w:bookmarkEnd w:id="2066"/>
      <w:bookmarkEnd w:id="2067"/>
      <w:bookmarkEnd w:id="2068"/>
      <w:bookmarkEnd w:id="2069"/>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2070" w:name="_Toc21125047"/>
      <w:bookmarkStart w:id="2071" w:name="_Toc29768037"/>
      <w:bookmarkStart w:id="2072" w:name="_Toc36044479"/>
      <w:bookmarkStart w:id="2073" w:name="_Toc37230384"/>
      <w:bookmarkStart w:id="2074" w:name="_Toc45907527"/>
      <w:bookmarkStart w:id="2075" w:name="_Toc53181632"/>
      <w:r w:rsidRPr="00090C64">
        <w:t>6.6.3.4.2.2</w:t>
      </w:r>
      <w:r w:rsidRPr="00090C64">
        <w:tab/>
        <w:t>UTRA FDD Procedure</w:t>
      </w:r>
      <w:bookmarkEnd w:id="2070"/>
      <w:bookmarkEnd w:id="2071"/>
      <w:bookmarkEnd w:id="2072"/>
      <w:bookmarkEnd w:id="2073"/>
      <w:bookmarkEnd w:id="2074"/>
      <w:bookmarkEnd w:id="2075"/>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2076" w:name="_Toc21125048"/>
      <w:bookmarkStart w:id="2077" w:name="_Toc29768038"/>
      <w:bookmarkStart w:id="2078" w:name="_Toc36044480"/>
      <w:bookmarkStart w:id="2079" w:name="_Toc37230385"/>
      <w:bookmarkStart w:id="2080" w:name="_Toc45907528"/>
      <w:bookmarkStart w:id="2081" w:name="_Toc53181633"/>
      <w:r w:rsidRPr="00090C64">
        <w:t>6.6.3.4.2.3</w:t>
      </w:r>
      <w:r w:rsidRPr="00090C64">
        <w:tab/>
        <w:t>E-UTRA and NR Procedure</w:t>
      </w:r>
      <w:bookmarkEnd w:id="2076"/>
      <w:bookmarkEnd w:id="2077"/>
      <w:bookmarkEnd w:id="2078"/>
      <w:bookmarkEnd w:id="2079"/>
      <w:bookmarkEnd w:id="2080"/>
      <w:bookmarkEnd w:id="2081"/>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2082" w:name="_Toc21125049"/>
      <w:bookmarkStart w:id="2083" w:name="_Toc29768039"/>
      <w:bookmarkStart w:id="2084" w:name="_Toc36044481"/>
      <w:bookmarkStart w:id="2085" w:name="_Toc37230386"/>
      <w:bookmarkStart w:id="2086" w:name="_Toc45907529"/>
      <w:bookmarkStart w:id="2087" w:name="_Toc53181634"/>
      <w:bookmarkStart w:id="2088" w:name="_Toc61127495"/>
      <w:bookmarkStart w:id="2089" w:name="_Toc67054509"/>
      <w:bookmarkStart w:id="2090" w:name="_Toc67061507"/>
      <w:r w:rsidRPr="00090C64">
        <w:rPr>
          <w:lang w:eastAsia="sv-SE"/>
        </w:rPr>
        <w:t>6.</w:t>
      </w:r>
      <w:r w:rsidRPr="00090C64">
        <w:rPr>
          <w:lang w:eastAsia="zh-CN"/>
        </w:rPr>
        <w:t>6.3.</w:t>
      </w:r>
      <w:r w:rsidRPr="00090C64">
        <w:rPr>
          <w:lang w:eastAsia="sv-SE"/>
        </w:rPr>
        <w:t>5</w:t>
      </w:r>
      <w:r w:rsidRPr="00090C64">
        <w:rPr>
          <w:lang w:eastAsia="sv-SE"/>
        </w:rPr>
        <w:tab/>
        <w:t>Test Requirement</w:t>
      </w:r>
      <w:bookmarkEnd w:id="2082"/>
      <w:bookmarkEnd w:id="2083"/>
      <w:bookmarkEnd w:id="2084"/>
      <w:bookmarkEnd w:id="2085"/>
      <w:bookmarkEnd w:id="2086"/>
      <w:bookmarkEnd w:id="2087"/>
      <w:bookmarkEnd w:id="2088"/>
      <w:bookmarkEnd w:id="2089"/>
      <w:bookmarkEnd w:id="2090"/>
    </w:p>
    <w:p w14:paraId="23BEA08E" w14:textId="77777777" w:rsidR="00D57C09" w:rsidRPr="00090C64" w:rsidRDefault="00D57C09" w:rsidP="00D57C09">
      <w:pPr>
        <w:pStyle w:val="Heading5"/>
      </w:pPr>
      <w:bookmarkStart w:id="2091" w:name="_Toc21125050"/>
      <w:bookmarkStart w:id="2092" w:name="_Toc29768040"/>
      <w:bookmarkStart w:id="2093" w:name="_Toc36044482"/>
      <w:bookmarkStart w:id="2094" w:name="_Toc37230387"/>
      <w:bookmarkStart w:id="2095" w:name="_Toc45907530"/>
      <w:bookmarkStart w:id="2096" w:name="_Toc53181635"/>
      <w:bookmarkStart w:id="2097" w:name="_Toc61127496"/>
      <w:bookmarkStart w:id="2098" w:name="_Toc67054510"/>
      <w:bookmarkStart w:id="2099" w:name="_Toc67061508"/>
      <w:r w:rsidRPr="00090C64">
        <w:t>6.6.3.5.1</w:t>
      </w:r>
      <w:r w:rsidRPr="00090C64">
        <w:tab/>
        <w:t>UTRA FDD test requirement</w:t>
      </w:r>
      <w:bookmarkEnd w:id="2091"/>
      <w:bookmarkEnd w:id="2092"/>
      <w:bookmarkEnd w:id="2093"/>
      <w:bookmarkEnd w:id="2094"/>
      <w:bookmarkEnd w:id="2095"/>
      <w:bookmarkEnd w:id="2096"/>
      <w:bookmarkEnd w:id="2097"/>
      <w:bookmarkEnd w:id="2098"/>
      <w:bookmarkEnd w:id="2099"/>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2100" w:name="_Toc21125051"/>
      <w:bookmarkStart w:id="2101" w:name="_Toc29768041"/>
      <w:bookmarkStart w:id="2102" w:name="_Toc36044483"/>
      <w:bookmarkStart w:id="2103" w:name="_Toc37230388"/>
      <w:bookmarkStart w:id="2104" w:name="_Toc45907531"/>
      <w:bookmarkStart w:id="2105" w:name="_Toc53181636"/>
      <w:bookmarkStart w:id="2106" w:name="_Toc61127497"/>
      <w:bookmarkStart w:id="2107" w:name="_Toc67054511"/>
      <w:bookmarkStart w:id="2108" w:name="_Toc67061509"/>
      <w:r w:rsidRPr="00090C64">
        <w:t>6.6.3.5.2</w:t>
      </w:r>
      <w:r w:rsidRPr="00090C64">
        <w:tab/>
        <w:t>E-UTRA test requirement</w:t>
      </w:r>
      <w:bookmarkEnd w:id="2100"/>
      <w:bookmarkEnd w:id="2101"/>
      <w:bookmarkEnd w:id="2102"/>
      <w:bookmarkEnd w:id="2103"/>
      <w:bookmarkEnd w:id="2104"/>
      <w:bookmarkEnd w:id="2105"/>
      <w:bookmarkEnd w:id="2106"/>
      <w:bookmarkEnd w:id="2107"/>
      <w:bookmarkEnd w:id="2108"/>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2109" w:name="_Toc21125052"/>
      <w:bookmarkStart w:id="2110" w:name="_Toc29768042"/>
      <w:bookmarkStart w:id="2111" w:name="_Toc36044484"/>
      <w:bookmarkStart w:id="2112" w:name="_Toc37230389"/>
      <w:bookmarkStart w:id="2113" w:name="_Toc45907532"/>
      <w:bookmarkStart w:id="2114" w:name="_Toc53181637"/>
      <w:bookmarkStart w:id="2115" w:name="_Toc61127498"/>
      <w:bookmarkStart w:id="2116" w:name="_Toc67054512"/>
      <w:bookmarkStart w:id="2117" w:name="_Toc67061510"/>
      <w:r w:rsidRPr="00090C64">
        <w:t>6.6.3.5.3</w:t>
      </w:r>
      <w:r w:rsidRPr="00090C64">
        <w:tab/>
        <w:t>NR test requirement</w:t>
      </w:r>
      <w:bookmarkEnd w:id="2109"/>
      <w:bookmarkEnd w:id="2110"/>
      <w:bookmarkEnd w:id="2111"/>
      <w:bookmarkEnd w:id="2112"/>
      <w:bookmarkEnd w:id="2113"/>
      <w:bookmarkEnd w:id="2114"/>
      <w:bookmarkEnd w:id="2115"/>
      <w:bookmarkEnd w:id="2116"/>
      <w:bookmarkEnd w:id="2117"/>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2118" w:name="_Toc21125053"/>
      <w:bookmarkStart w:id="2119" w:name="_Toc29768043"/>
      <w:bookmarkStart w:id="2120" w:name="_Toc36044485"/>
      <w:bookmarkStart w:id="2121" w:name="_Toc37230390"/>
      <w:bookmarkStart w:id="2122" w:name="_Toc45907533"/>
      <w:bookmarkStart w:id="2123" w:name="_Toc53181638"/>
      <w:bookmarkStart w:id="2124" w:name="_Toc61127499"/>
      <w:bookmarkStart w:id="2125" w:name="_Toc67054513"/>
      <w:bookmarkStart w:id="2126" w:name="_Toc67061511"/>
      <w:r w:rsidRPr="00090C64">
        <w:t>6.6.4</w:t>
      </w:r>
      <w:r w:rsidRPr="00090C64">
        <w:tab/>
        <w:t>OTA modulation quality</w:t>
      </w:r>
      <w:bookmarkEnd w:id="2118"/>
      <w:bookmarkEnd w:id="2119"/>
      <w:bookmarkEnd w:id="2120"/>
      <w:bookmarkEnd w:id="2121"/>
      <w:bookmarkEnd w:id="2122"/>
      <w:bookmarkEnd w:id="2123"/>
      <w:bookmarkEnd w:id="2124"/>
      <w:bookmarkEnd w:id="2125"/>
      <w:bookmarkEnd w:id="2126"/>
    </w:p>
    <w:p w14:paraId="64E124D3" w14:textId="77777777" w:rsidR="00D57C09" w:rsidRPr="00090C64" w:rsidRDefault="00D57C09" w:rsidP="00D57C09">
      <w:pPr>
        <w:pStyle w:val="Heading4"/>
        <w:rPr>
          <w:lang w:eastAsia="sv-SE"/>
        </w:rPr>
      </w:pPr>
      <w:bookmarkStart w:id="2127" w:name="_Toc21125054"/>
      <w:bookmarkStart w:id="2128" w:name="_Toc29768044"/>
      <w:bookmarkStart w:id="2129" w:name="_Toc36044486"/>
      <w:bookmarkStart w:id="2130" w:name="_Toc37230391"/>
      <w:bookmarkStart w:id="2131" w:name="_Toc45907534"/>
      <w:bookmarkStart w:id="2132" w:name="_Toc53181639"/>
      <w:bookmarkStart w:id="2133" w:name="_Toc61127500"/>
      <w:bookmarkStart w:id="2134" w:name="_Toc67054514"/>
      <w:bookmarkStart w:id="2135" w:name="_Toc67061512"/>
      <w:r w:rsidRPr="00090C64">
        <w:rPr>
          <w:lang w:eastAsia="sv-SE"/>
        </w:rPr>
        <w:t>6.6.4.1</w:t>
      </w:r>
      <w:r w:rsidRPr="00090C64">
        <w:rPr>
          <w:lang w:eastAsia="sv-SE"/>
        </w:rPr>
        <w:tab/>
        <w:t>Definition and applicability</w:t>
      </w:r>
      <w:bookmarkEnd w:id="2127"/>
      <w:bookmarkEnd w:id="2128"/>
      <w:bookmarkEnd w:id="2129"/>
      <w:bookmarkEnd w:id="2130"/>
      <w:bookmarkEnd w:id="2131"/>
      <w:bookmarkEnd w:id="2132"/>
      <w:bookmarkEnd w:id="2133"/>
      <w:bookmarkEnd w:id="2134"/>
      <w:bookmarkEnd w:id="2135"/>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2136" w:name="_Toc21125055"/>
      <w:bookmarkStart w:id="2137" w:name="_Toc29768045"/>
      <w:bookmarkStart w:id="2138" w:name="_Toc36044487"/>
      <w:bookmarkStart w:id="2139" w:name="_Toc37230392"/>
      <w:bookmarkStart w:id="2140" w:name="_Toc45907535"/>
      <w:bookmarkStart w:id="2141" w:name="_Toc53181640"/>
      <w:bookmarkStart w:id="2142" w:name="_Toc61127501"/>
      <w:bookmarkStart w:id="2143" w:name="_Toc67054515"/>
      <w:bookmarkStart w:id="2144" w:name="_Toc67061513"/>
      <w:r w:rsidRPr="00090C64">
        <w:rPr>
          <w:lang w:eastAsia="sv-SE"/>
        </w:rPr>
        <w:t>6.6.4.2</w:t>
      </w:r>
      <w:r w:rsidRPr="00090C64">
        <w:rPr>
          <w:lang w:eastAsia="sv-SE"/>
        </w:rPr>
        <w:tab/>
        <w:t>Minimum Requirement</w:t>
      </w:r>
      <w:bookmarkEnd w:id="2136"/>
      <w:bookmarkEnd w:id="2137"/>
      <w:bookmarkEnd w:id="2138"/>
      <w:bookmarkEnd w:id="2139"/>
      <w:bookmarkEnd w:id="2140"/>
      <w:bookmarkEnd w:id="2141"/>
      <w:bookmarkEnd w:id="2142"/>
      <w:bookmarkEnd w:id="2143"/>
      <w:bookmarkEnd w:id="2144"/>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2145" w:name="_Toc21125056"/>
      <w:bookmarkStart w:id="2146" w:name="_Toc29768046"/>
      <w:bookmarkStart w:id="2147" w:name="_Toc36044488"/>
      <w:bookmarkStart w:id="2148" w:name="_Toc37230393"/>
      <w:bookmarkStart w:id="2149" w:name="_Toc45907536"/>
      <w:bookmarkStart w:id="2150" w:name="_Toc53181641"/>
      <w:bookmarkStart w:id="2151" w:name="_Toc61127502"/>
      <w:bookmarkStart w:id="2152" w:name="_Toc67054516"/>
      <w:bookmarkStart w:id="2153" w:name="_Toc67061514"/>
      <w:r w:rsidRPr="00090C64">
        <w:rPr>
          <w:lang w:eastAsia="sv-SE"/>
        </w:rPr>
        <w:t>6.6.4.3</w:t>
      </w:r>
      <w:r w:rsidRPr="00090C64">
        <w:rPr>
          <w:lang w:eastAsia="sv-SE"/>
        </w:rPr>
        <w:tab/>
        <w:t>Test purpose</w:t>
      </w:r>
      <w:bookmarkEnd w:id="2145"/>
      <w:bookmarkEnd w:id="2146"/>
      <w:bookmarkEnd w:id="2147"/>
      <w:bookmarkEnd w:id="2148"/>
      <w:bookmarkEnd w:id="2149"/>
      <w:bookmarkEnd w:id="2150"/>
      <w:bookmarkEnd w:id="2151"/>
      <w:bookmarkEnd w:id="2152"/>
      <w:bookmarkEnd w:id="215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2154" w:name="_Toc21125057"/>
      <w:bookmarkStart w:id="2155" w:name="_Toc29768047"/>
      <w:bookmarkStart w:id="2156" w:name="_Toc36044489"/>
      <w:bookmarkStart w:id="2157" w:name="_Toc37230394"/>
      <w:bookmarkStart w:id="2158" w:name="_Toc45907537"/>
      <w:bookmarkStart w:id="2159" w:name="_Toc53181642"/>
      <w:bookmarkStart w:id="2160" w:name="_Toc61127503"/>
      <w:bookmarkStart w:id="2161" w:name="_Toc67054517"/>
      <w:bookmarkStart w:id="2162" w:name="_Toc67061515"/>
      <w:r w:rsidRPr="00090C64">
        <w:rPr>
          <w:lang w:eastAsia="sv-SE"/>
        </w:rPr>
        <w:t>6.</w:t>
      </w:r>
      <w:r w:rsidRPr="00090C64">
        <w:rPr>
          <w:lang w:eastAsia="zh-CN"/>
        </w:rPr>
        <w:t>6.4.</w:t>
      </w:r>
      <w:r w:rsidRPr="00090C64">
        <w:rPr>
          <w:lang w:eastAsia="sv-SE"/>
        </w:rPr>
        <w:t>4</w:t>
      </w:r>
      <w:r w:rsidRPr="00090C64">
        <w:rPr>
          <w:lang w:eastAsia="sv-SE"/>
        </w:rPr>
        <w:tab/>
        <w:t>Method of test</w:t>
      </w:r>
      <w:bookmarkEnd w:id="2154"/>
      <w:bookmarkEnd w:id="2155"/>
      <w:bookmarkEnd w:id="2156"/>
      <w:bookmarkEnd w:id="2157"/>
      <w:bookmarkEnd w:id="2158"/>
      <w:bookmarkEnd w:id="2159"/>
      <w:bookmarkEnd w:id="2160"/>
      <w:bookmarkEnd w:id="2161"/>
      <w:bookmarkEnd w:id="2162"/>
    </w:p>
    <w:p w14:paraId="37F93BC6" w14:textId="77777777" w:rsidR="00D57C09" w:rsidRPr="00090C64" w:rsidRDefault="00D57C09" w:rsidP="00D57C09">
      <w:pPr>
        <w:pStyle w:val="Heading5"/>
      </w:pPr>
      <w:bookmarkStart w:id="2163" w:name="_Toc21125058"/>
      <w:bookmarkStart w:id="2164" w:name="_Toc29768048"/>
      <w:bookmarkStart w:id="2165" w:name="_Toc36044490"/>
      <w:bookmarkStart w:id="2166" w:name="_Toc37230395"/>
      <w:bookmarkStart w:id="2167" w:name="_Toc45907538"/>
      <w:bookmarkStart w:id="2168" w:name="_Toc53181643"/>
      <w:bookmarkStart w:id="2169" w:name="_Toc61127504"/>
      <w:bookmarkStart w:id="2170" w:name="_Toc67054518"/>
      <w:bookmarkStart w:id="2171" w:name="_Toc67061516"/>
      <w:r w:rsidRPr="00090C64">
        <w:t>6.6.4.4.1</w:t>
      </w:r>
      <w:r w:rsidRPr="00090C64">
        <w:tab/>
        <w:t>UTRA method of test</w:t>
      </w:r>
      <w:bookmarkEnd w:id="2163"/>
      <w:bookmarkEnd w:id="2164"/>
      <w:bookmarkEnd w:id="2165"/>
      <w:bookmarkEnd w:id="2166"/>
      <w:bookmarkEnd w:id="2167"/>
      <w:bookmarkEnd w:id="2168"/>
      <w:bookmarkEnd w:id="2169"/>
      <w:bookmarkEnd w:id="2170"/>
      <w:bookmarkEnd w:id="2171"/>
    </w:p>
    <w:p w14:paraId="6F76DF30" w14:textId="77777777" w:rsidR="00D57C09" w:rsidRPr="00090C64" w:rsidRDefault="00D57C09" w:rsidP="00554118">
      <w:pPr>
        <w:pStyle w:val="H6"/>
      </w:pPr>
      <w:bookmarkStart w:id="2172" w:name="_Toc21125059"/>
      <w:bookmarkStart w:id="2173" w:name="_Toc29768049"/>
      <w:bookmarkStart w:id="2174" w:name="_Toc36044491"/>
      <w:bookmarkStart w:id="2175" w:name="_Toc37230396"/>
      <w:bookmarkStart w:id="2176" w:name="_Toc45907539"/>
      <w:bookmarkStart w:id="2177" w:name="_Toc53181644"/>
      <w:r w:rsidRPr="00090C64">
        <w:t>6.6.4.4.1.1</w:t>
      </w:r>
      <w:r w:rsidRPr="00090C64">
        <w:tab/>
        <w:t>Initial conditions</w:t>
      </w:r>
      <w:bookmarkEnd w:id="2172"/>
      <w:bookmarkEnd w:id="2173"/>
      <w:bookmarkEnd w:id="2174"/>
      <w:bookmarkEnd w:id="2175"/>
      <w:bookmarkEnd w:id="2176"/>
      <w:bookmarkEnd w:id="2177"/>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2178" w:name="_Toc21125060"/>
      <w:bookmarkStart w:id="2179" w:name="_Toc29768050"/>
      <w:bookmarkStart w:id="2180" w:name="_Toc36044492"/>
      <w:bookmarkStart w:id="2181" w:name="_Toc37230397"/>
      <w:bookmarkStart w:id="2182" w:name="_Toc45907540"/>
      <w:bookmarkStart w:id="2183" w:name="_Toc53181645"/>
      <w:r w:rsidRPr="00090C64">
        <w:t>6.6.4.4.1.2</w:t>
      </w:r>
      <w:r w:rsidRPr="00090C64">
        <w:tab/>
        <w:t>Procedure</w:t>
      </w:r>
      <w:bookmarkEnd w:id="2178"/>
      <w:bookmarkEnd w:id="2179"/>
      <w:bookmarkEnd w:id="2180"/>
      <w:bookmarkEnd w:id="2181"/>
      <w:bookmarkEnd w:id="2182"/>
      <w:bookmarkEnd w:id="2183"/>
    </w:p>
    <w:p w14:paraId="049140E3" w14:textId="77777777" w:rsidR="00D57C09" w:rsidRPr="00090C64" w:rsidRDefault="00D57C09" w:rsidP="00554118">
      <w:pPr>
        <w:pStyle w:val="H6"/>
      </w:pPr>
      <w:bookmarkStart w:id="2184" w:name="_Toc21125061"/>
      <w:bookmarkStart w:id="2185" w:name="_Toc29768051"/>
      <w:bookmarkStart w:id="2186" w:name="_Toc36044493"/>
      <w:bookmarkStart w:id="2187" w:name="_Toc37230398"/>
      <w:bookmarkStart w:id="2188" w:name="_Toc45907541"/>
      <w:bookmarkStart w:id="2189" w:name="_Toc53181646"/>
      <w:r w:rsidRPr="00090C64">
        <w:t>6.6.4.4.1.2.1</w:t>
      </w:r>
      <w:r w:rsidRPr="00090C64">
        <w:tab/>
        <w:t>General procedure</w:t>
      </w:r>
      <w:bookmarkEnd w:id="2184"/>
      <w:bookmarkEnd w:id="2185"/>
      <w:bookmarkEnd w:id="2186"/>
      <w:bookmarkEnd w:id="2187"/>
      <w:bookmarkEnd w:id="2188"/>
      <w:bookmarkEnd w:id="2189"/>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2190" w:name="_Toc21125062"/>
      <w:bookmarkStart w:id="2191" w:name="_Toc29768052"/>
      <w:bookmarkStart w:id="2192" w:name="_Toc36044494"/>
      <w:bookmarkStart w:id="2193" w:name="_Toc37230399"/>
      <w:bookmarkStart w:id="2194" w:name="_Toc45907542"/>
      <w:bookmarkStart w:id="2195" w:name="_Toc53181647"/>
      <w:r w:rsidRPr="00090C64">
        <w:t>6.6.4.4.1.2.3</w:t>
      </w:r>
      <w:r w:rsidRPr="00090C64">
        <w:tab/>
        <w:t>PCDE procedure</w:t>
      </w:r>
      <w:bookmarkEnd w:id="2190"/>
      <w:bookmarkEnd w:id="2191"/>
      <w:bookmarkEnd w:id="2192"/>
      <w:bookmarkEnd w:id="2193"/>
      <w:bookmarkEnd w:id="2194"/>
      <w:bookmarkEnd w:id="2195"/>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2196" w:name="_Toc21125063"/>
      <w:bookmarkStart w:id="2197" w:name="_Toc29768053"/>
      <w:bookmarkStart w:id="2198" w:name="_Toc36044495"/>
      <w:bookmarkStart w:id="2199" w:name="_Toc37230400"/>
      <w:bookmarkStart w:id="2200" w:name="_Toc45907543"/>
      <w:bookmarkStart w:id="2201" w:name="_Toc53181648"/>
      <w:r w:rsidRPr="00090C64">
        <w:t>6.6.4.4.1.2.4</w:t>
      </w:r>
      <w:r w:rsidRPr="00090C64">
        <w:tab/>
        <w:t>RCDE procedure</w:t>
      </w:r>
      <w:bookmarkEnd w:id="2196"/>
      <w:bookmarkEnd w:id="2197"/>
      <w:bookmarkEnd w:id="2198"/>
      <w:bookmarkEnd w:id="2199"/>
      <w:bookmarkEnd w:id="2200"/>
      <w:bookmarkEnd w:id="2201"/>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2202" w:name="_Toc21125064"/>
      <w:bookmarkStart w:id="2203" w:name="_Toc29768054"/>
      <w:bookmarkStart w:id="2204" w:name="_Toc36044496"/>
      <w:bookmarkStart w:id="2205" w:name="_Toc37230401"/>
      <w:bookmarkStart w:id="2206" w:name="_Toc45907544"/>
      <w:bookmarkStart w:id="2207" w:name="_Toc53181649"/>
      <w:bookmarkStart w:id="2208" w:name="_Toc61127505"/>
      <w:bookmarkStart w:id="2209" w:name="_Toc67054519"/>
      <w:bookmarkStart w:id="2210" w:name="_Toc67061517"/>
      <w:r w:rsidRPr="00090C64">
        <w:t>6.6.4.4.2</w:t>
      </w:r>
      <w:r w:rsidRPr="00090C64">
        <w:tab/>
        <w:t>E-UTRA and NR method of test</w:t>
      </w:r>
      <w:bookmarkEnd w:id="2202"/>
      <w:bookmarkEnd w:id="2203"/>
      <w:bookmarkEnd w:id="2204"/>
      <w:bookmarkEnd w:id="2205"/>
      <w:bookmarkEnd w:id="2206"/>
      <w:bookmarkEnd w:id="2207"/>
      <w:bookmarkEnd w:id="2208"/>
      <w:bookmarkEnd w:id="2209"/>
      <w:bookmarkEnd w:id="2210"/>
    </w:p>
    <w:p w14:paraId="79612CB6" w14:textId="77777777" w:rsidR="00D57C09" w:rsidRPr="00090C64" w:rsidRDefault="00D57C09" w:rsidP="00554118">
      <w:pPr>
        <w:pStyle w:val="H6"/>
      </w:pPr>
      <w:bookmarkStart w:id="2211" w:name="_Toc21125065"/>
      <w:bookmarkStart w:id="2212" w:name="_Toc29768055"/>
      <w:bookmarkStart w:id="2213" w:name="_Toc36044497"/>
      <w:bookmarkStart w:id="2214" w:name="_Toc37230402"/>
      <w:bookmarkStart w:id="2215" w:name="_Toc45907545"/>
      <w:bookmarkStart w:id="2216" w:name="_Toc53181650"/>
      <w:r w:rsidRPr="00090C64">
        <w:t>6.6.4.4.2.1</w:t>
      </w:r>
      <w:r w:rsidRPr="00090C64">
        <w:tab/>
        <w:t>Initial conditions</w:t>
      </w:r>
      <w:bookmarkEnd w:id="2211"/>
      <w:bookmarkEnd w:id="2212"/>
      <w:bookmarkEnd w:id="2213"/>
      <w:bookmarkEnd w:id="2214"/>
      <w:bookmarkEnd w:id="2215"/>
      <w:bookmarkEnd w:id="2216"/>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2217" w:name="_Toc21125066"/>
      <w:bookmarkStart w:id="2218" w:name="_Toc29768056"/>
      <w:bookmarkStart w:id="2219" w:name="_Toc36044498"/>
      <w:bookmarkStart w:id="2220" w:name="_Toc37230403"/>
      <w:bookmarkStart w:id="2221" w:name="_Toc45907546"/>
      <w:bookmarkStart w:id="2222" w:name="_Toc53181651"/>
      <w:r w:rsidRPr="00090C64">
        <w:t>6.6.4.4.2.2</w:t>
      </w:r>
      <w:r w:rsidRPr="00090C64">
        <w:tab/>
        <w:t>Procedure</w:t>
      </w:r>
      <w:bookmarkEnd w:id="2217"/>
      <w:bookmarkEnd w:id="2218"/>
      <w:bookmarkEnd w:id="2219"/>
      <w:bookmarkEnd w:id="2220"/>
      <w:bookmarkEnd w:id="2221"/>
      <w:bookmarkEnd w:id="2222"/>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2223" w:name="_Toc21125067"/>
      <w:bookmarkStart w:id="2224" w:name="_Toc29768057"/>
      <w:bookmarkStart w:id="2225" w:name="_Toc36044499"/>
      <w:bookmarkStart w:id="2226" w:name="_Toc37230404"/>
      <w:bookmarkStart w:id="2227" w:name="_Toc45907547"/>
      <w:bookmarkStart w:id="2228" w:name="_Toc53181652"/>
      <w:bookmarkStart w:id="2229" w:name="_Toc61127506"/>
      <w:bookmarkStart w:id="2230" w:name="_Toc67054520"/>
      <w:bookmarkStart w:id="2231" w:name="_Toc67061518"/>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2223"/>
      <w:bookmarkEnd w:id="2224"/>
      <w:bookmarkEnd w:id="2225"/>
      <w:bookmarkEnd w:id="2226"/>
      <w:bookmarkEnd w:id="2227"/>
      <w:bookmarkEnd w:id="2228"/>
      <w:bookmarkEnd w:id="2229"/>
      <w:bookmarkEnd w:id="2230"/>
      <w:bookmarkEnd w:id="2231"/>
    </w:p>
    <w:p w14:paraId="00F26C32" w14:textId="77777777" w:rsidR="00D57C09" w:rsidRPr="00090C64" w:rsidRDefault="00D57C09" w:rsidP="00D57C09">
      <w:pPr>
        <w:pStyle w:val="Heading5"/>
      </w:pPr>
      <w:bookmarkStart w:id="2232" w:name="_Toc21125068"/>
      <w:bookmarkStart w:id="2233" w:name="_Toc29768058"/>
      <w:bookmarkStart w:id="2234" w:name="_Toc36044500"/>
      <w:bookmarkStart w:id="2235" w:name="_Toc37230405"/>
      <w:bookmarkStart w:id="2236" w:name="_Toc45907548"/>
      <w:bookmarkStart w:id="2237" w:name="_Toc53181653"/>
      <w:bookmarkStart w:id="2238" w:name="_Toc61127507"/>
      <w:bookmarkStart w:id="2239" w:name="_Toc67054521"/>
      <w:bookmarkStart w:id="2240" w:name="_Toc67061519"/>
      <w:r w:rsidRPr="00090C64">
        <w:t>6.6.4.5.1</w:t>
      </w:r>
      <w:r w:rsidRPr="00090C64">
        <w:tab/>
        <w:t>UTRA test requirement</w:t>
      </w:r>
      <w:bookmarkEnd w:id="2232"/>
      <w:bookmarkEnd w:id="2233"/>
      <w:bookmarkEnd w:id="2234"/>
      <w:bookmarkEnd w:id="2235"/>
      <w:bookmarkEnd w:id="2236"/>
      <w:bookmarkEnd w:id="2237"/>
      <w:bookmarkEnd w:id="2238"/>
      <w:bookmarkEnd w:id="2239"/>
      <w:bookmarkEnd w:id="2240"/>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2241" w:name="_Toc21125069"/>
      <w:bookmarkStart w:id="2242" w:name="_Toc29768059"/>
      <w:bookmarkStart w:id="2243" w:name="_Toc36044501"/>
      <w:bookmarkStart w:id="2244" w:name="_Toc37230406"/>
      <w:bookmarkStart w:id="2245" w:name="_Toc45907549"/>
      <w:bookmarkStart w:id="2246" w:name="_Toc53181654"/>
      <w:bookmarkStart w:id="2247" w:name="_Toc61127508"/>
      <w:bookmarkStart w:id="2248" w:name="_Toc67054522"/>
      <w:bookmarkStart w:id="2249" w:name="_Toc67061520"/>
      <w:r w:rsidRPr="00090C64">
        <w:t>6.6.4.5.2</w:t>
      </w:r>
      <w:r w:rsidRPr="00090C64">
        <w:tab/>
        <w:t>E-UTRA and NR test requirement</w:t>
      </w:r>
      <w:bookmarkEnd w:id="2241"/>
      <w:bookmarkEnd w:id="2242"/>
      <w:bookmarkEnd w:id="2243"/>
      <w:bookmarkEnd w:id="2244"/>
      <w:bookmarkEnd w:id="2245"/>
      <w:bookmarkEnd w:id="2246"/>
      <w:bookmarkEnd w:id="2247"/>
      <w:bookmarkEnd w:id="2248"/>
      <w:bookmarkEnd w:id="2249"/>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2250" w:name="_Toc21125070"/>
      <w:bookmarkStart w:id="2251" w:name="_Toc29768060"/>
      <w:bookmarkStart w:id="2252" w:name="_Toc36044502"/>
      <w:bookmarkStart w:id="2253" w:name="_Toc37230407"/>
      <w:bookmarkStart w:id="2254" w:name="_Toc45907550"/>
      <w:bookmarkStart w:id="2255" w:name="_Toc53181655"/>
      <w:bookmarkStart w:id="2256" w:name="_Toc61127509"/>
      <w:bookmarkStart w:id="2257" w:name="_Toc67054523"/>
      <w:bookmarkStart w:id="2258" w:name="_Toc67061521"/>
      <w:r w:rsidRPr="00090C64">
        <w:lastRenderedPageBreak/>
        <w:t>6.7</w:t>
      </w:r>
      <w:r w:rsidRPr="00090C64">
        <w:tab/>
        <w:t>OTA Unwanted Emissions</w:t>
      </w:r>
      <w:bookmarkEnd w:id="2250"/>
      <w:bookmarkEnd w:id="2251"/>
      <w:bookmarkEnd w:id="2252"/>
      <w:bookmarkEnd w:id="2253"/>
      <w:bookmarkEnd w:id="2254"/>
      <w:bookmarkEnd w:id="2255"/>
      <w:bookmarkEnd w:id="2256"/>
      <w:bookmarkEnd w:id="2257"/>
      <w:bookmarkEnd w:id="2258"/>
    </w:p>
    <w:p w14:paraId="414C333A" w14:textId="77777777" w:rsidR="00D57C09" w:rsidRPr="00090C64" w:rsidRDefault="00D57C09" w:rsidP="00D57C09">
      <w:pPr>
        <w:pStyle w:val="Heading3"/>
      </w:pPr>
      <w:bookmarkStart w:id="2259" w:name="_Toc21125071"/>
      <w:bookmarkStart w:id="2260" w:name="_Toc29768061"/>
      <w:bookmarkStart w:id="2261" w:name="_Toc36044503"/>
      <w:bookmarkStart w:id="2262" w:name="_Toc37230408"/>
      <w:bookmarkStart w:id="2263" w:name="_Toc45907551"/>
      <w:bookmarkStart w:id="2264" w:name="_Toc53181656"/>
      <w:bookmarkStart w:id="2265" w:name="_Toc61127510"/>
      <w:bookmarkStart w:id="2266" w:name="_Toc67054524"/>
      <w:bookmarkStart w:id="2267" w:name="_Toc67061522"/>
      <w:r w:rsidRPr="00090C64">
        <w:t>6.7.1</w:t>
      </w:r>
      <w:r w:rsidRPr="00090C64">
        <w:tab/>
        <w:t>General</w:t>
      </w:r>
      <w:bookmarkEnd w:id="2259"/>
      <w:bookmarkEnd w:id="2260"/>
      <w:bookmarkEnd w:id="2261"/>
      <w:bookmarkEnd w:id="2262"/>
      <w:bookmarkEnd w:id="2263"/>
      <w:bookmarkEnd w:id="2264"/>
      <w:bookmarkEnd w:id="2265"/>
      <w:bookmarkEnd w:id="2266"/>
      <w:bookmarkEnd w:id="2267"/>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2268" w:name="_Toc21125072"/>
      <w:bookmarkStart w:id="2269" w:name="_Toc29768062"/>
      <w:bookmarkStart w:id="2270" w:name="_Toc36044504"/>
      <w:bookmarkStart w:id="2271" w:name="_Toc37230409"/>
      <w:bookmarkStart w:id="2272" w:name="_Toc45907552"/>
      <w:bookmarkStart w:id="2273" w:name="_Toc53181657"/>
      <w:bookmarkStart w:id="2274" w:name="_Toc61127511"/>
      <w:bookmarkStart w:id="2275" w:name="_Toc67054525"/>
      <w:bookmarkStart w:id="2276" w:name="_Toc67061523"/>
      <w:r w:rsidRPr="00090C64">
        <w:t>6.7.2</w:t>
      </w:r>
      <w:r w:rsidRPr="00090C64">
        <w:tab/>
        <w:t>OTA occupied bandwidth</w:t>
      </w:r>
      <w:bookmarkEnd w:id="2268"/>
      <w:bookmarkEnd w:id="2269"/>
      <w:bookmarkEnd w:id="2270"/>
      <w:bookmarkEnd w:id="2271"/>
      <w:bookmarkEnd w:id="2272"/>
      <w:bookmarkEnd w:id="2273"/>
      <w:bookmarkEnd w:id="2274"/>
      <w:bookmarkEnd w:id="2275"/>
      <w:bookmarkEnd w:id="2276"/>
    </w:p>
    <w:p w14:paraId="11C23F87" w14:textId="77777777" w:rsidR="00D57C09" w:rsidRPr="00090C64" w:rsidRDefault="00D57C09" w:rsidP="00D57C09">
      <w:pPr>
        <w:pStyle w:val="Heading4"/>
        <w:rPr>
          <w:lang w:eastAsia="sv-SE"/>
        </w:rPr>
      </w:pPr>
      <w:bookmarkStart w:id="2277" w:name="_Toc21125073"/>
      <w:bookmarkStart w:id="2278" w:name="_Toc29768063"/>
      <w:bookmarkStart w:id="2279" w:name="_Toc36044505"/>
      <w:bookmarkStart w:id="2280" w:name="_Toc37230410"/>
      <w:bookmarkStart w:id="2281" w:name="_Toc45907553"/>
      <w:bookmarkStart w:id="2282" w:name="_Toc53181658"/>
      <w:bookmarkStart w:id="2283" w:name="_Toc61127512"/>
      <w:bookmarkStart w:id="2284" w:name="_Toc67054526"/>
      <w:bookmarkStart w:id="2285" w:name="_Toc67061524"/>
      <w:r w:rsidRPr="00090C64">
        <w:rPr>
          <w:lang w:eastAsia="sv-SE"/>
        </w:rPr>
        <w:t>6.7.2.1</w:t>
      </w:r>
      <w:r w:rsidRPr="00090C64">
        <w:rPr>
          <w:lang w:eastAsia="sv-SE"/>
        </w:rPr>
        <w:tab/>
        <w:t>Definition and applicability</w:t>
      </w:r>
      <w:bookmarkEnd w:id="2277"/>
      <w:bookmarkEnd w:id="2278"/>
      <w:bookmarkEnd w:id="2279"/>
      <w:bookmarkEnd w:id="2280"/>
      <w:bookmarkEnd w:id="2281"/>
      <w:bookmarkEnd w:id="2282"/>
      <w:bookmarkEnd w:id="2283"/>
      <w:bookmarkEnd w:id="2284"/>
      <w:bookmarkEnd w:id="228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2286" w:name="_Toc21125074"/>
      <w:bookmarkStart w:id="2287" w:name="_Toc29768064"/>
      <w:bookmarkStart w:id="2288" w:name="_Toc36044506"/>
      <w:bookmarkStart w:id="2289" w:name="_Toc37230411"/>
      <w:bookmarkStart w:id="2290" w:name="_Toc45907554"/>
      <w:bookmarkStart w:id="2291" w:name="_Toc53181659"/>
      <w:bookmarkStart w:id="2292" w:name="_Toc61127513"/>
      <w:bookmarkStart w:id="2293" w:name="_Toc67054527"/>
      <w:bookmarkStart w:id="2294" w:name="_Toc67061525"/>
      <w:r w:rsidRPr="00090C64">
        <w:rPr>
          <w:lang w:eastAsia="sv-SE"/>
        </w:rPr>
        <w:t>6.7.2.2</w:t>
      </w:r>
      <w:r w:rsidRPr="00090C64">
        <w:rPr>
          <w:lang w:eastAsia="sv-SE"/>
        </w:rPr>
        <w:tab/>
        <w:t>Minimum Requirement</w:t>
      </w:r>
      <w:bookmarkEnd w:id="2286"/>
      <w:bookmarkEnd w:id="2287"/>
      <w:bookmarkEnd w:id="2288"/>
      <w:bookmarkEnd w:id="2289"/>
      <w:bookmarkEnd w:id="2290"/>
      <w:bookmarkEnd w:id="2291"/>
      <w:bookmarkEnd w:id="2292"/>
      <w:bookmarkEnd w:id="2293"/>
      <w:bookmarkEnd w:id="2294"/>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2295" w:name="_Toc21125075"/>
      <w:bookmarkStart w:id="2296" w:name="_Toc29768065"/>
      <w:bookmarkStart w:id="2297" w:name="_Toc36044507"/>
      <w:bookmarkStart w:id="2298" w:name="_Toc37230412"/>
      <w:bookmarkStart w:id="2299" w:name="_Toc45907555"/>
      <w:bookmarkStart w:id="2300" w:name="_Toc53181660"/>
      <w:bookmarkStart w:id="2301" w:name="_Toc61127514"/>
      <w:bookmarkStart w:id="2302" w:name="_Toc67054528"/>
      <w:bookmarkStart w:id="2303" w:name="_Toc67061526"/>
      <w:r w:rsidRPr="00090C64">
        <w:rPr>
          <w:lang w:eastAsia="sv-SE"/>
        </w:rPr>
        <w:lastRenderedPageBreak/>
        <w:t>6.7.2.3</w:t>
      </w:r>
      <w:r w:rsidRPr="00090C64">
        <w:rPr>
          <w:lang w:eastAsia="sv-SE"/>
        </w:rPr>
        <w:tab/>
        <w:t>Test purpose</w:t>
      </w:r>
      <w:bookmarkEnd w:id="2295"/>
      <w:bookmarkEnd w:id="2296"/>
      <w:bookmarkEnd w:id="2297"/>
      <w:bookmarkEnd w:id="2298"/>
      <w:bookmarkEnd w:id="2299"/>
      <w:bookmarkEnd w:id="2300"/>
      <w:bookmarkEnd w:id="2301"/>
      <w:bookmarkEnd w:id="2302"/>
      <w:bookmarkEnd w:id="2303"/>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2304" w:name="_Toc21125076"/>
      <w:bookmarkStart w:id="2305" w:name="_Toc29768066"/>
      <w:bookmarkStart w:id="2306" w:name="_Toc36044508"/>
      <w:bookmarkStart w:id="2307" w:name="_Toc37230413"/>
      <w:bookmarkStart w:id="2308" w:name="_Toc45907556"/>
      <w:bookmarkStart w:id="2309" w:name="_Toc53181661"/>
      <w:bookmarkStart w:id="2310" w:name="_Toc61127515"/>
      <w:bookmarkStart w:id="2311" w:name="_Toc67054529"/>
      <w:bookmarkStart w:id="2312" w:name="_Toc67061527"/>
      <w:r w:rsidRPr="00090C64">
        <w:rPr>
          <w:lang w:eastAsia="sv-SE"/>
        </w:rPr>
        <w:t>6.</w:t>
      </w:r>
      <w:r w:rsidRPr="00090C64">
        <w:rPr>
          <w:lang w:eastAsia="zh-CN"/>
        </w:rPr>
        <w:t>7.2.</w:t>
      </w:r>
      <w:r w:rsidRPr="00090C64">
        <w:rPr>
          <w:lang w:eastAsia="sv-SE"/>
        </w:rPr>
        <w:t>4</w:t>
      </w:r>
      <w:r w:rsidRPr="00090C64">
        <w:rPr>
          <w:lang w:eastAsia="sv-SE"/>
        </w:rPr>
        <w:tab/>
        <w:t>Method of test</w:t>
      </w:r>
      <w:bookmarkEnd w:id="2304"/>
      <w:bookmarkEnd w:id="2305"/>
      <w:bookmarkEnd w:id="2306"/>
      <w:bookmarkEnd w:id="2307"/>
      <w:bookmarkEnd w:id="2308"/>
      <w:bookmarkEnd w:id="2309"/>
      <w:bookmarkEnd w:id="2310"/>
      <w:bookmarkEnd w:id="2311"/>
      <w:bookmarkEnd w:id="2312"/>
    </w:p>
    <w:p w14:paraId="4001BE67" w14:textId="77777777" w:rsidR="00D57C09" w:rsidRPr="00090C64" w:rsidRDefault="00D57C09" w:rsidP="00D57C09">
      <w:pPr>
        <w:pStyle w:val="Heading5"/>
        <w:rPr>
          <w:lang w:eastAsia="sv-SE"/>
        </w:rPr>
      </w:pPr>
      <w:bookmarkStart w:id="2313" w:name="_Toc21125077"/>
      <w:bookmarkStart w:id="2314" w:name="_Toc29768067"/>
      <w:bookmarkStart w:id="2315" w:name="_Toc36044509"/>
      <w:bookmarkStart w:id="2316" w:name="_Toc37230414"/>
      <w:bookmarkStart w:id="2317" w:name="_Toc45907557"/>
      <w:bookmarkStart w:id="2318" w:name="_Toc53181662"/>
      <w:bookmarkStart w:id="2319" w:name="_Toc61127516"/>
      <w:bookmarkStart w:id="2320" w:name="_Toc67054530"/>
      <w:bookmarkStart w:id="2321" w:name="_Toc67061528"/>
      <w:r w:rsidRPr="00090C64">
        <w:rPr>
          <w:lang w:eastAsia="sv-SE"/>
        </w:rPr>
        <w:t>6.7.2.4.1</w:t>
      </w:r>
      <w:r w:rsidRPr="00090C64">
        <w:rPr>
          <w:lang w:eastAsia="sv-SE"/>
        </w:rPr>
        <w:tab/>
        <w:t>Initial conditions</w:t>
      </w:r>
      <w:bookmarkEnd w:id="2313"/>
      <w:bookmarkEnd w:id="2314"/>
      <w:bookmarkEnd w:id="2315"/>
      <w:bookmarkEnd w:id="2316"/>
      <w:bookmarkEnd w:id="2317"/>
      <w:bookmarkEnd w:id="2318"/>
      <w:bookmarkEnd w:id="2319"/>
      <w:bookmarkEnd w:id="2320"/>
      <w:bookmarkEnd w:id="2321"/>
    </w:p>
    <w:p w14:paraId="1DF23F4D" w14:textId="77777777" w:rsidR="00D57C09" w:rsidRPr="00090C64" w:rsidRDefault="00D57C09" w:rsidP="00554118">
      <w:pPr>
        <w:pStyle w:val="H6"/>
        <w:rPr>
          <w:rFonts w:eastAsia="Yu Mincho"/>
        </w:rPr>
      </w:pPr>
      <w:bookmarkStart w:id="2322" w:name="_Toc21125078"/>
      <w:bookmarkStart w:id="2323" w:name="_Toc29768068"/>
      <w:bookmarkStart w:id="2324" w:name="_Toc36044510"/>
      <w:bookmarkStart w:id="2325" w:name="_Toc37230415"/>
      <w:bookmarkStart w:id="2326" w:name="_Toc45907558"/>
      <w:bookmarkStart w:id="2327" w:name="_Toc53181663"/>
      <w:r w:rsidRPr="00090C64">
        <w:rPr>
          <w:rFonts w:eastAsia="Yu Mincho"/>
        </w:rPr>
        <w:t>6.7.2.4.1.1</w:t>
      </w:r>
      <w:r w:rsidRPr="00090C64">
        <w:rPr>
          <w:rFonts w:eastAsia="Yu Mincho"/>
        </w:rPr>
        <w:tab/>
        <w:t>General test conditions</w:t>
      </w:r>
      <w:bookmarkEnd w:id="2322"/>
      <w:bookmarkEnd w:id="2323"/>
      <w:bookmarkEnd w:id="2324"/>
      <w:bookmarkEnd w:id="2325"/>
      <w:bookmarkEnd w:id="2326"/>
      <w:bookmarkEnd w:id="2327"/>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2328" w:name="_Toc21125079"/>
      <w:bookmarkStart w:id="2329" w:name="_Toc29768069"/>
      <w:bookmarkStart w:id="2330" w:name="_Toc36044511"/>
      <w:bookmarkStart w:id="2331" w:name="_Toc37230416"/>
      <w:bookmarkStart w:id="2332" w:name="_Toc45907559"/>
      <w:bookmarkStart w:id="2333" w:name="_Toc53181664"/>
      <w:r w:rsidRPr="00090C64">
        <w:t>6.7.2.4.1.2</w:t>
      </w:r>
      <w:r w:rsidRPr="00090C64">
        <w:tab/>
        <w:t>UTRA FDD</w:t>
      </w:r>
      <w:bookmarkEnd w:id="2328"/>
      <w:bookmarkEnd w:id="2329"/>
      <w:bookmarkEnd w:id="2330"/>
      <w:bookmarkEnd w:id="2331"/>
      <w:bookmarkEnd w:id="2332"/>
      <w:bookmarkEnd w:id="2333"/>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2334" w:name="_Toc21125080"/>
      <w:bookmarkStart w:id="2335" w:name="_Toc29768070"/>
      <w:bookmarkStart w:id="2336" w:name="_Toc36044512"/>
      <w:bookmarkStart w:id="2337" w:name="_Toc37230417"/>
      <w:bookmarkStart w:id="2338" w:name="_Toc45907560"/>
      <w:bookmarkStart w:id="2339" w:name="_Toc53181665"/>
      <w:r w:rsidRPr="00090C64">
        <w:t>6.7.2.4.1.3</w:t>
      </w:r>
      <w:r w:rsidRPr="00090C64">
        <w:tab/>
        <w:t>E-UTRA and NR</w:t>
      </w:r>
      <w:bookmarkEnd w:id="2334"/>
      <w:bookmarkEnd w:id="2335"/>
      <w:bookmarkEnd w:id="2336"/>
      <w:bookmarkEnd w:id="2337"/>
      <w:bookmarkEnd w:id="2338"/>
      <w:bookmarkEnd w:id="2339"/>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2340" w:name="_Toc21125081"/>
      <w:bookmarkStart w:id="2341" w:name="_Toc29768071"/>
      <w:bookmarkStart w:id="2342" w:name="_Toc36044513"/>
      <w:bookmarkStart w:id="2343" w:name="_Toc37230418"/>
      <w:bookmarkStart w:id="2344" w:name="_Toc45907561"/>
      <w:bookmarkStart w:id="2345" w:name="_Toc53181666"/>
      <w:bookmarkStart w:id="2346" w:name="_Toc61127517"/>
      <w:bookmarkStart w:id="2347" w:name="_Toc67054531"/>
      <w:bookmarkStart w:id="2348" w:name="_Toc67061529"/>
      <w:r w:rsidRPr="00090C64">
        <w:rPr>
          <w:lang w:eastAsia="sv-SE"/>
        </w:rPr>
        <w:t>6.7.2.4.2</w:t>
      </w:r>
      <w:r w:rsidRPr="00090C64">
        <w:rPr>
          <w:lang w:eastAsia="sv-SE"/>
        </w:rPr>
        <w:tab/>
        <w:t>Procedure</w:t>
      </w:r>
      <w:bookmarkEnd w:id="2340"/>
      <w:bookmarkEnd w:id="2341"/>
      <w:bookmarkEnd w:id="2342"/>
      <w:bookmarkEnd w:id="2343"/>
      <w:bookmarkEnd w:id="2344"/>
      <w:bookmarkEnd w:id="2345"/>
      <w:bookmarkEnd w:id="2346"/>
      <w:bookmarkEnd w:id="2347"/>
      <w:bookmarkEnd w:id="2348"/>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866EC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2349" w:name="_Toc21125082"/>
      <w:bookmarkStart w:id="2350" w:name="_Toc29768072"/>
      <w:bookmarkStart w:id="2351" w:name="_Toc36044514"/>
      <w:bookmarkStart w:id="2352" w:name="_Toc37230419"/>
      <w:bookmarkStart w:id="2353" w:name="_Toc45907562"/>
      <w:bookmarkStart w:id="2354" w:name="_Toc53181667"/>
      <w:bookmarkStart w:id="2355" w:name="_Toc61127518"/>
      <w:bookmarkStart w:id="2356" w:name="_Toc67054532"/>
      <w:bookmarkStart w:id="2357" w:name="_Toc67061530"/>
      <w:r w:rsidRPr="00090C64">
        <w:rPr>
          <w:lang w:eastAsia="sv-SE"/>
        </w:rPr>
        <w:t>6.</w:t>
      </w:r>
      <w:r w:rsidRPr="00090C64">
        <w:rPr>
          <w:lang w:eastAsia="zh-CN"/>
        </w:rPr>
        <w:t>7.2.</w:t>
      </w:r>
      <w:r w:rsidRPr="00090C64">
        <w:rPr>
          <w:lang w:eastAsia="sv-SE"/>
        </w:rPr>
        <w:t>5</w:t>
      </w:r>
      <w:r w:rsidRPr="00090C64">
        <w:rPr>
          <w:lang w:eastAsia="sv-SE"/>
        </w:rPr>
        <w:tab/>
        <w:t>Test Requirement</w:t>
      </w:r>
      <w:bookmarkEnd w:id="2349"/>
      <w:bookmarkEnd w:id="2350"/>
      <w:bookmarkEnd w:id="2351"/>
      <w:bookmarkEnd w:id="2352"/>
      <w:bookmarkEnd w:id="2353"/>
      <w:bookmarkEnd w:id="2354"/>
      <w:bookmarkEnd w:id="2355"/>
      <w:bookmarkEnd w:id="2356"/>
      <w:bookmarkEnd w:id="2357"/>
    </w:p>
    <w:p w14:paraId="3BC0C1E0" w14:textId="77777777" w:rsidR="00D57C09" w:rsidRPr="00090C64" w:rsidRDefault="00D57C09" w:rsidP="00D57C09">
      <w:pPr>
        <w:pStyle w:val="Heading5"/>
      </w:pPr>
      <w:bookmarkStart w:id="2358" w:name="_Toc21125083"/>
      <w:bookmarkStart w:id="2359" w:name="_Toc29768073"/>
      <w:bookmarkStart w:id="2360" w:name="_Toc36044515"/>
      <w:bookmarkStart w:id="2361" w:name="_Toc37230420"/>
      <w:bookmarkStart w:id="2362" w:name="_Toc45907563"/>
      <w:bookmarkStart w:id="2363" w:name="_Toc53181668"/>
      <w:bookmarkStart w:id="2364" w:name="_Toc61127519"/>
      <w:bookmarkStart w:id="2365" w:name="_Toc67054533"/>
      <w:bookmarkStart w:id="2366" w:name="_Toc67061531"/>
      <w:r w:rsidRPr="00090C64">
        <w:t>6.7.2.5.1</w:t>
      </w:r>
      <w:r w:rsidRPr="00090C64">
        <w:tab/>
        <w:t>MSR</w:t>
      </w:r>
      <w:bookmarkEnd w:id="2358"/>
      <w:bookmarkEnd w:id="2359"/>
      <w:bookmarkEnd w:id="2360"/>
      <w:bookmarkEnd w:id="2361"/>
      <w:bookmarkEnd w:id="2362"/>
      <w:bookmarkEnd w:id="2363"/>
      <w:bookmarkEnd w:id="2364"/>
      <w:bookmarkEnd w:id="2365"/>
      <w:bookmarkEnd w:id="2366"/>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2367" w:name="_Toc21125084"/>
      <w:bookmarkStart w:id="2368" w:name="_Toc29768074"/>
      <w:bookmarkStart w:id="2369" w:name="_Toc36044516"/>
      <w:bookmarkStart w:id="2370" w:name="_Toc37230421"/>
      <w:bookmarkStart w:id="2371" w:name="_Toc45907564"/>
      <w:bookmarkStart w:id="2372" w:name="_Toc53181669"/>
      <w:bookmarkStart w:id="2373" w:name="_Toc61127520"/>
      <w:bookmarkStart w:id="2374" w:name="_Toc67054534"/>
      <w:bookmarkStart w:id="2375" w:name="_Toc67061532"/>
      <w:r w:rsidRPr="00090C64">
        <w:t>6.7.2.5.2</w:t>
      </w:r>
      <w:r w:rsidRPr="00090C64">
        <w:tab/>
        <w:t>UTRA FDD</w:t>
      </w:r>
      <w:bookmarkEnd w:id="2367"/>
      <w:bookmarkEnd w:id="2368"/>
      <w:bookmarkEnd w:id="2369"/>
      <w:bookmarkEnd w:id="2370"/>
      <w:bookmarkEnd w:id="2371"/>
      <w:bookmarkEnd w:id="2372"/>
      <w:bookmarkEnd w:id="2373"/>
      <w:bookmarkEnd w:id="2374"/>
      <w:bookmarkEnd w:id="2375"/>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2376" w:name="_Toc21125085"/>
      <w:bookmarkStart w:id="2377" w:name="_Toc29768075"/>
      <w:bookmarkStart w:id="2378" w:name="_Toc36044517"/>
      <w:bookmarkStart w:id="2379" w:name="_Toc37230422"/>
      <w:bookmarkStart w:id="2380" w:name="_Toc45907565"/>
      <w:bookmarkStart w:id="2381" w:name="_Toc53181670"/>
      <w:bookmarkStart w:id="2382" w:name="_Toc61127521"/>
      <w:bookmarkStart w:id="2383" w:name="_Toc67054535"/>
      <w:bookmarkStart w:id="2384" w:name="_Toc67061533"/>
      <w:r w:rsidRPr="00090C64">
        <w:t>6.7.2.5.3</w:t>
      </w:r>
      <w:r w:rsidRPr="00090C64">
        <w:tab/>
        <w:t>E-UTRA</w:t>
      </w:r>
      <w:bookmarkEnd w:id="2376"/>
      <w:bookmarkEnd w:id="2377"/>
      <w:bookmarkEnd w:id="2378"/>
      <w:bookmarkEnd w:id="2379"/>
      <w:bookmarkEnd w:id="2380"/>
      <w:bookmarkEnd w:id="2381"/>
      <w:bookmarkEnd w:id="2382"/>
      <w:bookmarkEnd w:id="2383"/>
      <w:bookmarkEnd w:id="2384"/>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2385" w:name="_Toc21125086"/>
      <w:bookmarkStart w:id="2386" w:name="_Toc29768076"/>
      <w:bookmarkStart w:id="2387" w:name="_Toc36044518"/>
      <w:bookmarkStart w:id="2388" w:name="_Toc37230423"/>
      <w:bookmarkStart w:id="2389" w:name="_Toc45907566"/>
      <w:bookmarkStart w:id="2390" w:name="_Toc53181671"/>
      <w:bookmarkStart w:id="2391" w:name="_Toc61127522"/>
      <w:bookmarkStart w:id="2392" w:name="_Toc67054536"/>
      <w:bookmarkStart w:id="2393" w:name="_Toc67061534"/>
      <w:r w:rsidRPr="00090C64">
        <w:t>6.7.3</w:t>
      </w:r>
      <w:r w:rsidRPr="00090C64">
        <w:tab/>
        <w:t>OTA Adjacent Channel Leakage power Ratio</w:t>
      </w:r>
      <w:bookmarkEnd w:id="2385"/>
      <w:bookmarkEnd w:id="2386"/>
      <w:bookmarkEnd w:id="2387"/>
      <w:bookmarkEnd w:id="2388"/>
      <w:bookmarkEnd w:id="2389"/>
      <w:bookmarkEnd w:id="2390"/>
      <w:bookmarkEnd w:id="2391"/>
      <w:bookmarkEnd w:id="2392"/>
      <w:bookmarkEnd w:id="2393"/>
    </w:p>
    <w:p w14:paraId="4B8C53F7" w14:textId="77777777" w:rsidR="00D57C09" w:rsidRPr="00090C64" w:rsidRDefault="00D57C09" w:rsidP="00D57C09">
      <w:pPr>
        <w:pStyle w:val="Heading4"/>
        <w:rPr>
          <w:lang w:eastAsia="sv-SE"/>
        </w:rPr>
      </w:pPr>
      <w:bookmarkStart w:id="2394" w:name="_Toc21125087"/>
      <w:bookmarkStart w:id="2395" w:name="_Toc29768077"/>
      <w:bookmarkStart w:id="2396" w:name="_Toc36044519"/>
      <w:bookmarkStart w:id="2397" w:name="_Toc37230424"/>
      <w:bookmarkStart w:id="2398" w:name="_Toc45907567"/>
      <w:bookmarkStart w:id="2399" w:name="_Toc53181672"/>
      <w:bookmarkStart w:id="2400" w:name="_Toc61127523"/>
      <w:bookmarkStart w:id="2401" w:name="_Toc67054537"/>
      <w:bookmarkStart w:id="2402" w:name="_Toc67061535"/>
      <w:r w:rsidRPr="00090C64">
        <w:rPr>
          <w:lang w:eastAsia="sv-SE"/>
        </w:rPr>
        <w:t>6.7.3.1</w:t>
      </w:r>
      <w:r w:rsidRPr="00090C64">
        <w:rPr>
          <w:lang w:eastAsia="sv-SE"/>
        </w:rPr>
        <w:tab/>
        <w:t>Definition and applicability</w:t>
      </w:r>
      <w:bookmarkEnd w:id="2394"/>
      <w:bookmarkEnd w:id="2395"/>
      <w:bookmarkEnd w:id="2396"/>
      <w:bookmarkEnd w:id="2397"/>
      <w:bookmarkEnd w:id="2398"/>
      <w:bookmarkEnd w:id="2399"/>
      <w:bookmarkEnd w:id="2400"/>
      <w:bookmarkEnd w:id="2401"/>
      <w:bookmarkEnd w:id="2402"/>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2403" w:name="_Toc21125088"/>
      <w:bookmarkStart w:id="2404" w:name="_Toc29768078"/>
      <w:bookmarkStart w:id="2405" w:name="_Toc36044520"/>
      <w:bookmarkStart w:id="2406" w:name="_Toc37230425"/>
      <w:bookmarkStart w:id="2407" w:name="_Toc45907568"/>
      <w:bookmarkStart w:id="2408" w:name="_Toc53181673"/>
      <w:bookmarkStart w:id="2409" w:name="_Toc61127524"/>
      <w:bookmarkStart w:id="2410" w:name="_Toc67054538"/>
      <w:bookmarkStart w:id="2411" w:name="_Toc67061536"/>
      <w:r w:rsidRPr="00090C64">
        <w:rPr>
          <w:lang w:eastAsia="sv-SE"/>
        </w:rPr>
        <w:t>6.7.3.2</w:t>
      </w:r>
      <w:r w:rsidRPr="00090C64">
        <w:rPr>
          <w:lang w:eastAsia="sv-SE"/>
        </w:rPr>
        <w:tab/>
        <w:t>Minimum Requirement</w:t>
      </w:r>
      <w:bookmarkEnd w:id="2403"/>
      <w:bookmarkEnd w:id="2404"/>
      <w:bookmarkEnd w:id="2405"/>
      <w:bookmarkEnd w:id="2406"/>
      <w:bookmarkEnd w:id="2407"/>
      <w:bookmarkEnd w:id="2408"/>
      <w:bookmarkEnd w:id="2409"/>
      <w:bookmarkEnd w:id="2410"/>
      <w:bookmarkEnd w:id="2411"/>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2412" w:name="_Toc21125089"/>
      <w:bookmarkStart w:id="2413" w:name="_Toc29768079"/>
      <w:bookmarkStart w:id="2414" w:name="_Toc36044521"/>
      <w:bookmarkStart w:id="2415" w:name="_Toc37230426"/>
      <w:bookmarkStart w:id="2416" w:name="_Toc45907569"/>
      <w:bookmarkStart w:id="2417" w:name="_Toc53181674"/>
      <w:bookmarkStart w:id="2418" w:name="_Toc61127525"/>
      <w:bookmarkStart w:id="2419" w:name="_Toc67054539"/>
      <w:bookmarkStart w:id="2420" w:name="_Toc67061537"/>
      <w:r w:rsidRPr="00090C64">
        <w:rPr>
          <w:lang w:eastAsia="sv-SE"/>
        </w:rPr>
        <w:t>6.7.3.3</w:t>
      </w:r>
      <w:r w:rsidRPr="00090C64">
        <w:rPr>
          <w:lang w:eastAsia="sv-SE"/>
        </w:rPr>
        <w:tab/>
        <w:t>Test purpose</w:t>
      </w:r>
      <w:bookmarkEnd w:id="2412"/>
      <w:bookmarkEnd w:id="2413"/>
      <w:bookmarkEnd w:id="2414"/>
      <w:bookmarkEnd w:id="2415"/>
      <w:bookmarkEnd w:id="2416"/>
      <w:bookmarkEnd w:id="2417"/>
      <w:bookmarkEnd w:id="2418"/>
      <w:bookmarkEnd w:id="2419"/>
      <w:bookmarkEnd w:id="2420"/>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2421" w:name="_Toc21125090"/>
      <w:bookmarkStart w:id="2422" w:name="_Toc29768080"/>
      <w:bookmarkStart w:id="2423" w:name="_Toc36044522"/>
      <w:bookmarkStart w:id="2424" w:name="_Toc37230427"/>
      <w:bookmarkStart w:id="2425" w:name="_Toc45907570"/>
      <w:bookmarkStart w:id="2426" w:name="_Toc53181675"/>
      <w:bookmarkStart w:id="2427" w:name="_Toc61127526"/>
      <w:bookmarkStart w:id="2428" w:name="_Toc67054540"/>
      <w:bookmarkStart w:id="2429" w:name="_Toc67061538"/>
      <w:r w:rsidRPr="00090C64">
        <w:rPr>
          <w:lang w:eastAsia="sv-SE"/>
        </w:rPr>
        <w:t>6.</w:t>
      </w:r>
      <w:r w:rsidRPr="00090C64">
        <w:rPr>
          <w:lang w:eastAsia="zh-CN"/>
        </w:rPr>
        <w:t>7.3.</w:t>
      </w:r>
      <w:r w:rsidRPr="00090C64">
        <w:rPr>
          <w:lang w:eastAsia="sv-SE"/>
        </w:rPr>
        <w:t>4</w:t>
      </w:r>
      <w:r w:rsidRPr="00090C64">
        <w:rPr>
          <w:lang w:eastAsia="sv-SE"/>
        </w:rPr>
        <w:tab/>
        <w:t>Method of test</w:t>
      </w:r>
      <w:bookmarkEnd w:id="2421"/>
      <w:bookmarkEnd w:id="2422"/>
      <w:bookmarkEnd w:id="2423"/>
      <w:bookmarkEnd w:id="2424"/>
      <w:bookmarkEnd w:id="2425"/>
      <w:bookmarkEnd w:id="2426"/>
      <w:bookmarkEnd w:id="2427"/>
      <w:bookmarkEnd w:id="2428"/>
      <w:bookmarkEnd w:id="2429"/>
    </w:p>
    <w:p w14:paraId="233B5CFD" w14:textId="77777777" w:rsidR="00D57C09" w:rsidRPr="00090C64" w:rsidRDefault="00D57C09" w:rsidP="00D57C09">
      <w:pPr>
        <w:pStyle w:val="Heading5"/>
        <w:rPr>
          <w:lang w:eastAsia="sv-SE"/>
        </w:rPr>
      </w:pPr>
      <w:bookmarkStart w:id="2430" w:name="_Toc21125091"/>
      <w:bookmarkStart w:id="2431" w:name="_Toc29768081"/>
      <w:bookmarkStart w:id="2432" w:name="_Toc36044523"/>
      <w:bookmarkStart w:id="2433" w:name="_Toc37230428"/>
      <w:bookmarkStart w:id="2434" w:name="_Toc45907571"/>
      <w:bookmarkStart w:id="2435" w:name="_Toc53181676"/>
      <w:bookmarkStart w:id="2436" w:name="_Toc61127527"/>
      <w:bookmarkStart w:id="2437" w:name="_Toc67054541"/>
      <w:bookmarkStart w:id="2438" w:name="_Toc67061539"/>
      <w:r w:rsidRPr="00090C64">
        <w:rPr>
          <w:lang w:eastAsia="sv-SE"/>
        </w:rPr>
        <w:t>6.7.3.4.1</w:t>
      </w:r>
      <w:r w:rsidRPr="00090C64">
        <w:rPr>
          <w:lang w:eastAsia="sv-SE"/>
        </w:rPr>
        <w:tab/>
        <w:t>Initial conditions</w:t>
      </w:r>
      <w:bookmarkEnd w:id="2430"/>
      <w:bookmarkEnd w:id="2431"/>
      <w:bookmarkEnd w:id="2432"/>
      <w:bookmarkEnd w:id="2433"/>
      <w:bookmarkEnd w:id="2434"/>
      <w:bookmarkEnd w:id="2435"/>
      <w:bookmarkEnd w:id="2436"/>
      <w:bookmarkEnd w:id="2437"/>
      <w:bookmarkEnd w:id="2438"/>
    </w:p>
    <w:p w14:paraId="376B21F7" w14:textId="77777777" w:rsidR="00D57C09" w:rsidRPr="00090C64" w:rsidRDefault="00D57C09" w:rsidP="00554118">
      <w:pPr>
        <w:pStyle w:val="H6"/>
        <w:rPr>
          <w:lang w:eastAsia="sv-SE"/>
        </w:rPr>
      </w:pPr>
      <w:bookmarkStart w:id="2439" w:name="_Toc21125092"/>
      <w:bookmarkStart w:id="2440" w:name="_Toc29768082"/>
      <w:bookmarkStart w:id="2441" w:name="_Toc36044524"/>
      <w:bookmarkStart w:id="2442" w:name="_Toc37230429"/>
      <w:bookmarkStart w:id="2443" w:name="_Toc45907572"/>
      <w:bookmarkStart w:id="2444" w:name="_Toc53181677"/>
      <w:r w:rsidRPr="00090C64">
        <w:rPr>
          <w:lang w:eastAsia="sv-SE"/>
        </w:rPr>
        <w:t>6.7.3.4.1.1</w:t>
      </w:r>
      <w:r w:rsidRPr="00090C64">
        <w:rPr>
          <w:lang w:eastAsia="sv-SE"/>
        </w:rPr>
        <w:tab/>
        <w:t>General test conditions</w:t>
      </w:r>
      <w:bookmarkEnd w:id="2439"/>
      <w:bookmarkEnd w:id="2440"/>
      <w:bookmarkEnd w:id="2441"/>
      <w:bookmarkEnd w:id="2442"/>
      <w:bookmarkEnd w:id="2443"/>
      <w:bookmarkEnd w:id="2444"/>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2445" w:name="_Toc21125093"/>
      <w:bookmarkStart w:id="2446" w:name="_Toc29768083"/>
      <w:bookmarkStart w:id="2447" w:name="_Toc36044525"/>
      <w:bookmarkStart w:id="2448" w:name="_Toc37230430"/>
      <w:bookmarkStart w:id="2449" w:name="_Toc45907573"/>
      <w:bookmarkStart w:id="2450" w:name="_Toc53181678"/>
      <w:r w:rsidRPr="00090C64">
        <w:rPr>
          <w:lang w:eastAsia="sv-SE"/>
        </w:rPr>
        <w:t>6.7.3.4.1.2</w:t>
      </w:r>
      <w:r w:rsidRPr="00090C64">
        <w:rPr>
          <w:lang w:eastAsia="sv-SE"/>
        </w:rPr>
        <w:tab/>
        <w:t>MSR</w:t>
      </w:r>
      <w:bookmarkEnd w:id="2445"/>
      <w:bookmarkEnd w:id="2446"/>
      <w:bookmarkEnd w:id="2447"/>
      <w:bookmarkEnd w:id="2448"/>
      <w:bookmarkEnd w:id="2449"/>
      <w:bookmarkEnd w:id="2450"/>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2451" w:name="_Toc21125094"/>
      <w:bookmarkStart w:id="2452" w:name="_Toc29768084"/>
      <w:bookmarkStart w:id="2453" w:name="_Toc36044526"/>
      <w:bookmarkStart w:id="2454" w:name="_Toc37230431"/>
      <w:bookmarkStart w:id="2455" w:name="_Toc45907574"/>
      <w:bookmarkStart w:id="2456" w:name="_Toc53181679"/>
      <w:r w:rsidRPr="00090C64">
        <w:rPr>
          <w:lang w:eastAsia="sv-SE"/>
        </w:rPr>
        <w:lastRenderedPageBreak/>
        <w:t>6.7.3.4.1.3</w:t>
      </w:r>
      <w:r w:rsidRPr="00090C64">
        <w:rPr>
          <w:lang w:eastAsia="sv-SE"/>
        </w:rPr>
        <w:tab/>
        <w:t>UTRA FDD</w:t>
      </w:r>
      <w:bookmarkEnd w:id="2451"/>
      <w:bookmarkEnd w:id="2452"/>
      <w:bookmarkEnd w:id="2453"/>
      <w:bookmarkEnd w:id="2454"/>
      <w:bookmarkEnd w:id="2455"/>
      <w:bookmarkEnd w:id="2456"/>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2457" w:name="_Toc21125095"/>
      <w:bookmarkStart w:id="2458" w:name="_Toc29768085"/>
      <w:bookmarkStart w:id="2459" w:name="_Toc36044527"/>
      <w:bookmarkStart w:id="2460" w:name="_Toc37230432"/>
      <w:bookmarkStart w:id="2461" w:name="_Toc45907575"/>
      <w:bookmarkStart w:id="2462" w:name="_Toc53181680"/>
      <w:r w:rsidRPr="00090C64">
        <w:t>6.7.3.4.1.4</w:t>
      </w:r>
      <w:r w:rsidRPr="00090C64">
        <w:tab/>
        <w:t>E-UTRA</w:t>
      </w:r>
      <w:bookmarkEnd w:id="2457"/>
      <w:bookmarkEnd w:id="2458"/>
      <w:bookmarkEnd w:id="2459"/>
      <w:bookmarkEnd w:id="2460"/>
      <w:bookmarkEnd w:id="2461"/>
      <w:bookmarkEnd w:id="2462"/>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2463" w:name="_Toc21125096"/>
      <w:bookmarkStart w:id="2464" w:name="_Toc29768086"/>
      <w:bookmarkStart w:id="2465" w:name="_Toc36044528"/>
      <w:bookmarkStart w:id="2466" w:name="_Toc37230433"/>
      <w:bookmarkStart w:id="2467" w:name="_Toc45907576"/>
      <w:bookmarkStart w:id="2468" w:name="_Toc53181681"/>
      <w:r w:rsidRPr="00090C64">
        <w:t>6.7.3.4.1.5</w:t>
      </w:r>
      <w:r w:rsidRPr="00090C64">
        <w:tab/>
        <w:t>NR</w:t>
      </w:r>
      <w:bookmarkEnd w:id="2463"/>
      <w:bookmarkEnd w:id="2464"/>
      <w:bookmarkEnd w:id="2465"/>
      <w:bookmarkEnd w:id="2466"/>
      <w:bookmarkEnd w:id="2467"/>
      <w:bookmarkEnd w:id="2468"/>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2469" w:name="_Toc21125097"/>
      <w:bookmarkStart w:id="2470" w:name="_Toc29768087"/>
      <w:bookmarkStart w:id="2471" w:name="_Toc36044529"/>
      <w:bookmarkStart w:id="2472" w:name="_Toc37230434"/>
      <w:bookmarkStart w:id="2473" w:name="_Toc45907577"/>
      <w:bookmarkStart w:id="2474" w:name="_Toc53181682"/>
      <w:bookmarkStart w:id="2475" w:name="_Toc61127528"/>
      <w:bookmarkStart w:id="2476" w:name="_Toc67054542"/>
      <w:bookmarkStart w:id="2477" w:name="_Toc67061540"/>
      <w:r w:rsidRPr="00090C64">
        <w:rPr>
          <w:lang w:eastAsia="sv-SE"/>
        </w:rPr>
        <w:t>6.7.3.4.2</w:t>
      </w:r>
      <w:r w:rsidRPr="00090C64">
        <w:rPr>
          <w:lang w:eastAsia="sv-SE"/>
        </w:rPr>
        <w:tab/>
        <w:t>Procedure</w:t>
      </w:r>
      <w:bookmarkEnd w:id="2469"/>
      <w:bookmarkEnd w:id="2470"/>
      <w:bookmarkEnd w:id="2471"/>
      <w:bookmarkEnd w:id="2472"/>
      <w:bookmarkEnd w:id="2473"/>
      <w:bookmarkEnd w:id="2474"/>
      <w:bookmarkEnd w:id="2475"/>
      <w:bookmarkEnd w:id="2476"/>
      <w:bookmarkEnd w:id="2477"/>
    </w:p>
    <w:p w14:paraId="2192BC27" w14:textId="77777777" w:rsidR="00D57C09" w:rsidRPr="00B9132C" w:rsidRDefault="00D57C09" w:rsidP="00B9132C">
      <w:pPr>
        <w:pStyle w:val="H6"/>
      </w:pPr>
      <w:bookmarkStart w:id="2478" w:name="_Toc21125098"/>
      <w:bookmarkStart w:id="2479" w:name="_Toc29768088"/>
      <w:bookmarkStart w:id="2480" w:name="_Toc36044530"/>
      <w:bookmarkStart w:id="2481" w:name="_Toc37230435"/>
      <w:bookmarkStart w:id="2482" w:name="_Toc45907578"/>
      <w:bookmarkStart w:id="2483" w:name="_Toc53181683"/>
      <w:bookmarkStart w:id="2484" w:name="_Hlk513388270"/>
      <w:r w:rsidRPr="00B9132C">
        <w:t>6.7.3.4.2.1</w:t>
      </w:r>
      <w:r w:rsidRPr="00B9132C">
        <w:tab/>
        <w:t>General</w:t>
      </w:r>
      <w:bookmarkEnd w:id="2478"/>
      <w:bookmarkEnd w:id="2479"/>
      <w:bookmarkEnd w:id="2480"/>
      <w:bookmarkEnd w:id="2481"/>
      <w:bookmarkEnd w:id="2482"/>
      <w:bookmarkEnd w:id="2483"/>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2484"/>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2485" w:name="_Toc21125099"/>
      <w:bookmarkStart w:id="2486" w:name="_Toc29768089"/>
      <w:bookmarkStart w:id="2487" w:name="_Toc36044531"/>
      <w:bookmarkStart w:id="2488" w:name="_Toc37230436"/>
      <w:bookmarkStart w:id="2489" w:name="_Toc45907579"/>
      <w:bookmarkStart w:id="2490" w:name="_Toc53181684"/>
      <w:bookmarkStart w:id="2491" w:name="_Toc61127529"/>
      <w:bookmarkStart w:id="2492" w:name="_Toc67054543"/>
      <w:bookmarkStart w:id="2493" w:name="_Toc67061541"/>
      <w:r w:rsidRPr="00090C64">
        <w:rPr>
          <w:rStyle w:val="Heading6Char"/>
        </w:rPr>
        <w:t>6.7.3.4.2.2</w:t>
      </w:r>
      <w:r w:rsidRPr="00090C64">
        <w:rPr>
          <w:rStyle w:val="Heading6Char"/>
        </w:rPr>
        <w:tab/>
        <w:t>MSR</w:t>
      </w:r>
      <w:bookmarkEnd w:id="2485"/>
      <w:bookmarkEnd w:id="2486"/>
      <w:bookmarkEnd w:id="2487"/>
      <w:bookmarkEnd w:id="2488"/>
      <w:bookmarkEnd w:id="2489"/>
      <w:bookmarkEnd w:id="2490"/>
      <w:bookmarkEnd w:id="2491"/>
      <w:bookmarkEnd w:id="2492"/>
      <w:bookmarkEnd w:id="2493"/>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2494" w:name="_Toc21125100"/>
      <w:bookmarkStart w:id="2495" w:name="_Toc29768090"/>
      <w:bookmarkStart w:id="2496" w:name="_Toc36044532"/>
      <w:bookmarkStart w:id="2497" w:name="_Toc37230437"/>
      <w:bookmarkStart w:id="2498" w:name="_Toc45907580"/>
      <w:bookmarkStart w:id="2499" w:name="_Toc53181685"/>
      <w:bookmarkStart w:id="2500" w:name="_Toc61127530"/>
      <w:bookmarkStart w:id="2501" w:name="_Toc67054544"/>
      <w:bookmarkStart w:id="2502" w:name="_Toc67061542"/>
      <w:r w:rsidRPr="00090C64">
        <w:rPr>
          <w:rStyle w:val="Heading6Char"/>
        </w:rPr>
        <w:t>6.7.3.4.2.3</w:t>
      </w:r>
      <w:r w:rsidRPr="00090C64">
        <w:rPr>
          <w:rStyle w:val="Heading6Char"/>
        </w:rPr>
        <w:tab/>
        <w:t>UTRA FDD</w:t>
      </w:r>
      <w:bookmarkEnd w:id="2494"/>
      <w:bookmarkEnd w:id="2495"/>
      <w:bookmarkEnd w:id="2496"/>
      <w:bookmarkEnd w:id="2497"/>
      <w:bookmarkEnd w:id="2498"/>
      <w:bookmarkEnd w:id="2499"/>
      <w:bookmarkEnd w:id="2500"/>
      <w:bookmarkEnd w:id="2501"/>
      <w:bookmarkEnd w:id="2502"/>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2503" w:name="_Toc21125101"/>
      <w:bookmarkStart w:id="2504" w:name="_Toc29768091"/>
      <w:bookmarkStart w:id="2505" w:name="_Toc36044533"/>
      <w:bookmarkStart w:id="2506" w:name="_Toc37230438"/>
      <w:bookmarkStart w:id="2507" w:name="_Toc45907581"/>
      <w:bookmarkStart w:id="2508" w:name="_Toc53181686"/>
      <w:bookmarkStart w:id="2509" w:name="_Toc61127531"/>
      <w:bookmarkStart w:id="2510" w:name="_Toc67054545"/>
      <w:bookmarkStart w:id="2511" w:name="_Toc67061543"/>
      <w:r w:rsidRPr="00090C64">
        <w:rPr>
          <w:rStyle w:val="Heading6Char"/>
        </w:rPr>
        <w:t>6.7.3.4.2.4</w:t>
      </w:r>
      <w:r w:rsidRPr="00090C64">
        <w:rPr>
          <w:rStyle w:val="Heading6Char"/>
        </w:rPr>
        <w:tab/>
        <w:t>E-UTRA</w:t>
      </w:r>
      <w:bookmarkEnd w:id="2503"/>
      <w:bookmarkEnd w:id="2504"/>
      <w:bookmarkEnd w:id="2505"/>
      <w:bookmarkEnd w:id="2506"/>
      <w:bookmarkEnd w:id="2507"/>
      <w:bookmarkEnd w:id="2508"/>
      <w:bookmarkEnd w:id="2509"/>
      <w:bookmarkEnd w:id="2510"/>
      <w:bookmarkEnd w:id="2511"/>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2512" w:name="_Toc21125102"/>
      <w:bookmarkStart w:id="2513" w:name="_Toc29768092"/>
      <w:bookmarkStart w:id="2514" w:name="_Toc36044534"/>
      <w:bookmarkStart w:id="2515" w:name="_Toc37230439"/>
      <w:bookmarkStart w:id="2516" w:name="_Toc45907582"/>
      <w:bookmarkStart w:id="2517" w:name="_Toc53181687"/>
      <w:bookmarkStart w:id="2518" w:name="_Toc61127532"/>
      <w:bookmarkStart w:id="2519" w:name="_Toc67054546"/>
      <w:bookmarkStart w:id="2520" w:name="_Toc67061544"/>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2512"/>
      <w:bookmarkEnd w:id="2513"/>
      <w:bookmarkEnd w:id="2514"/>
      <w:bookmarkEnd w:id="2515"/>
      <w:bookmarkEnd w:id="2516"/>
      <w:bookmarkEnd w:id="2517"/>
      <w:bookmarkEnd w:id="2518"/>
      <w:bookmarkEnd w:id="2519"/>
      <w:bookmarkEnd w:id="2520"/>
    </w:p>
    <w:p w14:paraId="2F4D34E8" w14:textId="77777777" w:rsidR="00D57C09" w:rsidRPr="00090C64" w:rsidRDefault="00D57C09" w:rsidP="00D57C09">
      <w:pPr>
        <w:pStyle w:val="Heading5"/>
      </w:pPr>
      <w:bookmarkStart w:id="2521" w:name="_Toc21125103"/>
      <w:bookmarkStart w:id="2522" w:name="_Toc29768093"/>
      <w:bookmarkStart w:id="2523" w:name="_Toc36044535"/>
      <w:bookmarkStart w:id="2524" w:name="_Toc37230440"/>
      <w:bookmarkStart w:id="2525" w:name="_Toc45907583"/>
      <w:bookmarkStart w:id="2526" w:name="_Toc53181688"/>
      <w:bookmarkStart w:id="2527" w:name="_Toc61127533"/>
      <w:bookmarkStart w:id="2528" w:name="_Toc67054547"/>
      <w:bookmarkStart w:id="2529" w:name="_Toc67061545"/>
      <w:r w:rsidRPr="00090C64">
        <w:rPr>
          <w:rStyle w:val="Heading5Char"/>
        </w:rPr>
        <w:t>6.7.3.5.1</w:t>
      </w:r>
      <w:r w:rsidRPr="00090C64">
        <w:tab/>
        <w:t>MSR</w:t>
      </w:r>
      <w:bookmarkEnd w:id="2521"/>
      <w:bookmarkEnd w:id="2522"/>
      <w:bookmarkEnd w:id="2523"/>
      <w:bookmarkEnd w:id="2524"/>
      <w:bookmarkEnd w:id="2525"/>
      <w:bookmarkEnd w:id="2526"/>
      <w:bookmarkEnd w:id="2527"/>
      <w:bookmarkEnd w:id="2528"/>
      <w:bookmarkEnd w:id="2529"/>
    </w:p>
    <w:p w14:paraId="3FF383EB" w14:textId="1ED6A730" w:rsidR="00D57C09" w:rsidRPr="00090C64" w:rsidRDefault="00D57C09" w:rsidP="00554118">
      <w:pPr>
        <w:pStyle w:val="H6"/>
        <w:rPr>
          <w:noProof/>
        </w:rPr>
      </w:pPr>
      <w:bookmarkStart w:id="2530" w:name="_Toc21125104"/>
      <w:bookmarkStart w:id="2531" w:name="_Toc29768094"/>
      <w:bookmarkStart w:id="2532" w:name="_Toc36044536"/>
      <w:bookmarkStart w:id="2533" w:name="_Toc37230441"/>
      <w:bookmarkStart w:id="2534" w:name="_Toc45907584"/>
      <w:bookmarkStart w:id="2535" w:name="_Toc53181689"/>
      <w:r w:rsidRPr="00090C64">
        <w:t>6.7.3.5.1.1</w:t>
      </w:r>
      <w:r w:rsidR="00090C64">
        <w:rPr>
          <w:noProof/>
        </w:rPr>
        <w:tab/>
      </w:r>
      <w:r w:rsidRPr="00090C64">
        <w:rPr>
          <w:noProof/>
        </w:rPr>
        <w:t>MSR E-UTRA test requirement</w:t>
      </w:r>
      <w:bookmarkEnd w:id="2530"/>
      <w:bookmarkEnd w:id="2531"/>
      <w:bookmarkEnd w:id="2532"/>
      <w:bookmarkEnd w:id="2533"/>
      <w:bookmarkEnd w:id="2534"/>
      <w:bookmarkEnd w:id="2535"/>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2536" w:name="_Toc21125105"/>
      <w:bookmarkStart w:id="2537" w:name="_Toc29768095"/>
      <w:bookmarkStart w:id="2538" w:name="_Toc36044537"/>
      <w:bookmarkStart w:id="2539" w:name="_Toc37230442"/>
      <w:bookmarkStart w:id="2540" w:name="_Toc45907585"/>
      <w:bookmarkStart w:id="2541" w:name="_Toc53181690"/>
      <w:r w:rsidRPr="00090C64">
        <w:t>6.7.3.5.1.2</w:t>
      </w:r>
      <w:r w:rsidR="00090C64">
        <w:rPr>
          <w:noProof/>
        </w:rPr>
        <w:tab/>
      </w:r>
      <w:r w:rsidRPr="00090C64">
        <w:rPr>
          <w:noProof/>
        </w:rPr>
        <w:t>MSR UTRA FDD test requirement</w:t>
      </w:r>
      <w:bookmarkEnd w:id="2536"/>
      <w:bookmarkEnd w:id="2537"/>
      <w:bookmarkEnd w:id="2538"/>
      <w:bookmarkEnd w:id="2539"/>
      <w:bookmarkEnd w:id="2540"/>
      <w:bookmarkEnd w:id="2541"/>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2542" w:name="_Toc21125106"/>
      <w:bookmarkStart w:id="2543" w:name="_Toc29768096"/>
      <w:bookmarkStart w:id="2544" w:name="_Toc36044538"/>
      <w:bookmarkStart w:id="2545" w:name="_Toc37230443"/>
      <w:bookmarkStart w:id="2546" w:name="_Toc45907586"/>
      <w:bookmarkStart w:id="2547" w:name="_Toc53181691"/>
      <w:r w:rsidRPr="00090C64">
        <w:t>6.7.3.5.1.3</w:t>
      </w:r>
      <w:r w:rsidR="00090C64">
        <w:rPr>
          <w:noProof/>
        </w:rPr>
        <w:tab/>
      </w:r>
      <w:r w:rsidRPr="00090C64">
        <w:rPr>
          <w:noProof/>
        </w:rPr>
        <w:t>OTA Cumulative ACLR test requirement in non-contiguous spectrum</w:t>
      </w:r>
      <w:bookmarkEnd w:id="2542"/>
      <w:bookmarkEnd w:id="2543"/>
      <w:bookmarkEnd w:id="2544"/>
      <w:bookmarkEnd w:id="2545"/>
      <w:bookmarkEnd w:id="2546"/>
      <w:bookmarkEnd w:id="2547"/>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2548" w:name="_Toc21125107"/>
      <w:bookmarkStart w:id="2549" w:name="_Toc29768097"/>
      <w:bookmarkStart w:id="2550" w:name="_Toc36044539"/>
      <w:bookmarkStart w:id="2551" w:name="_Toc37230444"/>
      <w:bookmarkStart w:id="2552" w:name="_Toc45907587"/>
      <w:bookmarkStart w:id="2553" w:name="_Toc53181692"/>
      <w:r w:rsidRPr="00090C64">
        <w:t>6.7.3.5.1.4</w:t>
      </w:r>
      <w:r w:rsidRPr="00090C64">
        <w:rPr>
          <w:noProof/>
        </w:rPr>
        <w:tab/>
        <w:t>NR test requirement</w:t>
      </w:r>
      <w:bookmarkEnd w:id="2548"/>
      <w:bookmarkEnd w:id="2549"/>
      <w:bookmarkEnd w:id="2550"/>
      <w:bookmarkEnd w:id="2551"/>
      <w:bookmarkEnd w:id="2552"/>
      <w:bookmarkEnd w:id="2553"/>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NR carrier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2554" w:name="_Toc21125108"/>
      <w:bookmarkStart w:id="2555" w:name="_Toc29768098"/>
      <w:bookmarkStart w:id="2556" w:name="_Toc36044540"/>
      <w:bookmarkStart w:id="2557" w:name="_Toc37230445"/>
      <w:bookmarkStart w:id="2558" w:name="_Toc45907588"/>
      <w:bookmarkStart w:id="2559" w:name="_Toc53181693"/>
      <w:bookmarkStart w:id="2560" w:name="_Toc61127534"/>
      <w:bookmarkStart w:id="2561" w:name="_Toc67054548"/>
      <w:bookmarkStart w:id="2562" w:name="_Toc67061546"/>
      <w:r w:rsidRPr="00090C64">
        <w:rPr>
          <w:rStyle w:val="Heading5Char"/>
        </w:rPr>
        <w:t>6.7.3.5.2</w:t>
      </w:r>
      <w:r w:rsidRPr="00090C64">
        <w:rPr>
          <w:noProof/>
        </w:rPr>
        <w:tab/>
        <w:t>UTRA FDD</w:t>
      </w:r>
      <w:bookmarkEnd w:id="2554"/>
      <w:bookmarkEnd w:id="2555"/>
      <w:bookmarkEnd w:id="2556"/>
      <w:bookmarkEnd w:id="2557"/>
      <w:bookmarkEnd w:id="2558"/>
      <w:bookmarkEnd w:id="2559"/>
      <w:bookmarkEnd w:id="2560"/>
      <w:bookmarkEnd w:id="2561"/>
      <w:bookmarkEnd w:id="2562"/>
    </w:p>
    <w:p w14:paraId="21CA487A" w14:textId="77777777" w:rsidR="00D57C09" w:rsidRPr="00090C64" w:rsidRDefault="00D57C09" w:rsidP="00554118">
      <w:pPr>
        <w:pStyle w:val="H6"/>
        <w:rPr>
          <w:noProof/>
        </w:rPr>
      </w:pPr>
      <w:bookmarkStart w:id="2563" w:name="_Toc21125109"/>
      <w:bookmarkStart w:id="2564" w:name="_Toc29768099"/>
      <w:bookmarkStart w:id="2565" w:name="_Toc36044541"/>
      <w:bookmarkStart w:id="2566" w:name="_Toc37230446"/>
      <w:bookmarkStart w:id="2567" w:name="_Toc45907589"/>
      <w:bookmarkStart w:id="2568" w:name="_Toc53181694"/>
      <w:r w:rsidRPr="00090C64">
        <w:rPr>
          <w:noProof/>
        </w:rPr>
        <w:t>6.7.3.5.2.1</w:t>
      </w:r>
      <w:r w:rsidRPr="00090C64">
        <w:rPr>
          <w:noProof/>
        </w:rPr>
        <w:tab/>
        <w:t>OTA ACLR</w:t>
      </w:r>
      <w:bookmarkEnd w:id="2563"/>
      <w:bookmarkEnd w:id="2564"/>
      <w:bookmarkEnd w:id="2565"/>
      <w:bookmarkEnd w:id="2566"/>
      <w:bookmarkEnd w:id="2567"/>
      <w:bookmarkEnd w:id="2568"/>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2569" w:name="_Toc21125110"/>
      <w:bookmarkStart w:id="2570" w:name="_Toc29768100"/>
      <w:bookmarkStart w:id="2571" w:name="_Toc36044542"/>
      <w:bookmarkStart w:id="2572" w:name="_Toc37230447"/>
      <w:bookmarkStart w:id="2573" w:name="_Toc45907590"/>
      <w:bookmarkStart w:id="2574" w:name="_Toc53181695"/>
      <w:r w:rsidRPr="00090C64">
        <w:rPr>
          <w:noProof/>
        </w:rPr>
        <w:t>6.7.3.5.2.2</w:t>
      </w:r>
      <w:r w:rsidRPr="00090C64">
        <w:rPr>
          <w:noProof/>
        </w:rPr>
        <w:tab/>
        <w:t>OTA Cumulative ACLR test requirement in non-contiguous spectrum or multiple bands</w:t>
      </w:r>
      <w:bookmarkEnd w:id="2569"/>
      <w:bookmarkEnd w:id="2570"/>
      <w:bookmarkEnd w:id="2571"/>
      <w:bookmarkEnd w:id="2572"/>
      <w:bookmarkEnd w:id="2573"/>
      <w:bookmarkEnd w:id="2574"/>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2575" w:name="_Toc21125111"/>
      <w:bookmarkStart w:id="2576" w:name="_Toc29768101"/>
      <w:bookmarkStart w:id="2577" w:name="_Toc36044543"/>
      <w:bookmarkStart w:id="2578" w:name="_Toc37230448"/>
      <w:bookmarkStart w:id="2579" w:name="_Toc45907591"/>
      <w:bookmarkStart w:id="2580" w:name="_Toc53181696"/>
      <w:bookmarkStart w:id="2581" w:name="_Toc61127535"/>
      <w:bookmarkStart w:id="2582" w:name="_Toc67054549"/>
      <w:bookmarkStart w:id="2583" w:name="_Toc67061547"/>
      <w:r w:rsidRPr="00090C64">
        <w:t>6.7.3.5.3</w:t>
      </w:r>
      <w:r w:rsidRPr="00090C64">
        <w:tab/>
        <w:t>E-UTRA</w:t>
      </w:r>
      <w:bookmarkEnd w:id="2575"/>
      <w:bookmarkEnd w:id="2576"/>
      <w:bookmarkEnd w:id="2577"/>
      <w:bookmarkEnd w:id="2578"/>
      <w:bookmarkEnd w:id="2579"/>
      <w:bookmarkEnd w:id="2580"/>
      <w:bookmarkEnd w:id="2581"/>
      <w:bookmarkEnd w:id="2582"/>
      <w:bookmarkEnd w:id="2583"/>
    </w:p>
    <w:p w14:paraId="03E5E1B4" w14:textId="77777777" w:rsidR="00D57C09" w:rsidRPr="00090C64" w:rsidRDefault="00D57C09" w:rsidP="00554118">
      <w:pPr>
        <w:pStyle w:val="H6"/>
      </w:pPr>
      <w:bookmarkStart w:id="2584" w:name="_Toc21125112"/>
      <w:bookmarkStart w:id="2585" w:name="_Toc29768102"/>
      <w:bookmarkStart w:id="2586" w:name="_Toc36044544"/>
      <w:bookmarkStart w:id="2587" w:name="_Toc37230449"/>
      <w:bookmarkStart w:id="2588" w:name="_Toc45907592"/>
      <w:bookmarkStart w:id="2589" w:name="_Toc53181697"/>
      <w:r w:rsidRPr="00090C64">
        <w:t>6.7.3.5.3.1</w:t>
      </w:r>
      <w:r w:rsidRPr="00090C64">
        <w:tab/>
        <w:t>OTA ACLR</w:t>
      </w:r>
      <w:bookmarkEnd w:id="2584"/>
      <w:bookmarkEnd w:id="2585"/>
      <w:bookmarkEnd w:id="2586"/>
      <w:bookmarkEnd w:id="2587"/>
      <w:bookmarkEnd w:id="2588"/>
      <w:bookmarkEnd w:id="2589"/>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2590" w:name="_Toc21125113"/>
      <w:bookmarkStart w:id="2591" w:name="_Toc29768103"/>
      <w:bookmarkStart w:id="2592" w:name="_Toc36044545"/>
      <w:bookmarkStart w:id="2593" w:name="_Toc37230450"/>
      <w:bookmarkStart w:id="2594" w:name="_Toc45907593"/>
      <w:bookmarkStart w:id="2595" w:name="_Toc53181698"/>
      <w:r w:rsidRPr="00090C64">
        <w:t>6.7.3.5.3.2</w:t>
      </w:r>
      <w:r w:rsidRPr="00090C64">
        <w:tab/>
        <w:t>OTA Cumulative ACLR test requirement in non-contiguous spectrum</w:t>
      </w:r>
      <w:bookmarkEnd w:id="2590"/>
      <w:bookmarkEnd w:id="2591"/>
      <w:bookmarkEnd w:id="2592"/>
      <w:bookmarkEnd w:id="2593"/>
      <w:bookmarkEnd w:id="2594"/>
      <w:bookmarkEnd w:id="2595"/>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2596" w:name="_Toc21125114"/>
      <w:bookmarkStart w:id="2597" w:name="_Toc29768104"/>
      <w:bookmarkStart w:id="2598" w:name="_Toc36044546"/>
      <w:bookmarkStart w:id="2599" w:name="_Toc37230451"/>
      <w:bookmarkStart w:id="2600" w:name="_Toc45907594"/>
      <w:bookmarkStart w:id="2601" w:name="_Toc53181699"/>
      <w:bookmarkStart w:id="2602" w:name="_Toc61127536"/>
      <w:bookmarkStart w:id="2603" w:name="_Toc67054550"/>
      <w:bookmarkStart w:id="2604" w:name="_Toc67061548"/>
      <w:r w:rsidRPr="00090C64">
        <w:rPr>
          <w:rFonts w:eastAsia="SimSun"/>
        </w:rPr>
        <w:t>6.7.4</w:t>
      </w:r>
      <w:r w:rsidRPr="00090C64">
        <w:rPr>
          <w:rFonts w:eastAsia="SimSun"/>
        </w:rPr>
        <w:tab/>
        <w:t>OTA Spectrum emission mask</w:t>
      </w:r>
      <w:bookmarkEnd w:id="2596"/>
      <w:bookmarkEnd w:id="2597"/>
      <w:bookmarkEnd w:id="2598"/>
      <w:bookmarkEnd w:id="2599"/>
      <w:bookmarkEnd w:id="2600"/>
      <w:bookmarkEnd w:id="2601"/>
      <w:bookmarkEnd w:id="2602"/>
      <w:bookmarkEnd w:id="2603"/>
      <w:bookmarkEnd w:id="2604"/>
    </w:p>
    <w:p w14:paraId="48D95B17" w14:textId="77777777" w:rsidR="00D57C09" w:rsidRPr="00090C64" w:rsidRDefault="00D57C09" w:rsidP="00D57C09">
      <w:pPr>
        <w:pStyle w:val="Heading4"/>
        <w:rPr>
          <w:lang w:eastAsia="sv-SE"/>
        </w:rPr>
      </w:pPr>
      <w:bookmarkStart w:id="2605" w:name="_Toc21125115"/>
      <w:bookmarkStart w:id="2606" w:name="_Toc29768105"/>
      <w:bookmarkStart w:id="2607" w:name="_Toc36044547"/>
      <w:bookmarkStart w:id="2608" w:name="_Toc37230452"/>
      <w:bookmarkStart w:id="2609" w:name="_Toc45907595"/>
      <w:bookmarkStart w:id="2610" w:name="_Toc53181700"/>
      <w:bookmarkStart w:id="2611" w:name="_Toc61127537"/>
      <w:bookmarkStart w:id="2612" w:name="_Toc67054551"/>
      <w:bookmarkStart w:id="2613" w:name="_Toc67061549"/>
      <w:r w:rsidRPr="00090C64">
        <w:rPr>
          <w:lang w:eastAsia="sv-SE"/>
        </w:rPr>
        <w:t>6.7.4.1</w:t>
      </w:r>
      <w:r w:rsidRPr="00090C64">
        <w:rPr>
          <w:lang w:eastAsia="sv-SE"/>
        </w:rPr>
        <w:tab/>
        <w:t>Definition and applicability</w:t>
      </w:r>
      <w:bookmarkEnd w:id="2605"/>
      <w:bookmarkEnd w:id="2606"/>
      <w:bookmarkEnd w:id="2607"/>
      <w:bookmarkEnd w:id="2608"/>
      <w:bookmarkEnd w:id="2609"/>
      <w:bookmarkEnd w:id="2610"/>
      <w:bookmarkEnd w:id="2611"/>
      <w:bookmarkEnd w:id="2612"/>
      <w:bookmarkEnd w:id="2613"/>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2614" w:name="_Toc21125116"/>
      <w:bookmarkStart w:id="2615" w:name="_Toc29768106"/>
      <w:bookmarkStart w:id="2616" w:name="_Toc36044548"/>
      <w:bookmarkStart w:id="2617" w:name="_Toc37230453"/>
      <w:bookmarkStart w:id="2618" w:name="_Toc45907596"/>
      <w:bookmarkStart w:id="2619" w:name="_Toc53181701"/>
      <w:bookmarkStart w:id="2620" w:name="_Toc61127538"/>
      <w:bookmarkStart w:id="2621" w:name="_Toc67054552"/>
      <w:bookmarkStart w:id="2622" w:name="_Toc67061550"/>
      <w:r w:rsidRPr="00090C64">
        <w:rPr>
          <w:lang w:eastAsia="sv-SE"/>
        </w:rPr>
        <w:t>6.7.4.2</w:t>
      </w:r>
      <w:r w:rsidRPr="00090C64">
        <w:rPr>
          <w:lang w:eastAsia="sv-SE"/>
        </w:rPr>
        <w:tab/>
        <w:t>Minimum requirement</w:t>
      </w:r>
      <w:bookmarkEnd w:id="2614"/>
      <w:bookmarkEnd w:id="2615"/>
      <w:bookmarkEnd w:id="2616"/>
      <w:bookmarkEnd w:id="2617"/>
      <w:bookmarkEnd w:id="2618"/>
      <w:bookmarkEnd w:id="2619"/>
      <w:bookmarkEnd w:id="2620"/>
      <w:bookmarkEnd w:id="2621"/>
      <w:bookmarkEnd w:id="2622"/>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2623" w:name="_Toc21125117"/>
      <w:bookmarkStart w:id="2624" w:name="_Toc29768107"/>
      <w:bookmarkStart w:id="2625" w:name="_Toc36044549"/>
      <w:bookmarkStart w:id="2626" w:name="_Toc37230454"/>
      <w:bookmarkStart w:id="2627" w:name="_Toc45907597"/>
      <w:bookmarkStart w:id="2628" w:name="_Toc53181702"/>
      <w:bookmarkStart w:id="2629" w:name="_Toc61127539"/>
      <w:bookmarkStart w:id="2630" w:name="_Toc67054553"/>
      <w:bookmarkStart w:id="2631" w:name="_Toc67061551"/>
      <w:r w:rsidRPr="00090C64">
        <w:rPr>
          <w:lang w:eastAsia="sv-SE"/>
        </w:rPr>
        <w:t>6.7.4.3</w:t>
      </w:r>
      <w:r w:rsidRPr="00090C64">
        <w:rPr>
          <w:lang w:eastAsia="sv-SE"/>
        </w:rPr>
        <w:tab/>
        <w:t>Test purpose</w:t>
      </w:r>
      <w:bookmarkEnd w:id="2623"/>
      <w:bookmarkEnd w:id="2624"/>
      <w:bookmarkEnd w:id="2625"/>
      <w:bookmarkEnd w:id="2626"/>
      <w:bookmarkEnd w:id="2627"/>
      <w:bookmarkEnd w:id="2628"/>
      <w:bookmarkEnd w:id="2629"/>
      <w:bookmarkEnd w:id="2630"/>
      <w:bookmarkEnd w:id="2631"/>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2632" w:name="_Toc21125118"/>
      <w:bookmarkStart w:id="2633" w:name="_Toc29768108"/>
      <w:bookmarkStart w:id="2634" w:name="_Toc36044550"/>
      <w:bookmarkStart w:id="2635" w:name="_Toc37230455"/>
      <w:bookmarkStart w:id="2636" w:name="_Toc45907598"/>
      <w:bookmarkStart w:id="2637" w:name="_Toc53181703"/>
      <w:bookmarkStart w:id="2638" w:name="_Toc61127540"/>
      <w:bookmarkStart w:id="2639" w:name="_Toc67054554"/>
      <w:bookmarkStart w:id="2640" w:name="_Toc67061552"/>
      <w:r w:rsidRPr="00090C64">
        <w:rPr>
          <w:lang w:eastAsia="sv-SE"/>
        </w:rPr>
        <w:t>6.</w:t>
      </w:r>
      <w:r w:rsidRPr="00090C64">
        <w:rPr>
          <w:lang w:eastAsia="zh-CN"/>
        </w:rPr>
        <w:t>7.4.</w:t>
      </w:r>
      <w:r w:rsidRPr="00090C64">
        <w:rPr>
          <w:lang w:eastAsia="sv-SE"/>
        </w:rPr>
        <w:t>4</w:t>
      </w:r>
      <w:r w:rsidRPr="00090C64">
        <w:rPr>
          <w:lang w:eastAsia="sv-SE"/>
        </w:rPr>
        <w:tab/>
        <w:t>Method of test</w:t>
      </w:r>
      <w:bookmarkEnd w:id="2632"/>
      <w:bookmarkEnd w:id="2633"/>
      <w:bookmarkEnd w:id="2634"/>
      <w:bookmarkEnd w:id="2635"/>
      <w:bookmarkEnd w:id="2636"/>
      <w:bookmarkEnd w:id="2637"/>
      <w:bookmarkEnd w:id="2638"/>
      <w:bookmarkEnd w:id="2639"/>
      <w:bookmarkEnd w:id="2640"/>
    </w:p>
    <w:p w14:paraId="0B469FEB" w14:textId="77777777" w:rsidR="00D57C09" w:rsidRPr="00090C64" w:rsidRDefault="00D57C09" w:rsidP="00D57C09">
      <w:pPr>
        <w:pStyle w:val="Heading5"/>
        <w:rPr>
          <w:lang w:eastAsia="sv-SE"/>
        </w:rPr>
      </w:pPr>
      <w:bookmarkStart w:id="2641" w:name="_Toc21125119"/>
      <w:bookmarkStart w:id="2642" w:name="_Toc29768109"/>
      <w:bookmarkStart w:id="2643" w:name="_Toc36044551"/>
      <w:bookmarkStart w:id="2644" w:name="_Toc37230456"/>
      <w:bookmarkStart w:id="2645" w:name="_Toc45907599"/>
      <w:bookmarkStart w:id="2646" w:name="_Toc53181704"/>
      <w:bookmarkStart w:id="2647" w:name="_Toc61127541"/>
      <w:bookmarkStart w:id="2648" w:name="_Toc67054555"/>
      <w:bookmarkStart w:id="2649" w:name="_Toc67061553"/>
      <w:r w:rsidRPr="00090C64">
        <w:rPr>
          <w:lang w:eastAsia="sv-SE"/>
        </w:rPr>
        <w:t>6.7.4.4.1</w:t>
      </w:r>
      <w:r w:rsidRPr="00090C64">
        <w:rPr>
          <w:lang w:eastAsia="sv-SE"/>
        </w:rPr>
        <w:tab/>
        <w:t>Initial conditions</w:t>
      </w:r>
      <w:bookmarkEnd w:id="2641"/>
      <w:bookmarkEnd w:id="2642"/>
      <w:bookmarkEnd w:id="2643"/>
      <w:bookmarkEnd w:id="2644"/>
      <w:bookmarkEnd w:id="2645"/>
      <w:bookmarkEnd w:id="2646"/>
      <w:bookmarkEnd w:id="2647"/>
      <w:bookmarkEnd w:id="2648"/>
      <w:bookmarkEnd w:id="2649"/>
    </w:p>
    <w:p w14:paraId="2F71BD95" w14:textId="77777777" w:rsidR="00D57C09" w:rsidRPr="00090C64" w:rsidRDefault="00D57C09" w:rsidP="00554118">
      <w:pPr>
        <w:pStyle w:val="H6"/>
        <w:rPr>
          <w:lang w:eastAsia="sv-SE"/>
        </w:rPr>
      </w:pPr>
      <w:bookmarkStart w:id="2650" w:name="_Toc21125120"/>
      <w:bookmarkStart w:id="2651" w:name="_Toc29768110"/>
      <w:bookmarkStart w:id="2652" w:name="_Toc36044552"/>
      <w:bookmarkStart w:id="2653" w:name="_Toc37230457"/>
      <w:bookmarkStart w:id="2654" w:name="_Toc45907600"/>
      <w:bookmarkStart w:id="2655" w:name="_Toc53181705"/>
      <w:r w:rsidRPr="00090C64">
        <w:t>6.7.4.4.1.1</w:t>
      </w:r>
      <w:r w:rsidRPr="00090C64">
        <w:rPr>
          <w:lang w:eastAsia="sv-SE"/>
        </w:rPr>
        <w:tab/>
        <w:t>General test conditions</w:t>
      </w:r>
      <w:bookmarkEnd w:id="2650"/>
      <w:bookmarkEnd w:id="2651"/>
      <w:bookmarkEnd w:id="2652"/>
      <w:bookmarkEnd w:id="2653"/>
      <w:bookmarkEnd w:id="2654"/>
      <w:bookmarkEnd w:id="2655"/>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2656" w:name="_Toc21125121"/>
      <w:bookmarkStart w:id="2657" w:name="_Toc29768111"/>
      <w:bookmarkStart w:id="2658" w:name="_Toc36044553"/>
      <w:bookmarkStart w:id="2659" w:name="_Toc37230458"/>
      <w:bookmarkStart w:id="2660" w:name="_Toc45907601"/>
      <w:bookmarkStart w:id="2661" w:name="_Toc53181706"/>
      <w:r w:rsidRPr="00090C64">
        <w:lastRenderedPageBreak/>
        <w:t>6.7.4.4.1.2</w:t>
      </w:r>
      <w:r w:rsidRPr="00090C64">
        <w:tab/>
      </w:r>
      <w:r w:rsidRPr="00090C64">
        <w:rPr>
          <w:lang w:eastAsia="zh-CN"/>
        </w:rPr>
        <w:t>UTRA FDD</w:t>
      </w:r>
      <w:bookmarkEnd w:id="2656"/>
      <w:bookmarkEnd w:id="2657"/>
      <w:bookmarkEnd w:id="2658"/>
      <w:bookmarkEnd w:id="2659"/>
      <w:bookmarkEnd w:id="2660"/>
      <w:bookmarkEnd w:id="2661"/>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2662" w:name="_Toc21125122"/>
      <w:bookmarkStart w:id="2663" w:name="_Toc29768112"/>
      <w:bookmarkStart w:id="2664" w:name="_Toc36044554"/>
      <w:bookmarkStart w:id="2665" w:name="_Toc37230459"/>
      <w:bookmarkStart w:id="2666" w:name="_Toc45907602"/>
      <w:bookmarkStart w:id="2667" w:name="_Toc53181707"/>
      <w:bookmarkStart w:id="2668" w:name="_Toc61127542"/>
      <w:bookmarkStart w:id="2669" w:name="_Toc67054556"/>
      <w:bookmarkStart w:id="2670" w:name="_Toc67061554"/>
      <w:r w:rsidRPr="00090C64">
        <w:rPr>
          <w:lang w:eastAsia="sv-SE"/>
        </w:rPr>
        <w:t>6.7.4.4.2</w:t>
      </w:r>
      <w:r w:rsidRPr="00090C64">
        <w:rPr>
          <w:lang w:eastAsia="sv-SE"/>
        </w:rPr>
        <w:tab/>
        <w:t>Procedure</w:t>
      </w:r>
      <w:bookmarkEnd w:id="2662"/>
      <w:bookmarkEnd w:id="2663"/>
      <w:bookmarkEnd w:id="2664"/>
      <w:bookmarkEnd w:id="2665"/>
      <w:bookmarkEnd w:id="2666"/>
      <w:bookmarkEnd w:id="2667"/>
      <w:bookmarkEnd w:id="2668"/>
      <w:bookmarkEnd w:id="2669"/>
      <w:bookmarkEnd w:id="2670"/>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2671" w:name="_Toc21125123"/>
      <w:bookmarkStart w:id="2672" w:name="_Toc29768113"/>
      <w:bookmarkStart w:id="2673" w:name="_Toc36044555"/>
      <w:bookmarkStart w:id="2674" w:name="_Toc37230460"/>
      <w:bookmarkStart w:id="2675" w:name="_Toc45907603"/>
      <w:bookmarkStart w:id="2676" w:name="_Toc53181708"/>
      <w:bookmarkStart w:id="2677" w:name="_Toc61127543"/>
      <w:bookmarkStart w:id="2678" w:name="_Toc67054557"/>
      <w:bookmarkStart w:id="2679" w:name="_Toc67061555"/>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2671"/>
      <w:bookmarkEnd w:id="2672"/>
      <w:bookmarkEnd w:id="2673"/>
      <w:bookmarkEnd w:id="2674"/>
      <w:bookmarkEnd w:id="2675"/>
      <w:bookmarkEnd w:id="2676"/>
      <w:bookmarkEnd w:id="2677"/>
      <w:bookmarkEnd w:id="2678"/>
      <w:bookmarkEnd w:id="2679"/>
    </w:p>
    <w:p w14:paraId="3D99F04D" w14:textId="77777777" w:rsidR="00D57C09" w:rsidRPr="00090C64" w:rsidRDefault="00D57C09" w:rsidP="00D57C09">
      <w:pPr>
        <w:pStyle w:val="Heading5"/>
        <w:rPr>
          <w:noProof/>
        </w:rPr>
      </w:pPr>
      <w:bookmarkStart w:id="2680" w:name="_Toc21125124"/>
      <w:bookmarkStart w:id="2681" w:name="_Toc29768114"/>
      <w:bookmarkStart w:id="2682" w:name="_Toc36044556"/>
      <w:bookmarkStart w:id="2683" w:name="_Toc37230461"/>
      <w:bookmarkStart w:id="2684" w:name="_Toc45907604"/>
      <w:bookmarkStart w:id="2685" w:name="_Toc53181709"/>
      <w:bookmarkStart w:id="2686" w:name="_Toc61127544"/>
      <w:bookmarkStart w:id="2687" w:name="_Toc67054558"/>
      <w:bookmarkStart w:id="2688" w:name="_Toc67061556"/>
      <w:r w:rsidRPr="00090C64">
        <w:rPr>
          <w:noProof/>
        </w:rPr>
        <w:t>6.7.4.5.1</w:t>
      </w:r>
      <w:r w:rsidRPr="00090C64">
        <w:rPr>
          <w:noProof/>
        </w:rPr>
        <w:tab/>
        <w:t>UTRA FDD</w:t>
      </w:r>
      <w:bookmarkEnd w:id="2680"/>
      <w:bookmarkEnd w:id="2681"/>
      <w:bookmarkEnd w:id="2682"/>
      <w:bookmarkEnd w:id="2683"/>
      <w:bookmarkEnd w:id="2684"/>
      <w:bookmarkEnd w:id="2685"/>
      <w:bookmarkEnd w:id="2686"/>
      <w:bookmarkEnd w:id="2687"/>
      <w:bookmarkEnd w:id="2688"/>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2689" w:name="_Toc21125125"/>
      <w:bookmarkStart w:id="2690" w:name="_Toc29768115"/>
      <w:bookmarkStart w:id="2691" w:name="_Toc36044557"/>
      <w:bookmarkStart w:id="2692" w:name="_Toc37230462"/>
      <w:bookmarkStart w:id="2693" w:name="_Toc45907605"/>
      <w:bookmarkStart w:id="2694" w:name="_Toc53181710"/>
      <w:bookmarkStart w:id="2695" w:name="_Toc61127545"/>
      <w:bookmarkStart w:id="2696" w:name="_Toc67054559"/>
      <w:bookmarkStart w:id="2697" w:name="_Toc67061557"/>
      <w:r w:rsidRPr="00090C64">
        <w:t>6.7.5</w:t>
      </w:r>
      <w:r w:rsidRPr="00090C64">
        <w:tab/>
        <w:t>OTA Operating band unwanted emission</w:t>
      </w:r>
      <w:bookmarkEnd w:id="2689"/>
      <w:bookmarkEnd w:id="2690"/>
      <w:bookmarkEnd w:id="2691"/>
      <w:bookmarkEnd w:id="2692"/>
      <w:bookmarkEnd w:id="2693"/>
      <w:bookmarkEnd w:id="2694"/>
      <w:bookmarkEnd w:id="2695"/>
      <w:bookmarkEnd w:id="2696"/>
      <w:bookmarkEnd w:id="2697"/>
    </w:p>
    <w:p w14:paraId="3C8F306C" w14:textId="77777777" w:rsidR="00D57C09" w:rsidRPr="00090C64" w:rsidRDefault="00D57C09" w:rsidP="00D57C09">
      <w:pPr>
        <w:pStyle w:val="Heading4"/>
        <w:rPr>
          <w:lang w:eastAsia="sv-SE"/>
        </w:rPr>
      </w:pPr>
      <w:bookmarkStart w:id="2698" w:name="_Toc21125126"/>
      <w:bookmarkStart w:id="2699" w:name="_Toc29768116"/>
      <w:bookmarkStart w:id="2700" w:name="_Toc36044558"/>
      <w:bookmarkStart w:id="2701" w:name="_Toc37230463"/>
      <w:bookmarkStart w:id="2702" w:name="_Toc45907606"/>
      <w:bookmarkStart w:id="2703" w:name="_Toc53181711"/>
      <w:bookmarkStart w:id="2704" w:name="_Toc61127546"/>
      <w:bookmarkStart w:id="2705" w:name="_Toc67054560"/>
      <w:bookmarkStart w:id="2706" w:name="_Toc67061558"/>
      <w:r w:rsidRPr="00090C64">
        <w:rPr>
          <w:lang w:eastAsia="sv-SE"/>
        </w:rPr>
        <w:t>6.7.5.1</w:t>
      </w:r>
      <w:r w:rsidRPr="00090C64">
        <w:rPr>
          <w:lang w:eastAsia="sv-SE"/>
        </w:rPr>
        <w:tab/>
        <w:t>Definition and applicability</w:t>
      </w:r>
      <w:bookmarkEnd w:id="2698"/>
      <w:bookmarkEnd w:id="2699"/>
      <w:bookmarkEnd w:id="2700"/>
      <w:bookmarkEnd w:id="2701"/>
      <w:bookmarkEnd w:id="2702"/>
      <w:bookmarkEnd w:id="2703"/>
      <w:bookmarkEnd w:id="2704"/>
      <w:bookmarkEnd w:id="2705"/>
      <w:bookmarkEnd w:id="2706"/>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2707" w:name="_Toc21125127"/>
      <w:bookmarkStart w:id="2708" w:name="_Toc29768117"/>
      <w:bookmarkStart w:id="2709" w:name="_Toc36044559"/>
      <w:bookmarkStart w:id="2710" w:name="_Toc37230464"/>
      <w:bookmarkStart w:id="2711" w:name="_Toc45907607"/>
      <w:bookmarkStart w:id="2712" w:name="_Toc53181712"/>
      <w:bookmarkStart w:id="2713" w:name="_Toc61127547"/>
      <w:bookmarkStart w:id="2714" w:name="_Toc67054561"/>
      <w:bookmarkStart w:id="2715" w:name="_Toc67061559"/>
      <w:r w:rsidRPr="00090C64">
        <w:rPr>
          <w:lang w:eastAsia="sv-SE"/>
        </w:rPr>
        <w:t>6.7.5.2</w:t>
      </w:r>
      <w:r w:rsidRPr="00090C64">
        <w:rPr>
          <w:lang w:eastAsia="sv-SE"/>
        </w:rPr>
        <w:tab/>
        <w:t>Minimum Requirement</w:t>
      </w:r>
      <w:bookmarkEnd w:id="2707"/>
      <w:bookmarkEnd w:id="2708"/>
      <w:bookmarkEnd w:id="2709"/>
      <w:bookmarkEnd w:id="2710"/>
      <w:bookmarkEnd w:id="2711"/>
      <w:bookmarkEnd w:id="2712"/>
      <w:bookmarkEnd w:id="2713"/>
      <w:bookmarkEnd w:id="2714"/>
      <w:bookmarkEnd w:id="2715"/>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2716" w:name="_Toc21125128"/>
      <w:bookmarkStart w:id="2717" w:name="_Toc29768118"/>
      <w:bookmarkStart w:id="2718" w:name="_Toc36044560"/>
      <w:bookmarkStart w:id="2719" w:name="_Toc37230465"/>
      <w:bookmarkStart w:id="2720" w:name="_Toc45907608"/>
      <w:bookmarkStart w:id="2721" w:name="_Toc53181713"/>
      <w:bookmarkStart w:id="2722" w:name="_Toc61127548"/>
      <w:bookmarkStart w:id="2723" w:name="_Toc67054562"/>
      <w:bookmarkStart w:id="2724" w:name="_Toc67061560"/>
      <w:r w:rsidRPr="00090C64">
        <w:rPr>
          <w:lang w:eastAsia="sv-SE"/>
        </w:rPr>
        <w:lastRenderedPageBreak/>
        <w:t>6.7.5.3</w:t>
      </w:r>
      <w:r w:rsidRPr="00090C64">
        <w:rPr>
          <w:lang w:eastAsia="sv-SE"/>
        </w:rPr>
        <w:tab/>
        <w:t>Test purpose</w:t>
      </w:r>
      <w:bookmarkEnd w:id="2716"/>
      <w:bookmarkEnd w:id="2717"/>
      <w:bookmarkEnd w:id="2718"/>
      <w:bookmarkEnd w:id="2719"/>
      <w:bookmarkEnd w:id="2720"/>
      <w:bookmarkEnd w:id="2721"/>
      <w:bookmarkEnd w:id="2722"/>
      <w:bookmarkEnd w:id="2723"/>
      <w:bookmarkEnd w:id="2724"/>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2725" w:name="_Toc21125129"/>
      <w:bookmarkStart w:id="2726" w:name="_Toc29768119"/>
      <w:bookmarkStart w:id="2727" w:name="_Toc36044561"/>
      <w:bookmarkStart w:id="2728" w:name="_Toc37230466"/>
      <w:bookmarkStart w:id="2729" w:name="_Toc45907609"/>
      <w:bookmarkStart w:id="2730" w:name="_Toc53181714"/>
      <w:bookmarkStart w:id="2731" w:name="_Toc61127549"/>
      <w:bookmarkStart w:id="2732" w:name="_Toc67054563"/>
      <w:bookmarkStart w:id="2733" w:name="_Toc67061561"/>
      <w:r w:rsidRPr="00090C64">
        <w:rPr>
          <w:lang w:eastAsia="sv-SE"/>
        </w:rPr>
        <w:t>6.</w:t>
      </w:r>
      <w:r w:rsidRPr="00090C64">
        <w:rPr>
          <w:lang w:eastAsia="zh-CN"/>
        </w:rPr>
        <w:t>7.5.</w:t>
      </w:r>
      <w:r w:rsidRPr="00090C64">
        <w:rPr>
          <w:lang w:eastAsia="sv-SE"/>
        </w:rPr>
        <w:t>4</w:t>
      </w:r>
      <w:r w:rsidRPr="00090C64">
        <w:rPr>
          <w:lang w:eastAsia="sv-SE"/>
        </w:rPr>
        <w:tab/>
        <w:t>Method of test</w:t>
      </w:r>
      <w:bookmarkEnd w:id="2725"/>
      <w:bookmarkEnd w:id="2726"/>
      <w:bookmarkEnd w:id="2727"/>
      <w:bookmarkEnd w:id="2728"/>
      <w:bookmarkEnd w:id="2729"/>
      <w:bookmarkEnd w:id="2730"/>
      <w:bookmarkEnd w:id="2731"/>
      <w:bookmarkEnd w:id="2732"/>
      <w:bookmarkEnd w:id="2733"/>
    </w:p>
    <w:p w14:paraId="7ACFBC94" w14:textId="77777777" w:rsidR="00D57C09" w:rsidRPr="00090C64" w:rsidRDefault="00D57C09" w:rsidP="00D57C09">
      <w:pPr>
        <w:pStyle w:val="Heading5"/>
        <w:rPr>
          <w:lang w:eastAsia="sv-SE"/>
        </w:rPr>
      </w:pPr>
      <w:bookmarkStart w:id="2734" w:name="_Toc21125130"/>
      <w:bookmarkStart w:id="2735" w:name="_Toc29768120"/>
      <w:bookmarkStart w:id="2736" w:name="_Toc36044562"/>
      <w:bookmarkStart w:id="2737" w:name="_Toc37230467"/>
      <w:bookmarkStart w:id="2738" w:name="_Toc45907610"/>
      <w:bookmarkStart w:id="2739" w:name="_Toc53181715"/>
      <w:bookmarkStart w:id="2740" w:name="_Toc61127550"/>
      <w:bookmarkStart w:id="2741" w:name="_Toc67054564"/>
      <w:bookmarkStart w:id="2742" w:name="_Toc67061562"/>
      <w:r w:rsidRPr="00090C64">
        <w:rPr>
          <w:lang w:eastAsia="sv-SE"/>
        </w:rPr>
        <w:t>6.7.5.4.1</w:t>
      </w:r>
      <w:r w:rsidRPr="00090C64">
        <w:rPr>
          <w:lang w:eastAsia="sv-SE"/>
        </w:rPr>
        <w:tab/>
        <w:t>Initial conditions</w:t>
      </w:r>
      <w:bookmarkEnd w:id="2734"/>
      <w:bookmarkEnd w:id="2735"/>
      <w:bookmarkEnd w:id="2736"/>
      <w:bookmarkEnd w:id="2737"/>
      <w:bookmarkEnd w:id="2738"/>
      <w:bookmarkEnd w:id="2739"/>
      <w:bookmarkEnd w:id="2740"/>
      <w:bookmarkEnd w:id="2741"/>
      <w:bookmarkEnd w:id="2742"/>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2743" w:name="_Toc21125131"/>
      <w:bookmarkStart w:id="2744" w:name="_Toc29768121"/>
      <w:bookmarkStart w:id="2745" w:name="_Toc36044563"/>
      <w:bookmarkStart w:id="2746" w:name="_Toc37230468"/>
      <w:bookmarkStart w:id="2747" w:name="_Toc45907611"/>
      <w:bookmarkStart w:id="2748" w:name="_Toc53181716"/>
      <w:bookmarkStart w:id="2749" w:name="_Toc61127551"/>
      <w:bookmarkStart w:id="2750" w:name="_Toc67054565"/>
      <w:bookmarkStart w:id="2751" w:name="_Toc67061563"/>
      <w:r w:rsidRPr="00090C64">
        <w:rPr>
          <w:lang w:eastAsia="sv-SE"/>
        </w:rPr>
        <w:t>6.7.5.4.2</w:t>
      </w:r>
      <w:r w:rsidRPr="00090C64">
        <w:rPr>
          <w:lang w:eastAsia="sv-SE"/>
        </w:rPr>
        <w:tab/>
        <w:t>Procedure</w:t>
      </w:r>
      <w:bookmarkEnd w:id="2743"/>
      <w:bookmarkEnd w:id="2744"/>
      <w:bookmarkEnd w:id="2745"/>
      <w:bookmarkEnd w:id="2746"/>
      <w:bookmarkEnd w:id="2747"/>
      <w:bookmarkEnd w:id="2748"/>
      <w:bookmarkEnd w:id="2749"/>
      <w:bookmarkEnd w:id="2750"/>
      <w:bookmarkEnd w:id="2751"/>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lastRenderedPageBreak/>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2752" w:name="_Toc21125132"/>
      <w:bookmarkStart w:id="2753" w:name="_Toc29768122"/>
      <w:bookmarkStart w:id="2754" w:name="_Toc36044564"/>
      <w:bookmarkStart w:id="2755" w:name="_Toc37230469"/>
      <w:bookmarkStart w:id="2756" w:name="_Toc45907612"/>
      <w:bookmarkStart w:id="2757" w:name="_Toc53181717"/>
      <w:bookmarkStart w:id="2758" w:name="_Toc61127552"/>
      <w:bookmarkStart w:id="2759" w:name="_Toc67054566"/>
      <w:bookmarkStart w:id="2760" w:name="_Toc67061564"/>
      <w:r w:rsidRPr="00090C64">
        <w:rPr>
          <w:lang w:eastAsia="sv-SE"/>
        </w:rPr>
        <w:t>6.</w:t>
      </w:r>
      <w:r w:rsidRPr="00090C64">
        <w:rPr>
          <w:lang w:eastAsia="zh-CN"/>
        </w:rPr>
        <w:t>7.5.</w:t>
      </w:r>
      <w:r w:rsidRPr="00090C64">
        <w:rPr>
          <w:lang w:eastAsia="sv-SE"/>
        </w:rPr>
        <w:t>5</w:t>
      </w:r>
      <w:r w:rsidRPr="00090C64">
        <w:rPr>
          <w:lang w:eastAsia="sv-SE"/>
        </w:rPr>
        <w:tab/>
        <w:t>Test Requirement</w:t>
      </w:r>
      <w:bookmarkEnd w:id="2752"/>
      <w:bookmarkEnd w:id="2753"/>
      <w:bookmarkEnd w:id="2754"/>
      <w:bookmarkEnd w:id="2755"/>
      <w:bookmarkEnd w:id="2756"/>
      <w:bookmarkEnd w:id="2757"/>
      <w:bookmarkEnd w:id="2758"/>
      <w:bookmarkEnd w:id="2759"/>
      <w:bookmarkEnd w:id="2760"/>
    </w:p>
    <w:p w14:paraId="5C7D2701" w14:textId="77777777" w:rsidR="00D57C09" w:rsidRPr="00090C64" w:rsidRDefault="00D57C09" w:rsidP="00D57C09">
      <w:pPr>
        <w:pStyle w:val="Heading5"/>
        <w:rPr>
          <w:lang w:eastAsia="sv-SE"/>
        </w:rPr>
      </w:pPr>
      <w:bookmarkStart w:id="2761" w:name="_Toc21125133"/>
      <w:bookmarkStart w:id="2762" w:name="_Toc29768123"/>
      <w:bookmarkStart w:id="2763" w:name="_Toc36044565"/>
      <w:bookmarkStart w:id="2764" w:name="_Toc37230470"/>
      <w:bookmarkStart w:id="2765" w:name="_Toc45907613"/>
      <w:bookmarkStart w:id="2766" w:name="_Toc53181718"/>
      <w:bookmarkStart w:id="2767" w:name="_Toc61127553"/>
      <w:bookmarkStart w:id="2768" w:name="_Toc67054567"/>
      <w:bookmarkStart w:id="2769" w:name="_Toc67061565"/>
      <w:r w:rsidRPr="00090C64">
        <w:rPr>
          <w:lang w:eastAsia="sv-SE"/>
        </w:rPr>
        <w:t>6.7.5.5.1</w:t>
      </w:r>
      <w:r w:rsidRPr="00090C64">
        <w:rPr>
          <w:lang w:eastAsia="sv-SE"/>
        </w:rPr>
        <w:tab/>
        <w:t>General</w:t>
      </w:r>
      <w:bookmarkEnd w:id="2761"/>
      <w:bookmarkEnd w:id="2762"/>
      <w:bookmarkEnd w:id="2763"/>
      <w:bookmarkEnd w:id="2764"/>
      <w:bookmarkEnd w:id="2765"/>
      <w:bookmarkEnd w:id="2766"/>
      <w:bookmarkEnd w:id="2767"/>
      <w:bookmarkEnd w:id="2768"/>
      <w:bookmarkEnd w:id="2769"/>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2770" w:name="_Toc21125134"/>
      <w:bookmarkStart w:id="2771" w:name="_Toc29768124"/>
      <w:bookmarkStart w:id="2772" w:name="_Toc36044566"/>
      <w:bookmarkStart w:id="2773" w:name="_Toc37230471"/>
      <w:bookmarkStart w:id="2774" w:name="_Toc45907614"/>
      <w:bookmarkStart w:id="2775" w:name="_Toc53181719"/>
      <w:bookmarkStart w:id="2776" w:name="_Toc61127554"/>
      <w:bookmarkStart w:id="2777" w:name="_Toc67054568"/>
      <w:bookmarkStart w:id="2778" w:name="_Toc67061566"/>
      <w:r w:rsidRPr="00090C64">
        <w:rPr>
          <w:lang w:eastAsia="sv-SE"/>
        </w:rPr>
        <w:t>6.7.5.5.2</w:t>
      </w:r>
      <w:r w:rsidRPr="00090C64">
        <w:rPr>
          <w:lang w:eastAsia="sv-SE"/>
        </w:rPr>
        <w:tab/>
        <w:t>MSR Band categories 1 and 3</w:t>
      </w:r>
      <w:bookmarkEnd w:id="2770"/>
      <w:bookmarkEnd w:id="2771"/>
      <w:bookmarkEnd w:id="2772"/>
      <w:bookmarkEnd w:id="2773"/>
      <w:bookmarkEnd w:id="2774"/>
      <w:bookmarkEnd w:id="2775"/>
      <w:bookmarkEnd w:id="2776"/>
      <w:bookmarkEnd w:id="2777"/>
      <w:bookmarkEnd w:id="2778"/>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lastRenderedPageBreak/>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0EF320A8" w:rsidR="006B5FF2" w:rsidRPr="00FD599E" w:rsidRDefault="006B5FF2" w:rsidP="006B5FF2">
            <w:pPr>
              <w:pStyle w:val="TAC"/>
            </w:pPr>
            <w:r w:rsidRPr="00E84EF6">
              <w:t xml:space="preserve">6.7.5.5.2-2b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lastRenderedPageBreak/>
        <w:t xml:space="preserve">Table 6.7.5.5.2-1: </w:t>
      </w:r>
      <w:bookmarkStart w:id="2779" w:name="_Hlk61625360"/>
      <w:r w:rsidRPr="00E84EF6">
        <w:t>WA BS OBUE in BC1 and BC3 bands ≤ 3 GHz applicable for: BS not supporting NR; or BS supporting NR in Band n1</w:t>
      </w:r>
      <w:bookmarkEnd w:id="2779"/>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5B2D250" w14:textId="77777777" w:rsidR="006B5FF2" w:rsidRPr="00E84EF6" w:rsidRDefault="006B5FF2" w:rsidP="006B5FF2">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783B0F37" w14:textId="77777777" w:rsidR="006B5FF2" w:rsidRPr="00E84EF6" w:rsidRDefault="006B5FF2" w:rsidP="006B5FF2">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CC3AE1D" w14:textId="77777777" w:rsidR="006B5FF2" w:rsidRPr="00E84EF6" w:rsidRDefault="006B5FF2" w:rsidP="006B5FF2">
            <w:pPr>
              <w:pStyle w:val="TAN"/>
            </w:pPr>
            <w:r w:rsidRPr="00E84EF6">
              <w:t>NOTE 3:</w:t>
            </w:r>
            <w:r w:rsidRPr="00E84EF6">
              <w:tab/>
              <w:t>This frequency range ensures that the range of values of f_offset is continuous.</w:t>
            </w:r>
          </w:p>
          <w:p w14:paraId="49FB4F33" w14:textId="77777777" w:rsidR="006B5FF2" w:rsidRPr="00E84EF6" w:rsidRDefault="006B5FF2" w:rsidP="006B5FF2">
            <w:pPr>
              <w:pStyle w:val="TAN"/>
            </w:pPr>
            <w:r w:rsidRPr="00E84EF6">
              <w:t>NOTE 5:</w:t>
            </w:r>
            <w:r w:rsidRPr="00E84EF6">
              <w:tab/>
              <w:t xml:space="preserve">The requirement is not applicable when </w:t>
            </w:r>
            <w:r w:rsidRPr="00E84EF6">
              <w:sym w:font="Symbol" w:char="F044"/>
            </w:r>
            <w:r w:rsidRPr="00E84EF6">
              <w:t>fmax &lt; 10 MHz.</w:t>
            </w:r>
          </w:p>
          <w:p w14:paraId="2B4AD234" w14:textId="491A2800" w:rsidR="00D57C09" w:rsidRPr="00090C64" w:rsidRDefault="006B5FF2" w:rsidP="006B5FF2">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0BD49CA8" w14:textId="59E48DC8" w:rsidR="004908E0" w:rsidRPr="00E84EF6" w:rsidRDefault="004908E0" w:rsidP="004908E0">
      <w:pPr>
        <w:pStyle w:val="TH"/>
        <w:rPr>
          <w:rFonts w:cs="v5.0.0"/>
        </w:rPr>
      </w:pPr>
      <w:r w:rsidRPr="00E84EF6">
        <w:t xml:space="preserve">Table 6.7.5.5.2-2b: WA BS OBUE in BC1 bands &gt; 1GHz and ≤ 3 GHz applicable for: BS supporting NR, not operating NR in band n1 or n65,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2984EAAE" w14:textId="77777777" w:rsidR="004465BD" w:rsidRPr="00B20AE8" w:rsidRDefault="004465BD" w:rsidP="004465BD">
      <w:pPr>
        <w:pStyle w:val="TH"/>
        <w:rPr>
          <w:rFonts w:cs="v5.0.0"/>
        </w:rPr>
      </w:pPr>
      <w:r w:rsidRPr="00B20AE8">
        <w:lastRenderedPageBreak/>
        <w:t>Table 6.7.5.5.2-2</w:t>
      </w:r>
      <w:r>
        <w:t>c</w:t>
      </w:r>
      <w:r w:rsidRPr="00B20AE8">
        <w:t xml:space="preserve">: </w:t>
      </w:r>
      <w:r w:rsidRPr="00FE1C58">
        <w:t xml:space="preserve">Wide Area operating band unwanted emission mask (UEM) in BC1 and BC3 bands </w:t>
      </w:r>
      <w:r w:rsidRPr="00005383">
        <w:rPr>
          <w:rFonts w:cs="Arial"/>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34649A">
        <w:trPr>
          <w:cantSplit/>
          <w:jc w:val="center"/>
        </w:trPr>
        <w:tc>
          <w:tcPr>
            <w:tcW w:w="2127" w:type="dxa"/>
          </w:tcPr>
          <w:p w14:paraId="15887E58"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34649A">
            <w:pPr>
              <w:pStyle w:val="TAH"/>
            </w:pPr>
            <w:r w:rsidRPr="00E84EF6">
              <w:t>Frequency offset of measurement filter centre frequency, f_offset</w:t>
            </w:r>
          </w:p>
        </w:tc>
        <w:tc>
          <w:tcPr>
            <w:tcW w:w="3455" w:type="dxa"/>
          </w:tcPr>
          <w:p w14:paraId="7A0C5039" w14:textId="77777777" w:rsidR="004908E0" w:rsidRPr="00E84EF6" w:rsidRDefault="004908E0" w:rsidP="0034649A">
            <w:pPr>
              <w:pStyle w:val="TAH"/>
            </w:pPr>
            <w:r w:rsidRPr="00E84EF6">
              <w:t>Test requirement (Notes 1 and 2)</w:t>
            </w:r>
          </w:p>
        </w:tc>
        <w:tc>
          <w:tcPr>
            <w:tcW w:w="1430" w:type="dxa"/>
          </w:tcPr>
          <w:p w14:paraId="456E84E1"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55627863" w14:textId="77777777" w:rsidTr="0034649A">
        <w:trPr>
          <w:cantSplit/>
          <w:jc w:val="center"/>
        </w:trPr>
        <w:tc>
          <w:tcPr>
            <w:tcW w:w="2127" w:type="dxa"/>
          </w:tcPr>
          <w:p w14:paraId="7E0676D4"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34649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34649A">
            <w:pPr>
              <w:pStyle w:val="TAC"/>
            </w:pPr>
            <w:r w:rsidRPr="00E84EF6">
              <w:t xml:space="preserve">30 kHz </w:t>
            </w:r>
          </w:p>
        </w:tc>
      </w:tr>
      <w:tr w:rsidR="004908E0" w:rsidRPr="00E84EF6" w14:paraId="2C1814AE" w14:textId="77777777" w:rsidTr="0034649A">
        <w:trPr>
          <w:cantSplit/>
          <w:jc w:val="center"/>
        </w:trPr>
        <w:tc>
          <w:tcPr>
            <w:tcW w:w="2127" w:type="dxa"/>
          </w:tcPr>
          <w:p w14:paraId="3DB1427C"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34649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34649A">
            <w:pPr>
              <w:pStyle w:val="TAC"/>
            </w:pPr>
            <w:r w:rsidRPr="00E84EF6">
              <w:t xml:space="preserve">30 kHz </w:t>
            </w:r>
          </w:p>
        </w:tc>
      </w:tr>
      <w:tr w:rsidR="004908E0" w:rsidRPr="00E84EF6" w14:paraId="6CB4FE81" w14:textId="77777777" w:rsidTr="0034649A">
        <w:trPr>
          <w:cantSplit/>
          <w:jc w:val="center"/>
        </w:trPr>
        <w:tc>
          <w:tcPr>
            <w:tcW w:w="2127" w:type="dxa"/>
          </w:tcPr>
          <w:p w14:paraId="32DE285C" w14:textId="77777777" w:rsidR="004908E0" w:rsidRPr="00E84EF6" w:rsidRDefault="004908E0" w:rsidP="0034649A">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34649A">
            <w:pPr>
              <w:pStyle w:val="TAC"/>
            </w:pPr>
            <w:r w:rsidRPr="00E84EF6">
              <w:t xml:space="preserve">30 kHz </w:t>
            </w:r>
          </w:p>
        </w:tc>
      </w:tr>
      <w:tr w:rsidR="004908E0" w:rsidRPr="00E84EF6" w14:paraId="74A5EA56" w14:textId="77777777" w:rsidTr="0034649A">
        <w:trPr>
          <w:cantSplit/>
          <w:jc w:val="center"/>
        </w:trPr>
        <w:tc>
          <w:tcPr>
            <w:tcW w:w="2127" w:type="dxa"/>
          </w:tcPr>
          <w:p w14:paraId="769498F7"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34649A">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34649A">
            <w:pPr>
              <w:pStyle w:val="TAC"/>
            </w:pPr>
            <w:r w:rsidRPr="00E84EF6">
              <w:t xml:space="preserve">1 MHz </w:t>
            </w:r>
          </w:p>
        </w:tc>
      </w:tr>
      <w:tr w:rsidR="004908E0" w:rsidRPr="00E84EF6" w14:paraId="118A80F6" w14:textId="77777777" w:rsidTr="0034649A">
        <w:trPr>
          <w:cantSplit/>
          <w:jc w:val="center"/>
        </w:trPr>
        <w:tc>
          <w:tcPr>
            <w:tcW w:w="2127" w:type="dxa"/>
          </w:tcPr>
          <w:p w14:paraId="1C1BD603" w14:textId="77777777" w:rsidR="004908E0" w:rsidRPr="00E84EF6" w:rsidRDefault="004908E0" w:rsidP="0034649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34649A">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34649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34649A">
            <w:pPr>
              <w:pStyle w:val="TAC"/>
            </w:pPr>
            <w:r w:rsidRPr="00E84EF6">
              <w:t>1 MHz</w:t>
            </w:r>
          </w:p>
        </w:tc>
      </w:tr>
      <w:tr w:rsidR="004908E0" w:rsidRPr="00E84EF6" w14:paraId="08DD6935" w14:textId="77777777" w:rsidTr="0034649A">
        <w:trPr>
          <w:cantSplit/>
          <w:jc w:val="center"/>
        </w:trPr>
        <w:tc>
          <w:tcPr>
            <w:tcW w:w="2127" w:type="dxa"/>
          </w:tcPr>
          <w:p w14:paraId="09821831"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34649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34649A">
            <w:pPr>
              <w:pStyle w:val="TAC"/>
            </w:pPr>
            <w:r w:rsidRPr="00E84EF6">
              <w:t xml:space="preserve">1 MHz </w:t>
            </w:r>
          </w:p>
        </w:tc>
      </w:tr>
      <w:tr w:rsidR="004908E0" w:rsidRPr="00E84EF6" w14:paraId="3A0D14BC" w14:textId="77777777" w:rsidTr="0034649A">
        <w:trPr>
          <w:cantSplit/>
          <w:jc w:val="center"/>
        </w:trPr>
        <w:tc>
          <w:tcPr>
            <w:tcW w:w="2127" w:type="dxa"/>
          </w:tcPr>
          <w:p w14:paraId="3119C9CE"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34649A">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34649A">
            <w:pPr>
              <w:pStyle w:val="TAC"/>
              <w:rPr>
                <w:lang w:eastAsia="zh-CN"/>
              </w:rPr>
            </w:pPr>
            <w:r w:rsidRPr="00E84EF6">
              <w:rPr>
                <w:lang w:eastAsia="zh-CN"/>
              </w:rPr>
              <w:t>1 MHz</w:t>
            </w:r>
          </w:p>
        </w:tc>
      </w:tr>
      <w:tr w:rsidR="004908E0" w:rsidRPr="00E84EF6" w14:paraId="35A1A976" w14:textId="77777777" w:rsidTr="0034649A">
        <w:trPr>
          <w:cantSplit/>
          <w:jc w:val="center"/>
        </w:trPr>
        <w:tc>
          <w:tcPr>
            <w:tcW w:w="9988" w:type="dxa"/>
            <w:gridSpan w:val="4"/>
          </w:tcPr>
          <w:p w14:paraId="22E14E09" w14:textId="77777777" w:rsidR="004908E0" w:rsidRPr="00E84EF6" w:rsidRDefault="004908E0" w:rsidP="0034649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387B6BAA"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1DE1BAB" w14:textId="77777777" w:rsidR="004908E0" w:rsidRPr="00E84EF6" w:rsidRDefault="004908E0" w:rsidP="0034649A">
            <w:pPr>
              <w:pStyle w:val="TAN"/>
            </w:pPr>
            <w:r w:rsidRPr="00E84EF6">
              <w:t>NOTE 3:</w:t>
            </w:r>
            <w:r w:rsidRPr="00E84EF6">
              <w:tab/>
              <w:t>This frequency range ensures that the range of values of f_offset is continuous.</w:t>
            </w:r>
          </w:p>
          <w:p w14:paraId="70D850D3"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34649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34649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34649A">
            <w:pPr>
              <w:pStyle w:val="TAH"/>
            </w:pPr>
            <w:r w:rsidRPr="00E84EF6">
              <w:t xml:space="preserve">Measurement bandwidth (Note </w:t>
            </w:r>
            <w:r w:rsidRPr="00E84EF6">
              <w:rPr>
                <w:lang w:eastAsia="zh-CN"/>
              </w:rPr>
              <w:t>7</w:t>
            </w:r>
            <w:r w:rsidRPr="00E84EF6">
              <w:t>)</w:t>
            </w:r>
          </w:p>
        </w:tc>
      </w:tr>
      <w:tr w:rsidR="004908E0" w:rsidRPr="00E84EF6" w14:paraId="28A30AB6"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34649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34649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34649A">
            <w:pPr>
              <w:pStyle w:val="TAC"/>
            </w:pPr>
            <w:r w:rsidRPr="00E84EF6">
              <w:t xml:space="preserve">100 kHz </w:t>
            </w:r>
          </w:p>
        </w:tc>
      </w:tr>
      <w:tr w:rsidR="004908E0" w:rsidRPr="00E84EF6" w14:paraId="65E3A3A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34649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34649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34649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34649A">
            <w:pPr>
              <w:pStyle w:val="TAC"/>
            </w:pPr>
            <w:r w:rsidRPr="00E84EF6">
              <w:t xml:space="preserve">100 kHz </w:t>
            </w:r>
          </w:p>
        </w:tc>
      </w:tr>
      <w:tr w:rsidR="004908E0" w:rsidRPr="00E84EF6" w14:paraId="72A3883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34649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34649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34649A">
            <w:pPr>
              <w:pStyle w:val="TAC"/>
            </w:pPr>
            <w:r w:rsidRPr="00E84EF6">
              <w:t>100 kHz</w:t>
            </w:r>
          </w:p>
        </w:tc>
      </w:tr>
      <w:tr w:rsidR="004908E0" w:rsidRPr="00E84EF6" w14:paraId="4E96B3F0" w14:textId="77777777" w:rsidTr="0034649A">
        <w:trPr>
          <w:cantSplit/>
          <w:jc w:val="center"/>
        </w:trPr>
        <w:tc>
          <w:tcPr>
            <w:tcW w:w="9988" w:type="dxa"/>
            <w:gridSpan w:val="4"/>
          </w:tcPr>
          <w:p w14:paraId="06AD2B3B" w14:textId="77777777" w:rsidR="004908E0" w:rsidRPr="00E84EF6" w:rsidRDefault="004908E0" w:rsidP="0034649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3C601F1F" w14:textId="77777777" w:rsidR="004908E0" w:rsidRPr="00E84EF6" w:rsidRDefault="004908E0" w:rsidP="0034649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34649A">
        <w:trPr>
          <w:cantSplit/>
          <w:jc w:val="center"/>
        </w:trPr>
        <w:tc>
          <w:tcPr>
            <w:tcW w:w="2127" w:type="dxa"/>
          </w:tcPr>
          <w:p w14:paraId="6ADA1FC8"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34649A">
            <w:pPr>
              <w:pStyle w:val="TAH"/>
            </w:pPr>
            <w:r w:rsidRPr="00E84EF6">
              <w:t>Frequency offset of measurement filter centre frequency, f_offset</w:t>
            </w:r>
          </w:p>
        </w:tc>
        <w:tc>
          <w:tcPr>
            <w:tcW w:w="3455" w:type="dxa"/>
          </w:tcPr>
          <w:p w14:paraId="69A559E8" w14:textId="77777777" w:rsidR="004908E0" w:rsidRPr="00E84EF6" w:rsidRDefault="004908E0" w:rsidP="0034649A">
            <w:pPr>
              <w:pStyle w:val="TAH"/>
            </w:pPr>
            <w:r w:rsidRPr="00E84EF6">
              <w:t>Test requirement (Notes 1 and 2)</w:t>
            </w:r>
          </w:p>
        </w:tc>
        <w:tc>
          <w:tcPr>
            <w:tcW w:w="1430" w:type="dxa"/>
          </w:tcPr>
          <w:p w14:paraId="0776FF56"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6D4B4F72" w14:textId="77777777" w:rsidTr="0034649A">
        <w:trPr>
          <w:cantSplit/>
          <w:jc w:val="center"/>
        </w:trPr>
        <w:tc>
          <w:tcPr>
            <w:tcW w:w="2127" w:type="dxa"/>
          </w:tcPr>
          <w:p w14:paraId="39ADBF64"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34649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34649A">
            <w:pPr>
              <w:pStyle w:val="TAC"/>
            </w:pPr>
            <w:r w:rsidRPr="00E84EF6">
              <w:t xml:space="preserve">30 kHz </w:t>
            </w:r>
          </w:p>
        </w:tc>
      </w:tr>
      <w:tr w:rsidR="004908E0" w:rsidRPr="00E84EF6" w14:paraId="70B994C9" w14:textId="77777777" w:rsidTr="0034649A">
        <w:trPr>
          <w:cantSplit/>
          <w:jc w:val="center"/>
        </w:trPr>
        <w:tc>
          <w:tcPr>
            <w:tcW w:w="2127" w:type="dxa"/>
          </w:tcPr>
          <w:p w14:paraId="7D33CA69"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34649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34649A">
            <w:pPr>
              <w:pStyle w:val="TAC"/>
            </w:pPr>
            <w:r w:rsidRPr="00E84EF6">
              <w:t xml:space="preserve">30 kHz </w:t>
            </w:r>
          </w:p>
        </w:tc>
      </w:tr>
      <w:tr w:rsidR="004908E0" w:rsidRPr="00E84EF6" w14:paraId="2A3BFE2D" w14:textId="77777777" w:rsidTr="0034649A">
        <w:trPr>
          <w:cantSplit/>
          <w:jc w:val="center"/>
        </w:trPr>
        <w:tc>
          <w:tcPr>
            <w:tcW w:w="2127" w:type="dxa"/>
          </w:tcPr>
          <w:p w14:paraId="1A8DE459" w14:textId="77777777" w:rsidR="004908E0" w:rsidRPr="00E84EF6" w:rsidRDefault="004908E0" w:rsidP="0034649A">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34649A">
            <w:pPr>
              <w:pStyle w:val="TAC"/>
            </w:pPr>
            <w:r w:rsidRPr="00E84EF6">
              <w:t xml:space="preserve">30 kHz </w:t>
            </w:r>
          </w:p>
        </w:tc>
      </w:tr>
      <w:tr w:rsidR="004908E0" w:rsidRPr="00E84EF6" w14:paraId="0E1DE63D" w14:textId="77777777" w:rsidTr="0034649A">
        <w:trPr>
          <w:cantSplit/>
          <w:jc w:val="center"/>
        </w:trPr>
        <w:tc>
          <w:tcPr>
            <w:tcW w:w="2127" w:type="dxa"/>
          </w:tcPr>
          <w:p w14:paraId="5A92C71C"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34649A">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34649A">
            <w:pPr>
              <w:pStyle w:val="TAC"/>
            </w:pPr>
            <w:r w:rsidRPr="00E84EF6">
              <w:t xml:space="preserve">1 MHz </w:t>
            </w:r>
          </w:p>
        </w:tc>
      </w:tr>
      <w:tr w:rsidR="004908E0" w:rsidRPr="00E84EF6" w14:paraId="575F4FB0" w14:textId="77777777" w:rsidTr="0034649A">
        <w:trPr>
          <w:cantSplit/>
          <w:jc w:val="center"/>
        </w:trPr>
        <w:tc>
          <w:tcPr>
            <w:tcW w:w="2127" w:type="dxa"/>
          </w:tcPr>
          <w:p w14:paraId="2C166843" w14:textId="77777777" w:rsidR="004908E0" w:rsidRPr="00E84EF6" w:rsidRDefault="004908E0" w:rsidP="0034649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34649A">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34649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34649A">
            <w:pPr>
              <w:pStyle w:val="TAC"/>
            </w:pPr>
            <w:r w:rsidRPr="00E84EF6">
              <w:t>1 MHz</w:t>
            </w:r>
          </w:p>
        </w:tc>
      </w:tr>
      <w:tr w:rsidR="004908E0" w:rsidRPr="00E84EF6" w14:paraId="4BB4B1E8" w14:textId="77777777" w:rsidTr="0034649A">
        <w:trPr>
          <w:cantSplit/>
          <w:jc w:val="center"/>
        </w:trPr>
        <w:tc>
          <w:tcPr>
            <w:tcW w:w="2127" w:type="dxa"/>
          </w:tcPr>
          <w:p w14:paraId="7E80E6A1"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34649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34649A">
            <w:pPr>
              <w:pStyle w:val="TAC"/>
            </w:pPr>
            <w:r w:rsidRPr="00E84EF6">
              <w:t xml:space="preserve">1 MHz </w:t>
            </w:r>
          </w:p>
        </w:tc>
      </w:tr>
      <w:tr w:rsidR="004908E0" w:rsidRPr="00E84EF6" w14:paraId="1AB1521A" w14:textId="77777777" w:rsidTr="0034649A">
        <w:trPr>
          <w:cantSplit/>
          <w:jc w:val="center"/>
        </w:trPr>
        <w:tc>
          <w:tcPr>
            <w:tcW w:w="2127" w:type="dxa"/>
          </w:tcPr>
          <w:p w14:paraId="6E19DEFB"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34649A">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34649A">
            <w:pPr>
              <w:pStyle w:val="TAC"/>
            </w:pPr>
            <w:r w:rsidRPr="00E84EF6">
              <w:rPr>
                <w:lang w:eastAsia="zh-CN"/>
              </w:rPr>
              <w:t>1 MHz</w:t>
            </w:r>
          </w:p>
        </w:tc>
      </w:tr>
      <w:tr w:rsidR="004908E0" w:rsidRPr="00E84EF6" w14:paraId="76F5C5E5" w14:textId="77777777" w:rsidTr="0034649A">
        <w:trPr>
          <w:cantSplit/>
          <w:jc w:val="center"/>
        </w:trPr>
        <w:tc>
          <w:tcPr>
            <w:tcW w:w="9988" w:type="dxa"/>
            <w:gridSpan w:val="4"/>
          </w:tcPr>
          <w:p w14:paraId="1FA777C1" w14:textId="77777777" w:rsidR="004908E0" w:rsidRPr="00E84EF6" w:rsidRDefault="004908E0" w:rsidP="0034649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76A9E573" w14:textId="77777777" w:rsidR="004908E0" w:rsidRPr="00E84EF6" w:rsidRDefault="004908E0" w:rsidP="0034649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ED471C6" w14:textId="77777777" w:rsidR="004908E0" w:rsidRPr="00E84EF6" w:rsidRDefault="004908E0" w:rsidP="0034649A">
            <w:pPr>
              <w:pStyle w:val="TAN"/>
            </w:pPr>
            <w:r w:rsidRPr="00E84EF6">
              <w:t>NOTE 3:</w:t>
            </w:r>
            <w:r w:rsidRPr="00E84EF6">
              <w:tab/>
              <w:t>This frequency range ensures that the range of values of f_offset is continuous.</w:t>
            </w:r>
          </w:p>
          <w:p w14:paraId="671DA2A7"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34649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34649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34649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34649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34649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34649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34649A">
            <w:pPr>
              <w:pStyle w:val="TAC"/>
              <w:rPr>
                <w:rFonts w:cs="v5.0.0"/>
              </w:rPr>
            </w:pPr>
            <w:r w:rsidRPr="00E84EF6">
              <w:rPr>
                <w:rFonts w:cs="v5.0.0"/>
              </w:rPr>
              <w:t xml:space="preserve">100 kHz </w:t>
            </w:r>
          </w:p>
        </w:tc>
      </w:tr>
      <w:tr w:rsidR="004908E0" w:rsidRPr="00E84EF6" w14:paraId="7A81BA3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34649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34649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34649A">
            <w:pPr>
              <w:pStyle w:val="TAC"/>
              <w:rPr>
                <w:rFonts w:cs="v5.0.0"/>
              </w:rPr>
            </w:pPr>
            <w:r w:rsidRPr="00E84EF6">
              <w:rPr>
                <w:rFonts w:cs="v5.0.0"/>
              </w:rPr>
              <w:t xml:space="preserve">100 kHz </w:t>
            </w:r>
          </w:p>
        </w:tc>
      </w:tr>
      <w:tr w:rsidR="004908E0" w:rsidRPr="00E84EF6" w14:paraId="39AA1419"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34649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34649A">
            <w:pPr>
              <w:pStyle w:val="TAC"/>
            </w:pPr>
            <w:r w:rsidRPr="00E84EF6">
              <w:t>100 kHz</w:t>
            </w:r>
          </w:p>
        </w:tc>
      </w:tr>
      <w:tr w:rsidR="004908E0" w:rsidRPr="00E84EF6" w14:paraId="4C06ECC2" w14:textId="77777777" w:rsidTr="0034649A">
        <w:trPr>
          <w:cantSplit/>
          <w:jc w:val="center"/>
        </w:trPr>
        <w:tc>
          <w:tcPr>
            <w:tcW w:w="9988" w:type="dxa"/>
            <w:gridSpan w:val="4"/>
          </w:tcPr>
          <w:p w14:paraId="4CD1D02F"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82C7165"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34649A">
        <w:trPr>
          <w:cantSplit/>
          <w:jc w:val="center"/>
        </w:trPr>
        <w:tc>
          <w:tcPr>
            <w:tcW w:w="2127" w:type="dxa"/>
          </w:tcPr>
          <w:p w14:paraId="1A625D66"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34649A">
            <w:pPr>
              <w:pStyle w:val="TAH"/>
            </w:pPr>
            <w:r w:rsidRPr="00E84EF6">
              <w:t>Frequency offset of measurement filter centre frequency, f_offset</w:t>
            </w:r>
          </w:p>
        </w:tc>
        <w:tc>
          <w:tcPr>
            <w:tcW w:w="3455" w:type="dxa"/>
          </w:tcPr>
          <w:p w14:paraId="53EB4BD6" w14:textId="77777777" w:rsidR="004908E0" w:rsidRPr="00E84EF6" w:rsidRDefault="004908E0" w:rsidP="0034649A">
            <w:pPr>
              <w:pStyle w:val="TAH"/>
            </w:pPr>
            <w:r w:rsidRPr="00E84EF6">
              <w:t>Test requirement (Notes 1 and 2)</w:t>
            </w:r>
          </w:p>
        </w:tc>
        <w:tc>
          <w:tcPr>
            <w:tcW w:w="1430" w:type="dxa"/>
          </w:tcPr>
          <w:p w14:paraId="04C93B38"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0A05B6DF" w14:textId="77777777" w:rsidTr="0034649A">
        <w:trPr>
          <w:cantSplit/>
          <w:jc w:val="center"/>
        </w:trPr>
        <w:tc>
          <w:tcPr>
            <w:tcW w:w="2127" w:type="dxa"/>
          </w:tcPr>
          <w:p w14:paraId="6B71D096"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34649A">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34649A">
            <w:pPr>
              <w:pStyle w:val="TAC"/>
            </w:pPr>
            <w:r w:rsidRPr="00E84EF6">
              <w:t xml:space="preserve">30 kHz </w:t>
            </w:r>
          </w:p>
        </w:tc>
      </w:tr>
      <w:tr w:rsidR="004908E0" w:rsidRPr="00E84EF6" w14:paraId="23EB182B" w14:textId="77777777" w:rsidTr="0034649A">
        <w:trPr>
          <w:cantSplit/>
          <w:jc w:val="center"/>
        </w:trPr>
        <w:tc>
          <w:tcPr>
            <w:tcW w:w="2127" w:type="dxa"/>
          </w:tcPr>
          <w:p w14:paraId="18453BF7"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34649A">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34649A">
            <w:pPr>
              <w:pStyle w:val="TAC"/>
            </w:pPr>
            <w:r w:rsidRPr="00E84EF6">
              <w:t xml:space="preserve">30 kHz </w:t>
            </w:r>
          </w:p>
        </w:tc>
      </w:tr>
      <w:tr w:rsidR="004908E0" w:rsidRPr="00E84EF6" w14:paraId="74F65E53" w14:textId="77777777" w:rsidTr="0034649A">
        <w:trPr>
          <w:cantSplit/>
          <w:jc w:val="center"/>
        </w:trPr>
        <w:tc>
          <w:tcPr>
            <w:tcW w:w="2127" w:type="dxa"/>
          </w:tcPr>
          <w:p w14:paraId="0D0AEC63" w14:textId="77777777" w:rsidR="004908E0" w:rsidRPr="00E84EF6" w:rsidRDefault="004908E0" w:rsidP="0034649A">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34649A">
            <w:pPr>
              <w:pStyle w:val="TAC"/>
            </w:pPr>
            <w:r w:rsidRPr="00E84EF6">
              <w:t>-23.2 dBm</w:t>
            </w:r>
          </w:p>
        </w:tc>
        <w:tc>
          <w:tcPr>
            <w:tcW w:w="1430" w:type="dxa"/>
          </w:tcPr>
          <w:p w14:paraId="1C89FE88" w14:textId="77777777" w:rsidR="004908E0" w:rsidRPr="00E84EF6" w:rsidRDefault="004908E0" w:rsidP="0034649A">
            <w:pPr>
              <w:pStyle w:val="TAC"/>
            </w:pPr>
            <w:r w:rsidRPr="00E84EF6">
              <w:t xml:space="preserve">30 kHz </w:t>
            </w:r>
          </w:p>
        </w:tc>
      </w:tr>
      <w:tr w:rsidR="004908E0" w:rsidRPr="00E84EF6" w14:paraId="3A2815EE" w14:textId="77777777" w:rsidTr="0034649A">
        <w:trPr>
          <w:cantSplit/>
          <w:jc w:val="center"/>
        </w:trPr>
        <w:tc>
          <w:tcPr>
            <w:tcW w:w="2127" w:type="dxa"/>
          </w:tcPr>
          <w:p w14:paraId="2A8D9BD3"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34649A">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34649A">
            <w:pPr>
              <w:pStyle w:val="TAC"/>
            </w:pPr>
            <w:r w:rsidRPr="00E84EF6">
              <w:t>-10.2 dBm</w:t>
            </w:r>
          </w:p>
        </w:tc>
        <w:tc>
          <w:tcPr>
            <w:tcW w:w="1430" w:type="dxa"/>
          </w:tcPr>
          <w:p w14:paraId="6A2C222D" w14:textId="77777777" w:rsidR="004908E0" w:rsidRPr="00E84EF6" w:rsidRDefault="004908E0" w:rsidP="0034649A">
            <w:pPr>
              <w:pStyle w:val="TAC"/>
            </w:pPr>
            <w:r w:rsidRPr="00E84EF6">
              <w:t xml:space="preserve">1 MHz </w:t>
            </w:r>
          </w:p>
        </w:tc>
      </w:tr>
      <w:tr w:rsidR="004908E0" w:rsidRPr="00E84EF6" w14:paraId="3D5D15D1" w14:textId="77777777" w:rsidTr="0034649A">
        <w:trPr>
          <w:cantSplit/>
          <w:jc w:val="center"/>
        </w:trPr>
        <w:tc>
          <w:tcPr>
            <w:tcW w:w="2127" w:type="dxa"/>
          </w:tcPr>
          <w:p w14:paraId="2EDE0F6C"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34649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34649A">
            <w:pPr>
              <w:pStyle w:val="TAC"/>
            </w:pPr>
            <w:r w:rsidRPr="00E84EF6">
              <w:t>-14.2 dBm</w:t>
            </w:r>
          </w:p>
        </w:tc>
        <w:tc>
          <w:tcPr>
            <w:tcW w:w="1430" w:type="dxa"/>
          </w:tcPr>
          <w:p w14:paraId="6513A2E5" w14:textId="77777777" w:rsidR="004908E0" w:rsidRPr="00E84EF6" w:rsidRDefault="004908E0" w:rsidP="0034649A">
            <w:pPr>
              <w:pStyle w:val="TAC"/>
            </w:pPr>
            <w:r w:rsidRPr="00E84EF6">
              <w:t xml:space="preserve">1 MHz </w:t>
            </w:r>
          </w:p>
        </w:tc>
      </w:tr>
      <w:tr w:rsidR="004908E0" w:rsidRPr="00E84EF6" w14:paraId="49160874" w14:textId="77777777" w:rsidTr="0034649A">
        <w:trPr>
          <w:cantSplit/>
          <w:jc w:val="center"/>
        </w:trPr>
        <w:tc>
          <w:tcPr>
            <w:tcW w:w="2127" w:type="dxa"/>
          </w:tcPr>
          <w:p w14:paraId="371AB89C"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34649A">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34649A">
            <w:pPr>
              <w:pStyle w:val="TAC"/>
              <w:rPr>
                <w:lang w:eastAsia="zh-CN"/>
              </w:rPr>
            </w:pPr>
            <w:r w:rsidRPr="00E84EF6">
              <w:rPr>
                <w:lang w:eastAsia="zh-CN"/>
              </w:rPr>
              <w:t>1 MHz</w:t>
            </w:r>
          </w:p>
        </w:tc>
      </w:tr>
      <w:tr w:rsidR="004908E0" w:rsidRPr="00E84EF6" w14:paraId="553ED47E" w14:textId="77777777" w:rsidTr="0034649A">
        <w:trPr>
          <w:cantSplit/>
          <w:jc w:val="center"/>
        </w:trPr>
        <w:tc>
          <w:tcPr>
            <w:tcW w:w="9988" w:type="dxa"/>
            <w:gridSpan w:val="4"/>
          </w:tcPr>
          <w:p w14:paraId="6D4F289F" w14:textId="77777777" w:rsidR="004908E0" w:rsidRPr="00E84EF6" w:rsidRDefault="004908E0" w:rsidP="0034649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10D65DD7"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ADAC12C" w14:textId="77777777" w:rsidR="004908E0" w:rsidRPr="00E84EF6" w:rsidRDefault="004908E0" w:rsidP="0034649A">
            <w:pPr>
              <w:pStyle w:val="TAN"/>
            </w:pPr>
            <w:r w:rsidRPr="00E84EF6">
              <w:t>NOTE 3:</w:t>
            </w:r>
            <w:r w:rsidRPr="00E84EF6">
              <w:tab/>
              <w:t>This frequency range ensures that the range of values of f_offset is continuous.</w:t>
            </w:r>
          </w:p>
          <w:p w14:paraId="05317414"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34649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34649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34649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34649A">
            <w:pPr>
              <w:pStyle w:val="TAH"/>
              <w:rPr>
                <w:rFonts w:cs="Arial"/>
              </w:rPr>
            </w:pPr>
            <w:r w:rsidRPr="00E84EF6">
              <w:rPr>
                <w:rFonts w:cs="Arial"/>
              </w:rPr>
              <w:t>Measurement bandwidth (Note 7)</w:t>
            </w:r>
          </w:p>
        </w:tc>
      </w:tr>
      <w:tr w:rsidR="004908E0" w:rsidRPr="00E84EF6" w14:paraId="180C9E5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34649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34649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34649A">
            <w:pPr>
              <w:pStyle w:val="TAC"/>
              <w:rPr>
                <w:rFonts w:cs="v5.0.0"/>
              </w:rPr>
            </w:pPr>
            <w:r w:rsidRPr="00E84EF6">
              <w:rPr>
                <w:rFonts w:cs="v5.0.0"/>
              </w:rPr>
              <w:t xml:space="preserve">100 kHz </w:t>
            </w:r>
          </w:p>
        </w:tc>
      </w:tr>
      <w:tr w:rsidR="004908E0" w:rsidRPr="00E84EF6" w14:paraId="232E843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34649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34649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34649A">
            <w:pPr>
              <w:pStyle w:val="TAC"/>
              <w:rPr>
                <w:rFonts w:cs="v5.0.0"/>
              </w:rPr>
            </w:pPr>
            <w:r w:rsidRPr="00E84EF6">
              <w:rPr>
                <w:rFonts w:cs="v5.0.0"/>
              </w:rPr>
              <w:t xml:space="preserve">100 kHz </w:t>
            </w:r>
          </w:p>
        </w:tc>
      </w:tr>
      <w:tr w:rsidR="004908E0" w:rsidRPr="00E84EF6" w14:paraId="7878F26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34649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34649A">
            <w:pPr>
              <w:pStyle w:val="TAC"/>
              <w:rPr>
                <w:lang w:eastAsia="zh-CN"/>
              </w:rPr>
            </w:pPr>
            <w:r w:rsidRPr="00E84EF6">
              <w:t>100 kHz</w:t>
            </w:r>
          </w:p>
        </w:tc>
      </w:tr>
      <w:tr w:rsidR="004908E0" w:rsidRPr="00E84EF6" w14:paraId="4D0EDDDD" w14:textId="77777777" w:rsidTr="0034649A">
        <w:trPr>
          <w:cantSplit/>
          <w:jc w:val="center"/>
        </w:trPr>
        <w:tc>
          <w:tcPr>
            <w:tcW w:w="9988" w:type="dxa"/>
            <w:gridSpan w:val="4"/>
          </w:tcPr>
          <w:p w14:paraId="52F90E59"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37A84293"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34649A">
        <w:trPr>
          <w:cantSplit/>
          <w:jc w:val="center"/>
        </w:trPr>
        <w:tc>
          <w:tcPr>
            <w:tcW w:w="2127" w:type="dxa"/>
          </w:tcPr>
          <w:p w14:paraId="0248EAE9"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34649A">
            <w:pPr>
              <w:pStyle w:val="TAH"/>
            </w:pPr>
            <w:r w:rsidRPr="00E84EF6">
              <w:t>Frequency offset of measurement filter centre frequency, f_offset</w:t>
            </w:r>
          </w:p>
        </w:tc>
        <w:tc>
          <w:tcPr>
            <w:tcW w:w="3455" w:type="dxa"/>
          </w:tcPr>
          <w:p w14:paraId="453D9B21" w14:textId="77777777" w:rsidR="004908E0" w:rsidRPr="00E84EF6" w:rsidRDefault="004908E0" w:rsidP="0034649A">
            <w:pPr>
              <w:pStyle w:val="TAH"/>
            </w:pPr>
            <w:r w:rsidRPr="00E84EF6">
              <w:t>Test requirement (Notes 1 and 2)</w:t>
            </w:r>
          </w:p>
        </w:tc>
        <w:tc>
          <w:tcPr>
            <w:tcW w:w="1430" w:type="dxa"/>
          </w:tcPr>
          <w:p w14:paraId="67752DB5"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74A00DDE" w14:textId="77777777" w:rsidTr="0034649A">
        <w:trPr>
          <w:cantSplit/>
          <w:jc w:val="center"/>
        </w:trPr>
        <w:tc>
          <w:tcPr>
            <w:tcW w:w="2127" w:type="dxa"/>
          </w:tcPr>
          <w:p w14:paraId="3B115DC6"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34649A">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34649A">
            <w:pPr>
              <w:pStyle w:val="TAC"/>
            </w:pPr>
            <w:r w:rsidRPr="00E84EF6">
              <w:t xml:space="preserve">30 kHz </w:t>
            </w:r>
          </w:p>
        </w:tc>
      </w:tr>
      <w:tr w:rsidR="004908E0" w:rsidRPr="00E84EF6" w14:paraId="66286396" w14:textId="77777777" w:rsidTr="0034649A">
        <w:trPr>
          <w:cantSplit/>
          <w:jc w:val="center"/>
        </w:trPr>
        <w:tc>
          <w:tcPr>
            <w:tcW w:w="2127" w:type="dxa"/>
          </w:tcPr>
          <w:p w14:paraId="3B41057E"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34649A">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34649A">
            <w:pPr>
              <w:pStyle w:val="TAC"/>
            </w:pPr>
            <w:r w:rsidRPr="00E84EF6">
              <w:t xml:space="preserve">30 kHz </w:t>
            </w:r>
          </w:p>
        </w:tc>
      </w:tr>
      <w:tr w:rsidR="004908E0" w:rsidRPr="00E84EF6" w14:paraId="3A6930B0" w14:textId="77777777" w:rsidTr="0034649A">
        <w:trPr>
          <w:cantSplit/>
          <w:jc w:val="center"/>
        </w:trPr>
        <w:tc>
          <w:tcPr>
            <w:tcW w:w="2127" w:type="dxa"/>
          </w:tcPr>
          <w:p w14:paraId="36816F99" w14:textId="77777777" w:rsidR="004908E0" w:rsidRPr="00E84EF6" w:rsidRDefault="004908E0" w:rsidP="0034649A">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34649A">
            <w:pPr>
              <w:pStyle w:val="TAC"/>
            </w:pPr>
            <w:r w:rsidRPr="00E84EF6">
              <w:t>-23 dBm</w:t>
            </w:r>
          </w:p>
        </w:tc>
        <w:tc>
          <w:tcPr>
            <w:tcW w:w="1430" w:type="dxa"/>
          </w:tcPr>
          <w:p w14:paraId="38E4BE66" w14:textId="77777777" w:rsidR="004908E0" w:rsidRPr="00E84EF6" w:rsidRDefault="004908E0" w:rsidP="0034649A">
            <w:pPr>
              <w:pStyle w:val="TAC"/>
            </w:pPr>
            <w:r w:rsidRPr="00E84EF6">
              <w:t xml:space="preserve">30 kHz </w:t>
            </w:r>
          </w:p>
        </w:tc>
      </w:tr>
      <w:tr w:rsidR="004908E0" w:rsidRPr="00E84EF6" w14:paraId="7336952B" w14:textId="77777777" w:rsidTr="0034649A">
        <w:trPr>
          <w:cantSplit/>
          <w:jc w:val="center"/>
        </w:trPr>
        <w:tc>
          <w:tcPr>
            <w:tcW w:w="2127" w:type="dxa"/>
          </w:tcPr>
          <w:p w14:paraId="707D9D69"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34649A">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34649A">
            <w:pPr>
              <w:pStyle w:val="TAC"/>
            </w:pPr>
            <w:r w:rsidRPr="00E84EF6">
              <w:t>-10 dBm</w:t>
            </w:r>
          </w:p>
        </w:tc>
        <w:tc>
          <w:tcPr>
            <w:tcW w:w="1430" w:type="dxa"/>
          </w:tcPr>
          <w:p w14:paraId="581D32E6" w14:textId="77777777" w:rsidR="004908E0" w:rsidRPr="00E84EF6" w:rsidRDefault="004908E0" w:rsidP="0034649A">
            <w:pPr>
              <w:pStyle w:val="TAC"/>
            </w:pPr>
            <w:r w:rsidRPr="00E84EF6">
              <w:t xml:space="preserve">1 MHz </w:t>
            </w:r>
          </w:p>
        </w:tc>
      </w:tr>
      <w:tr w:rsidR="004908E0" w:rsidRPr="00E84EF6" w14:paraId="5D12E5BA" w14:textId="77777777" w:rsidTr="0034649A">
        <w:trPr>
          <w:cantSplit/>
          <w:jc w:val="center"/>
        </w:trPr>
        <w:tc>
          <w:tcPr>
            <w:tcW w:w="2127" w:type="dxa"/>
          </w:tcPr>
          <w:p w14:paraId="100576E1"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34649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34649A">
            <w:pPr>
              <w:pStyle w:val="TAC"/>
            </w:pPr>
            <w:r w:rsidRPr="00E84EF6">
              <w:t>-14 dBm</w:t>
            </w:r>
          </w:p>
        </w:tc>
        <w:tc>
          <w:tcPr>
            <w:tcW w:w="1430" w:type="dxa"/>
          </w:tcPr>
          <w:p w14:paraId="7742E9DE" w14:textId="77777777" w:rsidR="004908E0" w:rsidRPr="00E84EF6" w:rsidRDefault="004908E0" w:rsidP="0034649A">
            <w:pPr>
              <w:pStyle w:val="TAC"/>
            </w:pPr>
            <w:r w:rsidRPr="00E84EF6">
              <w:t xml:space="preserve">1 MHz </w:t>
            </w:r>
          </w:p>
        </w:tc>
      </w:tr>
      <w:tr w:rsidR="004908E0" w:rsidRPr="00E84EF6" w14:paraId="29D10BD8" w14:textId="77777777" w:rsidTr="0034649A">
        <w:trPr>
          <w:cantSplit/>
          <w:jc w:val="center"/>
        </w:trPr>
        <w:tc>
          <w:tcPr>
            <w:tcW w:w="2127" w:type="dxa"/>
          </w:tcPr>
          <w:p w14:paraId="390408FB"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34649A">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34649A">
            <w:pPr>
              <w:pStyle w:val="TAC"/>
            </w:pPr>
            <w:r w:rsidRPr="00E84EF6">
              <w:rPr>
                <w:lang w:eastAsia="zh-CN"/>
              </w:rPr>
              <w:t>1 MHz</w:t>
            </w:r>
          </w:p>
        </w:tc>
      </w:tr>
      <w:tr w:rsidR="004908E0" w:rsidRPr="00E84EF6" w14:paraId="3BDBC411" w14:textId="77777777" w:rsidTr="0034649A">
        <w:trPr>
          <w:cantSplit/>
          <w:jc w:val="center"/>
        </w:trPr>
        <w:tc>
          <w:tcPr>
            <w:tcW w:w="9988" w:type="dxa"/>
            <w:gridSpan w:val="4"/>
          </w:tcPr>
          <w:p w14:paraId="53C01FEE" w14:textId="77777777" w:rsidR="004908E0" w:rsidRPr="00E84EF6" w:rsidRDefault="004908E0" w:rsidP="0034649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0C95CBB9"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B53F03" w14:textId="77777777" w:rsidR="004908E0" w:rsidRPr="00E84EF6" w:rsidRDefault="004908E0" w:rsidP="0034649A">
            <w:pPr>
              <w:pStyle w:val="TAN"/>
            </w:pPr>
            <w:r w:rsidRPr="00E84EF6">
              <w:t>NOTE 3:</w:t>
            </w:r>
            <w:r w:rsidRPr="00E84EF6">
              <w:tab/>
              <w:t>This frequency range ensures that the range of values of f_offset is continuous.</w:t>
            </w:r>
          </w:p>
          <w:p w14:paraId="693F48E1"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34649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34649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34649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34649A">
            <w:pPr>
              <w:pStyle w:val="TAH"/>
              <w:rPr>
                <w:rFonts w:cs="Arial"/>
              </w:rPr>
            </w:pPr>
            <w:r w:rsidRPr="00E84EF6">
              <w:rPr>
                <w:rFonts w:cs="Arial"/>
              </w:rPr>
              <w:t>Measurement bandwidth (Note 7)</w:t>
            </w:r>
          </w:p>
        </w:tc>
      </w:tr>
      <w:tr w:rsidR="004908E0" w:rsidRPr="00E84EF6" w14:paraId="0BA5F0A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34649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34649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34649A">
            <w:pPr>
              <w:pStyle w:val="TAC"/>
              <w:rPr>
                <w:rFonts w:cs="v5.0.0"/>
              </w:rPr>
            </w:pPr>
            <w:r w:rsidRPr="00E84EF6">
              <w:rPr>
                <w:rFonts w:cs="v5.0.0"/>
              </w:rPr>
              <w:t xml:space="preserve">100 kHz </w:t>
            </w:r>
          </w:p>
        </w:tc>
      </w:tr>
      <w:tr w:rsidR="004908E0" w:rsidRPr="00E84EF6" w14:paraId="4D40EAC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34649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34649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34649A">
            <w:pPr>
              <w:pStyle w:val="TAC"/>
              <w:rPr>
                <w:rFonts w:cs="v5.0.0"/>
              </w:rPr>
            </w:pPr>
            <w:r w:rsidRPr="00E84EF6">
              <w:rPr>
                <w:rFonts w:cs="v5.0.0"/>
              </w:rPr>
              <w:t xml:space="preserve">100 kHz </w:t>
            </w:r>
          </w:p>
        </w:tc>
      </w:tr>
      <w:tr w:rsidR="004908E0" w:rsidRPr="00E84EF6" w14:paraId="618D744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34649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34649A">
            <w:pPr>
              <w:pStyle w:val="TAC"/>
              <w:rPr>
                <w:lang w:eastAsia="zh-CN"/>
              </w:rPr>
            </w:pPr>
            <w:r w:rsidRPr="00E84EF6">
              <w:t>100 kHz</w:t>
            </w:r>
          </w:p>
        </w:tc>
      </w:tr>
      <w:tr w:rsidR="004908E0" w:rsidRPr="00E84EF6" w14:paraId="53C14569" w14:textId="77777777" w:rsidTr="0034649A">
        <w:trPr>
          <w:cantSplit/>
          <w:jc w:val="center"/>
        </w:trPr>
        <w:tc>
          <w:tcPr>
            <w:tcW w:w="9988" w:type="dxa"/>
            <w:gridSpan w:val="4"/>
          </w:tcPr>
          <w:p w14:paraId="0AB1A953"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5CB9821C"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34649A">
        <w:trPr>
          <w:cantSplit/>
          <w:jc w:val="center"/>
        </w:trPr>
        <w:tc>
          <w:tcPr>
            <w:tcW w:w="2127" w:type="dxa"/>
          </w:tcPr>
          <w:p w14:paraId="35BC700A"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34649A">
            <w:pPr>
              <w:pStyle w:val="TAH"/>
            </w:pPr>
            <w:r w:rsidRPr="00E84EF6">
              <w:t>Frequency offset of measurement filter centre frequency, f_offset</w:t>
            </w:r>
          </w:p>
        </w:tc>
        <w:tc>
          <w:tcPr>
            <w:tcW w:w="3455" w:type="dxa"/>
          </w:tcPr>
          <w:p w14:paraId="6C8BE287" w14:textId="77777777" w:rsidR="004908E0" w:rsidRPr="00E84EF6" w:rsidRDefault="004908E0" w:rsidP="0034649A">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34649A">
            <w:pPr>
              <w:pStyle w:val="TAH"/>
            </w:pPr>
            <w:r w:rsidRPr="00E84EF6">
              <w:t xml:space="preserve">Measurement bandwidth </w:t>
            </w:r>
          </w:p>
        </w:tc>
      </w:tr>
      <w:tr w:rsidR="004908E0" w:rsidRPr="00E84EF6" w14:paraId="51D1A50F" w14:textId="77777777" w:rsidTr="0034649A">
        <w:trPr>
          <w:cantSplit/>
          <w:jc w:val="center"/>
        </w:trPr>
        <w:tc>
          <w:tcPr>
            <w:tcW w:w="2127" w:type="dxa"/>
          </w:tcPr>
          <w:p w14:paraId="1ED105CD" w14:textId="77777777" w:rsidR="004908E0" w:rsidRPr="00E84EF6" w:rsidRDefault="004908E0" w:rsidP="0034649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34649A">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34649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34649A">
            <w:pPr>
              <w:pStyle w:val="TAC"/>
            </w:pPr>
          </w:p>
        </w:tc>
        <w:tc>
          <w:tcPr>
            <w:tcW w:w="1430" w:type="dxa"/>
          </w:tcPr>
          <w:p w14:paraId="512D4C36" w14:textId="77777777" w:rsidR="004908E0" w:rsidRPr="00E84EF6" w:rsidRDefault="004908E0" w:rsidP="0034649A">
            <w:pPr>
              <w:pStyle w:val="TAC"/>
            </w:pPr>
            <w:r w:rsidRPr="00E84EF6">
              <w:t xml:space="preserve">100 kHz </w:t>
            </w:r>
          </w:p>
        </w:tc>
      </w:tr>
      <w:tr w:rsidR="004908E0" w:rsidRPr="00E84EF6" w14:paraId="709829D9" w14:textId="77777777" w:rsidTr="0034649A">
        <w:trPr>
          <w:cantSplit/>
          <w:jc w:val="center"/>
        </w:trPr>
        <w:tc>
          <w:tcPr>
            <w:tcW w:w="2127" w:type="dxa"/>
          </w:tcPr>
          <w:p w14:paraId="72B60A6F" w14:textId="77777777" w:rsidR="004908E0" w:rsidRPr="00E84EF6" w:rsidRDefault="004908E0" w:rsidP="0034649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34649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34649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34649A">
            <w:pPr>
              <w:pStyle w:val="TAC"/>
              <w:rPr>
                <w:rFonts w:cs="Arial"/>
              </w:rPr>
            </w:pPr>
            <w:r w:rsidRPr="00E84EF6">
              <w:rPr>
                <w:rFonts w:cs="Arial"/>
              </w:rPr>
              <w:t xml:space="preserve">100 kHz </w:t>
            </w:r>
          </w:p>
        </w:tc>
      </w:tr>
      <w:tr w:rsidR="004908E0" w:rsidRPr="00E84EF6" w14:paraId="3182E3C3" w14:textId="77777777" w:rsidTr="0034649A">
        <w:trPr>
          <w:cantSplit/>
          <w:jc w:val="center"/>
        </w:trPr>
        <w:tc>
          <w:tcPr>
            <w:tcW w:w="2127" w:type="dxa"/>
          </w:tcPr>
          <w:p w14:paraId="188A5954"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34649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34649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34649A">
            <w:pPr>
              <w:pStyle w:val="TAC"/>
              <w:rPr>
                <w:rFonts w:cs="Arial"/>
              </w:rPr>
            </w:pPr>
            <w:r w:rsidRPr="00E84EF6">
              <w:rPr>
                <w:rFonts w:cs="Arial"/>
              </w:rPr>
              <w:t xml:space="preserve">100 kHz </w:t>
            </w:r>
          </w:p>
        </w:tc>
      </w:tr>
      <w:tr w:rsidR="004908E0" w:rsidRPr="00E84EF6" w14:paraId="3255550E" w14:textId="77777777" w:rsidTr="0034649A">
        <w:trPr>
          <w:cantSplit/>
          <w:jc w:val="center"/>
        </w:trPr>
        <w:tc>
          <w:tcPr>
            <w:tcW w:w="9988" w:type="dxa"/>
            <w:gridSpan w:val="4"/>
          </w:tcPr>
          <w:p w14:paraId="05687334" w14:textId="77777777" w:rsidR="004908E0" w:rsidRPr="00E84EF6" w:rsidRDefault="004908E0" w:rsidP="0034649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34649A">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34649A">
        <w:trPr>
          <w:cantSplit/>
          <w:jc w:val="center"/>
        </w:trPr>
        <w:tc>
          <w:tcPr>
            <w:tcW w:w="2127" w:type="dxa"/>
          </w:tcPr>
          <w:p w14:paraId="4CA185BF"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34649A">
            <w:pPr>
              <w:pStyle w:val="TAH"/>
            </w:pPr>
            <w:r w:rsidRPr="00E84EF6">
              <w:t>Frequency offset of measurement filter centre frequency, f_offset</w:t>
            </w:r>
          </w:p>
        </w:tc>
        <w:tc>
          <w:tcPr>
            <w:tcW w:w="3455" w:type="dxa"/>
          </w:tcPr>
          <w:p w14:paraId="494F4003" w14:textId="77777777" w:rsidR="004908E0" w:rsidRPr="00E84EF6" w:rsidRDefault="004908E0" w:rsidP="0034649A">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34649A">
            <w:pPr>
              <w:pStyle w:val="TAH"/>
            </w:pPr>
            <w:r w:rsidRPr="00E84EF6">
              <w:t xml:space="preserve">Measurement bandwidth </w:t>
            </w:r>
          </w:p>
        </w:tc>
      </w:tr>
      <w:tr w:rsidR="004908E0" w:rsidRPr="00E84EF6" w14:paraId="2A72FA73" w14:textId="77777777" w:rsidTr="0034649A">
        <w:trPr>
          <w:cantSplit/>
          <w:jc w:val="center"/>
        </w:trPr>
        <w:tc>
          <w:tcPr>
            <w:tcW w:w="2127" w:type="dxa"/>
          </w:tcPr>
          <w:p w14:paraId="5D667EA0" w14:textId="77777777" w:rsidR="004908E0" w:rsidRPr="00E84EF6" w:rsidRDefault="004908E0" w:rsidP="0034649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34649A">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34649A">
            <w:pPr>
              <w:pStyle w:val="TAC"/>
              <w:rPr>
                <w:rFonts w:eastAsia="Malgun Gothic"/>
              </w:rPr>
            </w:pPr>
            <w:r w:rsidRPr="00E84EF6">
              <w:rPr>
                <w:rFonts w:eastAsia="Malgun Gothic"/>
              </w:rPr>
              <w:t>-19 dBm-7/5(f_offset/MHz – 0.05) dB</w:t>
            </w:r>
          </w:p>
          <w:p w14:paraId="098C7126" w14:textId="77777777" w:rsidR="004908E0" w:rsidRPr="00E84EF6" w:rsidRDefault="004908E0" w:rsidP="0034649A">
            <w:pPr>
              <w:pStyle w:val="TAC"/>
            </w:pPr>
          </w:p>
        </w:tc>
        <w:tc>
          <w:tcPr>
            <w:tcW w:w="1430" w:type="dxa"/>
          </w:tcPr>
          <w:p w14:paraId="6BDD78DF" w14:textId="77777777" w:rsidR="004908E0" w:rsidRPr="00E84EF6" w:rsidRDefault="004908E0" w:rsidP="0034649A">
            <w:pPr>
              <w:pStyle w:val="TAC"/>
              <w:rPr>
                <w:rFonts w:cs="Arial"/>
              </w:rPr>
            </w:pPr>
            <w:r w:rsidRPr="00E84EF6">
              <w:rPr>
                <w:rFonts w:cs="Arial"/>
              </w:rPr>
              <w:t xml:space="preserve">100 kHz </w:t>
            </w:r>
          </w:p>
        </w:tc>
      </w:tr>
      <w:tr w:rsidR="004908E0" w:rsidRPr="00E84EF6" w14:paraId="3D196D9C" w14:textId="77777777" w:rsidTr="0034649A">
        <w:trPr>
          <w:cantSplit/>
          <w:jc w:val="center"/>
        </w:trPr>
        <w:tc>
          <w:tcPr>
            <w:tcW w:w="2127" w:type="dxa"/>
          </w:tcPr>
          <w:p w14:paraId="17FED5F0" w14:textId="77777777" w:rsidR="004908E0" w:rsidRPr="00E84EF6" w:rsidRDefault="004908E0" w:rsidP="0034649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34649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34649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34649A">
            <w:pPr>
              <w:pStyle w:val="TAC"/>
              <w:rPr>
                <w:rFonts w:cs="Arial"/>
              </w:rPr>
            </w:pPr>
            <w:r w:rsidRPr="00E84EF6">
              <w:rPr>
                <w:rFonts w:cs="Arial"/>
              </w:rPr>
              <w:t xml:space="preserve">100 kHz </w:t>
            </w:r>
          </w:p>
        </w:tc>
      </w:tr>
      <w:tr w:rsidR="004908E0" w:rsidRPr="00E84EF6" w14:paraId="08C4BCA2" w14:textId="77777777" w:rsidTr="0034649A">
        <w:trPr>
          <w:cantSplit/>
          <w:jc w:val="center"/>
        </w:trPr>
        <w:tc>
          <w:tcPr>
            <w:tcW w:w="2127" w:type="dxa"/>
          </w:tcPr>
          <w:p w14:paraId="138EBC5C"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34649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34649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34649A">
            <w:pPr>
              <w:pStyle w:val="TAC"/>
              <w:rPr>
                <w:rFonts w:cs="Arial"/>
              </w:rPr>
            </w:pPr>
            <w:r w:rsidRPr="00E84EF6">
              <w:rPr>
                <w:rFonts w:cs="Arial"/>
              </w:rPr>
              <w:t xml:space="preserve">100 kHz </w:t>
            </w:r>
          </w:p>
        </w:tc>
      </w:tr>
      <w:tr w:rsidR="004908E0" w:rsidRPr="00E84EF6" w14:paraId="240494BE" w14:textId="77777777" w:rsidTr="0034649A">
        <w:trPr>
          <w:cantSplit/>
          <w:jc w:val="center"/>
        </w:trPr>
        <w:tc>
          <w:tcPr>
            <w:tcW w:w="9988" w:type="dxa"/>
            <w:gridSpan w:val="4"/>
          </w:tcPr>
          <w:p w14:paraId="7E853730" w14:textId="77777777" w:rsidR="004908E0" w:rsidRPr="00E84EF6" w:rsidRDefault="004908E0" w:rsidP="0034649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34649A">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2780" w:name="_Toc21125135"/>
      <w:bookmarkStart w:id="2781" w:name="_Toc29768125"/>
      <w:bookmarkStart w:id="2782" w:name="_Toc36044567"/>
      <w:bookmarkStart w:id="2783" w:name="_Toc37230472"/>
      <w:bookmarkStart w:id="2784" w:name="_Toc45907615"/>
      <w:bookmarkStart w:id="2785" w:name="_Toc53181720"/>
      <w:bookmarkStart w:id="2786" w:name="_Toc61127555"/>
      <w:bookmarkStart w:id="2787" w:name="_Toc67054569"/>
      <w:bookmarkStart w:id="2788" w:name="_Toc67061567"/>
      <w:r w:rsidRPr="00090C64">
        <w:rPr>
          <w:lang w:eastAsia="sv-SE"/>
        </w:rPr>
        <w:lastRenderedPageBreak/>
        <w:t>6.7.5.5.3</w:t>
      </w:r>
      <w:r w:rsidRPr="00090C64">
        <w:rPr>
          <w:lang w:eastAsia="sv-SE"/>
        </w:rPr>
        <w:tab/>
        <w:t>MSR Band Category 2</w:t>
      </w:r>
      <w:bookmarkEnd w:id="2780"/>
      <w:bookmarkEnd w:id="2781"/>
      <w:bookmarkEnd w:id="2782"/>
      <w:bookmarkEnd w:id="2783"/>
      <w:bookmarkEnd w:id="2784"/>
      <w:bookmarkEnd w:id="2785"/>
      <w:bookmarkEnd w:id="2786"/>
      <w:bookmarkEnd w:id="2787"/>
      <w:bookmarkEnd w:id="278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34649A">
        <w:tc>
          <w:tcPr>
            <w:tcW w:w="3823" w:type="dxa"/>
          </w:tcPr>
          <w:p w14:paraId="227FC902" w14:textId="77777777" w:rsidR="004908E0" w:rsidRPr="00E84EF6" w:rsidRDefault="004908E0" w:rsidP="0034649A">
            <w:pPr>
              <w:pStyle w:val="TAH"/>
            </w:pPr>
            <w:r w:rsidRPr="00E84EF6">
              <w:t>NR band operation</w:t>
            </w:r>
          </w:p>
        </w:tc>
        <w:tc>
          <w:tcPr>
            <w:tcW w:w="2835" w:type="dxa"/>
          </w:tcPr>
          <w:p w14:paraId="1B4F286C" w14:textId="49FBBDE1" w:rsidR="004908E0" w:rsidRPr="00E84EF6" w:rsidRDefault="004908E0" w:rsidP="0034649A">
            <w:pPr>
              <w:pStyle w:val="TAH"/>
            </w:pPr>
            <w:r w:rsidRPr="00E84EF6">
              <w:t xml:space="preserve">UTRA supported </w:t>
            </w:r>
          </w:p>
        </w:tc>
        <w:tc>
          <w:tcPr>
            <w:tcW w:w="2973" w:type="dxa"/>
          </w:tcPr>
          <w:p w14:paraId="46CE70C7" w14:textId="77777777" w:rsidR="004908E0" w:rsidRPr="00E84EF6" w:rsidRDefault="004908E0" w:rsidP="0034649A">
            <w:pPr>
              <w:pStyle w:val="TAH"/>
            </w:pPr>
            <w:r w:rsidRPr="00E84EF6">
              <w:t>Applicable requirement table</w:t>
            </w:r>
          </w:p>
        </w:tc>
      </w:tr>
      <w:tr w:rsidR="004908E0" w:rsidRPr="00E84EF6" w14:paraId="036E66B5" w14:textId="77777777" w:rsidTr="0034649A">
        <w:tc>
          <w:tcPr>
            <w:tcW w:w="3823" w:type="dxa"/>
            <w:vAlign w:val="center"/>
          </w:tcPr>
          <w:p w14:paraId="62C034EA" w14:textId="77777777" w:rsidR="004908E0" w:rsidRPr="00E84EF6" w:rsidRDefault="004908E0" w:rsidP="0034649A">
            <w:pPr>
              <w:pStyle w:val="TAC"/>
            </w:pPr>
            <w:r w:rsidRPr="00E84EF6">
              <w:t>None</w:t>
            </w:r>
          </w:p>
        </w:tc>
        <w:tc>
          <w:tcPr>
            <w:tcW w:w="2835" w:type="dxa"/>
            <w:vAlign w:val="center"/>
          </w:tcPr>
          <w:p w14:paraId="02BAE1BC" w14:textId="77777777" w:rsidR="004908E0" w:rsidRPr="00E84EF6" w:rsidRDefault="004908E0" w:rsidP="0034649A">
            <w:pPr>
              <w:pStyle w:val="TAC"/>
            </w:pPr>
            <w:r w:rsidRPr="00E84EF6">
              <w:t>Y/N</w:t>
            </w:r>
          </w:p>
        </w:tc>
        <w:tc>
          <w:tcPr>
            <w:tcW w:w="2973" w:type="dxa"/>
          </w:tcPr>
          <w:p w14:paraId="56728BEA" w14:textId="77777777" w:rsidR="004908E0" w:rsidRPr="00E84EF6" w:rsidRDefault="004908E0" w:rsidP="0034649A">
            <w:pPr>
              <w:pStyle w:val="TAC"/>
            </w:pPr>
            <w:r w:rsidRPr="00E84EF6">
              <w:t xml:space="preserve">6.7.5.5.3-1 </w:t>
            </w:r>
            <w:r w:rsidRPr="00E84EF6">
              <w:rPr>
                <w:rFonts w:cs="Arial"/>
              </w:rPr>
              <w:t>(option 2)</w:t>
            </w:r>
          </w:p>
        </w:tc>
      </w:tr>
      <w:tr w:rsidR="004908E0" w:rsidRPr="00E84EF6" w14:paraId="37CFE09C" w14:textId="77777777" w:rsidTr="0034649A">
        <w:tc>
          <w:tcPr>
            <w:tcW w:w="3823" w:type="dxa"/>
            <w:vAlign w:val="center"/>
          </w:tcPr>
          <w:p w14:paraId="3D66D7F0" w14:textId="59B04212" w:rsidR="004908E0" w:rsidRPr="00E84EF6" w:rsidRDefault="004908E0" w:rsidP="0034649A">
            <w:pPr>
              <w:pStyle w:val="TAC"/>
            </w:pPr>
            <w:r w:rsidRPr="00E84EF6">
              <w:t>In certain regions (NOTE 2), band 3, 8</w:t>
            </w:r>
          </w:p>
        </w:tc>
        <w:tc>
          <w:tcPr>
            <w:tcW w:w="2835" w:type="dxa"/>
            <w:vAlign w:val="center"/>
          </w:tcPr>
          <w:p w14:paraId="2D76F625" w14:textId="77777777" w:rsidR="004908E0" w:rsidRPr="00E84EF6" w:rsidRDefault="004908E0" w:rsidP="0034649A">
            <w:pPr>
              <w:pStyle w:val="TAC"/>
            </w:pPr>
            <w:r w:rsidRPr="00E84EF6">
              <w:t>N</w:t>
            </w:r>
          </w:p>
        </w:tc>
        <w:tc>
          <w:tcPr>
            <w:tcW w:w="2973" w:type="dxa"/>
          </w:tcPr>
          <w:p w14:paraId="47CDA8C1" w14:textId="77777777" w:rsidR="004908E0" w:rsidRPr="00E84EF6" w:rsidRDefault="004908E0" w:rsidP="0034649A">
            <w:pPr>
              <w:pStyle w:val="TAC"/>
            </w:pPr>
            <w:r w:rsidRPr="00E84EF6">
              <w:t xml:space="preserve">6.7.5.5.3-1 </w:t>
            </w:r>
            <w:r w:rsidRPr="00E84EF6">
              <w:rPr>
                <w:rFonts w:cs="Arial"/>
              </w:rPr>
              <w:t>(option 2)</w:t>
            </w:r>
          </w:p>
        </w:tc>
      </w:tr>
      <w:tr w:rsidR="004908E0" w:rsidRPr="00E84EF6" w14:paraId="57CA19C8" w14:textId="77777777" w:rsidTr="0034649A">
        <w:tc>
          <w:tcPr>
            <w:tcW w:w="3823" w:type="dxa"/>
            <w:vAlign w:val="center"/>
          </w:tcPr>
          <w:p w14:paraId="3CE89B1C" w14:textId="77777777" w:rsidR="004908E0" w:rsidRPr="00E84EF6" w:rsidRDefault="004908E0" w:rsidP="0034649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34649A">
            <w:pPr>
              <w:pStyle w:val="TAC"/>
            </w:pPr>
            <w:r w:rsidRPr="00E84EF6">
              <w:t>N</w:t>
            </w:r>
          </w:p>
        </w:tc>
        <w:tc>
          <w:tcPr>
            <w:tcW w:w="2973" w:type="dxa"/>
          </w:tcPr>
          <w:p w14:paraId="2B78E3DB" w14:textId="77777777" w:rsidR="004908E0" w:rsidRPr="00E84EF6" w:rsidRDefault="004908E0" w:rsidP="0034649A">
            <w:pPr>
              <w:pStyle w:val="TAC"/>
            </w:pPr>
            <w:r w:rsidRPr="00E84EF6">
              <w:t xml:space="preserve">6.7.5.5.3-2a </w:t>
            </w:r>
            <w:r w:rsidRPr="00E84EF6">
              <w:rPr>
                <w:rFonts w:cs="Arial"/>
              </w:rPr>
              <w:t>(option 1)</w:t>
            </w:r>
          </w:p>
        </w:tc>
      </w:tr>
      <w:tr w:rsidR="004908E0" w:rsidRPr="00E84EF6" w14:paraId="35B66E47" w14:textId="77777777" w:rsidTr="0034649A">
        <w:tc>
          <w:tcPr>
            <w:tcW w:w="3823" w:type="dxa"/>
            <w:vAlign w:val="center"/>
          </w:tcPr>
          <w:p w14:paraId="7F4BE398" w14:textId="59E38481" w:rsidR="004908E0" w:rsidRPr="00E84EF6" w:rsidRDefault="004908E0" w:rsidP="0034649A">
            <w:pPr>
              <w:pStyle w:val="TAC"/>
            </w:pPr>
            <w:r w:rsidRPr="00E84EF6">
              <w:t>Any above 1 GHz except for certain regions (NOTE 2), band 3</w:t>
            </w:r>
          </w:p>
        </w:tc>
        <w:tc>
          <w:tcPr>
            <w:tcW w:w="2835" w:type="dxa"/>
            <w:vAlign w:val="center"/>
          </w:tcPr>
          <w:p w14:paraId="1D674B89" w14:textId="77777777" w:rsidR="004908E0" w:rsidRPr="00E84EF6" w:rsidRDefault="004908E0" w:rsidP="0034649A">
            <w:pPr>
              <w:pStyle w:val="TAC"/>
            </w:pPr>
            <w:r w:rsidRPr="00E84EF6">
              <w:t>N</w:t>
            </w:r>
          </w:p>
        </w:tc>
        <w:tc>
          <w:tcPr>
            <w:tcW w:w="2973" w:type="dxa"/>
          </w:tcPr>
          <w:p w14:paraId="1EC9906D" w14:textId="77777777" w:rsidR="004908E0" w:rsidRPr="00E84EF6" w:rsidRDefault="004908E0" w:rsidP="0034649A">
            <w:pPr>
              <w:pStyle w:val="TAC"/>
            </w:pPr>
            <w:r w:rsidRPr="00E84EF6">
              <w:t xml:space="preserve">6.7.5.5.3-2b </w:t>
            </w:r>
            <w:r w:rsidRPr="00E84EF6">
              <w:rPr>
                <w:rFonts w:cs="Arial"/>
              </w:rPr>
              <w:t>(option 1)</w:t>
            </w:r>
          </w:p>
        </w:tc>
      </w:tr>
      <w:tr w:rsidR="004908E0" w:rsidRPr="00E84EF6" w14:paraId="4C597A5B" w14:textId="77777777" w:rsidTr="0034649A">
        <w:tc>
          <w:tcPr>
            <w:tcW w:w="9631" w:type="dxa"/>
            <w:gridSpan w:val="3"/>
            <w:vAlign w:val="center"/>
          </w:tcPr>
          <w:p w14:paraId="32B17AFA" w14:textId="085F2C26" w:rsidR="004908E0" w:rsidRPr="00E84EF6" w:rsidRDefault="004908E0" w:rsidP="0034649A">
            <w:pPr>
              <w:pStyle w:val="TAN"/>
            </w:pPr>
            <w:r w:rsidRPr="00E84EF6">
              <w:t>NOTE 1:</w:t>
            </w:r>
            <w:r w:rsidRPr="00E84EF6">
              <w:tab/>
              <w:t>Void</w:t>
            </w:r>
          </w:p>
          <w:p w14:paraId="5DC792D9" w14:textId="77777777" w:rsidR="004908E0" w:rsidRPr="00E84EF6" w:rsidRDefault="004908E0" w:rsidP="0034649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34649A">
        <w:trPr>
          <w:cantSplit/>
          <w:jc w:val="center"/>
        </w:trPr>
        <w:tc>
          <w:tcPr>
            <w:tcW w:w="2127" w:type="dxa"/>
          </w:tcPr>
          <w:p w14:paraId="0A444911"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34649A">
            <w:pPr>
              <w:pStyle w:val="TAH"/>
            </w:pPr>
            <w:r w:rsidRPr="00E84EF6">
              <w:t>Frequency offset of measurement filter centre frequency, f_offset</w:t>
            </w:r>
          </w:p>
        </w:tc>
        <w:tc>
          <w:tcPr>
            <w:tcW w:w="3455" w:type="dxa"/>
          </w:tcPr>
          <w:p w14:paraId="25C532BC" w14:textId="77777777" w:rsidR="004908E0" w:rsidRPr="00E84EF6" w:rsidRDefault="004908E0" w:rsidP="0034649A">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34649A">
            <w:pPr>
              <w:pStyle w:val="TAH"/>
              <w:rPr>
                <w:lang w:eastAsia="zh-CN"/>
              </w:rPr>
            </w:pPr>
            <w:r w:rsidRPr="00E84EF6">
              <w:t xml:space="preserve">Measurement bandwidth </w:t>
            </w:r>
          </w:p>
        </w:tc>
      </w:tr>
      <w:tr w:rsidR="004908E0" w:rsidRPr="00E84EF6" w14:paraId="361B6818" w14:textId="77777777" w:rsidTr="0034649A">
        <w:trPr>
          <w:cantSplit/>
          <w:jc w:val="center"/>
        </w:trPr>
        <w:tc>
          <w:tcPr>
            <w:tcW w:w="2127" w:type="dxa"/>
          </w:tcPr>
          <w:p w14:paraId="2FFD9F1A"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34649A">
            <w:pPr>
              <w:pStyle w:val="TAC"/>
            </w:pPr>
            <w:r w:rsidRPr="00E84EF6">
              <w:t>(Note 1)</w:t>
            </w:r>
          </w:p>
        </w:tc>
        <w:tc>
          <w:tcPr>
            <w:tcW w:w="2976" w:type="dxa"/>
          </w:tcPr>
          <w:p w14:paraId="75F88B22" w14:textId="77777777" w:rsidR="004908E0" w:rsidRPr="00E84EF6" w:rsidRDefault="004908E0" w:rsidP="0034649A">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34649A">
            <w:pPr>
              <w:pStyle w:val="TAC"/>
              <w:rPr>
                <w:rFonts w:cs="Arial"/>
              </w:rPr>
            </w:pPr>
            <w:r w:rsidRPr="00E84EF6">
              <w:rPr>
                <w:rFonts w:cs="Arial"/>
              </w:rPr>
              <w:t>-3.2 dBm</w:t>
            </w:r>
          </w:p>
        </w:tc>
        <w:tc>
          <w:tcPr>
            <w:tcW w:w="1430" w:type="dxa"/>
          </w:tcPr>
          <w:p w14:paraId="73EF1592" w14:textId="77777777" w:rsidR="004908E0" w:rsidRPr="00E84EF6" w:rsidRDefault="004908E0" w:rsidP="0034649A">
            <w:pPr>
              <w:pStyle w:val="TAC"/>
              <w:rPr>
                <w:rFonts w:cs="Arial"/>
              </w:rPr>
            </w:pPr>
            <w:r w:rsidRPr="00E84EF6">
              <w:rPr>
                <w:rFonts w:cs="Arial"/>
              </w:rPr>
              <w:t xml:space="preserve">30 kHz </w:t>
            </w:r>
          </w:p>
        </w:tc>
      </w:tr>
      <w:tr w:rsidR="004908E0" w:rsidRPr="00E84EF6" w14:paraId="260DBBB6" w14:textId="77777777" w:rsidTr="0034649A">
        <w:trPr>
          <w:cantSplit/>
          <w:jc w:val="center"/>
        </w:trPr>
        <w:tc>
          <w:tcPr>
            <w:tcW w:w="2127" w:type="dxa"/>
          </w:tcPr>
          <w:p w14:paraId="5475237B" w14:textId="77777777" w:rsidR="004908E0" w:rsidRPr="00E84EF6" w:rsidRDefault="004908E0" w:rsidP="0034649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34649A">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34649A">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34649A">
            <w:pPr>
              <w:pStyle w:val="TAC"/>
            </w:pPr>
          </w:p>
        </w:tc>
        <w:tc>
          <w:tcPr>
            <w:tcW w:w="1430" w:type="dxa"/>
          </w:tcPr>
          <w:p w14:paraId="467588CB" w14:textId="77777777" w:rsidR="004908E0" w:rsidRPr="00E84EF6" w:rsidRDefault="004908E0" w:rsidP="0034649A">
            <w:pPr>
              <w:pStyle w:val="TAC"/>
              <w:rPr>
                <w:rFonts w:cs="Arial"/>
              </w:rPr>
            </w:pPr>
            <w:r w:rsidRPr="00E84EF6">
              <w:rPr>
                <w:rFonts w:cs="Arial"/>
              </w:rPr>
              <w:t xml:space="preserve">30 kHz </w:t>
            </w:r>
          </w:p>
        </w:tc>
      </w:tr>
      <w:tr w:rsidR="004908E0" w:rsidRPr="00E84EF6" w14:paraId="6FB8F2CF" w14:textId="77777777" w:rsidTr="0034649A">
        <w:trPr>
          <w:cantSplit/>
          <w:jc w:val="center"/>
        </w:trPr>
        <w:tc>
          <w:tcPr>
            <w:tcW w:w="2127" w:type="dxa"/>
          </w:tcPr>
          <w:p w14:paraId="77E6FCBF" w14:textId="77777777" w:rsidR="004908E0" w:rsidRPr="00E84EF6" w:rsidRDefault="004908E0" w:rsidP="0034649A">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34649A">
            <w:pPr>
              <w:pStyle w:val="TAC"/>
              <w:rPr>
                <w:rFonts w:cs="Arial"/>
              </w:rPr>
            </w:pPr>
            <w:r w:rsidRPr="00E84EF6">
              <w:rPr>
                <w:rFonts w:cs="Arial"/>
              </w:rPr>
              <w:t>-15.2 dBm (Note 11)</w:t>
            </w:r>
          </w:p>
        </w:tc>
        <w:tc>
          <w:tcPr>
            <w:tcW w:w="1430" w:type="dxa"/>
          </w:tcPr>
          <w:p w14:paraId="5FE1AD0F" w14:textId="77777777" w:rsidR="004908E0" w:rsidRPr="00E84EF6" w:rsidRDefault="004908E0" w:rsidP="0034649A">
            <w:pPr>
              <w:pStyle w:val="TAC"/>
              <w:rPr>
                <w:rFonts w:cs="Arial"/>
              </w:rPr>
            </w:pPr>
            <w:r w:rsidRPr="00E84EF6">
              <w:rPr>
                <w:rFonts w:cs="Arial"/>
              </w:rPr>
              <w:t xml:space="preserve">30 kHz </w:t>
            </w:r>
          </w:p>
        </w:tc>
      </w:tr>
      <w:tr w:rsidR="004908E0" w:rsidRPr="00E84EF6" w14:paraId="1662E9ED" w14:textId="77777777" w:rsidTr="0034649A">
        <w:trPr>
          <w:cantSplit/>
          <w:jc w:val="center"/>
        </w:trPr>
        <w:tc>
          <w:tcPr>
            <w:tcW w:w="2127" w:type="dxa"/>
          </w:tcPr>
          <w:p w14:paraId="2547F1A7" w14:textId="77777777" w:rsidR="004908E0" w:rsidRPr="00E84EF6" w:rsidRDefault="004908E0" w:rsidP="0034649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34649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34649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34649A">
            <w:pPr>
              <w:pStyle w:val="TAC"/>
              <w:rPr>
                <w:rFonts w:cs="Arial"/>
              </w:rPr>
            </w:pPr>
            <w:r w:rsidRPr="00E84EF6">
              <w:rPr>
                <w:rFonts w:cs="Arial"/>
              </w:rPr>
              <w:t>-2.2 dBm (Note 11)</w:t>
            </w:r>
          </w:p>
        </w:tc>
        <w:tc>
          <w:tcPr>
            <w:tcW w:w="1430" w:type="dxa"/>
          </w:tcPr>
          <w:p w14:paraId="13E6C010" w14:textId="77777777" w:rsidR="004908E0" w:rsidRPr="00E84EF6" w:rsidRDefault="004908E0" w:rsidP="0034649A">
            <w:pPr>
              <w:pStyle w:val="TAC"/>
              <w:rPr>
                <w:rFonts w:cs="Arial"/>
              </w:rPr>
            </w:pPr>
            <w:r w:rsidRPr="00E84EF6">
              <w:rPr>
                <w:rFonts w:cs="Arial"/>
              </w:rPr>
              <w:t xml:space="preserve">1 MHz </w:t>
            </w:r>
          </w:p>
        </w:tc>
      </w:tr>
      <w:tr w:rsidR="004908E0" w:rsidRPr="00E84EF6" w14:paraId="5FB1E5C8" w14:textId="77777777" w:rsidTr="0034649A">
        <w:trPr>
          <w:cantSplit/>
          <w:jc w:val="center"/>
        </w:trPr>
        <w:tc>
          <w:tcPr>
            <w:tcW w:w="2127" w:type="dxa"/>
          </w:tcPr>
          <w:p w14:paraId="6BB4E0D8"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34649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34649A">
            <w:pPr>
              <w:pStyle w:val="TAC"/>
              <w:rPr>
                <w:rFonts w:cs="Arial"/>
              </w:rPr>
            </w:pPr>
            <w:r w:rsidRPr="00E84EF6">
              <w:rPr>
                <w:rFonts w:cs="Arial"/>
              </w:rPr>
              <w:t xml:space="preserve">1 MHz </w:t>
            </w:r>
          </w:p>
        </w:tc>
      </w:tr>
      <w:tr w:rsidR="004908E0" w:rsidRPr="00E84EF6" w14:paraId="06BAEF02" w14:textId="77777777" w:rsidTr="0034649A">
        <w:trPr>
          <w:cantSplit/>
          <w:jc w:val="center"/>
        </w:trPr>
        <w:tc>
          <w:tcPr>
            <w:tcW w:w="9988" w:type="dxa"/>
            <w:gridSpan w:val="4"/>
          </w:tcPr>
          <w:p w14:paraId="46C912B5" w14:textId="77777777" w:rsidR="004908E0" w:rsidRPr="00E84EF6" w:rsidRDefault="004908E0" w:rsidP="0034649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2ADF768F" w14:textId="77777777" w:rsidR="004908E0" w:rsidRPr="00E84EF6" w:rsidRDefault="004908E0" w:rsidP="0034649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9D40664" w14:textId="77777777" w:rsidR="004908E0" w:rsidRPr="00E84EF6" w:rsidRDefault="004908E0" w:rsidP="0034649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36061E3E" w14:textId="77777777" w:rsidR="004908E0" w:rsidRPr="00E84EF6" w:rsidRDefault="004908E0" w:rsidP="0034649A">
            <w:pPr>
              <w:pStyle w:val="TAN"/>
            </w:pPr>
            <w:r w:rsidRPr="00E84EF6">
              <w:t>NOTE 8:</w:t>
            </w:r>
            <w:r w:rsidRPr="00E84EF6">
              <w:tab/>
              <w:t>This frequency range ensures that the range of values of f_offset is continuous.</w:t>
            </w:r>
          </w:p>
          <w:p w14:paraId="23C30A4A" w14:textId="77777777" w:rsidR="004908E0" w:rsidRPr="00E84EF6" w:rsidRDefault="004908E0" w:rsidP="0034649A">
            <w:pPr>
              <w:pStyle w:val="TAN"/>
            </w:pPr>
            <w:r w:rsidRPr="00E84EF6">
              <w:t>NOTE 10:</w:t>
            </w:r>
            <w:r w:rsidRPr="00E84EF6">
              <w:tab/>
              <w:t xml:space="preserve">The requirement is not applicable when </w:t>
            </w:r>
            <w:r w:rsidRPr="00E84EF6">
              <w:sym w:font="Symbol" w:char="F044"/>
            </w:r>
            <w:r w:rsidRPr="00E84EF6">
              <w:t>fmax &lt; 10 MHz.</w:t>
            </w:r>
          </w:p>
          <w:p w14:paraId="0C6E8397" w14:textId="77777777" w:rsidR="004908E0" w:rsidRPr="00E84EF6" w:rsidRDefault="004908E0" w:rsidP="0034649A">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34649A">
        <w:trPr>
          <w:cantSplit/>
          <w:jc w:val="center"/>
        </w:trPr>
        <w:tc>
          <w:tcPr>
            <w:tcW w:w="2301" w:type="dxa"/>
          </w:tcPr>
          <w:p w14:paraId="14589633"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34649A">
            <w:pPr>
              <w:pStyle w:val="TAH"/>
            </w:pPr>
            <w:r w:rsidRPr="00E84EF6">
              <w:t>Frequency offset of measurement filter centre frequency, f_offset</w:t>
            </w:r>
          </w:p>
        </w:tc>
        <w:tc>
          <w:tcPr>
            <w:tcW w:w="3402" w:type="dxa"/>
          </w:tcPr>
          <w:p w14:paraId="4195ECFC" w14:textId="77777777" w:rsidR="004908E0" w:rsidRPr="00E84EF6" w:rsidRDefault="004908E0" w:rsidP="0034649A">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34649A">
            <w:pPr>
              <w:pStyle w:val="TAH"/>
              <w:rPr>
                <w:lang w:eastAsia="zh-CN"/>
              </w:rPr>
            </w:pPr>
            <w:r w:rsidRPr="00E84EF6">
              <w:t xml:space="preserve">Measurement bandwidth </w:t>
            </w:r>
          </w:p>
        </w:tc>
      </w:tr>
      <w:tr w:rsidR="004908E0" w:rsidRPr="00E84EF6" w14:paraId="49EA5471" w14:textId="77777777" w:rsidTr="0034649A">
        <w:trPr>
          <w:cantSplit/>
          <w:jc w:val="center"/>
        </w:trPr>
        <w:tc>
          <w:tcPr>
            <w:tcW w:w="2301" w:type="dxa"/>
          </w:tcPr>
          <w:p w14:paraId="2C1E5058"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34649A">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34649A">
            <w:pPr>
              <w:pStyle w:val="TAC"/>
            </w:pPr>
            <w:r w:rsidRPr="00E84EF6">
              <w:t>Max(15.8dBm-60(f_offset/MHz-0.015), -3.2 dBm)</w:t>
            </w:r>
          </w:p>
          <w:p w14:paraId="39D3531B" w14:textId="77777777" w:rsidR="004908E0" w:rsidRPr="00E84EF6" w:rsidRDefault="004908E0" w:rsidP="0034649A">
            <w:pPr>
              <w:pStyle w:val="TAC"/>
            </w:pPr>
          </w:p>
        </w:tc>
        <w:tc>
          <w:tcPr>
            <w:tcW w:w="1330" w:type="dxa"/>
          </w:tcPr>
          <w:p w14:paraId="7B2808E6" w14:textId="77777777" w:rsidR="004908E0" w:rsidRPr="00E84EF6" w:rsidRDefault="004908E0" w:rsidP="0034649A">
            <w:pPr>
              <w:pStyle w:val="TAC"/>
            </w:pPr>
            <w:r w:rsidRPr="00E84EF6">
              <w:t xml:space="preserve">30 kHz </w:t>
            </w:r>
          </w:p>
        </w:tc>
      </w:tr>
      <w:tr w:rsidR="004908E0" w:rsidRPr="00E84EF6" w14:paraId="1010AADF" w14:textId="77777777" w:rsidTr="0034649A">
        <w:trPr>
          <w:cantSplit/>
          <w:jc w:val="center"/>
        </w:trPr>
        <w:tc>
          <w:tcPr>
            <w:tcW w:w="2301" w:type="dxa"/>
          </w:tcPr>
          <w:p w14:paraId="3DB65AAD" w14:textId="77777777" w:rsidR="004908E0" w:rsidRPr="00E84EF6" w:rsidRDefault="004908E0" w:rsidP="0034649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34649A">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34649A">
            <w:pPr>
              <w:pStyle w:val="TAC"/>
            </w:pPr>
            <w:r w:rsidRPr="00E84EF6">
              <w:t>Max(12.8dBm-160(f_offset/MHz-0.065), -3.2 dBm)</w:t>
            </w:r>
          </w:p>
          <w:p w14:paraId="6594815C" w14:textId="77777777" w:rsidR="004908E0" w:rsidRPr="00E84EF6" w:rsidRDefault="004908E0" w:rsidP="0034649A">
            <w:pPr>
              <w:pStyle w:val="TAC"/>
            </w:pPr>
          </w:p>
        </w:tc>
        <w:tc>
          <w:tcPr>
            <w:tcW w:w="1330" w:type="dxa"/>
          </w:tcPr>
          <w:p w14:paraId="0D339CBD" w14:textId="77777777" w:rsidR="004908E0" w:rsidRPr="00E84EF6" w:rsidRDefault="004908E0" w:rsidP="0034649A">
            <w:pPr>
              <w:pStyle w:val="TAC"/>
            </w:pPr>
            <w:r w:rsidRPr="00E84EF6">
              <w:t xml:space="preserve">30 kHz </w:t>
            </w:r>
          </w:p>
        </w:tc>
      </w:tr>
      <w:tr w:rsidR="004908E0" w:rsidRPr="00E84EF6" w14:paraId="0DD711BD" w14:textId="77777777" w:rsidTr="0034649A">
        <w:trPr>
          <w:cantSplit/>
          <w:jc w:val="center"/>
        </w:trPr>
        <w:tc>
          <w:tcPr>
            <w:tcW w:w="10151" w:type="dxa"/>
            <w:gridSpan w:val="4"/>
          </w:tcPr>
          <w:p w14:paraId="6A77E6EE" w14:textId="77777777" w:rsidR="004908E0" w:rsidRPr="00E84EF6" w:rsidRDefault="004908E0" w:rsidP="0034649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34649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34649A">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34649A">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34649A">
        <w:trPr>
          <w:cantSplit/>
          <w:jc w:val="center"/>
        </w:trPr>
        <w:tc>
          <w:tcPr>
            <w:tcW w:w="1953" w:type="dxa"/>
          </w:tcPr>
          <w:p w14:paraId="3BE6DA99" w14:textId="77777777" w:rsidR="004908E0" w:rsidRPr="00E84EF6" w:rsidRDefault="004908E0" w:rsidP="0034649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34649A">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34649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34649A">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34649A">
        <w:trPr>
          <w:cantSplit/>
          <w:jc w:val="center"/>
        </w:trPr>
        <w:tc>
          <w:tcPr>
            <w:tcW w:w="1953" w:type="dxa"/>
          </w:tcPr>
          <w:p w14:paraId="567B97F9" w14:textId="77777777" w:rsidR="004908E0" w:rsidRPr="00E84EF6" w:rsidRDefault="004908E0" w:rsidP="0034649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34649A">
            <w:pPr>
              <w:pStyle w:val="TAC"/>
              <w:rPr>
                <w:rFonts w:cs="Arial"/>
              </w:rPr>
            </w:pPr>
            <w:r w:rsidRPr="00E84EF6">
              <w:rPr>
                <w:rFonts w:cs="Arial"/>
              </w:rPr>
              <w:t>3.8 dBm – 7/5(f_offset/MHz – 0.05)dB</w:t>
            </w:r>
          </w:p>
          <w:p w14:paraId="6B44AD69" w14:textId="77777777" w:rsidR="004908E0" w:rsidRPr="00E84EF6" w:rsidRDefault="004908E0" w:rsidP="0034649A">
            <w:pPr>
              <w:pStyle w:val="TAC"/>
              <w:rPr>
                <w:rFonts w:cs="Arial"/>
              </w:rPr>
            </w:pPr>
          </w:p>
        </w:tc>
        <w:tc>
          <w:tcPr>
            <w:tcW w:w="1430" w:type="dxa"/>
          </w:tcPr>
          <w:p w14:paraId="44BD968C" w14:textId="77777777" w:rsidR="004908E0" w:rsidRPr="00E84EF6" w:rsidRDefault="004908E0" w:rsidP="0034649A">
            <w:pPr>
              <w:pStyle w:val="TAC"/>
              <w:rPr>
                <w:rFonts w:cs="Arial"/>
              </w:rPr>
            </w:pPr>
            <w:r w:rsidRPr="00E84EF6">
              <w:rPr>
                <w:rFonts w:cs="Arial"/>
              </w:rPr>
              <w:t xml:space="preserve">100 kHz </w:t>
            </w:r>
          </w:p>
        </w:tc>
      </w:tr>
      <w:tr w:rsidR="004908E0" w:rsidRPr="00E84EF6" w14:paraId="2317D316" w14:textId="77777777" w:rsidTr="0034649A">
        <w:trPr>
          <w:cantSplit/>
          <w:jc w:val="center"/>
        </w:trPr>
        <w:tc>
          <w:tcPr>
            <w:tcW w:w="1953" w:type="dxa"/>
          </w:tcPr>
          <w:p w14:paraId="54C202E0" w14:textId="77777777" w:rsidR="004908E0" w:rsidRPr="00E84EF6" w:rsidRDefault="004908E0" w:rsidP="0034649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34649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34649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34649A">
            <w:pPr>
              <w:pStyle w:val="TAC"/>
              <w:rPr>
                <w:rFonts w:cs="Arial"/>
              </w:rPr>
            </w:pPr>
            <w:r w:rsidRPr="00E84EF6">
              <w:rPr>
                <w:rFonts w:cs="Arial"/>
              </w:rPr>
              <w:t>-3.2 dBm</w:t>
            </w:r>
          </w:p>
        </w:tc>
        <w:tc>
          <w:tcPr>
            <w:tcW w:w="1430" w:type="dxa"/>
          </w:tcPr>
          <w:p w14:paraId="182373A2" w14:textId="77777777" w:rsidR="004908E0" w:rsidRPr="00E84EF6" w:rsidRDefault="004908E0" w:rsidP="0034649A">
            <w:pPr>
              <w:pStyle w:val="TAC"/>
              <w:rPr>
                <w:rFonts w:cs="Arial"/>
              </w:rPr>
            </w:pPr>
            <w:r w:rsidRPr="00E84EF6">
              <w:rPr>
                <w:rFonts w:cs="Arial"/>
              </w:rPr>
              <w:t xml:space="preserve">100 kHz </w:t>
            </w:r>
          </w:p>
        </w:tc>
      </w:tr>
      <w:tr w:rsidR="004908E0" w:rsidRPr="00E84EF6" w14:paraId="0E17909A" w14:textId="77777777" w:rsidTr="0034649A">
        <w:trPr>
          <w:cantSplit/>
          <w:jc w:val="center"/>
        </w:trPr>
        <w:tc>
          <w:tcPr>
            <w:tcW w:w="1953" w:type="dxa"/>
          </w:tcPr>
          <w:p w14:paraId="6409C689"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34649A">
            <w:pPr>
              <w:pStyle w:val="TAC"/>
              <w:rPr>
                <w:rFonts w:cs="Arial"/>
              </w:rPr>
            </w:pPr>
            <w:r w:rsidRPr="00E84EF6">
              <w:rPr>
                <w:rFonts w:cs="Arial"/>
              </w:rPr>
              <w:t>-7 dBm (Note 10)</w:t>
            </w:r>
          </w:p>
        </w:tc>
        <w:tc>
          <w:tcPr>
            <w:tcW w:w="1430" w:type="dxa"/>
          </w:tcPr>
          <w:p w14:paraId="2CE952BB" w14:textId="77777777" w:rsidR="004908E0" w:rsidRPr="00E84EF6" w:rsidRDefault="004908E0" w:rsidP="0034649A">
            <w:pPr>
              <w:pStyle w:val="TAC"/>
              <w:rPr>
                <w:rFonts w:cs="Arial"/>
              </w:rPr>
            </w:pPr>
            <w:r w:rsidRPr="00E84EF6">
              <w:rPr>
                <w:rFonts w:cs="Arial"/>
              </w:rPr>
              <w:t xml:space="preserve">100 kHz </w:t>
            </w:r>
          </w:p>
        </w:tc>
      </w:tr>
      <w:tr w:rsidR="004908E0" w:rsidRPr="00E84EF6" w14:paraId="36B8288E" w14:textId="77777777" w:rsidTr="0034649A">
        <w:trPr>
          <w:cantSplit/>
          <w:jc w:val="center"/>
        </w:trPr>
        <w:tc>
          <w:tcPr>
            <w:tcW w:w="9814" w:type="dxa"/>
            <w:gridSpan w:val="4"/>
          </w:tcPr>
          <w:p w14:paraId="39130E0E"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2B0F0C13"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B4EF856" w14:textId="77777777" w:rsidR="004908E0" w:rsidRPr="00E84EF6" w:rsidRDefault="004908E0" w:rsidP="0034649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F99E75E" w14:textId="77777777" w:rsidR="004908E0" w:rsidRPr="00E84EF6" w:rsidRDefault="004908E0" w:rsidP="0034649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77777777" w:rsidR="004908E0" w:rsidRPr="00E84EF6" w:rsidRDefault="004908E0" w:rsidP="0034649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34649A">
        <w:trPr>
          <w:cantSplit/>
          <w:jc w:val="center"/>
        </w:trPr>
        <w:tc>
          <w:tcPr>
            <w:tcW w:w="1953" w:type="dxa"/>
          </w:tcPr>
          <w:p w14:paraId="252D15C5" w14:textId="77777777" w:rsidR="004908E0" w:rsidRPr="00E84EF6" w:rsidRDefault="004908E0" w:rsidP="0034649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34649A">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34649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34649A">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34649A">
        <w:trPr>
          <w:cantSplit/>
          <w:jc w:val="center"/>
        </w:trPr>
        <w:tc>
          <w:tcPr>
            <w:tcW w:w="1953" w:type="dxa"/>
          </w:tcPr>
          <w:p w14:paraId="76629B44" w14:textId="77777777" w:rsidR="004908E0" w:rsidRPr="00E84EF6" w:rsidRDefault="004908E0" w:rsidP="0034649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34649A">
            <w:pPr>
              <w:pStyle w:val="TAC"/>
              <w:rPr>
                <w:rFonts w:cs="Arial"/>
              </w:rPr>
            </w:pPr>
            <w:r w:rsidRPr="00E84EF6">
              <w:rPr>
                <w:rFonts w:cs="Arial"/>
              </w:rPr>
              <w:t>3.8 dBm – 7/5(f_offset/MHz – 0.05)dB</w:t>
            </w:r>
          </w:p>
          <w:p w14:paraId="31C5F357" w14:textId="77777777" w:rsidR="004908E0" w:rsidRPr="00E84EF6" w:rsidRDefault="004908E0" w:rsidP="0034649A">
            <w:pPr>
              <w:pStyle w:val="TAC"/>
              <w:rPr>
                <w:rFonts w:cs="Arial"/>
              </w:rPr>
            </w:pPr>
          </w:p>
        </w:tc>
        <w:tc>
          <w:tcPr>
            <w:tcW w:w="1430" w:type="dxa"/>
          </w:tcPr>
          <w:p w14:paraId="12153131" w14:textId="77777777" w:rsidR="004908E0" w:rsidRPr="00E84EF6" w:rsidRDefault="004908E0" w:rsidP="0034649A">
            <w:pPr>
              <w:pStyle w:val="TAC"/>
              <w:rPr>
                <w:rFonts w:cs="Arial"/>
              </w:rPr>
            </w:pPr>
            <w:r w:rsidRPr="00E84EF6">
              <w:rPr>
                <w:rFonts w:cs="Arial"/>
              </w:rPr>
              <w:t xml:space="preserve">100 kHz </w:t>
            </w:r>
          </w:p>
        </w:tc>
      </w:tr>
      <w:tr w:rsidR="004908E0" w:rsidRPr="00E84EF6" w14:paraId="49756FED" w14:textId="77777777" w:rsidTr="0034649A">
        <w:trPr>
          <w:cantSplit/>
          <w:jc w:val="center"/>
        </w:trPr>
        <w:tc>
          <w:tcPr>
            <w:tcW w:w="1953" w:type="dxa"/>
          </w:tcPr>
          <w:p w14:paraId="5298448A" w14:textId="77777777" w:rsidR="004908E0" w:rsidRPr="00E84EF6" w:rsidRDefault="004908E0" w:rsidP="0034649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34649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34649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34649A">
            <w:pPr>
              <w:pStyle w:val="TAC"/>
              <w:rPr>
                <w:rFonts w:cs="Arial"/>
              </w:rPr>
            </w:pPr>
            <w:r w:rsidRPr="00E84EF6">
              <w:rPr>
                <w:rFonts w:cs="Arial"/>
              </w:rPr>
              <w:t>-3.2 dBm</w:t>
            </w:r>
          </w:p>
        </w:tc>
        <w:tc>
          <w:tcPr>
            <w:tcW w:w="1430" w:type="dxa"/>
          </w:tcPr>
          <w:p w14:paraId="3C48A1D6" w14:textId="77777777" w:rsidR="004908E0" w:rsidRPr="00E84EF6" w:rsidRDefault="004908E0" w:rsidP="0034649A">
            <w:pPr>
              <w:pStyle w:val="TAC"/>
              <w:rPr>
                <w:rFonts w:cs="Arial"/>
              </w:rPr>
            </w:pPr>
            <w:r w:rsidRPr="00E84EF6">
              <w:rPr>
                <w:rFonts w:cs="Arial"/>
              </w:rPr>
              <w:t xml:space="preserve">100 kHz </w:t>
            </w:r>
          </w:p>
        </w:tc>
      </w:tr>
      <w:tr w:rsidR="004908E0" w:rsidRPr="00E84EF6" w14:paraId="3946CFDA" w14:textId="77777777" w:rsidTr="0034649A">
        <w:trPr>
          <w:cantSplit/>
          <w:jc w:val="center"/>
        </w:trPr>
        <w:tc>
          <w:tcPr>
            <w:tcW w:w="1953" w:type="dxa"/>
          </w:tcPr>
          <w:p w14:paraId="3953A121"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34649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34649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34649A">
            <w:pPr>
              <w:pStyle w:val="TAC"/>
              <w:rPr>
                <w:rFonts w:cs="Arial"/>
              </w:rPr>
            </w:pPr>
            <w:r w:rsidRPr="00E84EF6">
              <w:rPr>
                <w:rFonts w:cs="Arial"/>
              </w:rPr>
              <w:t xml:space="preserve">1 MHz </w:t>
            </w:r>
          </w:p>
        </w:tc>
      </w:tr>
      <w:tr w:rsidR="004908E0" w:rsidRPr="00E84EF6" w14:paraId="0CC2AB1A" w14:textId="77777777" w:rsidTr="0034649A">
        <w:trPr>
          <w:cantSplit/>
          <w:jc w:val="center"/>
        </w:trPr>
        <w:tc>
          <w:tcPr>
            <w:tcW w:w="9814" w:type="dxa"/>
            <w:gridSpan w:val="4"/>
          </w:tcPr>
          <w:p w14:paraId="6CA0BDCD"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34649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34649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34649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34649A">
        <w:trPr>
          <w:cantSplit/>
          <w:jc w:val="center"/>
        </w:trPr>
        <w:tc>
          <w:tcPr>
            <w:tcW w:w="2127" w:type="dxa"/>
          </w:tcPr>
          <w:p w14:paraId="0A9412F3"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34649A">
            <w:pPr>
              <w:pStyle w:val="TAH"/>
            </w:pPr>
            <w:r w:rsidRPr="00E84EF6">
              <w:t>Frequency offset of measurement filter centre frequency, f_offset</w:t>
            </w:r>
          </w:p>
        </w:tc>
        <w:tc>
          <w:tcPr>
            <w:tcW w:w="3455" w:type="dxa"/>
          </w:tcPr>
          <w:p w14:paraId="568A69E0" w14:textId="77777777" w:rsidR="004908E0" w:rsidRPr="00E84EF6" w:rsidRDefault="004908E0" w:rsidP="0034649A">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08E46877" w14:textId="77777777" w:rsidTr="0034649A">
        <w:trPr>
          <w:cantSplit/>
          <w:jc w:val="center"/>
        </w:trPr>
        <w:tc>
          <w:tcPr>
            <w:tcW w:w="2127" w:type="dxa"/>
          </w:tcPr>
          <w:p w14:paraId="29C26559"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34649A">
            <w:pPr>
              <w:pStyle w:val="TAC"/>
            </w:pPr>
            <w:r w:rsidRPr="00E84EF6">
              <w:t>(Note 1)</w:t>
            </w:r>
          </w:p>
        </w:tc>
        <w:tc>
          <w:tcPr>
            <w:tcW w:w="2976" w:type="dxa"/>
          </w:tcPr>
          <w:p w14:paraId="7BC47660"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34649A">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34649A">
            <w:pPr>
              <w:pStyle w:val="TAC"/>
            </w:pPr>
            <w:r w:rsidRPr="00E84EF6">
              <w:t>30 kHz</w:t>
            </w:r>
          </w:p>
        </w:tc>
      </w:tr>
      <w:tr w:rsidR="004908E0" w:rsidRPr="00E84EF6" w14:paraId="642EABE2" w14:textId="77777777" w:rsidTr="0034649A">
        <w:trPr>
          <w:cantSplit/>
          <w:jc w:val="center"/>
        </w:trPr>
        <w:tc>
          <w:tcPr>
            <w:tcW w:w="2127" w:type="dxa"/>
          </w:tcPr>
          <w:p w14:paraId="3D884A43"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34649A">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34649A">
            <w:pPr>
              <w:pStyle w:val="TAC"/>
            </w:pPr>
            <w:r w:rsidRPr="00E84EF6">
              <w:t>30 kHz</w:t>
            </w:r>
          </w:p>
        </w:tc>
      </w:tr>
      <w:tr w:rsidR="004908E0" w:rsidRPr="00E84EF6" w14:paraId="5E43B522" w14:textId="77777777" w:rsidTr="0034649A">
        <w:trPr>
          <w:cantSplit/>
          <w:jc w:val="center"/>
        </w:trPr>
        <w:tc>
          <w:tcPr>
            <w:tcW w:w="2127" w:type="dxa"/>
          </w:tcPr>
          <w:p w14:paraId="6D84DE6E" w14:textId="77777777" w:rsidR="004908E0" w:rsidRPr="00E84EF6" w:rsidRDefault="004908E0" w:rsidP="0034649A">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34649A">
            <w:pPr>
              <w:pStyle w:val="TAC"/>
            </w:pPr>
            <w:r w:rsidRPr="00E84EF6">
              <w:t>30 kHz</w:t>
            </w:r>
          </w:p>
        </w:tc>
      </w:tr>
      <w:tr w:rsidR="004908E0" w:rsidRPr="00E84EF6" w14:paraId="32ECC0AC" w14:textId="77777777" w:rsidTr="0034649A">
        <w:trPr>
          <w:cantSplit/>
          <w:jc w:val="center"/>
        </w:trPr>
        <w:tc>
          <w:tcPr>
            <w:tcW w:w="2127" w:type="dxa"/>
          </w:tcPr>
          <w:p w14:paraId="6688B12B"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34649A">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34649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34649A">
            <w:pPr>
              <w:pStyle w:val="TAC"/>
            </w:pPr>
            <w:r w:rsidRPr="00E84EF6">
              <w:t>1 MHz</w:t>
            </w:r>
          </w:p>
        </w:tc>
      </w:tr>
      <w:tr w:rsidR="004908E0" w:rsidRPr="00E84EF6" w14:paraId="679BB3F2" w14:textId="77777777" w:rsidTr="0034649A">
        <w:trPr>
          <w:cantSplit/>
          <w:jc w:val="center"/>
        </w:trPr>
        <w:tc>
          <w:tcPr>
            <w:tcW w:w="2127" w:type="dxa"/>
          </w:tcPr>
          <w:p w14:paraId="3FA84DBE" w14:textId="77777777" w:rsidR="004908E0" w:rsidRPr="00E84EF6" w:rsidRDefault="004908E0" w:rsidP="0034649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34649A">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34649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34649A">
            <w:pPr>
              <w:pStyle w:val="TAC"/>
            </w:pPr>
            <w:r w:rsidRPr="00E84EF6">
              <w:t>1 MHz</w:t>
            </w:r>
          </w:p>
        </w:tc>
      </w:tr>
      <w:tr w:rsidR="004908E0" w:rsidRPr="00E84EF6" w14:paraId="5C698F4D" w14:textId="77777777" w:rsidTr="0034649A">
        <w:trPr>
          <w:cantSplit/>
          <w:jc w:val="center"/>
        </w:trPr>
        <w:tc>
          <w:tcPr>
            <w:tcW w:w="2127" w:type="dxa"/>
          </w:tcPr>
          <w:p w14:paraId="5B53450C" w14:textId="77777777" w:rsidR="004908E0" w:rsidRPr="00E84EF6" w:rsidRDefault="004908E0" w:rsidP="0034649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34649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34649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34649A">
            <w:pPr>
              <w:pStyle w:val="TAC"/>
            </w:pPr>
            <w:r w:rsidRPr="00E84EF6">
              <w:t>1 MHz</w:t>
            </w:r>
          </w:p>
        </w:tc>
      </w:tr>
      <w:tr w:rsidR="004908E0" w:rsidRPr="00E84EF6" w14:paraId="2DE3CE8E" w14:textId="77777777" w:rsidTr="0034649A">
        <w:trPr>
          <w:cantSplit/>
          <w:jc w:val="center"/>
        </w:trPr>
        <w:tc>
          <w:tcPr>
            <w:tcW w:w="2127" w:type="dxa"/>
          </w:tcPr>
          <w:p w14:paraId="58AB5C81"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34649A">
            <w:pPr>
              <w:pStyle w:val="TAC"/>
            </w:pPr>
            <w:r w:rsidRPr="00E84EF6">
              <w:rPr>
                <w:lang w:eastAsia="zh-CN"/>
              </w:rPr>
              <w:t>1 MHz</w:t>
            </w:r>
          </w:p>
        </w:tc>
      </w:tr>
      <w:tr w:rsidR="004908E0" w:rsidRPr="00E84EF6" w14:paraId="3D0FCE15" w14:textId="77777777" w:rsidTr="0034649A">
        <w:trPr>
          <w:cantSplit/>
          <w:jc w:val="center"/>
        </w:trPr>
        <w:tc>
          <w:tcPr>
            <w:tcW w:w="9988" w:type="dxa"/>
            <w:gridSpan w:val="4"/>
          </w:tcPr>
          <w:p w14:paraId="1777F076" w14:textId="77777777" w:rsidR="004908E0" w:rsidRPr="00E84EF6" w:rsidRDefault="004908E0" w:rsidP="0034649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F508E4B" w14:textId="77777777" w:rsidR="004908E0" w:rsidRPr="00E84EF6" w:rsidRDefault="004908E0" w:rsidP="0034649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06FD2A1"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CF015DF" w14:textId="77777777" w:rsidR="004908E0" w:rsidRPr="00E84EF6" w:rsidRDefault="004908E0" w:rsidP="0034649A">
            <w:pPr>
              <w:pStyle w:val="TAN"/>
            </w:pPr>
            <w:r w:rsidRPr="00E84EF6">
              <w:t>NOTE 8:</w:t>
            </w:r>
            <w:r w:rsidRPr="00E84EF6">
              <w:tab/>
              <w:t>This frequency range ensures that the range of values of f_offset is continuous.</w:t>
            </w:r>
          </w:p>
          <w:p w14:paraId="0183EC60"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34649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34649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34649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34649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34649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34649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34649A">
            <w:pPr>
              <w:pStyle w:val="TAC"/>
              <w:rPr>
                <w:rFonts w:cs="v5.0.0"/>
              </w:rPr>
            </w:pPr>
            <w:r w:rsidRPr="00E84EF6">
              <w:rPr>
                <w:rFonts w:cs="v5.0.0"/>
              </w:rPr>
              <w:t xml:space="preserve">100 kHz </w:t>
            </w:r>
          </w:p>
        </w:tc>
      </w:tr>
      <w:tr w:rsidR="004908E0" w:rsidRPr="00E84EF6" w14:paraId="053BF9D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34649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34649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34649A">
            <w:pPr>
              <w:pStyle w:val="TAC"/>
              <w:rPr>
                <w:rFonts w:cs="v5.0.0"/>
              </w:rPr>
            </w:pPr>
            <w:r w:rsidRPr="00E84EF6">
              <w:rPr>
                <w:rFonts w:cs="v5.0.0"/>
              </w:rPr>
              <w:t xml:space="preserve">100 kHz </w:t>
            </w:r>
          </w:p>
        </w:tc>
      </w:tr>
      <w:tr w:rsidR="004908E0" w:rsidRPr="00E84EF6" w14:paraId="43AEE0B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34649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34649A">
            <w:pPr>
              <w:pStyle w:val="TAC"/>
            </w:pPr>
            <w:r w:rsidRPr="00E84EF6">
              <w:t>100 kHz</w:t>
            </w:r>
          </w:p>
        </w:tc>
      </w:tr>
      <w:tr w:rsidR="004908E0" w:rsidRPr="00E84EF6" w14:paraId="271B59F5" w14:textId="77777777" w:rsidTr="0034649A">
        <w:trPr>
          <w:cantSplit/>
          <w:jc w:val="center"/>
        </w:trPr>
        <w:tc>
          <w:tcPr>
            <w:tcW w:w="9988" w:type="dxa"/>
            <w:gridSpan w:val="4"/>
          </w:tcPr>
          <w:p w14:paraId="26F05FEB"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6E9C891E"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0645406F" w14:textId="77777777" w:rsidR="004908E0" w:rsidRPr="00E84EF6" w:rsidRDefault="004908E0" w:rsidP="0034649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9C5919B" w14:textId="77777777" w:rsidR="004908E0" w:rsidRPr="00E84EF6" w:rsidRDefault="004908E0" w:rsidP="0034649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77777777" w:rsidR="004908E0" w:rsidRPr="00E84EF6" w:rsidRDefault="004908E0" w:rsidP="0034649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34649A">
        <w:trPr>
          <w:cantSplit/>
          <w:jc w:val="center"/>
        </w:trPr>
        <w:tc>
          <w:tcPr>
            <w:tcW w:w="2127" w:type="dxa"/>
          </w:tcPr>
          <w:p w14:paraId="2B418D08"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34649A">
            <w:pPr>
              <w:pStyle w:val="TAH"/>
            </w:pPr>
            <w:r w:rsidRPr="00E84EF6">
              <w:t>Frequency offset of measurement filter centre frequency, f_offset</w:t>
            </w:r>
          </w:p>
        </w:tc>
        <w:tc>
          <w:tcPr>
            <w:tcW w:w="3455" w:type="dxa"/>
          </w:tcPr>
          <w:p w14:paraId="1071E688" w14:textId="77777777" w:rsidR="004908E0" w:rsidRPr="00E84EF6" w:rsidRDefault="004908E0" w:rsidP="0034649A">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64286E64" w14:textId="77777777" w:rsidTr="0034649A">
        <w:trPr>
          <w:cantSplit/>
          <w:jc w:val="center"/>
        </w:trPr>
        <w:tc>
          <w:tcPr>
            <w:tcW w:w="2127" w:type="dxa"/>
          </w:tcPr>
          <w:p w14:paraId="755BDAB9"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34649A">
            <w:pPr>
              <w:pStyle w:val="TAC"/>
            </w:pPr>
            <w:r w:rsidRPr="00E84EF6">
              <w:t>(Note 1)</w:t>
            </w:r>
          </w:p>
        </w:tc>
        <w:tc>
          <w:tcPr>
            <w:tcW w:w="2976" w:type="dxa"/>
          </w:tcPr>
          <w:p w14:paraId="1C601012"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34649A">
            <w:pPr>
              <w:pStyle w:val="TAC"/>
            </w:pPr>
          </w:p>
          <w:p w14:paraId="5E420F63" w14:textId="77777777" w:rsidR="004908E0" w:rsidRPr="00E84EF6" w:rsidRDefault="004908E0" w:rsidP="0034649A">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34649A">
            <w:pPr>
              <w:pStyle w:val="TAC"/>
            </w:pPr>
          </w:p>
        </w:tc>
        <w:tc>
          <w:tcPr>
            <w:tcW w:w="1430" w:type="dxa"/>
          </w:tcPr>
          <w:p w14:paraId="0BA8C208" w14:textId="77777777" w:rsidR="004908E0" w:rsidRPr="00E84EF6" w:rsidRDefault="004908E0" w:rsidP="0034649A">
            <w:pPr>
              <w:pStyle w:val="TAC"/>
            </w:pPr>
            <w:r w:rsidRPr="00E84EF6">
              <w:t>30 kHz</w:t>
            </w:r>
          </w:p>
        </w:tc>
      </w:tr>
      <w:tr w:rsidR="004908E0" w:rsidRPr="00E84EF6" w14:paraId="28AFEE41" w14:textId="77777777" w:rsidTr="0034649A">
        <w:trPr>
          <w:cantSplit/>
          <w:jc w:val="center"/>
        </w:trPr>
        <w:tc>
          <w:tcPr>
            <w:tcW w:w="2127" w:type="dxa"/>
          </w:tcPr>
          <w:p w14:paraId="7E1FE916"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34649A">
            <w:pPr>
              <w:pStyle w:val="TAC"/>
            </w:pPr>
          </w:p>
          <w:p w14:paraId="68CFBEB5" w14:textId="77777777" w:rsidR="004908E0" w:rsidRPr="00E84EF6" w:rsidRDefault="004908E0" w:rsidP="0034649A">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34649A">
            <w:pPr>
              <w:pStyle w:val="TAC"/>
              <w:rPr>
                <w:rFonts w:eastAsia="Malgun Gothic" w:cs="v5.0.0"/>
              </w:rPr>
            </w:pPr>
          </w:p>
          <w:p w14:paraId="55266EB3" w14:textId="77777777" w:rsidR="004908E0" w:rsidRPr="00E84EF6" w:rsidRDefault="004908E0" w:rsidP="0034649A">
            <w:pPr>
              <w:pStyle w:val="TAC"/>
            </w:pPr>
          </w:p>
        </w:tc>
        <w:tc>
          <w:tcPr>
            <w:tcW w:w="1430" w:type="dxa"/>
          </w:tcPr>
          <w:p w14:paraId="3E71A411" w14:textId="77777777" w:rsidR="004908E0" w:rsidRPr="00E84EF6" w:rsidRDefault="004908E0" w:rsidP="0034649A">
            <w:pPr>
              <w:pStyle w:val="TAC"/>
            </w:pPr>
            <w:r w:rsidRPr="00E84EF6">
              <w:t>30 kHz</w:t>
            </w:r>
          </w:p>
        </w:tc>
      </w:tr>
      <w:tr w:rsidR="004908E0" w:rsidRPr="00E84EF6" w14:paraId="520A3991" w14:textId="77777777" w:rsidTr="0034649A">
        <w:trPr>
          <w:cantSplit/>
          <w:jc w:val="center"/>
        </w:trPr>
        <w:tc>
          <w:tcPr>
            <w:tcW w:w="2127" w:type="dxa"/>
          </w:tcPr>
          <w:p w14:paraId="0053F16F" w14:textId="77777777" w:rsidR="004908E0" w:rsidRPr="00E84EF6" w:rsidRDefault="004908E0" w:rsidP="0034649A">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34649A">
            <w:pPr>
              <w:pStyle w:val="TAC"/>
            </w:pPr>
            <w:r w:rsidRPr="00E84EF6">
              <w:t>-23.2 dBm</w:t>
            </w:r>
          </w:p>
        </w:tc>
        <w:tc>
          <w:tcPr>
            <w:tcW w:w="1430" w:type="dxa"/>
          </w:tcPr>
          <w:p w14:paraId="3773016B" w14:textId="77777777" w:rsidR="004908E0" w:rsidRPr="00E84EF6" w:rsidRDefault="004908E0" w:rsidP="0034649A">
            <w:pPr>
              <w:pStyle w:val="TAC"/>
            </w:pPr>
            <w:r w:rsidRPr="00E84EF6">
              <w:t>30 kHz</w:t>
            </w:r>
          </w:p>
        </w:tc>
      </w:tr>
      <w:tr w:rsidR="004908E0" w:rsidRPr="00E84EF6" w14:paraId="18DB9436" w14:textId="77777777" w:rsidTr="0034649A">
        <w:trPr>
          <w:cantSplit/>
          <w:jc w:val="center"/>
        </w:trPr>
        <w:tc>
          <w:tcPr>
            <w:tcW w:w="2127" w:type="dxa"/>
          </w:tcPr>
          <w:p w14:paraId="6D4F4564"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34649A">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34649A">
            <w:pPr>
              <w:pStyle w:val="TAC"/>
            </w:pPr>
            <w:r w:rsidRPr="00E84EF6">
              <w:t>-10.2 dBm</w:t>
            </w:r>
          </w:p>
        </w:tc>
        <w:tc>
          <w:tcPr>
            <w:tcW w:w="1430" w:type="dxa"/>
          </w:tcPr>
          <w:p w14:paraId="7C926FE5" w14:textId="77777777" w:rsidR="004908E0" w:rsidRPr="00E84EF6" w:rsidRDefault="004908E0" w:rsidP="0034649A">
            <w:pPr>
              <w:pStyle w:val="TAC"/>
            </w:pPr>
            <w:r w:rsidRPr="00E84EF6">
              <w:t>1 MHz</w:t>
            </w:r>
          </w:p>
        </w:tc>
      </w:tr>
      <w:tr w:rsidR="004908E0" w:rsidRPr="00E84EF6" w14:paraId="7F6BB615" w14:textId="77777777" w:rsidTr="0034649A">
        <w:trPr>
          <w:cantSplit/>
          <w:jc w:val="center"/>
        </w:trPr>
        <w:tc>
          <w:tcPr>
            <w:tcW w:w="2127" w:type="dxa"/>
          </w:tcPr>
          <w:p w14:paraId="3AD1A460"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34649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34649A">
            <w:pPr>
              <w:pStyle w:val="TAC"/>
            </w:pPr>
            <w:r w:rsidRPr="00E84EF6">
              <w:t>-14.2 dBm</w:t>
            </w:r>
          </w:p>
        </w:tc>
        <w:tc>
          <w:tcPr>
            <w:tcW w:w="1430" w:type="dxa"/>
          </w:tcPr>
          <w:p w14:paraId="6D80C0A7" w14:textId="77777777" w:rsidR="004908E0" w:rsidRPr="00E84EF6" w:rsidRDefault="004908E0" w:rsidP="0034649A">
            <w:pPr>
              <w:pStyle w:val="TAC"/>
            </w:pPr>
            <w:r w:rsidRPr="00E84EF6">
              <w:t>1 MHz</w:t>
            </w:r>
          </w:p>
        </w:tc>
      </w:tr>
      <w:tr w:rsidR="004908E0" w:rsidRPr="00E84EF6" w14:paraId="7533720E" w14:textId="77777777" w:rsidTr="0034649A">
        <w:trPr>
          <w:cantSplit/>
          <w:jc w:val="center"/>
        </w:trPr>
        <w:tc>
          <w:tcPr>
            <w:tcW w:w="2127" w:type="dxa"/>
          </w:tcPr>
          <w:p w14:paraId="623547BA"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34649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34649A">
            <w:pPr>
              <w:pStyle w:val="TAC"/>
            </w:pPr>
            <w:r w:rsidRPr="00E84EF6">
              <w:rPr>
                <w:lang w:eastAsia="zh-CN"/>
              </w:rPr>
              <w:t>1 MHz</w:t>
            </w:r>
          </w:p>
        </w:tc>
      </w:tr>
      <w:tr w:rsidR="004908E0" w:rsidRPr="00E84EF6" w14:paraId="52B5ED26" w14:textId="77777777" w:rsidTr="0034649A">
        <w:trPr>
          <w:cantSplit/>
          <w:jc w:val="center"/>
        </w:trPr>
        <w:tc>
          <w:tcPr>
            <w:tcW w:w="9988" w:type="dxa"/>
            <w:gridSpan w:val="4"/>
          </w:tcPr>
          <w:p w14:paraId="51AB7B92" w14:textId="77777777" w:rsidR="004908E0" w:rsidRPr="00E84EF6" w:rsidRDefault="004908E0" w:rsidP="0034649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3AB06CE0" w14:textId="77777777" w:rsidR="004908E0" w:rsidRPr="00E84EF6" w:rsidRDefault="004908E0" w:rsidP="0034649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D4DA93D"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625729" w14:textId="77777777" w:rsidR="004908E0" w:rsidRPr="00E84EF6" w:rsidRDefault="004908E0" w:rsidP="0034649A">
            <w:pPr>
              <w:pStyle w:val="TAN"/>
            </w:pPr>
            <w:r w:rsidRPr="00E84EF6">
              <w:t>NOTE 8:</w:t>
            </w:r>
            <w:r w:rsidRPr="00E84EF6">
              <w:tab/>
              <w:t>This frequency range ensures that the range of values of f_offset is continuous.</w:t>
            </w:r>
          </w:p>
          <w:p w14:paraId="22B69D1C"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34649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34649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34649A">
            <w:pPr>
              <w:pStyle w:val="TAH"/>
            </w:pPr>
            <w:r w:rsidRPr="00E84EF6">
              <w:t>Measurement bandwidth (Note 7)</w:t>
            </w:r>
          </w:p>
        </w:tc>
      </w:tr>
      <w:tr w:rsidR="004908E0" w:rsidRPr="00E84EF6" w14:paraId="3C30462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34649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34649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34649A">
            <w:pPr>
              <w:pStyle w:val="TAC"/>
            </w:pPr>
            <w:r w:rsidRPr="00E84EF6">
              <w:t xml:space="preserve">100 kHz </w:t>
            </w:r>
          </w:p>
        </w:tc>
      </w:tr>
      <w:tr w:rsidR="004908E0" w:rsidRPr="00E84EF6" w14:paraId="01D14CE5"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34649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34649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34649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34649A">
            <w:pPr>
              <w:pStyle w:val="TAC"/>
            </w:pPr>
            <w:r w:rsidRPr="00E84EF6">
              <w:t xml:space="preserve">100 kHz </w:t>
            </w:r>
          </w:p>
        </w:tc>
      </w:tr>
      <w:tr w:rsidR="004908E0" w:rsidRPr="00E84EF6" w14:paraId="1CDEE9C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34649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34649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34649A">
            <w:pPr>
              <w:pStyle w:val="TAC"/>
              <w:rPr>
                <w:lang w:eastAsia="zh-CN"/>
              </w:rPr>
            </w:pPr>
            <w:r w:rsidRPr="00E84EF6">
              <w:t>100 kHz</w:t>
            </w:r>
          </w:p>
        </w:tc>
      </w:tr>
      <w:tr w:rsidR="004908E0" w:rsidRPr="00E84EF6" w14:paraId="1C8B47FE" w14:textId="77777777" w:rsidTr="0034649A">
        <w:trPr>
          <w:cantSplit/>
          <w:jc w:val="center"/>
        </w:trPr>
        <w:tc>
          <w:tcPr>
            <w:tcW w:w="9988" w:type="dxa"/>
            <w:gridSpan w:val="4"/>
          </w:tcPr>
          <w:p w14:paraId="2EBA8481" w14:textId="77777777" w:rsidR="004908E0" w:rsidRPr="00E84EF6" w:rsidRDefault="004908E0" w:rsidP="0034649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447A1836" w14:textId="77777777" w:rsidR="004908E0" w:rsidRPr="00E84EF6" w:rsidRDefault="004908E0" w:rsidP="0034649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1AFFB72C" w14:textId="77777777" w:rsidR="004908E0" w:rsidRPr="00E84EF6" w:rsidRDefault="004908E0" w:rsidP="0034649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F22C782" w14:textId="77777777" w:rsidR="004908E0" w:rsidRPr="00E84EF6" w:rsidRDefault="004908E0" w:rsidP="0034649A">
            <w:pPr>
              <w:pStyle w:val="TAN"/>
            </w:pPr>
            <w:r w:rsidRPr="00E84EF6">
              <w:t>NOTE 4:</w:t>
            </w:r>
            <w:r w:rsidRPr="00E84EF6">
              <w:tab/>
            </w:r>
            <w:r w:rsidRPr="00E84EF6">
              <w:rPr>
                <w:rFonts w:eastAsia="SimSun"/>
                <w:lang w:eastAsia="zh-CN"/>
              </w:rPr>
              <w:t>Void</w:t>
            </w:r>
            <w:r w:rsidRPr="00E84EF6">
              <w:t>.</w:t>
            </w:r>
          </w:p>
          <w:p w14:paraId="544CACBA"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34649A">
        <w:trPr>
          <w:cantSplit/>
          <w:jc w:val="center"/>
        </w:trPr>
        <w:tc>
          <w:tcPr>
            <w:tcW w:w="2442" w:type="dxa"/>
          </w:tcPr>
          <w:p w14:paraId="4A1800F0"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34649A">
            <w:pPr>
              <w:pStyle w:val="TAH"/>
            </w:pPr>
            <w:r w:rsidRPr="00E84EF6">
              <w:t>Frequency offset of measurement filter centre frequency, f_offset</w:t>
            </w:r>
          </w:p>
        </w:tc>
        <w:tc>
          <w:tcPr>
            <w:tcW w:w="3139" w:type="dxa"/>
          </w:tcPr>
          <w:p w14:paraId="1EE45403" w14:textId="77777777" w:rsidR="004908E0" w:rsidRPr="00E84EF6" w:rsidRDefault="004908E0" w:rsidP="0034649A">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31961793" w14:textId="77777777" w:rsidTr="0034649A">
        <w:trPr>
          <w:cantSplit/>
          <w:jc w:val="center"/>
        </w:trPr>
        <w:tc>
          <w:tcPr>
            <w:tcW w:w="2442" w:type="dxa"/>
          </w:tcPr>
          <w:p w14:paraId="39279152"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34649A">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34649A">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34649A">
            <w:pPr>
              <w:pStyle w:val="TAC"/>
            </w:pPr>
            <w:r w:rsidRPr="00E84EF6">
              <w:t>30 kHz</w:t>
            </w:r>
          </w:p>
        </w:tc>
      </w:tr>
      <w:tr w:rsidR="004908E0" w:rsidRPr="00E84EF6" w14:paraId="285816C1" w14:textId="77777777" w:rsidTr="0034649A">
        <w:trPr>
          <w:cantSplit/>
          <w:jc w:val="center"/>
        </w:trPr>
        <w:tc>
          <w:tcPr>
            <w:tcW w:w="2442" w:type="dxa"/>
          </w:tcPr>
          <w:p w14:paraId="66133CC4" w14:textId="77777777" w:rsidR="004908E0" w:rsidRPr="00E84EF6" w:rsidRDefault="004908E0" w:rsidP="0034649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34649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34649A">
            <w:pPr>
              <w:pStyle w:val="TAC"/>
            </w:pPr>
            <w:r w:rsidRPr="00E84EF6">
              <w:t>P</w:t>
            </w:r>
            <w:r w:rsidRPr="00E84EF6">
              <w:rPr>
                <w:vertAlign w:val="subscript"/>
              </w:rPr>
              <w:t>rated,c,TRP</w:t>
            </w:r>
            <w:r w:rsidRPr="00E84EF6">
              <w:t>-39.2-160(f_offset-0.065)</w:t>
            </w:r>
          </w:p>
          <w:p w14:paraId="01CE0A3C" w14:textId="77777777" w:rsidR="004908E0" w:rsidRPr="00E84EF6" w:rsidRDefault="004908E0" w:rsidP="0034649A">
            <w:pPr>
              <w:pStyle w:val="TAC"/>
              <w:rPr>
                <w:lang w:eastAsia="zh-CN"/>
              </w:rPr>
            </w:pPr>
          </w:p>
        </w:tc>
        <w:tc>
          <w:tcPr>
            <w:tcW w:w="1430" w:type="dxa"/>
          </w:tcPr>
          <w:p w14:paraId="586B52E6" w14:textId="77777777" w:rsidR="004908E0" w:rsidRPr="00E84EF6" w:rsidRDefault="004908E0" w:rsidP="0034649A">
            <w:pPr>
              <w:pStyle w:val="TAC"/>
            </w:pPr>
            <w:r w:rsidRPr="00E84EF6">
              <w:t>30 kHz</w:t>
            </w:r>
          </w:p>
        </w:tc>
      </w:tr>
      <w:tr w:rsidR="004908E0" w:rsidRPr="00E84EF6" w14:paraId="6DC477E2" w14:textId="77777777" w:rsidTr="0034649A">
        <w:trPr>
          <w:cantSplit/>
          <w:jc w:val="center"/>
        </w:trPr>
        <w:tc>
          <w:tcPr>
            <w:tcW w:w="9988" w:type="dxa"/>
            <w:gridSpan w:val="4"/>
          </w:tcPr>
          <w:p w14:paraId="566DA262" w14:textId="77777777" w:rsidR="004908E0" w:rsidRPr="00E84EF6" w:rsidRDefault="004908E0" w:rsidP="0034649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34649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34649A">
        <w:trPr>
          <w:cantSplit/>
          <w:jc w:val="center"/>
        </w:trPr>
        <w:tc>
          <w:tcPr>
            <w:tcW w:w="2442" w:type="dxa"/>
          </w:tcPr>
          <w:p w14:paraId="72FCCB64"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34649A">
            <w:pPr>
              <w:pStyle w:val="TAH"/>
            </w:pPr>
            <w:r w:rsidRPr="00E84EF6">
              <w:t>Frequency offset of measurement filter centre frequency, f_offset</w:t>
            </w:r>
          </w:p>
        </w:tc>
        <w:tc>
          <w:tcPr>
            <w:tcW w:w="3139" w:type="dxa"/>
          </w:tcPr>
          <w:p w14:paraId="7AB2264A" w14:textId="77777777" w:rsidR="004908E0" w:rsidRPr="00E84EF6" w:rsidRDefault="004908E0" w:rsidP="0034649A">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4A015CD9" w14:textId="77777777" w:rsidTr="0034649A">
        <w:trPr>
          <w:cantSplit/>
          <w:jc w:val="center"/>
        </w:trPr>
        <w:tc>
          <w:tcPr>
            <w:tcW w:w="2442" w:type="dxa"/>
          </w:tcPr>
          <w:p w14:paraId="5C1B44DD"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34649A">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34649A">
            <w:pPr>
              <w:pStyle w:val="TAC"/>
            </w:pPr>
            <w:r w:rsidRPr="00E84EF6">
              <w:t>Max(3.8-60(f_offset/MHz-0.015), -16.2) dBm</w:t>
            </w:r>
          </w:p>
          <w:p w14:paraId="17CE58EB" w14:textId="77777777" w:rsidR="004908E0" w:rsidRPr="00E84EF6" w:rsidRDefault="004908E0" w:rsidP="0034649A">
            <w:pPr>
              <w:pStyle w:val="TAC"/>
            </w:pPr>
          </w:p>
        </w:tc>
        <w:tc>
          <w:tcPr>
            <w:tcW w:w="1430" w:type="dxa"/>
          </w:tcPr>
          <w:p w14:paraId="6235EE3C" w14:textId="77777777" w:rsidR="004908E0" w:rsidRPr="00E84EF6" w:rsidRDefault="004908E0" w:rsidP="0034649A">
            <w:pPr>
              <w:pStyle w:val="TAC"/>
              <w:rPr>
                <w:rFonts w:cs="Arial"/>
              </w:rPr>
            </w:pPr>
            <w:r w:rsidRPr="00E84EF6">
              <w:rPr>
                <w:rFonts w:cs="Arial"/>
              </w:rPr>
              <w:t>30 kHz</w:t>
            </w:r>
          </w:p>
        </w:tc>
      </w:tr>
      <w:tr w:rsidR="004908E0" w:rsidRPr="00E84EF6" w14:paraId="3671D669" w14:textId="77777777" w:rsidTr="0034649A">
        <w:trPr>
          <w:cantSplit/>
          <w:jc w:val="center"/>
        </w:trPr>
        <w:tc>
          <w:tcPr>
            <w:tcW w:w="2442" w:type="dxa"/>
          </w:tcPr>
          <w:p w14:paraId="3153BDA2" w14:textId="77777777" w:rsidR="004908E0" w:rsidRPr="00E84EF6" w:rsidRDefault="004908E0" w:rsidP="0034649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34649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34649A">
            <w:pPr>
              <w:pStyle w:val="TAC"/>
            </w:pPr>
            <w:r w:rsidRPr="00E84EF6">
              <w:t>Max(0.8-160(f_offset/MHz-0.065), -16.2) dBm</w:t>
            </w:r>
          </w:p>
          <w:p w14:paraId="210C0DC1" w14:textId="77777777" w:rsidR="004908E0" w:rsidRPr="00E84EF6" w:rsidRDefault="004908E0" w:rsidP="0034649A">
            <w:pPr>
              <w:pStyle w:val="TAC"/>
            </w:pPr>
          </w:p>
        </w:tc>
        <w:tc>
          <w:tcPr>
            <w:tcW w:w="1430" w:type="dxa"/>
          </w:tcPr>
          <w:p w14:paraId="667876C8" w14:textId="77777777" w:rsidR="004908E0" w:rsidRPr="00E84EF6" w:rsidRDefault="004908E0" w:rsidP="0034649A">
            <w:pPr>
              <w:pStyle w:val="TAC"/>
              <w:rPr>
                <w:rFonts w:cs="Arial"/>
              </w:rPr>
            </w:pPr>
            <w:r w:rsidRPr="00E84EF6">
              <w:rPr>
                <w:rFonts w:cs="Arial"/>
              </w:rPr>
              <w:t>30 kHz</w:t>
            </w:r>
          </w:p>
        </w:tc>
      </w:tr>
      <w:tr w:rsidR="004908E0" w:rsidRPr="00E84EF6" w14:paraId="5A36A3EA" w14:textId="77777777" w:rsidTr="0034649A">
        <w:trPr>
          <w:cantSplit/>
          <w:jc w:val="center"/>
        </w:trPr>
        <w:tc>
          <w:tcPr>
            <w:tcW w:w="9988" w:type="dxa"/>
            <w:gridSpan w:val="4"/>
          </w:tcPr>
          <w:p w14:paraId="483B485F" w14:textId="77777777" w:rsidR="004908E0" w:rsidRPr="00E84EF6" w:rsidRDefault="004908E0" w:rsidP="0034649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34649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34649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34649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34649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34649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34649A">
            <w:pPr>
              <w:pStyle w:val="TAH"/>
              <w:rPr>
                <w:rFonts w:cs="v5.0.0"/>
              </w:rPr>
            </w:pPr>
            <w:r w:rsidRPr="00E84EF6">
              <w:t>Measurement bandwidth</w:t>
            </w:r>
          </w:p>
          <w:p w14:paraId="6A0026BE" w14:textId="77777777" w:rsidR="004908E0" w:rsidRPr="00E84EF6" w:rsidRDefault="004908E0" w:rsidP="0034649A">
            <w:pPr>
              <w:pStyle w:val="TAH"/>
            </w:pPr>
          </w:p>
        </w:tc>
      </w:tr>
      <w:tr w:rsidR="004908E0" w:rsidRPr="00E84EF6" w14:paraId="47216B66"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34649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34649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34649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34649A">
            <w:pPr>
              <w:pStyle w:val="TAC"/>
            </w:pPr>
            <w:r w:rsidRPr="00E84EF6">
              <w:t>-19.2-7/5(f_offset/MHz-0.05) dBm</w:t>
            </w:r>
          </w:p>
          <w:p w14:paraId="1A81E96A" w14:textId="77777777" w:rsidR="004908E0" w:rsidRPr="00E84EF6" w:rsidRDefault="004908E0" w:rsidP="0034649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34649A">
            <w:pPr>
              <w:pStyle w:val="TAC"/>
              <w:rPr>
                <w:rFonts w:cs="Arial"/>
              </w:rPr>
            </w:pPr>
            <w:r w:rsidRPr="00E84EF6">
              <w:rPr>
                <w:rFonts w:cs="Arial"/>
              </w:rPr>
              <w:t>100 kHz</w:t>
            </w:r>
          </w:p>
        </w:tc>
      </w:tr>
      <w:tr w:rsidR="004908E0" w:rsidRPr="00E84EF6" w14:paraId="5075A3B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34649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34649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34649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34649A">
            <w:pPr>
              <w:pStyle w:val="TAC"/>
              <w:rPr>
                <w:rFonts w:cs="Arial"/>
              </w:rPr>
            </w:pPr>
            <w:r w:rsidRPr="00E84EF6">
              <w:rPr>
                <w:rFonts w:cs="Arial"/>
              </w:rPr>
              <w:t>100 kHz</w:t>
            </w:r>
          </w:p>
        </w:tc>
      </w:tr>
      <w:tr w:rsidR="004908E0" w:rsidRPr="00E84EF6" w14:paraId="5A2CE07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34649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34649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34649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34649A">
            <w:pPr>
              <w:pStyle w:val="TAC"/>
              <w:rPr>
                <w:rFonts w:cs="Arial"/>
              </w:rPr>
            </w:pPr>
            <w:r w:rsidRPr="00E84EF6">
              <w:rPr>
                <w:rFonts w:cs="Arial"/>
              </w:rPr>
              <w:t>100 kHz</w:t>
            </w:r>
          </w:p>
        </w:tc>
      </w:tr>
      <w:tr w:rsidR="004908E0" w:rsidRPr="00E84EF6" w14:paraId="38BD090D"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34649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34649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34649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34649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10636F47"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34649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34649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34649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34649A">
            <w:pPr>
              <w:pStyle w:val="TAC"/>
              <w:rPr>
                <w:rFonts w:cs="Arial"/>
              </w:rPr>
            </w:pPr>
            <w:r w:rsidRPr="00E84EF6">
              <w:rPr>
                <w:rFonts w:cs="Arial"/>
              </w:rPr>
              <w:t xml:space="preserve">30 kHz </w:t>
            </w:r>
          </w:p>
        </w:tc>
      </w:tr>
      <w:tr w:rsidR="004908E0" w:rsidRPr="00E84EF6" w14:paraId="165E5217"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34649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34649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34649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34649A">
            <w:pPr>
              <w:pStyle w:val="TAC"/>
              <w:rPr>
                <w:rFonts w:cs="Arial"/>
              </w:rPr>
            </w:pPr>
            <w:r w:rsidRPr="00E84EF6">
              <w:rPr>
                <w:rFonts w:cs="Arial"/>
              </w:rPr>
              <w:t xml:space="preserve">30 kHz </w:t>
            </w:r>
          </w:p>
        </w:tc>
      </w:tr>
      <w:tr w:rsidR="004908E0" w:rsidRPr="00E84EF6" w14:paraId="7C54BBAE"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34649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34649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34649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34649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2789" w:name="_Toc21125136"/>
      <w:bookmarkStart w:id="2790" w:name="_Toc29768126"/>
      <w:bookmarkStart w:id="2791" w:name="_Toc36044568"/>
      <w:bookmarkStart w:id="2792" w:name="_Toc37230473"/>
      <w:bookmarkStart w:id="2793" w:name="_Toc45907616"/>
      <w:bookmarkStart w:id="2794" w:name="_Toc53181721"/>
      <w:bookmarkStart w:id="2795" w:name="_Toc61127556"/>
      <w:bookmarkStart w:id="2796" w:name="_Toc67054570"/>
      <w:bookmarkStart w:id="2797" w:name="_Toc67061568"/>
      <w:r w:rsidRPr="00090C64">
        <w:rPr>
          <w:lang w:eastAsia="sv-SE"/>
        </w:rPr>
        <w:t>6.7.5.5.4</w:t>
      </w:r>
      <w:r w:rsidRPr="00090C64">
        <w:rPr>
          <w:lang w:eastAsia="sv-SE"/>
        </w:rPr>
        <w:tab/>
        <w:t>MSR Additional requirements</w:t>
      </w:r>
      <w:bookmarkEnd w:id="2789"/>
      <w:bookmarkEnd w:id="2790"/>
      <w:bookmarkEnd w:id="2791"/>
      <w:bookmarkEnd w:id="2792"/>
      <w:bookmarkEnd w:id="2793"/>
      <w:bookmarkEnd w:id="2794"/>
      <w:bookmarkEnd w:id="2795"/>
      <w:bookmarkEnd w:id="2796"/>
      <w:bookmarkEnd w:id="2797"/>
    </w:p>
    <w:p w14:paraId="09984D97" w14:textId="77777777" w:rsidR="00D57C09" w:rsidRPr="00090C64" w:rsidRDefault="00D57C09" w:rsidP="00554118">
      <w:pPr>
        <w:pStyle w:val="H6"/>
      </w:pPr>
      <w:bookmarkStart w:id="2798" w:name="_Toc21125137"/>
      <w:bookmarkStart w:id="2799" w:name="_Toc29768127"/>
      <w:bookmarkStart w:id="2800" w:name="_Toc36044569"/>
      <w:bookmarkStart w:id="2801" w:name="_Toc37230474"/>
      <w:bookmarkStart w:id="2802" w:name="_Toc45907617"/>
      <w:bookmarkStart w:id="2803" w:name="_Toc53181722"/>
      <w:r w:rsidRPr="00090C64">
        <w:t>6.7.5.5.4.1</w:t>
      </w:r>
      <w:r w:rsidRPr="00090C64">
        <w:tab/>
        <w:t>Limits in FCC Title 47</w:t>
      </w:r>
      <w:bookmarkEnd w:id="2798"/>
      <w:bookmarkEnd w:id="2799"/>
      <w:bookmarkEnd w:id="2800"/>
      <w:bookmarkEnd w:id="2801"/>
      <w:bookmarkEnd w:id="2802"/>
      <w:bookmarkEnd w:id="280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2804" w:name="_Toc21125138"/>
      <w:bookmarkStart w:id="2805" w:name="_Toc29768128"/>
      <w:bookmarkStart w:id="2806" w:name="_Toc36044570"/>
      <w:bookmarkStart w:id="2807" w:name="_Toc37230475"/>
      <w:bookmarkStart w:id="2808" w:name="_Toc45907618"/>
      <w:bookmarkStart w:id="2809" w:name="_Toc53181723"/>
      <w:r w:rsidRPr="00090C64">
        <w:t>6.7.5.5.4.2</w:t>
      </w:r>
      <w:r w:rsidRPr="00090C64">
        <w:tab/>
        <w:t>Unsynchronized operation for BC3</w:t>
      </w:r>
      <w:bookmarkEnd w:id="2804"/>
      <w:bookmarkEnd w:id="2805"/>
      <w:bookmarkEnd w:id="2806"/>
      <w:bookmarkEnd w:id="2807"/>
      <w:bookmarkEnd w:id="2808"/>
      <w:bookmarkEnd w:id="280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2810" w:name="_Toc21125139"/>
      <w:bookmarkStart w:id="2811" w:name="_Toc29768129"/>
      <w:bookmarkStart w:id="2812" w:name="_Toc36044571"/>
      <w:bookmarkStart w:id="2813" w:name="_Toc37230476"/>
      <w:bookmarkStart w:id="2814" w:name="_Toc45907619"/>
      <w:bookmarkStart w:id="2815" w:name="_Toc53181724"/>
      <w:r w:rsidRPr="00090C64">
        <w:lastRenderedPageBreak/>
        <w:t>6.7.5.5.4.3</w:t>
      </w:r>
      <w:r w:rsidRPr="00090C64">
        <w:tab/>
        <w:t>Protection of DTT</w:t>
      </w:r>
      <w:bookmarkEnd w:id="2810"/>
      <w:bookmarkEnd w:id="2811"/>
      <w:bookmarkEnd w:id="2812"/>
      <w:bookmarkEnd w:id="2813"/>
      <w:bookmarkEnd w:id="2814"/>
      <w:bookmarkEnd w:id="281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2816" w:name="_Toc21125140"/>
      <w:bookmarkStart w:id="2817" w:name="_Toc29768130"/>
      <w:bookmarkStart w:id="2818" w:name="_Toc36044572"/>
      <w:bookmarkStart w:id="2819" w:name="_Toc37230477"/>
      <w:bookmarkStart w:id="2820" w:name="_Toc45907620"/>
      <w:bookmarkStart w:id="2821"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lastRenderedPageBreak/>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72DA9EF7" w14:textId="77777777" w:rsidR="006761FA" w:rsidRDefault="006761FA" w:rsidP="009658CB">
      <w:pPr>
        <w:pStyle w:val="H6"/>
      </w:pPr>
      <w:r>
        <w:t>6.7.5.5.4.5</w:t>
      </w:r>
      <w:r>
        <w:tab/>
        <w:t>Additional requirements for band 41</w:t>
      </w:r>
    </w:p>
    <w:p w14:paraId="48115D58" w14:textId="77777777" w:rsidR="006761FA" w:rsidRDefault="006761FA" w:rsidP="006761FA">
      <w:r>
        <w:t>The following requirement may apply to BS operating in Band 41 in certain regions. Emissions shall not exceed the maximum levels specified in table 6.7.5.5.4.5-1 below, where:</w:t>
      </w:r>
    </w:p>
    <w:p w14:paraId="5D36DD4C" w14:textId="77777777" w:rsidR="006761FA" w:rsidRDefault="006761FA" w:rsidP="009658CB">
      <w:pPr>
        <w:pStyle w:val="B10"/>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1CD48EC5" w14:textId="77777777" w:rsidR="006761FA" w:rsidRDefault="006761FA" w:rsidP="009658CB">
      <w:pPr>
        <w:pStyle w:val="B10"/>
      </w:pPr>
      <w:r>
        <w:t>-</w:t>
      </w:r>
      <w:r>
        <w:tab/>
        <w:t>f_offset is the separation between the Base Station RF Bandwidth edge frequency and the centre of the measuring filter.</w:t>
      </w:r>
    </w:p>
    <w:p w14:paraId="2175CD19" w14:textId="77777777" w:rsidR="006761FA" w:rsidRDefault="006761FA" w:rsidP="009658CB">
      <w:pPr>
        <w:pStyle w:val="TH"/>
      </w:pPr>
      <w:r>
        <w:t>Table 6.7.5.5.4.5-1: Additional operating band unwanted emission limits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6761FA" w:rsidRPr="00B20AE8" w14:paraId="7D28AC4D" w14:textId="77777777" w:rsidTr="009658CB">
        <w:trPr>
          <w:cantSplit/>
          <w:jc w:val="center"/>
        </w:trPr>
        <w:tc>
          <w:tcPr>
            <w:tcW w:w="1511" w:type="dxa"/>
            <w:tcBorders>
              <w:bottom w:val="single" w:sz="4" w:space="0" w:color="auto"/>
            </w:tcBorders>
          </w:tcPr>
          <w:p w14:paraId="3F49EE08" w14:textId="77777777" w:rsidR="006761FA" w:rsidRPr="00B20AE8" w:rsidRDefault="006761FA" w:rsidP="004465BD">
            <w:pPr>
              <w:pStyle w:val="TAH"/>
            </w:pPr>
            <w:r w:rsidRPr="00EF2F0E">
              <w:rPr>
                <w:rFonts w:cs="Arial"/>
              </w:rPr>
              <w:t>Channel bandwidth</w:t>
            </w:r>
          </w:p>
        </w:tc>
        <w:tc>
          <w:tcPr>
            <w:tcW w:w="1985" w:type="dxa"/>
          </w:tcPr>
          <w:p w14:paraId="123D7A5B"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8BB98B" w14:textId="77777777" w:rsidR="006761FA" w:rsidRPr="00B20AE8" w:rsidRDefault="006761FA" w:rsidP="004465BD">
            <w:pPr>
              <w:pStyle w:val="TAH"/>
            </w:pPr>
            <w:r w:rsidRPr="00EF2F0E">
              <w:rPr>
                <w:rFonts w:cs="v5.0.0"/>
              </w:rPr>
              <w:t>Frequency offset of measurement filter centre frequency, f_offset</w:t>
            </w:r>
          </w:p>
        </w:tc>
        <w:tc>
          <w:tcPr>
            <w:tcW w:w="1559" w:type="dxa"/>
          </w:tcPr>
          <w:p w14:paraId="1A59E416" w14:textId="77777777" w:rsidR="006761FA" w:rsidRPr="00B20AE8" w:rsidRDefault="006761FA" w:rsidP="004465BD">
            <w:pPr>
              <w:pStyle w:val="TAH"/>
            </w:pPr>
            <w:r w:rsidRPr="00EF2F0E">
              <w:rPr>
                <w:rFonts w:cs="v5.0.0"/>
              </w:rPr>
              <w:t>Minimum requirement</w:t>
            </w:r>
          </w:p>
        </w:tc>
        <w:tc>
          <w:tcPr>
            <w:tcW w:w="1370" w:type="dxa"/>
          </w:tcPr>
          <w:p w14:paraId="058FEAA0" w14:textId="77777777" w:rsidR="006761FA" w:rsidRPr="00B20AE8" w:rsidRDefault="006761FA" w:rsidP="004465BD">
            <w:pPr>
              <w:pStyle w:val="TAH"/>
            </w:pPr>
            <w:r w:rsidRPr="00EF2F0E">
              <w:rPr>
                <w:rFonts w:cs="v5.0.0"/>
              </w:rPr>
              <w:t>Measurement bandwidth</w:t>
            </w:r>
          </w:p>
        </w:tc>
      </w:tr>
      <w:tr w:rsidR="006761FA" w:rsidRPr="00B20AE8" w14:paraId="4C2ED619" w14:textId="77777777" w:rsidTr="009658CB">
        <w:trPr>
          <w:cantSplit/>
          <w:jc w:val="center"/>
        </w:trPr>
        <w:tc>
          <w:tcPr>
            <w:tcW w:w="1511" w:type="dxa"/>
            <w:tcBorders>
              <w:top w:val="single" w:sz="4" w:space="0" w:color="auto"/>
            </w:tcBorders>
            <w:vAlign w:val="center"/>
          </w:tcPr>
          <w:p w14:paraId="1C66FE4F" w14:textId="77777777" w:rsidR="006761FA" w:rsidRPr="00B20AE8" w:rsidRDefault="006761FA" w:rsidP="004465BD">
            <w:pPr>
              <w:pStyle w:val="TAC"/>
            </w:pPr>
            <w:r w:rsidRPr="00EF2F0E">
              <w:rPr>
                <w:rFonts w:cs="Arial"/>
              </w:rPr>
              <w:t>10 MHz</w:t>
            </w:r>
          </w:p>
        </w:tc>
        <w:tc>
          <w:tcPr>
            <w:tcW w:w="1985" w:type="dxa"/>
            <w:vAlign w:val="center"/>
          </w:tcPr>
          <w:p w14:paraId="3636EBC0" w14:textId="77777777" w:rsidR="006761FA" w:rsidRPr="00B20AE8" w:rsidRDefault="006761FA" w:rsidP="004465BD">
            <w:pPr>
              <w:pStyle w:val="TAC"/>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73FEF06D" w14:textId="77777777" w:rsidR="006761FA" w:rsidRPr="00B20AE8" w:rsidRDefault="006761FA" w:rsidP="004465BD">
            <w:pPr>
              <w:pStyle w:val="TAC"/>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559" w:type="dxa"/>
            <w:vAlign w:val="center"/>
          </w:tcPr>
          <w:p w14:paraId="165A70F9" w14:textId="77777777" w:rsidR="006761FA" w:rsidRPr="00B20AE8" w:rsidRDefault="006761FA" w:rsidP="004465BD">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26ACBF2D" w14:textId="77777777" w:rsidR="006761FA" w:rsidRPr="00B20AE8" w:rsidRDefault="006761FA" w:rsidP="004465BD">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799A4D3C" w14:textId="77777777" w:rsidTr="009658CB">
        <w:trPr>
          <w:cantSplit/>
          <w:jc w:val="center"/>
        </w:trPr>
        <w:tc>
          <w:tcPr>
            <w:tcW w:w="1511" w:type="dxa"/>
            <w:tcBorders>
              <w:top w:val="single" w:sz="4" w:space="0" w:color="auto"/>
            </w:tcBorders>
            <w:vAlign w:val="center"/>
          </w:tcPr>
          <w:p w14:paraId="3BD85220" w14:textId="77777777" w:rsidR="006761FA" w:rsidRPr="00B20AE8" w:rsidRDefault="006761FA" w:rsidP="004465BD">
            <w:pPr>
              <w:pStyle w:val="TAC"/>
            </w:pPr>
            <w:r w:rsidRPr="00EF2F0E">
              <w:rPr>
                <w:rFonts w:cs="Arial"/>
              </w:rPr>
              <w:t>20 MHz</w:t>
            </w:r>
          </w:p>
        </w:tc>
        <w:tc>
          <w:tcPr>
            <w:tcW w:w="1985" w:type="dxa"/>
            <w:vAlign w:val="center"/>
          </w:tcPr>
          <w:p w14:paraId="74D375AE" w14:textId="77777777" w:rsidR="006761FA" w:rsidRPr="00B20AE8" w:rsidRDefault="006761FA" w:rsidP="004465BD">
            <w:pPr>
              <w:pStyle w:val="TAC"/>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6F568F2A" w14:textId="77777777" w:rsidR="006761FA" w:rsidRPr="00B20AE8" w:rsidRDefault="006761FA" w:rsidP="004465BD">
            <w:pPr>
              <w:pStyle w:val="TAC"/>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559" w:type="dxa"/>
            <w:vAlign w:val="center"/>
          </w:tcPr>
          <w:p w14:paraId="66BF414E" w14:textId="77777777" w:rsidR="006761FA" w:rsidRPr="00B20AE8" w:rsidRDefault="006761FA" w:rsidP="004465BD">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523941B3" w14:textId="77777777" w:rsidR="006761FA" w:rsidRPr="00B20AE8" w:rsidRDefault="006761FA" w:rsidP="004465BD">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0D840F56" w14:textId="77777777" w:rsidTr="009658CB">
        <w:trPr>
          <w:cantSplit/>
          <w:jc w:val="center"/>
        </w:trPr>
        <w:tc>
          <w:tcPr>
            <w:tcW w:w="9402" w:type="dxa"/>
            <w:gridSpan w:val="5"/>
          </w:tcPr>
          <w:p w14:paraId="2F91F580" w14:textId="77777777" w:rsidR="006761FA" w:rsidRPr="00B20AE8" w:rsidRDefault="006761FA" w:rsidP="004465BD">
            <w:pPr>
              <w:pStyle w:val="TAN"/>
            </w:pPr>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p>
        </w:tc>
      </w:tr>
    </w:tbl>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9658CB">
      <w:pPr>
        <w:pStyle w:val="TH"/>
      </w:pPr>
      <w:r>
        <w:lastRenderedPageBreak/>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9658CB">
        <w:trPr>
          <w:cantSplit/>
          <w:jc w:val="center"/>
        </w:trPr>
        <w:tc>
          <w:tcPr>
            <w:tcW w:w="4531" w:type="dxa"/>
          </w:tcPr>
          <w:p w14:paraId="69FDAE19" w14:textId="77777777" w:rsidR="006761FA" w:rsidRDefault="006761FA" w:rsidP="009658CB">
            <w:pPr>
              <w:pStyle w:val="TAH"/>
            </w:pPr>
            <w:r w:rsidRPr="00EF2F0E">
              <w:rPr>
                <w:rFonts w:cs="v5.0.0"/>
              </w:rPr>
              <w:t>Frequency offset of measurement filter centre frequency, f_offset</w:t>
            </w:r>
          </w:p>
        </w:tc>
        <w:tc>
          <w:tcPr>
            <w:tcW w:w="2410" w:type="dxa"/>
          </w:tcPr>
          <w:p w14:paraId="440CD464" w14:textId="77777777" w:rsidR="006761FA" w:rsidRDefault="006761FA" w:rsidP="009658CB">
            <w:pPr>
              <w:pStyle w:val="TAH"/>
            </w:pPr>
            <w:r w:rsidRPr="00EF2F0E">
              <w:rPr>
                <w:rFonts w:cs="Arial"/>
              </w:rPr>
              <w:t>Declared emission level [dBm]</w:t>
            </w:r>
          </w:p>
        </w:tc>
        <w:tc>
          <w:tcPr>
            <w:tcW w:w="2690" w:type="dxa"/>
          </w:tcPr>
          <w:p w14:paraId="3B3CDBF7" w14:textId="77777777" w:rsidR="006761FA" w:rsidRDefault="006761FA" w:rsidP="009658CB">
            <w:pPr>
              <w:pStyle w:val="TAH"/>
            </w:pPr>
            <w:r w:rsidRPr="00EF2F0E">
              <w:rPr>
                <w:rFonts w:cs="v5.0.0"/>
              </w:rPr>
              <w:t xml:space="preserve">Measurement bandwidth </w:t>
            </w:r>
          </w:p>
        </w:tc>
      </w:tr>
      <w:tr w:rsidR="006761FA" w14:paraId="62B9C891" w14:textId="77777777" w:rsidTr="009658CB">
        <w:trPr>
          <w:cantSplit/>
          <w:jc w:val="center"/>
        </w:trPr>
        <w:tc>
          <w:tcPr>
            <w:tcW w:w="4531" w:type="dxa"/>
          </w:tcPr>
          <w:p w14:paraId="395C8503" w14:textId="77777777" w:rsidR="006761FA" w:rsidRDefault="006761FA" w:rsidP="009658CB">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9658CB">
        <w:trPr>
          <w:cantSplit/>
          <w:jc w:val="center"/>
        </w:trPr>
        <w:tc>
          <w:tcPr>
            <w:tcW w:w="4531" w:type="dxa"/>
          </w:tcPr>
          <w:p w14:paraId="0C504A4E" w14:textId="77777777" w:rsidR="006761FA" w:rsidRDefault="006761FA" w:rsidP="009658CB">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9658CB">
        <w:trPr>
          <w:cantSplit/>
          <w:jc w:val="center"/>
        </w:trPr>
        <w:tc>
          <w:tcPr>
            <w:tcW w:w="4531" w:type="dxa"/>
          </w:tcPr>
          <w:p w14:paraId="6C4C7E3A" w14:textId="77777777" w:rsidR="006761FA" w:rsidRDefault="006761FA" w:rsidP="004465B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4465B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p>
    <w:p w14:paraId="7049EA9E" w14:textId="77777777" w:rsidR="006761FA" w:rsidRDefault="006761FA" w:rsidP="009658CB">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4465BD">
            <w:pPr>
              <w:pStyle w:val="TAH"/>
            </w:pPr>
            <w:r w:rsidRPr="00EF2F0E">
              <w:rPr>
                <w:rFonts w:cs="Arial"/>
              </w:rPr>
              <w:t>Declared emission level [dBm]</w:t>
            </w:r>
          </w:p>
        </w:tc>
        <w:tc>
          <w:tcPr>
            <w:tcW w:w="2690" w:type="dxa"/>
          </w:tcPr>
          <w:p w14:paraId="06738A58" w14:textId="77777777" w:rsidR="006761FA" w:rsidRDefault="006761FA" w:rsidP="004465BD">
            <w:pPr>
              <w:pStyle w:val="TAH"/>
            </w:pPr>
            <w:r w:rsidRPr="00EF2F0E">
              <w:rPr>
                <w:rFonts w:cs="Arial"/>
              </w:rPr>
              <w:t>Measurement bandwidth</w:t>
            </w:r>
          </w:p>
        </w:tc>
      </w:tr>
      <w:tr w:rsidR="006761FA" w14:paraId="66804508" w14:textId="77777777" w:rsidTr="009658CB">
        <w:trPr>
          <w:cantSplit/>
          <w:jc w:val="center"/>
        </w:trPr>
        <w:tc>
          <w:tcPr>
            <w:tcW w:w="4531" w:type="dxa"/>
          </w:tcPr>
          <w:p w14:paraId="1DD98336" w14:textId="77777777" w:rsidR="006761FA" w:rsidRDefault="006761FA" w:rsidP="004465B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4465BD">
            <w:pPr>
              <w:pStyle w:val="TAC"/>
            </w:pPr>
            <w:r w:rsidRPr="00EF2F0E">
              <w:rPr>
                <w:rFonts w:cs="Arial"/>
              </w:rPr>
              <w:t>1 MHz</w:t>
            </w:r>
          </w:p>
        </w:tc>
      </w:tr>
      <w:tr w:rsidR="006761FA" w14:paraId="31022E82" w14:textId="77777777" w:rsidTr="009658CB">
        <w:trPr>
          <w:cantSplit/>
          <w:jc w:val="center"/>
        </w:trPr>
        <w:tc>
          <w:tcPr>
            <w:tcW w:w="4531" w:type="dxa"/>
          </w:tcPr>
          <w:p w14:paraId="61E53D97" w14:textId="77777777" w:rsidR="006761FA" w:rsidRDefault="006761FA" w:rsidP="004465B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4465BD">
            <w:pPr>
              <w:pStyle w:val="TAC"/>
            </w:pPr>
            <w:r w:rsidRPr="00EF2F0E">
              <w:rPr>
                <w:rFonts w:cs="Arial"/>
              </w:rPr>
              <w:t>3 MHz</w:t>
            </w:r>
          </w:p>
        </w:tc>
      </w:tr>
      <w:tr w:rsidR="006761FA" w14:paraId="296FA365" w14:textId="77777777" w:rsidTr="009658CB">
        <w:trPr>
          <w:cantSplit/>
          <w:jc w:val="center"/>
        </w:trPr>
        <w:tc>
          <w:tcPr>
            <w:tcW w:w="4531" w:type="dxa"/>
          </w:tcPr>
          <w:p w14:paraId="3BBEFC75" w14:textId="77777777" w:rsidR="006761FA" w:rsidRPr="00EF2F0E" w:rsidRDefault="006761FA" w:rsidP="004465B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4465BD">
            <w:pPr>
              <w:pStyle w:val="TAC"/>
              <w:rPr>
                <w:rFonts w:cs="Arial"/>
              </w:rPr>
            </w:pPr>
            <w:r w:rsidRPr="00EF2F0E">
              <w:rPr>
                <w:rFonts w:cs="Arial"/>
              </w:rPr>
              <w:t>3 MHz</w:t>
            </w:r>
          </w:p>
        </w:tc>
      </w:tr>
      <w:tr w:rsidR="006761FA" w14:paraId="49959CCC" w14:textId="77777777" w:rsidTr="009658CB">
        <w:trPr>
          <w:cantSplit/>
          <w:jc w:val="center"/>
        </w:trPr>
        <w:tc>
          <w:tcPr>
            <w:tcW w:w="4531" w:type="dxa"/>
          </w:tcPr>
          <w:p w14:paraId="3ADC21A0" w14:textId="77777777" w:rsidR="006761FA" w:rsidRPr="00EF2F0E" w:rsidRDefault="006761FA" w:rsidP="004465B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4465BD">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6.7.5.5.4.6-3, shall not exceed the maximum TRP limits indicated in the table.</w:t>
      </w:r>
    </w:p>
    <w:p w14:paraId="1A44EEF1" w14:textId="77777777" w:rsidR="006761FA" w:rsidRDefault="006761FA" w:rsidP="009658CB">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4465BD">
            <w:pPr>
              <w:pStyle w:val="TAH"/>
            </w:pPr>
            <w:r w:rsidRPr="00EF2F0E">
              <w:rPr>
                <w:rFonts w:cs="Arial"/>
                <w:lang w:eastAsia="en-GB"/>
              </w:rPr>
              <w:t>Declared emission level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6761FA" w14:paraId="3E31D1FE" w14:textId="77777777" w:rsidTr="004465BD">
        <w:trPr>
          <w:cantSplit/>
          <w:jc w:val="center"/>
        </w:trPr>
        <w:tc>
          <w:tcPr>
            <w:tcW w:w="4531" w:type="dxa"/>
          </w:tcPr>
          <w:p w14:paraId="3B1E4686" w14:textId="77777777" w:rsidR="006761FA" w:rsidRDefault="006761FA" w:rsidP="004465BD">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4465BD">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9658CB">
      <w:pPr>
        <w:pStyle w:val="TH"/>
      </w:pPr>
      <w:r>
        <w:lastRenderedPageBreak/>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4465BD">
            <w:pPr>
              <w:pStyle w:val="TAC"/>
            </w:pPr>
            <w:r w:rsidRPr="00EF2F0E">
              <w:rPr>
                <w:rFonts w:cs="Arial"/>
              </w:rPr>
              <w:t>-33</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2822" w:name="_Toc61127557"/>
      <w:bookmarkStart w:id="2823" w:name="_Toc67054571"/>
      <w:bookmarkStart w:id="2824" w:name="_Toc67061569"/>
      <w:r w:rsidRPr="00090C64">
        <w:rPr>
          <w:lang w:eastAsia="sv-SE"/>
        </w:rPr>
        <w:t>6.7.5.5.5</w:t>
      </w:r>
      <w:r w:rsidRPr="00090C64">
        <w:rPr>
          <w:lang w:eastAsia="sv-SE"/>
        </w:rPr>
        <w:tab/>
        <w:t>E-UTRA</w:t>
      </w:r>
      <w:bookmarkEnd w:id="2816"/>
      <w:bookmarkEnd w:id="2817"/>
      <w:bookmarkEnd w:id="2818"/>
      <w:bookmarkEnd w:id="2819"/>
      <w:bookmarkEnd w:id="2820"/>
      <w:bookmarkEnd w:id="2821"/>
      <w:bookmarkEnd w:id="2822"/>
      <w:bookmarkEnd w:id="2823"/>
      <w:bookmarkEnd w:id="2824"/>
    </w:p>
    <w:p w14:paraId="426CFEF6" w14:textId="77777777" w:rsidR="00D57C09" w:rsidRPr="00090C64" w:rsidRDefault="00D57C09" w:rsidP="00554118">
      <w:pPr>
        <w:pStyle w:val="H6"/>
      </w:pPr>
      <w:bookmarkStart w:id="2825" w:name="_Toc21125141"/>
      <w:bookmarkStart w:id="2826" w:name="_Toc29768131"/>
      <w:bookmarkStart w:id="2827" w:name="_Toc36044573"/>
      <w:bookmarkStart w:id="2828" w:name="_Toc37230478"/>
      <w:bookmarkStart w:id="2829" w:name="_Toc45907621"/>
      <w:bookmarkStart w:id="2830" w:name="_Toc53181726"/>
      <w:r w:rsidRPr="00090C64">
        <w:t>6.7.5.5.5.1</w:t>
      </w:r>
      <w:r w:rsidRPr="00090C64">
        <w:tab/>
        <w:t>General</w:t>
      </w:r>
      <w:bookmarkEnd w:id="2825"/>
      <w:bookmarkEnd w:id="2826"/>
      <w:bookmarkEnd w:id="2827"/>
      <w:bookmarkEnd w:id="2828"/>
      <w:bookmarkEnd w:id="2829"/>
      <w:bookmarkEnd w:id="2830"/>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2831" w:name="_Toc21125142"/>
      <w:bookmarkStart w:id="2832" w:name="_Toc29768132"/>
      <w:bookmarkStart w:id="2833" w:name="_Toc36044574"/>
      <w:bookmarkStart w:id="2834" w:name="_Toc37230479"/>
      <w:bookmarkStart w:id="2835" w:name="_Toc45907622"/>
      <w:bookmarkStart w:id="2836" w:name="_Toc53181727"/>
      <w:r w:rsidRPr="00090C64">
        <w:t>6.7.5.5.5.2</w:t>
      </w:r>
      <w:r w:rsidRPr="00090C64">
        <w:tab/>
        <w:t>Wide Area BS (Category A)</w:t>
      </w:r>
      <w:bookmarkEnd w:id="2831"/>
      <w:bookmarkEnd w:id="2832"/>
      <w:bookmarkEnd w:id="2833"/>
      <w:bookmarkEnd w:id="2834"/>
      <w:bookmarkEnd w:id="2835"/>
      <w:bookmarkEnd w:id="2836"/>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2837" w:name="_Toc21125143"/>
      <w:bookmarkStart w:id="2838" w:name="_Toc29768133"/>
      <w:bookmarkStart w:id="2839" w:name="_Toc36044575"/>
      <w:bookmarkStart w:id="2840" w:name="_Toc37230480"/>
      <w:bookmarkStart w:id="2841" w:name="_Toc45907623"/>
      <w:bookmarkStart w:id="2842" w:name="_Toc53181728"/>
      <w:r w:rsidRPr="00090C64">
        <w:lastRenderedPageBreak/>
        <w:t>6.7.5.5.5.3</w:t>
      </w:r>
      <w:r w:rsidRPr="00090C64">
        <w:tab/>
        <w:t>Wide Area BS Category B (Option1)</w:t>
      </w:r>
      <w:bookmarkEnd w:id="2837"/>
      <w:bookmarkEnd w:id="2838"/>
      <w:bookmarkEnd w:id="2839"/>
      <w:bookmarkEnd w:id="2840"/>
      <w:bookmarkEnd w:id="2841"/>
      <w:bookmarkEnd w:id="2842"/>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2843" w:name="_Toc21125144"/>
      <w:bookmarkStart w:id="2844" w:name="_Toc29768134"/>
      <w:bookmarkStart w:id="2845" w:name="_Toc36044576"/>
      <w:bookmarkStart w:id="2846" w:name="_Toc37230481"/>
      <w:bookmarkStart w:id="2847" w:name="_Toc45907624"/>
      <w:bookmarkStart w:id="2848" w:name="_Toc53181729"/>
      <w:r w:rsidRPr="00090C64">
        <w:t>6.7.5.5.5.4</w:t>
      </w:r>
      <w:r w:rsidRPr="00090C64">
        <w:tab/>
        <w:t>Wide Area BS Category B (Option 2)</w:t>
      </w:r>
      <w:bookmarkEnd w:id="2843"/>
      <w:bookmarkEnd w:id="2844"/>
      <w:bookmarkEnd w:id="2845"/>
      <w:bookmarkEnd w:id="2846"/>
      <w:bookmarkEnd w:id="2847"/>
      <w:bookmarkEnd w:id="2848"/>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2849" w:name="_Toc21125145"/>
      <w:bookmarkStart w:id="2850" w:name="_Toc29768135"/>
      <w:bookmarkStart w:id="2851" w:name="_Toc36044577"/>
      <w:bookmarkStart w:id="2852" w:name="_Toc37230482"/>
      <w:bookmarkStart w:id="2853" w:name="_Toc45907625"/>
      <w:bookmarkStart w:id="2854" w:name="_Toc53181730"/>
      <w:r w:rsidRPr="00090C64">
        <w:t>6.7.5.5.5.5</w:t>
      </w:r>
      <w:r w:rsidRPr="00090C64">
        <w:tab/>
        <w:t>Local Area BS (Category A and B)</w:t>
      </w:r>
      <w:bookmarkEnd w:id="2849"/>
      <w:bookmarkEnd w:id="2850"/>
      <w:bookmarkEnd w:id="2851"/>
      <w:bookmarkEnd w:id="2852"/>
      <w:bookmarkEnd w:id="2853"/>
      <w:bookmarkEnd w:id="2854"/>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2855" w:name="_Toc21125146"/>
      <w:bookmarkStart w:id="2856" w:name="_Toc29768136"/>
      <w:bookmarkStart w:id="2857" w:name="_Toc36044578"/>
      <w:bookmarkStart w:id="2858" w:name="_Toc37230483"/>
      <w:bookmarkStart w:id="2859" w:name="_Toc45907626"/>
      <w:bookmarkStart w:id="2860" w:name="_Toc53181731"/>
      <w:r w:rsidRPr="00090C64">
        <w:t>6.7.5.5.5.6</w:t>
      </w:r>
      <w:r w:rsidRPr="00090C64">
        <w:tab/>
        <w:t>Medium Range BS (Category A and B)</w:t>
      </w:r>
      <w:bookmarkEnd w:id="2855"/>
      <w:bookmarkEnd w:id="2856"/>
      <w:bookmarkEnd w:id="2857"/>
      <w:bookmarkEnd w:id="2858"/>
      <w:bookmarkEnd w:id="2859"/>
      <w:bookmarkEnd w:id="2860"/>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2861" w:name="_Toc21125147"/>
      <w:bookmarkStart w:id="2862" w:name="_Toc29768137"/>
      <w:bookmarkStart w:id="2863" w:name="_Toc36044579"/>
      <w:bookmarkStart w:id="2864" w:name="_Toc37230484"/>
      <w:bookmarkStart w:id="2865" w:name="_Toc45907627"/>
      <w:bookmarkStart w:id="2866" w:name="_Toc53181732"/>
      <w:r w:rsidRPr="00090C64">
        <w:t>6.7.5.5.5.7</w:t>
      </w:r>
      <w:r w:rsidRPr="00090C64">
        <w:tab/>
        <w:t>Additional requirements</w:t>
      </w:r>
      <w:bookmarkEnd w:id="2861"/>
      <w:bookmarkEnd w:id="2862"/>
      <w:bookmarkEnd w:id="2863"/>
      <w:bookmarkEnd w:id="2864"/>
      <w:bookmarkEnd w:id="2865"/>
      <w:bookmarkEnd w:id="2866"/>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2867" w:name="_Toc21125148"/>
      <w:bookmarkStart w:id="2868" w:name="_Toc29768138"/>
      <w:bookmarkStart w:id="2869" w:name="_Toc36044580"/>
      <w:bookmarkStart w:id="2870" w:name="_Toc37230485"/>
      <w:bookmarkStart w:id="2871" w:name="_Toc45907628"/>
      <w:bookmarkStart w:id="287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FB95A75" w:rsidR="00090E0E" w:rsidRDefault="00090E0E" w:rsidP="00090E0E">
      <w:r>
        <w:t>The level of emissions in the 1541 - 1650 MHz band, measured in measurement bandwidth according to table 6.6.5.5.5.7-5 shall not exceed the maximum TRP limits indicated in the table.</w:t>
      </w:r>
    </w:p>
    <w:p w14:paraId="256D5614" w14:textId="7E3E4861" w:rsidR="00090E0E" w:rsidRDefault="00090E0E" w:rsidP="00090E0E">
      <w:pPr>
        <w:pStyle w:val="TH"/>
      </w:pPr>
      <w:r>
        <w:t>Table 6.6.5.5.5.7-5: Emissions test requirementsfor protection of the 1541-1650 MHz band</w:t>
      </w:r>
    </w:p>
    <w:p w14:paraId="4EBD9186"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0AAA75F1"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 in DA 20-48</w:t>
      </w:r>
      <w:r w:rsidRPr="00753102">
        <w:t>.</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p>
    <w:p w14:paraId="53082125" w14:textId="77777777" w:rsidR="00090E0E" w:rsidRDefault="00090E0E" w:rsidP="00090E0E">
      <w:r>
        <w:t>The following requirement may apply to BS operating in Band 41 in certain regions. Emissions shall not exceed the maximum levels specified in table 6.6.5.5.5.7-6 below, where:</w:t>
      </w:r>
    </w:p>
    <w:p w14:paraId="79EC70E3" w14:textId="77777777" w:rsidR="00090E0E" w:rsidRDefault="00090E0E" w:rsidP="00090E0E">
      <w:pPr>
        <w:pStyle w:val="B10"/>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7EB3BC9B" w14:textId="77777777" w:rsidR="00090E0E" w:rsidRDefault="00090E0E" w:rsidP="00090E0E">
      <w:pPr>
        <w:pStyle w:val="B10"/>
      </w:pPr>
      <w:r>
        <w:t>-</w:t>
      </w:r>
      <w:r>
        <w:tab/>
        <w:t>f_offset is the separation between the Base Station RF Bandwidth edge frequency and the centre of the measuring filter.</w:t>
      </w:r>
    </w:p>
    <w:p w14:paraId="6B7E71F3" w14:textId="77777777" w:rsidR="006761FA" w:rsidRDefault="006761FA" w:rsidP="009658CB">
      <w:pPr>
        <w:pStyle w:val="TH"/>
      </w:pPr>
      <w:r>
        <w:t>Table 6.6.5.5.5.7-6: Additional operating band unwanted emission test requirements for Band 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5ED70A8" w14:textId="77777777" w:rsidTr="004465BD">
        <w:trPr>
          <w:cantSplit/>
          <w:jc w:val="center"/>
        </w:trPr>
        <w:tc>
          <w:tcPr>
            <w:tcW w:w="1191" w:type="dxa"/>
          </w:tcPr>
          <w:p w14:paraId="6CE667E4" w14:textId="77777777" w:rsidR="006761FA" w:rsidRPr="00B20AE8" w:rsidRDefault="006761FA" w:rsidP="004465BD">
            <w:pPr>
              <w:pStyle w:val="TAH"/>
            </w:pPr>
            <w:r w:rsidRPr="00EF2F0E">
              <w:rPr>
                <w:rFonts w:cs="Arial"/>
              </w:rPr>
              <w:t>Channel bandwidth</w:t>
            </w:r>
          </w:p>
        </w:tc>
        <w:tc>
          <w:tcPr>
            <w:tcW w:w="2126" w:type="dxa"/>
          </w:tcPr>
          <w:p w14:paraId="5E2C9654" w14:textId="77777777" w:rsidR="006761FA" w:rsidRPr="00B20AE8" w:rsidRDefault="006761FA" w:rsidP="004465B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6F900222" w14:textId="77777777" w:rsidR="006761FA" w:rsidRPr="00B20AE8" w:rsidRDefault="006761FA" w:rsidP="004465BD">
            <w:pPr>
              <w:pStyle w:val="TAH"/>
              <w:rPr>
                <w:rFonts w:cs="v5.0.0"/>
              </w:rPr>
            </w:pPr>
            <w:r w:rsidRPr="00EF2F0E">
              <w:rPr>
                <w:rFonts w:cs="v5.0.0"/>
              </w:rPr>
              <w:t>Frequency offset of measurement filter centre frequency, f_offset</w:t>
            </w:r>
          </w:p>
        </w:tc>
        <w:tc>
          <w:tcPr>
            <w:tcW w:w="1285" w:type="dxa"/>
          </w:tcPr>
          <w:p w14:paraId="02AEC898" w14:textId="77777777" w:rsidR="006761FA" w:rsidRPr="00B20AE8" w:rsidRDefault="006761FA" w:rsidP="004465BD">
            <w:pPr>
              <w:pStyle w:val="TAH"/>
              <w:rPr>
                <w:rFonts w:cs="v5.0.0"/>
              </w:rPr>
            </w:pPr>
            <w:r>
              <w:rPr>
                <w:rFonts w:cs="v5.0.0"/>
              </w:rPr>
              <w:t xml:space="preserve">Test </w:t>
            </w:r>
            <w:r w:rsidRPr="00EF2F0E">
              <w:rPr>
                <w:rFonts w:cs="v5.0.0"/>
              </w:rPr>
              <w:t>requirement</w:t>
            </w:r>
          </w:p>
        </w:tc>
        <w:tc>
          <w:tcPr>
            <w:tcW w:w="1418" w:type="dxa"/>
          </w:tcPr>
          <w:p w14:paraId="0652149D" w14:textId="77777777" w:rsidR="006761FA" w:rsidRPr="00B20AE8" w:rsidRDefault="006761FA" w:rsidP="004465BD">
            <w:pPr>
              <w:pStyle w:val="TAH"/>
              <w:rPr>
                <w:rFonts w:cs="v5.0.0"/>
              </w:rPr>
            </w:pPr>
            <w:r w:rsidRPr="00EF2F0E">
              <w:rPr>
                <w:rFonts w:cs="v5.0.0"/>
              </w:rPr>
              <w:t>Measurement bandwidth</w:t>
            </w:r>
          </w:p>
        </w:tc>
      </w:tr>
      <w:tr w:rsidR="006761FA" w:rsidRPr="00B20AE8" w14:paraId="3BA25D33" w14:textId="77777777" w:rsidTr="009658CB">
        <w:trPr>
          <w:cantSplit/>
          <w:jc w:val="center"/>
        </w:trPr>
        <w:tc>
          <w:tcPr>
            <w:tcW w:w="1191" w:type="dxa"/>
            <w:shd w:val="clear" w:color="auto" w:fill="auto"/>
            <w:vAlign w:val="center"/>
          </w:tcPr>
          <w:p w14:paraId="5107882E" w14:textId="77777777" w:rsidR="006761FA" w:rsidRPr="00B20AE8" w:rsidRDefault="006761FA" w:rsidP="004465BD">
            <w:pPr>
              <w:pStyle w:val="TAC"/>
            </w:pPr>
            <w:r w:rsidRPr="00EF2F0E">
              <w:rPr>
                <w:rFonts w:cs="Arial"/>
              </w:rPr>
              <w:t>10 MHz</w:t>
            </w:r>
          </w:p>
        </w:tc>
        <w:tc>
          <w:tcPr>
            <w:tcW w:w="2126" w:type="dxa"/>
            <w:vAlign w:val="center"/>
          </w:tcPr>
          <w:p w14:paraId="29002F48" w14:textId="77777777" w:rsidR="006761FA" w:rsidRPr="00B20AE8" w:rsidRDefault="006761FA" w:rsidP="004465BD">
            <w:pPr>
              <w:pStyle w:val="TAC"/>
              <w:rPr>
                <w:rFonts w:cs="v5.0.0"/>
              </w:rPr>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0722A1CB" w14:textId="77777777" w:rsidR="006761FA" w:rsidRPr="00B20AE8" w:rsidRDefault="006761FA" w:rsidP="004465BD">
            <w:pPr>
              <w:pStyle w:val="TAC"/>
              <w:rPr>
                <w:rFonts w:cs="v5.0.0"/>
              </w:rPr>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285" w:type="dxa"/>
            <w:vAlign w:val="center"/>
          </w:tcPr>
          <w:p w14:paraId="56A5AAE8" w14:textId="77777777" w:rsidR="006761FA" w:rsidRPr="00B20AE8" w:rsidRDefault="006761FA" w:rsidP="004465BD">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2C9A6F08" w14:textId="77777777" w:rsidR="006761FA" w:rsidRPr="00B20AE8" w:rsidRDefault="006761FA" w:rsidP="004465BD">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05F30CA7" w14:textId="77777777" w:rsidTr="009658CB">
        <w:trPr>
          <w:cantSplit/>
          <w:jc w:val="center"/>
        </w:trPr>
        <w:tc>
          <w:tcPr>
            <w:tcW w:w="1191" w:type="dxa"/>
            <w:shd w:val="clear" w:color="auto" w:fill="auto"/>
            <w:vAlign w:val="center"/>
          </w:tcPr>
          <w:p w14:paraId="5EDE3874" w14:textId="77777777" w:rsidR="006761FA" w:rsidRPr="00B20AE8" w:rsidRDefault="006761FA" w:rsidP="004465BD">
            <w:pPr>
              <w:pStyle w:val="TAC"/>
            </w:pPr>
            <w:r w:rsidRPr="00EF2F0E">
              <w:rPr>
                <w:rFonts w:cs="Arial"/>
              </w:rPr>
              <w:t>20 MHz</w:t>
            </w:r>
          </w:p>
        </w:tc>
        <w:tc>
          <w:tcPr>
            <w:tcW w:w="2126" w:type="dxa"/>
            <w:vAlign w:val="center"/>
          </w:tcPr>
          <w:p w14:paraId="0E28AC8F" w14:textId="77777777" w:rsidR="006761FA" w:rsidRPr="00B20AE8" w:rsidRDefault="006761FA" w:rsidP="004465BD">
            <w:pPr>
              <w:pStyle w:val="TAC"/>
              <w:rPr>
                <w:rFonts w:cs="v5.0.0"/>
                <w:lang w:val="sv-FI"/>
              </w:rPr>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4970AB70" w14:textId="77777777" w:rsidR="006761FA" w:rsidRPr="00B20AE8" w:rsidRDefault="006761FA" w:rsidP="004465BD">
            <w:pPr>
              <w:pStyle w:val="TAC"/>
              <w:rPr>
                <w:rFonts w:cs="v5.0.0"/>
                <w:lang w:val="sv-FI"/>
              </w:rPr>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285" w:type="dxa"/>
            <w:vAlign w:val="center"/>
          </w:tcPr>
          <w:p w14:paraId="026DB817" w14:textId="77777777" w:rsidR="006761FA" w:rsidRPr="00B20AE8" w:rsidRDefault="006761FA" w:rsidP="004465BD">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463BFA03" w14:textId="77777777" w:rsidR="006761FA" w:rsidRPr="00B20AE8" w:rsidRDefault="006761FA" w:rsidP="004465BD">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217516B8" w14:textId="77777777" w:rsidTr="004465BD">
        <w:trPr>
          <w:cantSplit/>
          <w:jc w:val="center"/>
        </w:trPr>
        <w:tc>
          <w:tcPr>
            <w:tcW w:w="8997" w:type="dxa"/>
            <w:gridSpan w:val="5"/>
            <w:shd w:val="clear" w:color="auto" w:fill="auto"/>
            <w:vAlign w:val="center"/>
          </w:tcPr>
          <w:p w14:paraId="583918B1" w14:textId="77777777" w:rsidR="006761FA" w:rsidRPr="00EF2F0E" w:rsidRDefault="006761FA" w:rsidP="009658CB">
            <w:pPr>
              <w:pStyle w:val="TAN"/>
            </w:pPr>
            <w:r>
              <w:t>NOTE:</w:t>
            </w:r>
            <w:r>
              <w:tab/>
              <w:t>This requirement applies for E-UTRA carriers allocated within 2545-2575 MHz or 2595-2645 MHz.</w:t>
            </w:r>
          </w:p>
        </w:tc>
      </w:tr>
    </w:tbl>
    <w:p w14:paraId="23F55136" w14:textId="77777777" w:rsidR="006761FA" w:rsidRDefault="006761FA" w:rsidP="006761FA"/>
    <w:p w14:paraId="15393938"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4F54E073" w14:textId="77777777" w:rsidR="006761FA" w:rsidRDefault="006761FA" w:rsidP="006761FA">
      <w:r>
        <w:lastRenderedPageBreak/>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9658CB">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4465BD">
        <w:trPr>
          <w:cantSplit/>
          <w:jc w:val="center"/>
        </w:trPr>
        <w:tc>
          <w:tcPr>
            <w:tcW w:w="4469" w:type="dxa"/>
          </w:tcPr>
          <w:p w14:paraId="015EC71D" w14:textId="77777777" w:rsidR="006761FA" w:rsidRPr="00B20AE8" w:rsidRDefault="006761FA" w:rsidP="004465BD">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4465BD">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4465BD">
            <w:pPr>
              <w:pStyle w:val="TAH"/>
              <w:rPr>
                <w:rFonts w:cs="v5.0.0"/>
              </w:rPr>
            </w:pPr>
            <w:r w:rsidRPr="00EF2F0E">
              <w:rPr>
                <w:rFonts w:cs="v5.0.0"/>
              </w:rPr>
              <w:t xml:space="preserve">Measurement bandwidth </w:t>
            </w:r>
          </w:p>
        </w:tc>
      </w:tr>
      <w:tr w:rsidR="006761FA" w:rsidRPr="00B20AE8" w14:paraId="5EB39703" w14:textId="77777777" w:rsidTr="009658CB">
        <w:trPr>
          <w:cantSplit/>
          <w:jc w:val="center"/>
        </w:trPr>
        <w:tc>
          <w:tcPr>
            <w:tcW w:w="4469" w:type="dxa"/>
            <w:shd w:val="clear" w:color="auto" w:fill="auto"/>
            <w:vAlign w:val="center"/>
          </w:tcPr>
          <w:p w14:paraId="0B958D69" w14:textId="77777777" w:rsidR="006761FA" w:rsidRPr="00B20AE8" w:rsidRDefault="006761FA" w:rsidP="004465BD">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4465BD">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9658CB">
        <w:trPr>
          <w:cantSplit/>
          <w:jc w:val="center"/>
        </w:trPr>
        <w:tc>
          <w:tcPr>
            <w:tcW w:w="4469" w:type="dxa"/>
            <w:shd w:val="clear" w:color="auto" w:fill="auto"/>
            <w:vAlign w:val="center"/>
          </w:tcPr>
          <w:p w14:paraId="2AB54467" w14:textId="77777777" w:rsidR="006761FA" w:rsidRPr="00B20AE8" w:rsidRDefault="006761FA" w:rsidP="004465BD">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4465BD">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4465BD">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4465BD">
        <w:trPr>
          <w:cantSplit/>
          <w:jc w:val="center"/>
        </w:trPr>
        <w:tc>
          <w:tcPr>
            <w:tcW w:w="4469" w:type="dxa"/>
            <w:shd w:val="clear" w:color="auto" w:fill="auto"/>
            <w:vAlign w:val="center"/>
          </w:tcPr>
          <w:p w14:paraId="7CCA5A38" w14:textId="77777777" w:rsidR="006761FA" w:rsidRPr="00EF2F0E" w:rsidRDefault="006761FA" w:rsidP="004465BD">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4465BD">
            <w:pPr>
              <w:pStyle w:val="TAC"/>
              <w:rPr>
                <w:rFonts w:cs="Arial"/>
              </w:rPr>
            </w:pPr>
            <w:r w:rsidRPr="00EF2F0E">
              <w:rPr>
                <w:rFonts w:cs="Arial"/>
              </w:rPr>
              <w:t>5 MHz</w:t>
            </w:r>
          </w:p>
        </w:tc>
      </w:tr>
      <w:tr w:rsidR="006761FA" w:rsidRPr="00B20AE8" w14:paraId="6F24B2D6" w14:textId="77777777" w:rsidTr="004465BD">
        <w:trPr>
          <w:cantSplit/>
          <w:jc w:val="center"/>
        </w:trPr>
        <w:tc>
          <w:tcPr>
            <w:tcW w:w="8938" w:type="dxa"/>
            <w:gridSpan w:val="3"/>
            <w:shd w:val="clear" w:color="auto" w:fill="auto"/>
            <w:vAlign w:val="center"/>
          </w:tcPr>
          <w:p w14:paraId="5DDC7FEE" w14:textId="77777777" w:rsidR="006761FA" w:rsidRPr="00EF2F0E" w:rsidRDefault="006761FA" w:rsidP="009658CB">
            <w:pPr>
              <w:pStyle w:val="TAN"/>
            </w:pPr>
            <w:r>
              <w:t>NOTE:</w:t>
            </w:r>
            <w:r>
              <w:tab/>
              <w:t>For Band 32, when non-MFCN services are deployed in the adjacent bands, f_offset</w:t>
            </w:r>
            <w:r w:rsidRPr="009658CB">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658CB">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9658CB">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4465BD">
        <w:trPr>
          <w:cantSplit/>
          <w:jc w:val="center"/>
        </w:trPr>
        <w:tc>
          <w:tcPr>
            <w:tcW w:w="4469" w:type="dxa"/>
          </w:tcPr>
          <w:p w14:paraId="6C480CC5"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4465BD">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4465BD">
            <w:pPr>
              <w:pStyle w:val="TAH"/>
              <w:rPr>
                <w:rFonts w:cs="v5.0.0"/>
              </w:rPr>
            </w:pPr>
            <w:r w:rsidRPr="00EF2F0E">
              <w:rPr>
                <w:rFonts w:cs="Arial"/>
              </w:rPr>
              <w:t>Measurement bandwidth</w:t>
            </w:r>
          </w:p>
        </w:tc>
      </w:tr>
      <w:tr w:rsidR="006761FA" w:rsidRPr="00B20AE8" w14:paraId="524E6E42" w14:textId="77777777" w:rsidTr="009658CB">
        <w:trPr>
          <w:cantSplit/>
          <w:jc w:val="center"/>
        </w:trPr>
        <w:tc>
          <w:tcPr>
            <w:tcW w:w="4469" w:type="dxa"/>
            <w:shd w:val="clear" w:color="auto" w:fill="auto"/>
          </w:tcPr>
          <w:p w14:paraId="12B67ECB" w14:textId="77777777" w:rsidR="006761FA" w:rsidRPr="00B20AE8" w:rsidRDefault="006761FA" w:rsidP="004465B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4465BD">
            <w:pPr>
              <w:pStyle w:val="TAC"/>
              <w:rPr>
                <w:rFonts w:cs="v5.0.0"/>
              </w:rPr>
            </w:pPr>
            <w:r w:rsidRPr="00EF2F0E">
              <w:rPr>
                <w:rFonts w:cs="Arial"/>
              </w:rPr>
              <w:t>1 MHz</w:t>
            </w:r>
          </w:p>
        </w:tc>
      </w:tr>
      <w:tr w:rsidR="006761FA" w:rsidRPr="00B20AE8" w14:paraId="0ED7F91A" w14:textId="77777777" w:rsidTr="009658CB">
        <w:trPr>
          <w:cantSplit/>
          <w:jc w:val="center"/>
        </w:trPr>
        <w:tc>
          <w:tcPr>
            <w:tcW w:w="4469" w:type="dxa"/>
            <w:shd w:val="clear" w:color="auto" w:fill="auto"/>
          </w:tcPr>
          <w:p w14:paraId="25E8C07B" w14:textId="77777777" w:rsidR="006761FA" w:rsidRPr="00B20AE8" w:rsidRDefault="006761FA" w:rsidP="004465BD">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4465BD">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4465BD">
            <w:pPr>
              <w:pStyle w:val="TAC"/>
              <w:rPr>
                <w:rFonts w:cs="v5.0.0"/>
                <w:lang w:val="sv-FI"/>
              </w:rPr>
            </w:pPr>
            <w:r w:rsidRPr="00EF2F0E">
              <w:rPr>
                <w:rFonts w:cs="Arial"/>
              </w:rPr>
              <w:t>3 MHz</w:t>
            </w:r>
          </w:p>
        </w:tc>
      </w:tr>
      <w:tr w:rsidR="006761FA" w:rsidRPr="00B20AE8" w14:paraId="44EB937F" w14:textId="77777777" w:rsidTr="004465BD">
        <w:trPr>
          <w:cantSplit/>
          <w:jc w:val="center"/>
        </w:trPr>
        <w:tc>
          <w:tcPr>
            <w:tcW w:w="4469" w:type="dxa"/>
            <w:shd w:val="clear" w:color="auto" w:fill="auto"/>
          </w:tcPr>
          <w:p w14:paraId="0E7C2082" w14:textId="77777777" w:rsidR="006761FA" w:rsidRPr="00EF2F0E" w:rsidRDefault="006761FA" w:rsidP="004465B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4465BD">
            <w:pPr>
              <w:pStyle w:val="TAC"/>
              <w:rPr>
                <w:rFonts w:cs="Arial"/>
              </w:rPr>
            </w:pPr>
            <w:r w:rsidRPr="00EF2F0E">
              <w:rPr>
                <w:rFonts w:cs="Arial"/>
              </w:rPr>
              <w:t>3 MHz</w:t>
            </w:r>
          </w:p>
        </w:tc>
      </w:tr>
      <w:tr w:rsidR="006761FA" w:rsidRPr="00B20AE8" w14:paraId="4B98AAB2" w14:textId="77777777" w:rsidTr="004465BD">
        <w:trPr>
          <w:cantSplit/>
          <w:jc w:val="center"/>
        </w:trPr>
        <w:tc>
          <w:tcPr>
            <w:tcW w:w="4469" w:type="dxa"/>
            <w:shd w:val="clear" w:color="auto" w:fill="auto"/>
          </w:tcPr>
          <w:p w14:paraId="1C8643E2" w14:textId="77777777" w:rsidR="006761FA" w:rsidRPr="00EF2F0E" w:rsidRDefault="006761FA" w:rsidP="004465B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4465BD">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6.6.5.5.5.7-8a, shall not exceed the maximum TRP limits indicated in the table.</w:t>
      </w:r>
    </w:p>
    <w:p w14:paraId="384F6125" w14:textId="77777777" w:rsidR="006761FA" w:rsidRDefault="006761FA" w:rsidP="009658CB">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4465BD">
        <w:trPr>
          <w:cantSplit/>
          <w:jc w:val="center"/>
        </w:trPr>
        <w:tc>
          <w:tcPr>
            <w:tcW w:w="4469" w:type="dxa"/>
          </w:tcPr>
          <w:p w14:paraId="584E8F66"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4465BD">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4465BD">
            <w:pPr>
              <w:pStyle w:val="TAH"/>
              <w:rPr>
                <w:rFonts w:cs="v5.0.0"/>
              </w:rPr>
            </w:pPr>
            <w:r w:rsidRPr="00EF2F0E">
              <w:rPr>
                <w:rFonts w:cs="Arial"/>
              </w:rPr>
              <w:t>Measurement bandwidth</w:t>
            </w:r>
          </w:p>
        </w:tc>
      </w:tr>
      <w:tr w:rsidR="006761FA" w:rsidRPr="00B20AE8" w14:paraId="34733432" w14:textId="77777777" w:rsidTr="004465BD">
        <w:trPr>
          <w:cantSplit/>
          <w:jc w:val="center"/>
        </w:trPr>
        <w:tc>
          <w:tcPr>
            <w:tcW w:w="4469" w:type="dxa"/>
            <w:shd w:val="clear" w:color="auto" w:fill="auto"/>
          </w:tcPr>
          <w:p w14:paraId="7B19B183" w14:textId="77777777" w:rsidR="006761FA" w:rsidRPr="00B20AE8" w:rsidRDefault="006761FA" w:rsidP="004465BD">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4465BD">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lastRenderedPageBreak/>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9658CB">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4465BD">
        <w:trPr>
          <w:cantSplit/>
          <w:jc w:val="center"/>
        </w:trPr>
        <w:tc>
          <w:tcPr>
            <w:tcW w:w="4469" w:type="dxa"/>
          </w:tcPr>
          <w:p w14:paraId="022DCDFA"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4465BD">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4465BD">
            <w:pPr>
              <w:pStyle w:val="TAH"/>
              <w:rPr>
                <w:rFonts w:cs="v5.0.0"/>
              </w:rPr>
            </w:pPr>
            <w:r w:rsidRPr="00EF2F0E">
              <w:rPr>
                <w:rFonts w:cs="Arial"/>
              </w:rPr>
              <w:t>Measurement bandwidth</w:t>
            </w:r>
          </w:p>
        </w:tc>
      </w:tr>
      <w:tr w:rsidR="006761FA" w:rsidRPr="00B20AE8" w14:paraId="00F5242B" w14:textId="77777777" w:rsidTr="004465BD">
        <w:trPr>
          <w:cantSplit/>
          <w:jc w:val="center"/>
        </w:trPr>
        <w:tc>
          <w:tcPr>
            <w:tcW w:w="4469" w:type="dxa"/>
            <w:shd w:val="clear" w:color="auto" w:fill="auto"/>
          </w:tcPr>
          <w:p w14:paraId="4420B29D" w14:textId="77777777" w:rsidR="006761FA" w:rsidRPr="00B20AE8"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4465BD">
            <w:pPr>
              <w:pStyle w:val="TAC"/>
              <w:rPr>
                <w:rFonts w:cs="v5.0.0"/>
              </w:rPr>
            </w:pPr>
            <w:r w:rsidRPr="00EF2F0E">
              <w:rPr>
                <w:rFonts w:cs="Arial"/>
              </w:rPr>
              <w:t>-33</w:t>
            </w:r>
          </w:p>
        </w:tc>
        <w:tc>
          <w:tcPr>
            <w:tcW w:w="2343" w:type="dxa"/>
          </w:tcPr>
          <w:p w14:paraId="4B25B748" w14:textId="77777777" w:rsidR="006761FA" w:rsidRPr="00B20AE8" w:rsidRDefault="006761FA" w:rsidP="004465BD">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9658CB">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9658CB">
        <w:trPr>
          <w:cantSplit/>
          <w:jc w:val="center"/>
        </w:trPr>
        <w:tc>
          <w:tcPr>
            <w:tcW w:w="1393" w:type="dxa"/>
            <w:tcBorders>
              <w:bottom w:val="single" w:sz="4" w:space="0" w:color="auto"/>
            </w:tcBorders>
          </w:tcPr>
          <w:p w14:paraId="1A5D0E8F" w14:textId="77777777" w:rsidR="006761FA" w:rsidRPr="00B20AE8" w:rsidRDefault="006761FA" w:rsidP="004465BD">
            <w:pPr>
              <w:pStyle w:val="TAH"/>
            </w:pPr>
            <w:r w:rsidRPr="00EF2F0E">
              <w:t>Operating Band</w:t>
            </w:r>
          </w:p>
        </w:tc>
        <w:tc>
          <w:tcPr>
            <w:tcW w:w="3118" w:type="dxa"/>
          </w:tcPr>
          <w:p w14:paraId="7F043C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4465BD">
            <w:pPr>
              <w:pStyle w:val="TAH"/>
            </w:pPr>
            <w:r w:rsidRPr="00EF2F0E">
              <w:t>Measurement Bandwidth</w:t>
            </w:r>
          </w:p>
        </w:tc>
      </w:tr>
      <w:tr w:rsidR="006761FA" w:rsidRPr="00B20AE8" w14:paraId="43ECDF5F" w14:textId="77777777" w:rsidTr="009658CB">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4465BD">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4465BD">
            <w:pPr>
              <w:pStyle w:val="TAC"/>
            </w:pPr>
            <w:r w:rsidRPr="00EF2F0E">
              <w:rPr>
                <w:lang w:eastAsia="zh-CN"/>
              </w:rPr>
              <w:t>-11</w:t>
            </w:r>
          </w:p>
        </w:tc>
        <w:tc>
          <w:tcPr>
            <w:tcW w:w="1984" w:type="dxa"/>
          </w:tcPr>
          <w:p w14:paraId="6DC1EEA3" w14:textId="77777777" w:rsidR="006761FA" w:rsidRPr="00B20AE8" w:rsidRDefault="006761FA" w:rsidP="004465BD">
            <w:pPr>
              <w:pStyle w:val="TAC"/>
            </w:pPr>
            <w:r w:rsidRPr="00EF2F0E">
              <w:rPr>
                <w:lang w:eastAsia="zh-CN"/>
              </w:rPr>
              <w:t>1 MHz</w:t>
            </w:r>
          </w:p>
        </w:tc>
      </w:tr>
      <w:tr w:rsidR="006761FA" w:rsidRPr="00B20AE8" w14:paraId="3575CDA3"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4465BD">
            <w:pPr>
              <w:pStyle w:val="TAC"/>
            </w:pPr>
          </w:p>
        </w:tc>
        <w:tc>
          <w:tcPr>
            <w:tcW w:w="3118" w:type="dxa"/>
            <w:tcBorders>
              <w:left w:val="single" w:sz="4" w:space="0" w:color="auto"/>
            </w:tcBorders>
          </w:tcPr>
          <w:p w14:paraId="0FB6A4A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4465BD">
            <w:pPr>
              <w:pStyle w:val="TAC"/>
              <w:rPr>
                <w:lang w:eastAsia="zh-CN"/>
              </w:rPr>
            </w:pPr>
            <w:r w:rsidRPr="00EF2F0E">
              <w:rPr>
                <w:lang w:eastAsia="zh-CN"/>
              </w:rPr>
              <w:t>-14</w:t>
            </w:r>
          </w:p>
        </w:tc>
        <w:tc>
          <w:tcPr>
            <w:tcW w:w="1984" w:type="dxa"/>
          </w:tcPr>
          <w:p w14:paraId="2C78E855" w14:textId="77777777" w:rsidR="006761FA" w:rsidRPr="00EF2F0E" w:rsidRDefault="006761FA" w:rsidP="004465BD">
            <w:pPr>
              <w:pStyle w:val="TAC"/>
              <w:rPr>
                <w:lang w:eastAsia="zh-CN"/>
              </w:rPr>
            </w:pPr>
            <w:r w:rsidRPr="00EF2F0E">
              <w:rPr>
                <w:lang w:eastAsia="zh-CN"/>
              </w:rPr>
              <w:t>1 MHz</w:t>
            </w:r>
          </w:p>
        </w:tc>
      </w:tr>
      <w:tr w:rsidR="006761FA" w:rsidRPr="00B20AE8" w14:paraId="0906AEAF"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4465BD">
            <w:pPr>
              <w:pStyle w:val="TAC"/>
            </w:pPr>
          </w:p>
        </w:tc>
        <w:tc>
          <w:tcPr>
            <w:tcW w:w="3118" w:type="dxa"/>
            <w:tcBorders>
              <w:left w:val="single" w:sz="4" w:space="0" w:color="auto"/>
            </w:tcBorders>
          </w:tcPr>
          <w:p w14:paraId="615FF445"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4465BD">
            <w:pPr>
              <w:pStyle w:val="TAC"/>
              <w:rPr>
                <w:lang w:eastAsia="zh-CN"/>
              </w:rPr>
            </w:pPr>
            <w:r w:rsidRPr="00EF2F0E">
              <w:rPr>
                <w:lang w:eastAsia="zh-CN"/>
              </w:rPr>
              <w:t>-17</w:t>
            </w:r>
          </w:p>
        </w:tc>
        <w:tc>
          <w:tcPr>
            <w:tcW w:w="1984" w:type="dxa"/>
          </w:tcPr>
          <w:p w14:paraId="3DEB5AC9" w14:textId="77777777" w:rsidR="006761FA" w:rsidRPr="00EF2F0E" w:rsidRDefault="006761FA" w:rsidP="004465BD">
            <w:pPr>
              <w:pStyle w:val="TAC"/>
              <w:rPr>
                <w:lang w:eastAsia="zh-CN"/>
              </w:rPr>
            </w:pPr>
            <w:r w:rsidRPr="00EF2F0E">
              <w:rPr>
                <w:lang w:eastAsia="zh-CN"/>
              </w:rPr>
              <w:t>1 MHz</w:t>
            </w:r>
          </w:p>
        </w:tc>
      </w:tr>
      <w:tr w:rsidR="006761FA" w:rsidRPr="00B20AE8" w14:paraId="07E906E9"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4465BD">
            <w:pPr>
              <w:pStyle w:val="TAC"/>
            </w:pPr>
          </w:p>
        </w:tc>
        <w:tc>
          <w:tcPr>
            <w:tcW w:w="3118" w:type="dxa"/>
            <w:tcBorders>
              <w:left w:val="single" w:sz="4" w:space="0" w:color="auto"/>
            </w:tcBorders>
          </w:tcPr>
          <w:p w14:paraId="16603809"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4465BD">
            <w:pPr>
              <w:pStyle w:val="TAC"/>
              <w:rPr>
                <w:lang w:eastAsia="zh-CN"/>
              </w:rPr>
            </w:pPr>
            <w:r w:rsidRPr="00EF2F0E">
              <w:rPr>
                <w:lang w:eastAsia="zh-CN"/>
              </w:rPr>
              <w:t>-24</w:t>
            </w:r>
          </w:p>
        </w:tc>
        <w:tc>
          <w:tcPr>
            <w:tcW w:w="1984" w:type="dxa"/>
          </w:tcPr>
          <w:p w14:paraId="690F3820" w14:textId="77777777" w:rsidR="006761FA" w:rsidRPr="00EF2F0E" w:rsidRDefault="006761FA" w:rsidP="004465BD">
            <w:pPr>
              <w:pStyle w:val="TAC"/>
              <w:rPr>
                <w:lang w:eastAsia="zh-CN"/>
              </w:rPr>
            </w:pPr>
            <w:r w:rsidRPr="00EF2F0E">
              <w:rPr>
                <w:lang w:eastAsia="zh-CN"/>
              </w:rPr>
              <w:t>1 MHz</w:t>
            </w:r>
          </w:p>
        </w:tc>
      </w:tr>
      <w:tr w:rsidR="006761FA" w:rsidRPr="00B20AE8" w14:paraId="6A68EE62"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4465BD">
            <w:pPr>
              <w:pStyle w:val="TAC"/>
            </w:pPr>
          </w:p>
        </w:tc>
        <w:tc>
          <w:tcPr>
            <w:tcW w:w="3118" w:type="dxa"/>
            <w:tcBorders>
              <w:left w:val="single" w:sz="4" w:space="0" w:color="auto"/>
            </w:tcBorders>
          </w:tcPr>
          <w:p w14:paraId="44558888"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4465BD">
            <w:pPr>
              <w:pStyle w:val="TAC"/>
              <w:rPr>
                <w:lang w:eastAsia="zh-CN"/>
              </w:rPr>
            </w:pPr>
            <w:r w:rsidRPr="00EF2F0E">
              <w:rPr>
                <w:lang w:eastAsia="zh-CN"/>
              </w:rPr>
              <w:t>-31</w:t>
            </w:r>
          </w:p>
        </w:tc>
        <w:tc>
          <w:tcPr>
            <w:tcW w:w="1984" w:type="dxa"/>
          </w:tcPr>
          <w:p w14:paraId="29101E58" w14:textId="77777777" w:rsidR="006761FA" w:rsidRPr="00EF2F0E" w:rsidRDefault="006761FA" w:rsidP="004465BD">
            <w:pPr>
              <w:pStyle w:val="TAC"/>
              <w:rPr>
                <w:lang w:eastAsia="zh-CN"/>
              </w:rPr>
            </w:pPr>
            <w:r w:rsidRPr="00EF2F0E">
              <w:rPr>
                <w:lang w:eastAsia="zh-CN"/>
              </w:rPr>
              <w:t>1 MHz</w:t>
            </w:r>
          </w:p>
        </w:tc>
      </w:tr>
      <w:tr w:rsidR="006761FA" w:rsidRPr="00B20AE8" w14:paraId="1EB9046C" w14:textId="77777777" w:rsidTr="009658CB">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4465BD">
            <w:pPr>
              <w:pStyle w:val="TAC"/>
            </w:pPr>
          </w:p>
        </w:tc>
        <w:tc>
          <w:tcPr>
            <w:tcW w:w="3118" w:type="dxa"/>
            <w:tcBorders>
              <w:left w:val="single" w:sz="4" w:space="0" w:color="auto"/>
            </w:tcBorders>
            <w:vAlign w:val="center"/>
          </w:tcPr>
          <w:p w14:paraId="227BCD7B"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4465BD">
            <w:pPr>
              <w:pStyle w:val="TAC"/>
              <w:rPr>
                <w:lang w:eastAsia="zh-CN"/>
              </w:rPr>
            </w:pPr>
            <w:r w:rsidRPr="00EF2F0E">
              <w:rPr>
                <w:lang w:eastAsia="zh-CN"/>
              </w:rPr>
              <w:t>-38</w:t>
            </w:r>
          </w:p>
        </w:tc>
        <w:tc>
          <w:tcPr>
            <w:tcW w:w="1984" w:type="dxa"/>
          </w:tcPr>
          <w:p w14:paraId="03EC63B0" w14:textId="77777777" w:rsidR="006761FA" w:rsidRPr="00EF2F0E" w:rsidRDefault="006761FA" w:rsidP="004465BD">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9658CB">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4465BD">
        <w:trPr>
          <w:cantSplit/>
          <w:jc w:val="center"/>
        </w:trPr>
        <w:tc>
          <w:tcPr>
            <w:tcW w:w="1191" w:type="dxa"/>
          </w:tcPr>
          <w:p w14:paraId="3A780943" w14:textId="77777777" w:rsidR="006761FA" w:rsidRPr="00B20AE8" w:rsidRDefault="006761FA" w:rsidP="004465BD">
            <w:pPr>
              <w:pStyle w:val="TAH"/>
            </w:pPr>
            <w:r w:rsidRPr="00EF2F0E">
              <w:t>Channel bandwidth</w:t>
            </w:r>
          </w:p>
        </w:tc>
        <w:tc>
          <w:tcPr>
            <w:tcW w:w="2126" w:type="dxa"/>
          </w:tcPr>
          <w:p w14:paraId="2A0832B2" w14:textId="77777777" w:rsidR="006761FA" w:rsidRPr="00B20AE8" w:rsidRDefault="006761FA" w:rsidP="004465B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4465BD">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4465BD">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4465BD">
            <w:pPr>
              <w:pStyle w:val="TAH"/>
              <w:rPr>
                <w:rFonts w:cs="v5.0.0"/>
              </w:rPr>
            </w:pPr>
            <w:r w:rsidRPr="00EF2F0E">
              <w:rPr>
                <w:rFonts w:cs="v5.0.0"/>
              </w:rPr>
              <w:t>Measurement bandwidth</w:t>
            </w:r>
          </w:p>
        </w:tc>
      </w:tr>
      <w:tr w:rsidR="006761FA" w:rsidRPr="00B20AE8" w14:paraId="20DC177D" w14:textId="77777777" w:rsidTr="009658CB">
        <w:trPr>
          <w:cantSplit/>
          <w:jc w:val="center"/>
        </w:trPr>
        <w:tc>
          <w:tcPr>
            <w:tcW w:w="1191" w:type="dxa"/>
            <w:shd w:val="clear" w:color="auto" w:fill="auto"/>
          </w:tcPr>
          <w:p w14:paraId="5B270DB5" w14:textId="77777777" w:rsidR="006761FA" w:rsidRPr="00B20AE8" w:rsidRDefault="006761FA" w:rsidP="004465BD">
            <w:pPr>
              <w:pStyle w:val="TAC"/>
            </w:pPr>
            <w:r w:rsidRPr="00EF2F0E">
              <w:t>All</w:t>
            </w:r>
          </w:p>
        </w:tc>
        <w:tc>
          <w:tcPr>
            <w:tcW w:w="2126" w:type="dxa"/>
          </w:tcPr>
          <w:p w14:paraId="0445C15C" w14:textId="77777777" w:rsidR="006761FA" w:rsidRPr="00B20AE8" w:rsidRDefault="006761FA" w:rsidP="004465B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4465B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4465BD">
            <w:pPr>
              <w:pStyle w:val="TAC"/>
            </w:pPr>
            <w:r w:rsidRPr="00EF2F0E">
              <w:rPr>
                <w:rFonts w:cs="v5.0.0"/>
              </w:rPr>
              <w:t>-</w:t>
            </w:r>
            <w:r w:rsidRPr="00EF2F0E">
              <w:t>4 dBm</w:t>
            </w:r>
          </w:p>
        </w:tc>
        <w:tc>
          <w:tcPr>
            <w:tcW w:w="1418" w:type="dxa"/>
          </w:tcPr>
          <w:p w14:paraId="3C123084" w14:textId="77777777" w:rsidR="006761FA" w:rsidRPr="00B20AE8" w:rsidRDefault="006761FA" w:rsidP="004465BD">
            <w:pPr>
              <w:pStyle w:val="TAC"/>
            </w:pPr>
            <w:r w:rsidRPr="00EF2F0E">
              <w:rPr>
                <w:lang w:eastAsia="zh-CN"/>
              </w:rPr>
              <w:t>1 MHz</w:t>
            </w:r>
          </w:p>
        </w:tc>
      </w:tr>
    </w:tbl>
    <w:p w14:paraId="367DE097" w14:textId="77777777" w:rsidR="006761FA" w:rsidRDefault="006761FA" w:rsidP="009658CB"/>
    <w:p w14:paraId="53408265" w14:textId="77777777" w:rsidR="00D57C09" w:rsidRPr="00090C64" w:rsidRDefault="00D57C09" w:rsidP="00D57C09">
      <w:pPr>
        <w:pStyle w:val="Heading3"/>
      </w:pPr>
      <w:bookmarkStart w:id="2873" w:name="_Toc61127558"/>
      <w:bookmarkStart w:id="2874" w:name="_Toc67054572"/>
      <w:bookmarkStart w:id="2875" w:name="_Toc67061570"/>
      <w:r w:rsidRPr="00090C64">
        <w:t>6.7.6</w:t>
      </w:r>
      <w:r w:rsidRPr="00090C64">
        <w:tab/>
        <w:t>OTA Spurious emission</w:t>
      </w:r>
      <w:bookmarkEnd w:id="2867"/>
      <w:bookmarkEnd w:id="2868"/>
      <w:bookmarkEnd w:id="2869"/>
      <w:bookmarkEnd w:id="2870"/>
      <w:bookmarkEnd w:id="2871"/>
      <w:bookmarkEnd w:id="2872"/>
      <w:bookmarkEnd w:id="2873"/>
      <w:bookmarkEnd w:id="2874"/>
      <w:bookmarkEnd w:id="2875"/>
    </w:p>
    <w:p w14:paraId="6CD73B19" w14:textId="77777777" w:rsidR="00D57C09" w:rsidRPr="00090C64" w:rsidRDefault="00D57C09" w:rsidP="00D57C09">
      <w:pPr>
        <w:pStyle w:val="Heading4"/>
      </w:pPr>
      <w:bookmarkStart w:id="2876" w:name="_Toc21125149"/>
      <w:bookmarkStart w:id="2877" w:name="_Toc29768139"/>
      <w:bookmarkStart w:id="2878" w:name="_Toc36044581"/>
      <w:bookmarkStart w:id="2879" w:name="_Toc37230486"/>
      <w:bookmarkStart w:id="2880" w:name="_Toc45907629"/>
      <w:bookmarkStart w:id="2881" w:name="_Toc53181734"/>
      <w:bookmarkStart w:id="2882" w:name="_Toc61127559"/>
      <w:bookmarkStart w:id="2883" w:name="_Toc67054573"/>
      <w:bookmarkStart w:id="2884" w:name="_Toc67061571"/>
      <w:r w:rsidRPr="00090C64">
        <w:t>6.7.6.1</w:t>
      </w:r>
      <w:r w:rsidRPr="00090C64">
        <w:tab/>
        <w:t>General</w:t>
      </w:r>
      <w:bookmarkEnd w:id="2876"/>
      <w:bookmarkEnd w:id="2877"/>
      <w:bookmarkEnd w:id="2878"/>
      <w:bookmarkEnd w:id="2879"/>
      <w:bookmarkEnd w:id="2880"/>
      <w:bookmarkEnd w:id="2881"/>
      <w:bookmarkEnd w:id="2882"/>
      <w:bookmarkEnd w:id="2883"/>
      <w:bookmarkEnd w:id="2884"/>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lastRenderedPageBreak/>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2885" w:name="_Toc21125150"/>
      <w:bookmarkStart w:id="2886" w:name="_Toc29768140"/>
      <w:bookmarkStart w:id="2887" w:name="_Toc36044582"/>
      <w:bookmarkStart w:id="2888" w:name="_Toc37230487"/>
      <w:bookmarkStart w:id="2889" w:name="_Toc45907630"/>
      <w:bookmarkStart w:id="2890" w:name="_Toc53181735"/>
      <w:bookmarkStart w:id="2891" w:name="_Toc61127560"/>
      <w:bookmarkStart w:id="2892" w:name="_Toc67054574"/>
      <w:bookmarkStart w:id="2893" w:name="_Toc67061572"/>
      <w:r w:rsidRPr="00090C64">
        <w:t>6.7.6.2</w:t>
      </w:r>
      <w:r w:rsidRPr="00090C64">
        <w:tab/>
        <w:t>Mandatory Requirements</w:t>
      </w:r>
      <w:bookmarkEnd w:id="2885"/>
      <w:bookmarkEnd w:id="2886"/>
      <w:bookmarkEnd w:id="2887"/>
      <w:bookmarkEnd w:id="2888"/>
      <w:bookmarkEnd w:id="2889"/>
      <w:bookmarkEnd w:id="2890"/>
      <w:bookmarkEnd w:id="2891"/>
      <w:bookmarkEnd w:id="2892"/>
      <w:bookmarkEnd w:id="2893"/>
    </w:p>
    <w:p w14:paraId="5204DBCA" w14:textId="77777777" w:rsidR="00D57C09" w:rsidRPr="00090C64" w:rsidRDefault="00D57C09" w:rsidP="00D57C09">
      <w:pPr>
        <w:pStyle w:val="Heading5"/>
        <w:rPr>
          <w:lang w:eastAsia="sv-SE"/>
        </w:rPr>
      </w:pPr>
      <w:bookmarkStart w:id="2894" w:name="_Toc21125151"/>
      <w:bookmarkStart w:id="2895" w:name="_Toc29768141"/>
      <w:bookmarkStart w:id="2896" w:name="_Toc36044583"/>
      <w:bookmarkStart w:id="2897" w:name="_Toc37230488"/>
      <w:bookmarkStart w:id="2898" w:name="_Toc45907631"/>
      <w:bookmarkStart w:id="2899" w:name="_Toc53181736"/>
      <w:bookmarkStart w:id="2900" w:name="_Toc61127561"/>
      <w:bookmarkStart w:id="2901" w:name="_Toc67054575"/>
      <w:bookmarkStart w:id="2902" w:name="_Toc67061573"/>
      <w:r w:rsidRPr="00090C64">
        <w:rPr>
          <w:lang w:eastAsia="sv-SE"/>
        </w:rPr>
        <w:t>6.7.6.2.1</w:t>
      </w:r>
      <w:r w:rsidRPr="00090C64">
        <w:rPr>
          <w:lang w:eastAsia="sv-SE"/>
        </w:rPr>
        <w:tab/>
        <w:t>Definition and applicability</w:t>
      </w:r>
      <w:bookmarkEnd w:id="2894"/>
      <w:bookmarkEnd w:id="2895"/>
      <w:bookmarkEnd w:id="2896"/>
      <w:bookmarkEnd w:id="2897"/>
      <w:bookmarkEnd w:id="2898"/>
      <w:bookmarkEnd w:id="2899"/>
      <w:bookmarkEnd w:id="2900"/>
      <w:bookmarkEnd w:id="2901"/>
      <w:bookmarkEnd w:id="2902"/>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2903" w:name="_Toc21125152"/>
      <w:bookmarkStart w:id="2904" w:name="_Toc29768142"/>
      <w:bookmarkStart w:id="2905" w:name="_Toc36044584"/>
      <w:bookmarkStart w:id="2906" w:name="_Toc37230489"/>
      <w:bookmarkStart w:id="2907" w:name="_Toc45907632"/>
      <w:bookmarkStart w:id="2908" w:name="_Toc53181737"/>
      <w:bookmarkStart w:id="2909" w:name="_Toc61127562"/>
      <w:bookmarkStart w:id="2910" w:name="_Toc67054576"/>
      <w:bookmarkStart w:id="2911" w:name="_Toc67061574"/>
      <w:r w:rsidRPr="00090C64">
        <w:rPr>
          <w:lang w:eastAsia="sv-SE"/>
        </w:rPr>
        <w:t>6.7.6.2.2</w:t>
      </w:r>
      <w:r w:rsidRPr="00090C64">
        <w:rPr>
          <w:lang w:eastAsia="sv-SE"/>
        </w:rPr>
        <w:tab/>
        <w:t>Minimum Requirement</w:t>
      </w:r>
      <w:bookmarkEnd w:id="2903"/>
      <w:bookmarkEnd w:id="2904"/>
      <w:bookmarkEnd w:id="2905"/>
      <w:bookmarkEnd w:id="2906"/>
      <w:bookmarkEnd w:id="2907"/>
      <w:bookmarkEnd w:id="2908"/>
      <w:bookmarkEnd w:id="2909"/>
      <w:bookmarkEnd w:id="2910"/>
      <w:bookmarkEnd w:id="2911"/>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2912" w:name="_Toc21125153"/>
      <w:bookmarkStart w:id="2913" w:name="_Toc29768143"/>
      <w:bookmarkStart w:id="2914" w:name="_Toc36044585"/>
      <w:bookmarkStart w:id="2915" w:name="_Toc37230490"/>
      <w:bookmarkStart w:id="2916" w:name="_Toc45907633"/>
      <w:bookmarkStart w:id="2917" w:name="_Toc53181738"/>
      <w:bookmarkStart w:id="2918" w:name="_Toc61127563"/>
      <w:bookmarkStart w:id="2919" w:name="_Toc67054577"/>
      <w:bookmarkStart w:id="2920" w:name="_Toc67061575"/>
      <w:r w:rsidRPr="00090C64">
        <w:rPr>
          <w:lang w:eastAsia="sv-SE"/>
        </w:rPr>
        <w:t>6.7.6.2.3</w:t>
      </w:r>
      <w:r w:rsidRPr="00090C64">
        <w:rPr>
          <w:lang w:eastAsia="sv-SE"/>
        </w:rPr>
        <w:tab/>
        <w:t>Test purpose</w:t>
      </w:r>
      <w:bookmarkEnd w:id="2912"/>
      <w:bookmarkEnd w:id="2913"/>
      <w:bookmarkEnd w:id="2914"/>
      <w:bookmarkEnd w:id="2915"/>
      <w:bookmarkEnd w:id="2916"/>
      <w:bookmarkEnd w:id="2917"/>
      <w:bookmarkEnd w:id="2918"/>
      <w:bookmarkEnd w:id="2919"/>
      <w:bookmarkEnd w:id="2920"/>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2921" w:name="_Toc21125154"/>
      <w:bookmarkStart w:id="2922" w:name="_Toc29768144"/>
      <w:bookmarkStart w:id="2923" w:name="_Toc36044586"/>
      <w:bookmarkStart w:id="2924" w:name="_Toc37230491"/>
      <w:bookmarkStart w:id="2925" w:name="_Toc45907634"/>
      <w:bookmarkStart w:id="2926" w:name="_Toc53181739"/>
      <w:bookmarkStart w:id="2927" w:name="_Toc61127564"/>
      <w:bookmarkStart w:id="2928" w:name="_Toc67054578"/>
      <w:bookmarkStart w:id="2929" w:name="_Toc67061576"/>
      <w:r w:rsidRPr="00090C64">
        <w:rPr>
          <w:lang w:eastAsia="sv-SE"/>
        </w:rPr>
        <w:t>6.</w:t>
      </w:r>
      <w:r w:rsidRPr="00090C64">
        <w:rPr>
          <w:lang w:eastAsia="zh-CN"/>
        </w:rPr>
        <w:t>7.6.2.4</w:t>
      </w:r>
      <w:r w:rsidRPr="00090C64">
        <w:rPr>
          <w:lang w:eastAsia="sv-SE"/>
        </w:rPr>
        <w:tab/>
        <w:t>Method of test</w:t>
      </w:r>
      <w:bookmarkEnd w:id="2921"/>
      <w:bookmarkEnd w:id="2922"/>
      <w:bookmarkEnd w:id="2923"/>
      <w:bookmarkEnd w:id="2924"/>
      <w:bookmarkEnd w:id="2925"/>
      <w:bookmarkEnd w:id="2926"/>
      <w:bookmarkEnd w:id="2927"/>
      <w:bookmarkEnd w:id="2928"/>
      <w:bookmarkEnd w:id="2929"/>
    </w:p>
    <w:p w14:paraId="0CD9A4FC" w14:textId="77777777" w:rsidR="00D57C09" w:rsidRPr="00090C64" w:rsidRDefault="00D57C09" w:rsidP="00554118">
      <w:pPr>
        <w:pStyle w:val="H6"/>
        <w:rPr>
          <w:lang w:eastAsia="sv-SE"/>
        </w:rPr>
      </w:pPr>
      <w:bookmarkStart w:id="2930" w:name="_Toc21125155"/>
      <w:bookmarkStart w:id="2931" w:name="_Toc29768145"/>
      <w:bookmarkStart w:id="2932" w:name="_Toc36044587"/>
      <w:bookmarkStart w:id="2933" w:name="_Toc37230492"/>
      <w:bookmarkStart w:id="2934" w:name="_Toc45907635"/>
      <w:bookmarkStart w:id="2935" w:name="_Toc53181740"/>
      <w:r w:rsidRPr="00090C64">
        <w:rPr>
          <w:lang w:eastAsia="sv-SE"/>
        </w:rPr>
        <w:t>6.7.6.2.4.1</w:t>
      </w:r>
      <w:r w:rsidRPr="00090C64">
        <w:rPr>
          <w:lang w:eastAsia="sv-SE"/>
        </w:rPr>
        <w:tab/>
        <w:t>Initial conditions</w:t>
      </w:r>
      <w:bookmarkEnd w:id="2930"/>
      <w:bookmarkEnd w:id="2931"/>
      <w:bookmarkEnd w:id="2932"/>
      <w:bookmarkEnd w:id="2933"/>
      <w:bookmarkEnd w:id="2934"/>
      <w:bookmarkEnd w:id="2935"/>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2936" w:name="_Toc21125156"/>
      <w:bookmarkStart w:id="2937" w:name="_Toc29768146"/>
      <w:bookmarkStart w:id="2938" w:name="_Toc36044588"/>
      <w:bookmarkStart w:id="2939" w:name="_Toc37230493"/>
      <w:bookmarkStart w:id="2940" w:name="_Toc45907636"/>
      <w:bookmarkStart w:id="2941" w:name="_Toc53181741"/>
      <w:r w:rsidRPr="00090C64">
        <w:rPr>
          <w:lang w:eastAsia="sv-SE"/>
        </w:rPr>
        <w:lastRenderedPageBreak/>
        <w:t>6.7.6.2.4.2</w:t>
      </w:r>
      <w:r w:rsidRPr="00090C64">
        <w:rPr>
          <w:lang w:eastAsia="sv-SE"/>
        </w:rPr>
        <w:tab/>
        <w:t>Procedure</w:t>
      </w:r>
      <w:bookmarkEnd w:id="2936"/>
      <w:bookmarkEnd w:id="2937"/>
      <w:bookmarkEnd w:id="2938"/>
      <w:bookmarkEnd w:id="2939"/>
      <w:bookmarkEnd w:id="2940"/>
      <w:bookmarkEnd w:id="2941"/>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2942" w:name="_Toc21125157"/>
      <w:bookmarkStart w:id="2943" w:name="_Toc29768147"/>
      <w:bookmarkStart w:id="2944" w:name="_Toc36044589"/>
      <w:bookmarkStart w:id="2945" w:name="_Toc37230494"/>
      <w:bookmarkStart w:id="2946" w:name="_Toc45907637"/>
      <w:bookmarkStart w:id="2947" w:name="_Toc53181742"/>
      <w:bookmarkStart w:id="2948" w:name="_Toc61127565"/>
      <w:bookmarkStart w:id="2949" w:name="_Toc67054579"/>
      <w:bookmarkStart w:id="2950" w:name="_Toc67061577"/>
      <w:r w:rsidRPr="00090C64">
        <w:rPr>
          <w:lang w:eastAsia="sv-SE"/>
        </w:rPr>
        <w:t>6.</w:t>
      </w:r>
      <w:r w:rsidRPr="00090C64">
        <w:rPr>
          <w:lang w:eastAsia="zh-CN"/>
        </w:rPr>
        <w:t>7.6.2.5</w:t>
      </w:r>
      <w:r w:rsidRPr="00090C64">
        <w:rPr>
          <w:lang w:eastAsia="sv-SE"/>
        </w:rPr>
        <w:tab/>
        <w:t>Test Requirement</w:t>
      </w:r>
      <w:bookmarkEnd w:id="2942"/>
      <w:bookmarkEnd w:id="2943"/>
      <w:bookmarkEnd w:id="2944"/>
      <w:bookmarkEnd w:id="2945"/>
      <w:bookmarkEnd w:id="2946"/>
      <w:bookmarkEnd w:id="2947"/>
      <w:bookmarkEnd w:id="2948"/>
      <w:bookmarkEnd w:id="2949"/>
      <w:bookmarkEnd w:id="2950"/>
    </w:p>
    <w:p w14:paraId="6CCDCA58" w14:textId="77777777" w:rsidR="00D57C09" w:rsidRPr="00090C64" w:rsidRDefault="00D57C09" w:rsidP="00554118">
      <w:pPr>
        <w:pStyle w:val="H6"/>
      </w:pPr>
      <w:bookmarkStart w:id="2951" w:name="_Toc21125158"/>
      <w:bookmarkStart w:id="2952" w:name="_Toc29768148"/>
      <w:bookmarkStart w:id="2953" w:name="_Toc36044590"/>
      <w:bookmarkStart w:id="2954" w:name="_Toc37230495"/>
      <w:bookmarkStart w:id="2955" w:name="_Toc45907638"/>
      <w:bookmarkStart w:id="2956" w:name="_Toc53181743"/>
      <w:r w:rsidRPr="00090C64">
        <w:t>6.7.6.2.5.1</w:t>
      </w:r>
      <w:r w:rsidRPr="00090C64">
        <w:tab/>
        <w:t>MSR operation</w:t>
      </w:r>
      <w:bookmarkEnd w:id="2951"/>
      <w:bookmarkEnd w:id="2952"/>
      <w:bookmarkEnd w:id="2953"/>
      <w:bookmarkEnd w:id="2954"/>
      <w:bookmarkEnd w:id="2955"/>
      <w:bookmarkEnd w:id="295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2957" w:name="_Toc21125159"/>
      <w:bookmarkStart w:id="2958" w:name="_Toc29768149"/>
      <w:bookmarkStart w:id="2959" w:name="_Toc36044591"/>
      <w:bookmarkStart w:id="2960" w:name="_Toc37230496"/>
      <w:bookmarkStart w:id="2961" w:name="_Toc45907639"/>
      <w:bookmarkStart w:id="2962" w:name="_Toc53181744"/>
      <w:r w:rsidRPr="00090C64">
        <w:t>6.7.6.2.5.2</w:t>
      </w:r>
      <w:r w:rsidRPr="00090C64">
        <w:tab/>
      </w:r>
      <w:r w:rsidRPr="00090C64">
        <w:rPr>
          <w:lang w:eastAsia="sv-SE"/>
        </w:rPr>
        <w:t>Single RAT UTRA operation</w:t>
      </w:r>
      <w:bookmarkEnd w:id="2957"/>
      <w:bookmarkEnd w:id="2958"/>
      <w:bookmarkEnd w:id="2959"/>
      <w:bookmarkEnd w:id="2960"/>
      <w:bookmarkEnd w:id="2961"/>
      <w:bookmarkEnd w:id="296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2963" w:name="_Toc21125160"/>
      <w:bookmarkStart w:id="2964" w:name="_Toc29768150"/>
      <w:bookmarkStart w:id="2965" w:name="_Toc36044592"/>
      <w:bookmarkStart w:id="2966" w:name="_Toc37230497"/>
      <w:bookmarkStart w:id="2967" w:name="_Toc45907640"/>
      <w:bookmarkStart w:id="2968" w:name="_Toc53181745"/>
      <w:r w:rsidRPr="00090C64">
        <w:t>6.7.6.2.5.3</w:t>
      </w:r>
      <w:r w:rsidRPr="00090C64">
        <w:tab/>
      </w:r>
      <w:r w:rsidRPr="00090C64">
        <w:rPr>
          <w:lang w:eastAsia="sv-SE"/>
        </w:rPr>
        <w:t>Single RAT E-UTRA operation</w:t>
      </w:r>
      <w:bookmarkEnd w:id="2963"/>
      <w:bookmarkEnd w:id="2964"/>
      <w:bookmarkEnd w:id="2965"/>
      <w:bookmarkEnd w:id="2966"/>
      <w:bookmarkEnd w:id="2967"/>
      <w:bookmarkEnd w:id="296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2969" w:name="_Toc21125161"/>
      <w:bookmarkStart w:id="2970" w:name="_Toc29768151"/>
      <w:bookmarkStart w:id="2971" w:name="_Toc36044593"/>
      <w:bookmarkStart w:id="2972" w:name="_Toc37230498"/>
      <w:bookmarkStart w:id="2973" w:name="_Toc45907641"/>
      <w:bookmarkStart w:id="2974" w:name="_Toc53181746"/>
      <w:bookmarkStart w:id="2975" w:name="_Toc61127566"/>
      <w:bookmarkStart w:id="2976" w:name="_Toc67054580"/>
      <w:bookmarkStart w:id="2977" w:name="_Toc67061578"/>
      <w:r w:rsidRPr="00090C64">
        <w:t>6.7.6.3</w:t>
      </w:r>
      <w:r w:rsidRPr="00090C64">
        <w:tab/>
        <w:t>Protection of the BS receiver of own or different BS</w:t>
      </w:r>
      <w:bookmarkEnd w:id="2969"/>
      <w:bookmarkEnd w:id="2970"/>
      <w:bookmarkEnd w:id="2971"/>
      <w:bookmarkEnd w:id="2972"/>
      <w:bookmarkEnd w:id="2973"/>
      <w:bookmarkEnd w:id="2974"/>
      <w:bookmarkEnd w:id="2975"/>
      <w:bookmarkEnd w:id="2976"/>
      <w:bookmarkEnd w:id="2977"/>
    </w:p>
    <w:p w14:paraId="13F6CBF3" w14:textId="77777777" w:rsidR="00D57C09" w:rsidRPr="00090C64" w:rsidRDefault="00D57C09" w:rsidP="00D57C09">
      <w:pPr>
        <w:pStyle w:val="Heading5"/>
        <w:rPr>
          <w:lang w:eastAsia="sv-SE"/>
        </w:rPr>
      </w:pPr>
      <w:bookmarkStart w:id="2978" w:name="_Toc21125162"/>
      <w:bookmarkStart w:id="2979" w:name="_Toc29768152"/>
      <w:bookmarkStart w:id="2980" w:name="_Toc36044594"/>
      <w:bookmarkStart w:id="2981" w:name="_Toc37230499"/>
      <w:bookmarkStart w:id="2982" w:name="_Toc45907642"/>
      <w:bookmarkStart w:id="2983" w:name="_Toc53181747"/>
      <w:bookmarkStart w:id="2984" w:name="_Toc61127567"/>
      <w:bookmarkStart w:id="2985" w:name="_Toc67054581"/>
      <w:bookmarkStart w:id="2986" w:name="_Toc67061579"/>
      <w:r w:rsidRPr="00090C64">
        <w:rPr>
          <w:lang w:eastAsia="sv-SE"/>
        </w:rPr>
        <w:t>6.7.6.3.1</w:t>
      </w:r>
      <w:r w:rsidRPr="00090C64">
        <w:rPr>
          <w:lang w:eastAsia="sv-SE"/>
        </w:rPr>
        <w:tab/>
        <w:t>Definition and applicability</w:t>
      </w:r>
      <w:bookmarkEnd w:id="2978"/>
      <w:bookmarkEnd w:id="2979"/>
      <w:bookmarkEnd w:id="2980"/>
      <w:bookmarkEnd w:id="2981"/>
      <w:bookmarkEnd w:id="2982"/>
      <w:bookmarkEnd w:id="2983"/>
      <w:bookmarkEnd w:id="2984"/>
      <w:bookmarkEnd w:id="2985"/>
      <w:bookmarkEnd w:id="2986"/>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2987" w:name="_Toc21125163"/>
      <w:bookmarkStart w:id="2988" w:name="_Toc29768153"/>
      <w:bookmarkStart w:id="2989" w:name="_Toc36044595"/>
      <w:bookmarkStart w:id="2990" w:name="_Toc37230500"/>
      <w:bookmarkStart w:id="2991" w:name="_Toc45907643"/>
      <w:bookmarkStart w:id="2992" w:name="_Toc53181748"/>
      <w:bookmarkStart w:id="2993" w:name="_Toc61127568"/>
      <w:bookmarkStart w:id="2994" w:name="_Toc67054582"/>
      <w:bookmarkStart w:id="2995" w:name="_Toc67061580"/>
      <w:r w:rsidRPr="00090C64">
        <w:rPr>
          <w:lang w:eastAsia="sv-SE"/>
        </w:rPr>
        <w:t>6.7.6.3.2</w:t>
      </w:r>
      <w:r w:rsidRPr="00090C64">
        <w:rPr>
          <w:lang w:eastAsia="sv-SE"/>
        </w:rPr>
        <w:tab/>
        <w:t>Minimum Requirement</w:t>
      </w:r>
      <w:bookmarkEnd w:id="2987"/>
      <w:bookmarkEnd w:id="2988"/>
      <w:bookmarkEnd w:id="2989"/>
      <w:bookmarkEnd w:id="2990"/>
      <w:bookmarkEnd w:id="2991"/>
      <w:bookmarkEnd w:id="2992"/>
      <w:bookmarkEnd w:id="2993"/>
      <w:bookmarkEnd w:id="2994"/>
      <w:bookmarkEnd w:id="2995"/>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2996" w:name="_Toc21125164"/>
      <w:bookmarkStart w:id="2997" w:name="_Toc29768154"/>
      <w:bookmarkStart w:id="2998" w:name="_Toc36044596"/>
      <w:bookmarkStart w:id="2999" w:name="_Toc37230501"/>
      <w:bookmarkStart w:id="3000" w:name="_Toc45907644"/>
      <w:bookmarkStart w:id="3001" w:name="_Toc53181749"/>
      <w:bookmarkStart w:id="3002" w:name="_Toc61127569"/>
      <w:bookmarkStart w:id="3003" w:name="_Toc67054583"/>
      <w:bookmarkStart w:id="3004" w:name="_Toc67061581"/>
      <w:r w:rsidRPr="00090C64">
        <w:rPr>
          <w:lang w:eastAsia="sv-SE"/>
        </w:rPr>
        <w:t>6.7.6.3.3</w:t>
      </w:r>
      <w:r w:rsidRPr="00090C64">
        <w:rPr>
          <w:lang w:eastAsia="sv-SE"/>
        </w:rPr>
        <w:tab/>
        <w:t>Test purpose</w:t>
      </w:r>
      <w:bookmarkEnd w:id="2996"/>
      <w:bookmarkEnd w:id="2997"/>
      <w:bookmarkEnd w:id="2998"/>
      <w:bookmarkEnd w:id="2999"/>
      <w:bookmarkEnd w:id="3000"/>
      <w:bookmarkEnd w:id="3001"/>
      <w:bookmarkEnd w:id="3002"/>
      <w:bookmarkEnd w:id="3003"/>
      <w:bookmarkEnd w:id="3004"/>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3005" w:name="_Toc21125165"/>
      <w:bookmarkStart w:id="3006" w:name="_Toc29768155"/>
      <w:bookmarkStart w:id="3007" w:name="_Toc36044597"/>
      <w:bookmarkStart w:id="3008" w:name="_Toc37230502"/>
      <w:bookmarkStart w:id="3009" w:name="_Toc45907645"/>
      <w:bookmarkStart w:id="3010" w:name="_Toc53181750"/>
      <w:bookmarkStart w:id="3011" w:name="_Toc61127570"/>
      <w:bookmarkStart w:id="3012" w:name="_Toc67054584"/>
      <w:bookmarkStart w:id="3013" w:name="_Toc67061582"/>
      <w:r w:rsidRPr="00090C64">
        <w:rPr>
          <w:lang w:eastAsia="sv-SE"/>
        </w:rPr>
        <w:t>6.</w:t>
      </w:r>
      <w:r w:rsidRPr="00090C64">
        <w:rPr>
          <w:lang w:eastAsia="zh-CN"/>
        </w:rPr>
        <w:t>7.6.3.4</w:t>
      </w:r>
      <w:r w:rsidRPr="00090C64">
        <w:rPr>
          <w:lang w:eastAsia="sv-SE"/>
        </w:rPr>
        <w:tab/>
        <w:t>Method of test</w:t>
      </w:r>
      <w:bookmarkEnd w:id="3005"/>
      <w:bookmarkEnd w:id="3006"/>
      <w:bookmarkEnd w:id="3007"/>
      <w:bookmarkEnd w:id="3008"/>
      <w:bookmarkEnd w:id="3009"/>
      <w:bookmarkEnd w:id="3010"/>
      <w:bookmarkEnd w:id="3011"/>
      <w:bookmarkEnd w:id="3012"/>
      <w:bookmarkEnd w:id="3013"/>
    </w:p>
    <w:p w14:paraId="3002F665" w14:textId="77777777" w:rsidR="00D57C09" w:rsidRPr="00090C64" w:rsidRDefault="00D57C09" w:rsidP="00554118">
      <w:pPr>
        <w:pStyle w:val="H6"/>
        <w:rPr>
          <w:lang w:eastAsia="sv-SE"/>
        </w:rPr>
      </w:pPr>
      <w:bookmarkStart w:id="3014" w:name="_Toc21125166"/>
      <w:bookmarkStart w:id="3015" w:name="_Toc29768156"/>
      <w:bookmarkStart w:id="3016" w:name="_Toc36044598"/>
      <w:bookmarkStart w:id="3017" w:name="_Toc37230503"/>
      <w:bookmarkStart w:id="3018" w:name="_Toc45907646"/>
      <w:bookmarkStart w:id="3019" w:name="_Toc53181751"/>
      <w:r w:rsidRPr="00090C64">
        <w:rPr>
          <w:lang w:eastAsia="sv-SE"/>
        </w:rPr>
        <w:t>6.7.6.3.4.1</w:t>
      </w:r>
      <w:r w:rsidRPr="00090C64">
        <w:rPr>
          <w:lang w:eastAsia="sv-SE"/>
        </w:rPr>
        <w:tab/>
        <w:t>Initial conditions</w:t>
      </w:r>
      <w:bookmarkEnd w:id="3014"/>
      <w:bookmarkEnd w:id="3015"/>
      <w:bookmarkEnd w:id="3016"/>
      <w:bookmarkEnd w:id="3017"/>
      <w:bookmarkEnd w:id="3018"/>
      <w:bookmarkEnd w:id="3019"/>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3020" w:name="_Toc21125167"/>
      <w:bookmarkStart w:id="3021" w:name="_Toc29768157"/>
      <w:bookmarkStart w:id="3022" w:name="_Toc36044599"/>
      <w:bookmarkStart w:id="3023" w:name="_Toc37230504"/>
      <w:bookmarkStart w:id="3024" w:name="_Toc45907647"/>
      <w:bookmarkStart w:id="3025"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3020"/>
      <w:bookmarkEnd w:id="3021"/>
      <w:bookmarkEnd w:id="3022"/>
      <w:bookmarkEnd w:id="3023"/>
      <w:bookmarkEnd w:id="3024"/>
      <w:bookmarkEnd w:id="3025"/>
    </w:p>
    <w:p w14:paraId="5F312D2C" w14:textId="77777777" w:rsidR="00D57C09" w:rsidRPr="00090C64" w:rsidRDefault="00D57C09" w:rsidP="00D57C09">
      <w:pPr>
        <w:pStyle w:val="B10"/>
        <w:rPr>
          <w:lang w:eastAsia="zh-CN"/>
        </w:rPr>
      </w:pPr>
      <w:bookmarkStart w:id="3026"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3027" w:name="_Toc21125168"/>
      <w:bookmarkStart w:id="3028" w:name="_Toc29768158"/>
      <w:bookmarkStart w:id="3029" w:name="_Toc36044600"/>
      <w:bookmarkStart w:id="3030" w:name="_Toc37230505"/>
      <w:bookmarkStart w:id="3031" w:name="_Toc45907648"/>
      <w:bookmarkStart w:id="3032" w:name="_Toc53181753"/>
      <w:bookmarkStart w:id="3033" w:name="_Toc61127571"/>
      <w:bookmarkStart w:id="3034" w:name="_Toc67054585"/>
      <w:bookmarkStart w:id="3035" w:name="_Toc67061583"/>
      <w:bookmarkEnd w:id="3026"/>
      <w:r w:rsidRPr="00090C64">
        <w:rPr>
          <w:lang w:eastAsia="sv-SE"/>
        </w:rPr>
        <w:lastRenderedPageBreak/>
        <w:t>6.</w:t>
      </w:r>
      <w:r w:rsidRPr="00090C64">
        <w:rPr>
          <w:lang w:eastAsia="zh-CN"/>
        </w:rPr>
        <w:t>7.6.3.5</w:t>
      </w:r>
      <w:r w:rsidRPr="00090C64">
        <w:rPr>
          <w:lang w:eastAsia="sv-SE"/>
        </w:rPr>
        <w:tab/>
        <w:t>Test Requirement</w:t>
      </w:r>
      <w:bookmarkEnd w:id="3027"/>
      <w:bookmarkEnd w:id="3028"/>
      <w:bookmarkEnd w:id="3029"/>
      <w:bookmarkEnd w:id="3030"/>
      <w:bookmarkEnd w:id="3031"/>
      <w:bookmarkEnd w:id="3032"/>
      <w:bookmarkEnd w:id="3033"/>
      <w:bookmarkEnd w:id="3034"/>
      <w:bookmarkEnd w:id="3035"/>
    </w:p>
    <w:p w14:paraId="4813665B" w14:textId="77777777" w:rsidR="00D57C09" w:rsidRPr="00090C64" w:rsidRDefault="00D57C09" w:rsidP="00554118">
      <w:pPr>
        <w:pStyle w:val="H6"/>
        <w:rPr>
          <w:lang w:eastAsia="sv-SE"/>
        </w:rPr>
      </w:pPr>
      <w:bookmarkStart w:id="3036" w:name="_Toc21125169"/>
      <w:bookmarkStart w:id="3037" w:name="_Toc29768159"/>
      <w:bookmarkStart w:id="3038" w:name="_Toc36044601"/>
      <w:bookmarkStart w:id="3039" w:name="_Toc37230506"/>
      <w:bookmarkStart w:id="3040" w:name="_Toc45907649"/>
      <w:bookmarkStart w:id="3041" w:name="_Toc53181754"/>
      <w:r w:rsidRPr="00090C64">
        <w:rPr>
          <w:lang w:eastAsia="sv-SE"/>
        </w:rPr>
        <w:t>6.7.6.3.5.1</w:t>
      </w:r>
      <w:r w:rsidRPr="00090C64">
        <w:rPr>
          <w:lang w:eastAsia="sv-SE"/>
        </w:rPr>
        <w:tab/>
        <w:t>MSR operation</w:t>
      </w:r>
      <w:bookmarkEnd w:id="3036"/>
      <w:bookmarkEnd w:id="3037"/>
      <w:bookmarkEnd w:id="3038"/>
      <w:bookmarkEnd w:id="3039"/>
      <w:bookmarkEnd w:id="3040"/>
      <w:bookmarkEnd w:id="3041"/>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3042" w:name="_Toc21125170"/>
      <w:bookmarkStart w:id="3043" w:name="_Toc29768160"/>
      <w:bookmarkStart w:id="3044" w:name="_Toc36044602"/>
      <w:bookmarkStart w:id="3045" w:name="_Toc37230507"/>
      <w:bookmarkStart w:id="3046" w:name="_Toc45907650"/>
      <w:bookmarkStart w:id="3047" w:name="_Toc53181755"/>
      <w:r w:rsidRPr="00090C64">
        <w:rPr>
          <w:lang w:eastAsia="sv-SE"/>
        </w:rPr>
        <w:t>6.7.6.3.5.2</w:t>
      </w:r>
      <w:r w:rsidRPr="00090C64">
        <w:rPr>
          <w:lang w:eastAsia="sv-SE"/>
        </w:rPr>
        <w:tab/>
        <w:t>Single RAT UTRA operation</w:t>
      </w:r>
      <w:bookmarkEnd w:id="3042"/>
      <w:bookmarkEnd w:id="3043"/>
      <w:bookmarkEnd w:id="3044"/>
      <w:bookmarkEnd w:id="3045"/>
      <w:bookmarkEnd w:id="3046"/>
      <w:bookmarkEnd w:id="3047"/>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3048" w:name="_Toc21125171"/>
      <w:bookmarkStart w:id="3049" w:name="_Toc29768161"/>
      <w:bookmarkStart w:id="3050" w:name="_Toc36044603"/>
      <w:bookmarkStart w:id="3051" w:name="_Toc37230508"/>
      <w:bookmarkStart w:id="3052" w:name="_Toc45907651"/>
      <w:bookmarkStart w:id="3053" w:name="_Toc53181756"/>
      <w:r w:rsidRPr="00090C64">
        <w:rPr>
          <w:lang w:eastAsia="sv-SE"/>
        </w:rPr>
        <w:t>6.7.6.3.5.3</w:t>
      </w:r>
      <w:r w:rsidRPr="00090C64">
        <w:rPr>
          <w:lang w:eastAsia="sv-SE"/>
        </w:rPr>
        <w:tab/>
        <w:t>Single RAT E-UTRA operation</w:t>
      </w:r>
      <w:bookmarkEnd w:id="3048"/>
      <w:bookmarkEnd w:id="3049"/>
      <w:bookmarkEnd w:id="3050"/>
      <w:bookmarkEnd w:id="3051"/>
      <w:bookmarkEnd w:id="3052"/>
      <w:bookmarkEnd w:id="3053"/>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3054" w:name="_Toc21125172"/>
      <w:bookmarkStart w:id="3055" w:name="_Toc29768162"/>
      <w:bookmarkStart w:id="3056" w:name="_Toc36044604"/>
      <w:bookmarkStart w:id="3057" w:name="_Toc37230509"/>
      <w:bookmarkStart w:id="3058" w:name="_Toc45907652"/>
      <w:bookmarkStart w:id="3059" w:name="_Toc53181757"/>
      <w:bookmarkStart w:id="3060" w:name="_Toc61127572"/>
      <w:bookmarkStart w:id="3061" w:name="_Toc67054586"/>
      <w:bookmarkStart w:id="3062" w:name="_Toc67061584"/>
      <w:r w:rsidRPr="00090C64">
        <w:lastRenderedPageBreak/>
        <w:t>6.7.6.4</w:t>
      </w:r>
      <w:r w:rsidRPr="00090C64">
        <w:tab/>
        <w:t>Additional spurious emissions requirements</w:t>
      </w:r>
      <w:bookmarkEnd w:id="3054"/>
      <w:bookmarkEnd w:id="3055"/>
      <w:bookmarkEnd w:id="3056"/>
      <w:bookmarkEnd w:id="3057"/>
      <w:bookmarkEnd w:id="3058"/>
      <w:bookmarkEnd w:id="3059"/>
      <w:bookmarkEnd w:id="3060"/>
      <w:bookmarkEnd w:id="3061"/>
      <w:bookmarkEnd w:id="3062"/>
    </w:p>
    <w:p w14:paraId="041AEEC0" w14:textId="77777777" w:rsidR="00D57C09" w:rsidRPr="00090C64" w:rsidRDefault="00D57C09" w:rsidP="00D57C09">
      <w:pPr>
        <w:pStyle w:val="Heading5"/>
        <w:rPr>
          <w:lang w:eastAsia="sv-SE"/>
        </w:rPr>
      </w:pPr>
      <w:bookmarkStart w:id="3063" w:name="_Toc21125173"/>
      <w:bookmarkStart w:id="3064" w:name="_Toc29768163"/>
      <w:bookmarkStart w:id="3065" w:name="_Toc36044605"/>
      <w:bookmarkStart w:id="3066" w:name="_Toc37230510"/>
      <w:bookmarkStart w:id="3067" w:name="_Toc45907653"/>
      <w:bookmarkStart w:id="3068" w:name="_Toc53181758"/>
      <w:bookmarkStart w:id="3069" w:name="_Toc61127573"/>
      <w:bookmarkStart w:id="3070" w:name="_Toc67054587"/>
      <w:bookmarkStart w:id="3071" w:name="_Toc67061585"/>
      <w:r w:rsidRPr="00090C64">
        <w:rPr>
          <w:lang w:eastAsia="sv-SE"/>
        </w:rPr>
        <w:t>6.7.6.4.1</w:t>
      </w:r>
      <w:r w:rsidRPr="00090C64">
        <w:rPr>
          <w:lang w:eastAsia="sv-SE"/>
        </w:rPr>
        <w:tab/>
        <w:t>Definition and applicability</w:t>
      </w:r>
      <w:bookmarkEnd w:id="3063"/>
      <w:bookmarkEnd w:id="3064"/>
      <w:bookmarkEnd w:id="3065"/>
      <w:bookmarkEnd w:id="3066"/>
      <w:bookmarkEnd w:id="3067"/>
      <w:bookmarkEnd w:id="3068"/>
      <w:bookmarkEnd w:id="3069"/>
      <w:bookmarkEnd w:id="3070"/>
      <w:bookmarkEnd w:id="3071"/>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3072" w:name="_Toc21125174"/>
      <w:bookmarkStart w:id="3073" w:name="_Toc29768164"/>
      <w:bookmarkStart w:id="3074" w:name="_Toc36044606"/>
      <w:bookmarkStart w:id="3075" w:name="_Toc37230511"/>
      <w:bookmarkStart w:id="3076" w:name="_Toc45907654"/>
      <w:bookmarkStart w:id="3077" w:name="_Toc53181759"/>
      <w:bookmarkStart w:id="3078" w:name="_Toc61127574"/>
      <w:bookmarkStart w:id="3079" w:name="_Toc67054588"/>
      <w:bookmarkStart w:id="3080" w:name="_Toc67061586"/>
      <w:r w:rsidRPr="00090C64">
        <w:rPr>
          <w:lang w:eastAsia="sv-SE"/>
        </w:rPr>
        <w:t>6.7.6.4.2</w:t>
      </w:r>
      <w:r w:rsidRPr="00090C64">
        <w:rPr>
          <w:lang w:eastAsia="sv-SE"/>
        </w:rPr>
        <w:tab/>
        <w:t>Minimum Requirement</w:t>
      </w:r>
      <w:bookmarkEnd w:id="3072"/>
      <w:bookmarkEnd w:id="3073"/>
      <w:bookmarkEnd w:id="3074"/>
      <w:bookmarkEnd w:id="3075"/>
      <w:bookmarkEnd w:id="3076"/>
      <w:bookmarkEnd w:id="3077"/>
      <w:bookmarkEnd w:id="3078"/>
      <w:bookmarkEnd w:id="3079"/>
      <w:bookmarkEnd w:id="3080"/>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3081" w:name="_Toc21125175"/>
      <w:bookmarkStart w:id="3082" w:name="_Toc29768165"/>
      <w:bookmarkStart w:id="3083" w:name="_Toc36044607"/>
      <w:bookmarkStart w:id="3084" w:name="_Toc37230512"/>
      <w:bookmarkStart w:id="3085" w:name="_Toc45907655"/>
      <w:bookmarkStart w:id="3086" w:name="_Toc53181760"/>
      <w:bookmarkStart w:id="3087" w:name="_Toc61127575"/>
      <w:bookmarkStart w:id="3088" w:name="_Toc67054589"/>
      <w:bookmarkStart w:id="3089" w:name="_Toc67061587"/>
      <w:r w:rsidRPr="00090C64">
        <w:rPr>
          <w:lang w:eastAsia="sv-SE"/>
        </w:rPr>
        <w:t>6.7.6.4.3</w:t>
      </w:r>
      <w:r w:rsidRPr="00090C64">
        <w:rPr>
          <w:lang w:eastAsia="sv-SE"/>
        </w:rPr>
        <w:tab/>
        <w:t>Test purpose</w:t>
      </w:r>
      <w:bookmarkEnd w:id="3081"/>
      <w:bookmarkEnd w:id="3082"/>
      <w:bookmarkEnd w:id="3083"/>
      <w:bookmarkEnd w:id="3084"/>
      <w:bookmarkEnd w:id="3085"/>
      <w:bookmarkEnd w:id="3086"/>
      <w:bookmarkEnd w:id="3087"/>
      <w:bookmarkEnd w:id="3088"/>
      <w:bookmarkEnd w:id="30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3090" w:name="_Toc21125176"/>
      <w:bookmarkStart w:id="3091" w:name="_Toc29768166"/>
      <w:bookmarkStart w:id="3092" w:name="_Toc36044608"/>
      <w:bookmarkStart w:id="3093" w:name="_Toc37230513"/>
      <w:bookmarkStart w:id="3094" w:name="_Toc45907656"/>
      <w:bookmarkStart w:id="3095" w:name="_Toc53181761"/>
      <w:bookmarkStart w:id="3096" w:name="_Toc61127576"/>
      <w:bookmarkStart w:id="3097" w:name="_Toc67054590"/>
      <w:bookmarkStart w:id="3098" w:name="_Toc67061588"/>
      <w:r w:rsidRPr="00090C64">
        <w:rPr>
          <w:lang w:eastAsia="sv-SE"/>
        </w:rPr>
        <w:t>6.</w:t>
      </w:r>
      <w:r w:rsidRPr="00090C64">
        <w:rPr>
          <w:lang w:eastAsia="zh-CN"/>
        </w:rPr>
        <w:t>7.6.4.4</w:t>
      </w:r>
      <w:r w:rsidRPr="00090C64">
        <w:rPr>
          <w:lang w:eastAsia="sv-SE"/>
        </w:rPr>
        <w:tab/>
        <w:t>Method of test</w:t>
      </w:r>
      <w:bookmarkEnd w:id="3090"/>
      <w:bookmarkEnd w:id="3091"/>
      <w:bookmarkEnd w:id="3092"/>
      <w:bookmarkEnd w:id="3093"/>
      <w:bookmarkEnd w:id="3094"/>
      <w:bookmarkEnd w:id="3095"/>
      <w:bookmarkEnd w:id="3096"/>
      <w:bookmarkEnd w:id="3097"/>
      <w:bookmarkEnd w:id="3098"/>
    </w:p>
    <w:p w14:paraId="01CAE4D5" w14:textId="77777777" w:rsidR="00D57C09" w:rsidRPr="00090C64" w:rsidRDefault="00D57C09" w:rsidP="00554118">
      <w:pPr>
        <w:pStyle w:val="H6"/>
        <w:rPr>
          <w:lang w:eastAsia="sv-SE"/>
        </w:rPr>
      </w:pPr>
      <w:bookmarkStart w:id="3099" w:name="_Toc21125177"/>
      <w:bookmarkStart w:id="3100" w:name="_Toc29768167"/>
      <w:bookmarkStart w:id="3101" w:name="_Toc36044609"/>
      <w:bookmarkStart w:id="3102" w:name="_Toc37230514"/>
      <w:bookmarkStart w:id="3103" w:name="_Toc45907657"/>
      <w:bookmarkStart w:id="3104" w:name="_Toc53181762"/>
      <w:r w:rsidRPr="00090C64">
        <w:rPr>
          <w:lang w:eastAsia="sv-SE"/>
        </w:rPr>
        <w:t>6.7.6.4.4.1</w:t>
      </w:r>
      <w:r w:rsidRPr="00090C64">
        <w:rPr>
          <w:lang w:eastAsia="sv-SE"/>
        </w:rPr>
        <w:tab/>
        <w:t>Initial conditions</w:t>
      </w:r>
      <w:bookmarkEnd w:id="3099"/>
      <w:bookmarkEnd w:id="3100"/>
      <w:bookmarkEnd w:id="3101"/>
      <w:bookmarkEnd w:id="3102"/>
      <w:bookmarkEnd w:id="3103"/>
      <w:bookmarkEnd w:id="3104"/>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3105" w:name="_Toc21125178"/>
      <w:bookmarkStart w:id="3106" w:name="_Toc29768168"/>
      <w:bookmarkStart w:id="3107" w:name="_Toc36044610"/>
      <w:bookmarkStart w:id="3108" w:name="_Toc37230515"/>
      <w:bookmarkStart w:id="3109" w:name="_Toc45907658"/>
      <w:bookmarkStart w:id="3110" w:name="_Toc53181763"/>
      <w:r w:rsidRPr="00090C64">
        <w:rPr>
          <w:lang w:eastAsia="sv-SE"/>
        </w:rPr>
        <w:lastRenderedPageBreak/>
        <w:t>6.7.6.4.4.2</w:t>
      </w:r>
      <w:r w:rsidRPr="00090C64">
        <w:rPr>
          <w:lang w:eastAsia="sv-SE"/>
        </w:rPr>
        <w:tab/>
        <w:t>Procedure</w:t>
      </w:r>
      <w:bookmarkEnd w:id="3105"/>
      <w:bookmarkEnd w:id="3106"/>
      <w:bookmarkEnd w:id="3107"/>
      <w:bookmarkEnd w:id="3108"/>
      <w:bookmarkEnd w:id="3109"/>
      <w:bookmarkEnd w:id="3110"/>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3111" w:name="_Toc21125179"/>
      <w:bookmarkStart w:id="3112" w:name="_Toc29768169"/>
      <w:bookmarkStart w:id="3113" w:name="_Toc36044611"/>
      <w:bookmarkStart w:id="3114" w:name="_Toc37230516"/>
      <w:bookmarkStart w:id="3115" w:name="_Toc45907659"/>
      <w:bookmarkStart w:id="3116" w:name="_Toc53181764"/>
      <w:bookmarkStart w:id="3117" w:name="_Toc61127577"/>
      <w:bookmarkStart w:id="3118" w:name="_Toc67054591"/>
      <w:bookmarkStart w:id="3119" w:name="_Toc67061589"/>
      <w:r w:rsidRPr="00090C64">
        <w:rPr>
          <w:lang w:eastAsia="sv-SE"/>
        </w:rPr>
        <w:t>6.</w:t>
      </w:r>
      <w:r w:rsidRPr="00090C64">
        <w:rPr>
          <w:lang w:eastAsia="zh-CN"/>
        </w:rPr>
        <w:t>7.6.4.5</w:t>
      </w:r>
      <w:r w:rsidRPr="00090C64">
        <w:rPr>
          <w:lang w:eastAsia="sv-SE"/>
        </w:rPr>
        <w:tab/>
        <w:t>Test Requirement</w:t>
      </w:r>
      <w:bookmarkEnd w:id="3111"/>
      <w:bookmarkEnd w:id="3112"/>
      <w:bookmarkEnd w:id="3113"/>
      <w:bookmarkEnd w:id="3114"/>
      <w:bookmarkEnd w:id="3115"/>
      <w:bookmarkEnd w:id="3116"/>
      <w:bookmarkEnd w:id="3117"/>
      <w:bookmarkEnd w:id="3118"/>
      <w:bookmarkEnd w:id="3119"/>
    </w:p>
    <w:p w14:paraId="73EA5DF8" w14:textId="77777777" w:rsidR="00D57C09" w:rsidRPr="00090C64" w:rsidRDefault="00D57C09" w:rsidP="00554118">
      <w:pPr>
        <w:pStyle w:val="H6"/>
      </w:pPr>
      <w:bookmarkStart w:id="3120" w:name="_Toc21125180"/>
      <w:bookmarkStart w:id="3121" w:name="_Toc29768170"/>
      <w:bookmarkStart w:id="3122" w:name="_Toc36044612"/>
      <w:bookmarkStart w:id="3123" w:name="_Toc37230517"/>
      <w:bookmarkStart w:id="3124" w:name="_Toc45907660"/>
      <w:bookmarkStart w:id="3125" w:name="_Toc53181765"/>
      <w:r w:rsidRPr="00090C64">
        <w:t>6.7.6.4.5.1</w:t>
      </w:r>
      <w:r w:rsidRPr="00090C64">
        <w:tab/>
        <w:t>MSR operation</w:t>
      </w:r>
      <w:bookmarkEnd w:id="3120"/>
      <w:bookmarkEnd w:id="3121"/>
      <w:bookmarkEnd w:id="3122"/>
      <w:bookmarkEnd w:id="3123"/>
      <w:bookmarkEnd w:id="3124"/>
      <w:bookmarkEnd w:id="3125"/>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3126" w:name="_Toc21125181"/>
      <w:bookmarkStart w:id="3127" w:name="_Toc29768171"/>
      <w:bookmarkStart w:id="3128" w:name="_Toc36044613"/>
      <w:bookmarkStart w:id="3129" w:name="_Toc37230518"/>
      <w:bookmarkStart w:id="3130" w:name="_Toc45907661"/>
      <w:bookmarkStart w:id="3131" w:name="_Toc53181766"/>
      <w:r w:rsidRPr="00090C64">
        <w:t>6.7.6.4.5.1.1</w:t>
      </w:r>
      <w:r w:rsidRPr="00090C64">
        <w:tab/>
        <w:t>E-UTRA and NR MSR operation</w:t>
      </w:r>
      <w:bookmarkEnd w:id="3126"/>
      <w:bookmarkEnd w:id="3127"/>
      <w:bookmarkEnd w:id="3128"/>
      <w:bookmarkEnd w:id="3129"/>
      <w:bookmarkEnd w:id="3130"/>
      <w:bookmarkEnd w:id="3131"/>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D57C09"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77777777" w:rsidR="00D57C09" w:rsidRPr="00090C64" w:rsidRDefault="00D57C09" w:rsidP="00677DA3">
            <w:pPr>
              <w:pStyle w:val="TAC"/>
            </w:pPr>
            <w:r w:rsidRPr="00090C64">
              <w:t>E-UTRA Band 4</w:t>
            </w:r>
            <w:r w:rsidRPr="00090C64">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77777777" w:rsidR="00D57C09" w:rsidRPr="00090C64" w:rsidRDefault="00D57C09" w:rsidP="00677DA3">
            <w:pPr>
              <w:pStyle w:val="TAL"/>
            </w:pPr>
            <w:r w:rsidRPr="00090C64">
              <w:t xml:space="preserve">This is not applicable to BS operating in Band </w:t>
            </w:r>
            <w:r w:rsidRPr="00090C64">
              <w:rPr>
                <w:lang w:eastAsia="zh-CN"/>
              </w:rPr>
              <w:t>46</w:t>
            </w: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lastRenderedPageBreak/>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775551"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775551" w:rsidRDefault="00775551" w:rsidP="00775551">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48C3E047" w:rsidR="00775551" w:rsidRDefault="00775551" w:rsidP="00775551">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1D7FDF35" w:rsidR="00775551" w:rsidRDefault="00775551" w:rsidP="0077555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4DA2BECF" w:rsidR="00775551" w:rsidRPr="00090C64" w:rsidRDefault="00775551" w:rsidP="0077555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777EDAC5" w:rsidR="00775551" w:rsidRPr="00090C64" w:rsidRDefault="00775551" w:rsidP="00775551">
            <w:pPr>
              <w:pStyle w:val="TAL"/>
            </w:pPr>
            <w:r w:rsidRPr="00753102">
              <w:rPr>
                <w:rFonts w:cs="Arial"/>
              </w:rPr>
              <w:t>This requirement does not apply to BS operating in band 24,</w:t>
            </w:r>
            <w:r w:rsidRPr="00753102">
              <w:rPr>
                <w:rFonts w:cs="v5.0.0"/>
              </w:rPr>
              <w:t xml:space="preserve"> since it is already covered by the requirement in subclause 6.7.6.3.5.1</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lastRenderedPageBreak/>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w:t>
      </w:r>
      <w:r w:rsidRPr="00090C64">
        <w:rPr>
          <w:rFonts w:cs="v3.8.0"/>
        </w:rPr>
        <w:lastRenderedPageBreak/>
        <w:t xml:space="preserve">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4E0FDE2F" w14:textId="77777777" w:rsidR="00D57C09" w:rsidRPr="00090C64" w:rsidRDefault="00D57C09" w:rsidP="00D57C09">
      <w:pPr>
        <w:rPr>
          <w:rFonts w:cs="v5.0.0"/>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1CBA01E" w14:textId="77777777" w:rsidR="00D57C09" w:rsidRPr="00090C64" w:rsidRDefault="00D57C09" w:rsidP="00D57C09">
      <w:pPr>
        <w:keepNext/>
        <w:rPr>
          <w:rFonts w:cs="v5.0.0"/>
        </w:rPr>
      </w:pPr>
      <w:r w:rsidRPr="00090C64">
        <w:rPr>
          <w:rFonts w:cs="v5.0.0"/>
        </w:rPr>
        <w:t>The TRP of any spurious emission shall not exceed:</w:t>
      </w:r>
    </w:p>
    <w:p w14:paraId="0BCA801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2B5A8EB3" w14:textId="77777777" w:rsidTr="00554118">
        <w:trPr>
          <w:cantSplit/>
          <w:jc w:val="center"/>
        </w:trPr>
        <w:tc>
          <w:tcPr>
            <w:tcW w:w="2182" w:type="dxa"/>
          </w:tcPr>
          <w:p w14:paraId="72A06FA8" w14:textId="77777777" w:rsidR="00D57C09" w:rsidRPr="00090C64" w:rsidRDefault="00D57C09" w:rsidP="004F0B4B">
            <w:pPr>
              <w:pStyle w:val="TAH"/>
              <w:rPr>
                <w:rFonts w:cs="v5.0.0"/>
              </w:rPr>
            </w:pPr>
            <w:r w:rsidRPr="00090C64">
              <w:rPr>
                <w:rFonts w:cs="v5.0.0"/>
              </w:rPr>
              <w:t>Frequency range</w:t>
            </w:r>
          </w:p>
        </w:tc>
        <w:tc>
          <w:tcPr>
            <w:tcW w:w="1984" w:type="dxa"/>
          </w:tcPr>
          <w:p w14:paraId="0FE86B8E" w14:textId="77777777" w:rsidR="00D57C09" w:rsidRPr="00090C64" w:rsidRDefault="00D57C09" w:rsidP="004F0B4B">
            <w:pPr>
              <w:pStyle w:val="TAH"/>
              <w:rPr>
                <w:rFonts w:cs="v5.0.0"/>
              </w:rPr>
            </w:pPr>
            <w:r w:rsidRPr="00090C64">
              <w:rPr>
                <w:rFonts w:cs="v5.0.0"/>
              </w:rPr>
              <w:t>Maximum Level</w:t>
            </w:r>
          </w:p>
        </w:tc>
        <w:tc>
          <w:tcPr>
            <w:tcW w:w="1418" w:type="dxa"/>
          </w:tcPr>
          <w:p w14:paraId="6272F33C" w14:textId="77777777" w:rsidR="00D57C09" w:rsidRPr="00090C64" w:rsidRDefault="00D57C09" w:rsidP="004F0B4B">
            <w:pPr>
              <w:pStyle w:val="TAH"/>
              <w:rPr>
                <w:rFonts w:cs="v5.0.0"/>
              </w:rPr>
            </w:pPr>
            <w:r w:rsidRPr="00090C64">
              <w:rPr>
                <w:rFonts w:cs="v5.0.0"/>
              </w:rPr>
              <w:t>Measurement Bandwidth</w:t>
            </w:r>
          </w:p>
        </w:tc>
        <w:tc>
          <w:tcPr>
            <w:tcW w:w="1984" w:type="dxa"/>
          </w:tcPr>
          <w:p w14:paraId="6EEA3E07" w14:textId="77777777" w:rsidR="00D57C09" w:rsidRPr="00090C64" w:rsidRDefault="00D57C09" w:rsidP="004F0B4B">
            <w:pPr>
              <w:pStyle w:val="TAH"/>
              <w:rPr>
                <w:rFonts w:cs="v5.0.0"/>
              </w:rPr>
            </w:pPr>
            <w:r w:rsidRPr="00090C64">
              <w:rPr>
                <w:rFonts w:cs="v5.0.0"/>
              </w:rPr>
              <w:t>Notes</w:t>
            </w:r>
          </w:p>
        </w:tc>
      </w:tr>
      <w:tr w:rsidR="00D57C09" w:rsidRPr="00090C64" w14:paraId="01DACE41" w14:textId="77777777" w:rsidTr="00554118">
        <w:trPr>
          <w:cantSplit/>
          <w:jc w:val="center"/>
        </w:trPr>
        <w:tc>
          <w:tcPr>
            <w:tcW w:w="2182" w:type="dxa"/>
          </w:tcPr>
          <w:p w14:paraId="4C21421E" w14:textId="76F15AC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32F2519D" w14:textId="77777777" w:rsidR="00D57C09" w:rsidRPr="00090C64" w:rsidRDefault="00D57C09" w:rsidP="004F0B4B">
            <w:pPr>
              <w:pStyle w:val="TAC"/>
            </w:pPr>
            <w:r w:rsidRPr="00090C64">
              <w:t>-30.4 dBm</w:t>
            </w:r>
          </w:p>
        </w:tc>
        <w:tc>
          <w:tcPr>
            <w:tcW w:w="1418" w:type="dxa"/>
          </w:tcPr>
          <w:p w14:paraId="1531D046"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330FD7E9" w14:textId="77777777" w:rsidR="00D57C09" w:rsidRPr="00090C64" w:rsidRDefault="00D57C09" w:rsidP="004F0B4B">
            <w:pPr>
              <w:pStyle w:val="TAC"/>
              <w:rPr>
                <w:rFonts w:cs="v5.0.0"/>
              </w:rPr>
            </w:pPr>
          </w:p>
        </w:tc>
      </w:tr>
      <w:tr w:rsidR="00D57C09" w:rsidRPr="00090C64" w14:paraId="65F7AA9F" w14:textId="77777777" w:rsidTr="00554118">
        <w:trPr>
          <w:cantSplit/>
          <w:jc w:val="center"/>
        </w:trPr>
        <w:tc>
          <w:tcPr>
            <w:tcW w:w="2182" w:type="dxa"/>
          </w:tcPr>
          <w:p w14:paraId="42274777" w14:textId="59271060"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7ED6E61" w14:textId="77777777" w:rsidR="00D57C09" w:rsidRPr="00090C64" w:rsidRDefault="00D57C09" w:rsidP="004F0B4B">
            <w:pPr>
              <w:pStyle w:val="TAC"/>
            </w:pPr>
            <w:r w:rsidRPr="00090C64">
              <w:t>-10.4 dBm</w:t>
            </w:r>
          </w:p>
        </w:tc>
        <w:tc>
          <w:tcPr>
            <w:tcW w:w="1418" w:type="dxa"/>
          </w:tcPr>
          <w:p w14:paraId="6AB08163" w14:textId="77777777" w:rsidR="00D57C09" w:rsidRPr="00090C64" w:rsidRDefault="00D57C09" w:rsidP="004F0B4B">
            <w:pPr>
              <w:pStyle w:val="TAC"/>
              <w:rPr>
                <w:rFonts w:cs="v5.0.0"/>
              </w:rPr>
            </w:pPr>
            <w:r w:rsidRPr="00090C64">
              <w:rPr>
                <w:rFonts w:cs="v5.0.0"/>
                <w:lang w:eastAsia="zh-CN"/>
              </w:rPr>
              <w:t>1 MHz</w:t>
            </w:r>
          </w:p>
        </w:tc>
        <w:tc>
          <w:tcPr>
            <w:tcW w:w="1984" w:type="dxa"/>
          </w:tcPr>
          <w:p w14:paraId="1060A070"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0642512A" w14:textId="77777777" w:rsidTr="00554118">
        <w:trPr>
          <w:cantSplit/>
          <w:jc w:val="center"/>
        </w:trPr>
        <w:tc>
          <w:tcPr>
            <w:tcW w:w="7568" w:type="dxa"/>
            <w:gridSpan w:val="4"/>
          </w:tcPr>
          <w:p w14:paraId="345A4629" w14:textId="55FAEBE2"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3132" w:name="_Toc21125182"/>
      <w:bookmarkStart w:id="3133" w:name="_Toc29768172"/>
      <w:bookmarkStart w:id="3134" w:name="_Toc36044614"/>
      <w:bookmarkStart w:id="3135" w:name="_Toc37230519"/>
      <w:bookmarkStart w:id="3136" w:name="_Toc45907662"/>
      <w:bookmarkStart w:id="3137" w:name="_Toc53181767"/>
      <w:r w:rsidRPr="00090C64">
        <w:t>6.7.6.4.5.2</w:t>
      </w:r>
      <w:r w:rsidRPr="00090C64">
        <w:tab/>
        <w:t>Single RAT UTRA operation</w:t>
      </w:r>
      <w:bookmarkEnd w:id="3132"/>
      <w:bookmarkEnd w:id="3133"/>
      <w:bookmarkEnd w:id="3134"/>
      <w:bookmarkEnd w:id="3135"/>
      <w:bookmarkEnd w:id="3136"/>
      <w:bookmarkEnd w:id="3137"/>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lastRenderedPageBreak/>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lastRenderedPageBreak/>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lastRenderedPageBreak/>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3138" w:name="_Toc21125183"/>
      <w:bookmarkStart w:id="3139" w:name="_Toc29768173"/>
      <w:bookmarkStart w:id="3140" w:name="_Toc36044615"/>
      <w:bookmarkStart w:id="3141" w:name="_Toc37230520"/>
      <w:bookmarkStart w:id="3142" w:name="_Toc45907663"/>
      <w:bookmarkStart w:id="3143" w:name="_Toc53181768"/>
      <w:r w:rsidRPr="00090C64">
        <w:t>6.7.6.4.5.3</w:t>
      </w:r>
      <w:r w:rsidRPr="00090C64">
        <w:tab/>
        <w:t>Single RAT E-UTRA operation</w:t>
      </w:r>
      <w:bookmarkEnd w:id="3138"/>
      <w:bookmarkEnd w:id="3139"/>
      <w:bookmarkEnd w:id="3140"/>
      <w:bookmarkEnd w:id="3141"/>
      <w:bookmarkEnd w:id="3142"/>
      <w:bookmarkEnd w:id="3143"/>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77777777" w:rsidR="00D57C09" w:rsidRPr="00090C64" w:rsidRDefault="00D57C09" w:rsidP="00677DA3">
            <w:pPr>
              <w:pStyle w:val="TAC"/>
              <w:rPr>
                <w:szCs w:val="18"/>
              </w:rPr>
            </w:pPr>
            <w:r w:rsidRPr="00090C64">
              <w:rPr>
                <w:szCs w:val="18"/>
              </w:rPr>
              <w:t>E-UTRA Band 4</w:t>
            </w:r>
            <w:r w:rsidRPr="00090C64">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22CB6BF9" w:rsidR="00677DA3" w:rsidRPr="00090C64" w:rsidRDefault="00677DA3" w:rsidP="00677DA3">
            <w:pPr>
              <w:pStyle w:val="TAL"/>
            </w:pPr>
            <w:r w:rsidRPr="00090C64">
              <w:t xml:space="preserve">This requirement does not apply to BS operating in band 71/n71, since it is already covered by the requirement in </w:t>
            </w:r>
            <w:r w:rsidR="00554118" w:rsidRPr="00090C64">
              <w:t>clause 6</w:t>
            </w:r>
            <w:r w:rsidRPr="00090C64">
              <w:t>.7.6.3.5.3.3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6678C76A"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.7.6.3.5.3.3</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3D913256"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.7.6.3.5.3.3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2B4F524C"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.7.6.3.5.3.3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610DE097"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554118" w:rsidRPr="00090C64">
              <w:rPr>
                <w:rFonts w:cs="v5.0.0"/>
              </w:rPr>
              <w:t>clause 6</w:t>
            </w:r>
            <w:r w:rsidRPr="00090C64">
              <w:rPr>
                <w:rFonts w:cs="v5.0.0"/>
              </w:rPr>
              <w:t>.7.6.3.5.3.3</w:t>
            </w:r>
          </w:p>
          <w:p w14:paraId="26FE87F2" w14:textId="255D0D48" w:rsidR="00D57C09" w:rsidRPr="00090C64" w:rsidRDefault="00D57C09"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.7.6.3.5.3.3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2557F4B7"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37E9CAC8"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568370D" w:rsidR="00D57C09" w:rsidRPr="00090C64" w:rsidRDefault="00D57C09" w:rsidP="00677DA3">
            <w:pPr>
              <w:pStyle w:val="TAL"/>
            </w:pPr>
            <w:r w:rsidRPr="00090C64">
              <w:t xml:space="preserve">This requirement does not apply to BS operating in band 28, since it is already covered by the requirement in </w:t>
            </w:r>
            <w:r w:rsidR="00554118" w:rsidRPr="00090C64">
              <w:t>clause 6</w:t>
            </w:r>
            <w:r w:rsidRPr="00090C64">
              <w:t>.7.6.3.5.3.3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03F48EB6"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2AD2C261"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554118" w:rsidRPr="00090C64">
              <w:rPr>
                <w:rFonts w:cs="v5.0.0"/>
              </w:rPr>
              <w:t>clause 6</w:t>
            </w:r>
            <w:r w:rsidRPr="00090C64">
              <w:rPr>
                <w:rFonts w:cs="v5.0.0"/>
              </w:rPr>
              <w:t xml:space="preserve">.7.6.3.5.3.3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812E50D"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3.3. For BS operating in Band 10, it applies for 1770 MHz to 1780 MHz, while the rest is covered in </w:t>
            </w:r>
            <w:r w:rsidR="00554118" w:rsidRPr="00090C64">
              <w:t>clause </w:t>
            </w:r>
            <w:r w:rsidR="00554118" w:rsidRPr="00090C64">
              <w:rPr>
                <w:rFonts w:cs="v5.0.0"/>
              </w:rPr>
              <w:t>6</w:t>
            </w:r>
            <w:r w:rsidRPr="00090C64">
              <w:rPr>
                <w:rFonts w:cs="v5.0.0"/>
              </w:rPr>
              <w:t>.7.6.3.5.3.3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0720EB1A"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6.7.6.3.5.3.3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FE5C404"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6.7.6.3.5.3.3</w:t>
            </w:r>
            <w:r w:rsidRPr="00090C64">
              <w:t>. 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3FAD87B"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718F4230"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0A1D0098"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B00605A"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775551" w:rsidRPr="00090C64" w14:paraId="4E4F45D6" w14:textId="77777777" w:rsidTr="004465BD">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1D37B31E" w14:textId="6EAEFAC6" w:rsidR="00775551" w:rsidRDefault="00775551" w:rsidP="00775551">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49D75D77" w:rsidR="00775551" w:rsidRDefault="00775551" w:rsidP="00775551">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629687B" w:rsidR="00775551" w:rsidRPr="00090C64" w:rsidRDefault="00775551" w:rsidP="00775551">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5D9A371C" w:rsidR="00775551" w:rsidRPr="00090C64" w:rsidRDefault="00775551" w:rsidP="00775551">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004113C1" w:rsidR="00775551" w:rsidRPr="00090C64" w:rsidRDefault="00775551" w:rsidP="00775551">
            <w:pPr>
              <w:pStyle w:val="TAL"/>
            </w:pPr>
            <w:r w:rsidRPr="00753102">
              <w:t>This requirement does not apply to BS operating in band 24,</w:t>
            </w:r>
            <w:r w:rsidRPr="00753102">
              <w:rPr>
                <w:rFonts w:cs="v5.0.0"/>
              </w:rPr>
              <w:t xml:space="preserve"> since it is already covered by the re</w:t>
            </w:r>
            <w:r>
              <w:rPr>
                <w:rFonts w:cs="v5.0.0"/>
              </w:rPr>
              <w:t>quirement in subclause 6.7.6</w:t>
            </w:r>
            <w:r w:rsidRPr="00753102">
              <w:rPr>
                <w:rFonts w:cs="v5.0.0"/>
              </w:rPr>
              <w:t>.3</w:t>
            </w:r>
            <w:r>
              <w:rPr>
                <w:rFonts w:cs="v5.0.0"/>
              </w:rPr>
              <w:t>.5.3</w:t>
            </w:r>
            <w:r w:rsidRPr="00753102">
              <w:rPr>
                <w:rFonts w:cs="v5.0.0"/>
              </w:rPr>
              <w:t>.</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5C54B43C" w14:textId="77777777" w:rsidR="00D57C09" w:rsidRPr="00090C64" w:rsidRDefault="00D57C09" w:rsidP="00D57C09">
      <w:pPr>
        <w:rPr>
          <w:rFonts w:cs="v5.0.0"/>
          <w:lang w:eastAsia="zh-CN"/>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389345FA" w14:textId="77777777" w:rsidR="00D57C09" w:rsidRPr="00090C64" w:rsidRDefault="00D57C09" w:rsidP="00D57C09">
      <w:r w:rsidRPr="00090C64">
        <w:t>The TRP of any spurious emission shall not exceed:</w:t>
      </w:r>
    </w:p>
    <w:p w14:paraId="04F05C0B"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0B86E07B" w14:textId="77777777" w:rsidTr="00554118">
        <w:trPr>
          <w:cantSplit/>
          <w:jc w:val="center"/>
        </w:trPr>
        <w:tc>
          <w:tcPr>
            <w:tcW w:w="2182" w:type="dxa"/>
          </w:tcPr>
          <w:p w14:paraId="1407CBC5" w14:textId="77777777" w:rsidR="00D57C09" w:rsidRPr="00090C64" w:rsidRDefault="00D57C09" w:rsidP="004F0B4B">
            <w:pPr>
              <w:pStyle w:val="TAH"/>
              <w:rPr>
                <w:rFonts w:cs="v5.0.0"/>
              </w:rPr>
            </w:pPr>
            <w:r w:rsidRPr="00090C64">
              <w:rPr>
                <w:rFonts w:cs="v5.0.0"/>
              </w:rPr>
              <w:t>Frequency range</w:t>
            </w:r>
          </w:p>
        </w:tc>
        <w:tc>
          <w:tcPr>
            <w:tcW w:w="1984" w:type="dxa"/>
          </w:tcPr>
          <w:p w14:paraId="0A20F9C5" w14:textId="77777777" w:rsidR="00D57C09" w:rsidRPr="00090C64" w:rsidRDefault="00D57C09" w:rsidP="004F0B4B">
            <w:pPr>
              <w:pStyle w:val="TAH"/>
              <w:rPr>
                <w:rFonts w:cs="v5.0.0"/>
              </w:rPr>
            </w:pPr>
            <w:r w:rsidRPr="00090C64">
              <w:rPr>
                <w:rFonts w:cs="v5.0.0"/>
              </w:rPr>
              <w:t>Maximum Level</w:t>
            </w:r>
          </w:p>
        </w:tc>
        <w:tc>
          <w:tcPr>
            <w:tcW w:w="1418" w:type="dxa"/>
          </w:tcPr>
          <w:p w14:paraId="2E1AACB2" w14:textId="77777777" w:rsidR="00D57C09" w:rsidRPr="00090C64" w:rsidRDefault="00D57C09" w:rsidP="004F0B4B">
            <w:pPr>
              <w:pStyle w:val="TAH"/>
              <w:rPr>
                <w:rFonts w:cs="v5.0.0"/>
              </w:rPr>
            </w:pPr>
            <w:r w:rsidRPr="00090C64">
              <w:rPr>
                <w:rFonts w:cs="v5.0.0"/>
              </w:rPr>
              <w:t>Measurement Bandwidth</w:t>
            </w:r>
          </w:p>
        </w:tc>
        <w:tc>
          <w:tcPr>
            <w:tcW w:w="1984" w:type="dxa"/>
          </w:tcPr>
          <w:p w14:paraId="505FEFFF" w14:textId="77777777" w:rsidR="00D57C09" w:rsidRPr="00090C64" w:rsidRDefault="00D57C09" w:rsidP="004F0B4B">
            <w:pPr>
              <w:pStyle w:val="TAH"/>
              <w:rPr>
                <w:rFonts w:cs="v5.0.0"/>
              </w:rPr>
            </w:pPr>
            <w:r w:rsidRPr="00090C64">
              <w:rPr>
                <w:rFonts w:cs="v5.0.0"/>
              </w:rPr>
              <w:t>Notes</w:t>
            </w:r>
          </w:p>
        </w:tc>
      </w:tr>
      <w:tr w:rsidR="00D57C09" w:rsidRPr="00090C64" w14:paraId="5F3BB0B1" w14:textId="77777777" w:rsidTr="00554118">
        <w:trPr>
          <w:cantSplit/>
          <w:jc w:val="center"/>
        </w:trPr>
        <w:tc>
          <w:tcPr>
            <w:tcW w:w="2182" w:type="dxa"/>
          </w:tcPr>
          <w:p w14:paraId="505E962A" w14:textId="68DAE4E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57B3AE09" w14:textId="77777777" w:rsidR="00D57C09" w:rsidRPr="00090C64" w:rsidRDefault="00D57C09" w:rsidP="004F0B4B">
            <w:pPr>
              <w:pStyle w:val="TAC"/>
            </w:pPr>
            <w:r w:rsidRPr="00090C64">
              <w:t>-30.4 dBm</w:t>
            </w:r>
          </w:p>
        </w:tc>
        <w:tc>
          <w:tcPr>
            <w:tcW w:w="1418" w:type="dxa"/>
          </w:tcPr>
          <w:p w14:paraId="232874E0"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6218748A" w14:textId="77777777" w:rsidR="00D57C09" w:rsidRPr="00090C64" w:rsidRDefault="00D57C09" w:rsidP="004F0B4B">
            <w:pPr>
              <w:pStyle w:val="TAC"/>
              <w:rPr>
                <w:rFonts w:cs="v5.0.0"/>
              </w:rPr>
            </w:pPr>
          </w:p>
        </w:tc>
      </w:tr>
      <w:tr w:rsidR="00D57C09" w:rsidRPr="00090C64" w14:paraId="47505D80" w14:textId="77777777" w:rsidTr="00554118">
        <w:trPr>
          <w:cantSplit/>
          <w:jc w:val="center"/>
        </w:trPr>
        <w:tc>
          <w:tcPr>
            <w:tcW w:w="2182" w:type="dxa"/>
          </w:tcPr>
          <w:p w14:paraId="0FF658FC" w14:textId="438E61D3"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8C0777D" w14:textId="77777777" w:rsidR="00D57C09" w:rsidRPr="00090C64" w:rsidRDefault="00D57C09" w:rsidP="004F0B4B">
            <w:pPr>
              <w:pStyle w:val="TAC"/>
            </w:pPr>
            <w:r w:rsidRPr="00090C64">
              <w:t>-10.4 dBm</w:t>
            </w:r>
          </w:p>
        </w:tc>
        <w:tc>
          <w:tcPr>
            <w:tcW w:w="1418" w:type="dxa"/>
          </w:tcPr>
          <w:p w14:paraId="0AB4DC3E" w14:textId="77777777" w:rsidR="00D57C09" w:rsidRPr="00090C64" w:rsidRDefault="00D57C09" w:rsidP="004F0B4B">
            <w:pPr>
              <w:pStyle w:val="TAC"/>
              <w:rPr>
                <w:rFonts w:cs="v5.0.0"/>
              </w:rPr>
            </w:pPr>
            <w:r w:rsidRPr="00090C64">
              <w:rPr>
                <w:rFonts w:cs="v5.0.0"/>
                <w:lang w:eastAsia="zh-CN"/>
              </w:rPr>
              <w:t>1 MHz</w:t>
            </w:r>
          </w:p>
        </w:tc>
        <w:tc>
          <w:tcPr>
            <w:tcW w:w="1984" w:type="dxa"/>
          </w:tcPr>
          <w:p w14:paraId="5771E44E"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2BD705FE" w14:textId="77777777" w:rsidTr="00554118">
        <w:trPr>
          <w:cantSplit/>
          <w:jc w:val="center"/>
        </w:trPr>
        <w:tc>
          <w:tcPr>
            <w:tcW w:w="7568" w:type="dxa"/>
            <w:gridSpan w:val="4"/>
          </w:tcPr>
          <w:p w14:paraId="531D7324" w14:textId="6CC2B780"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lastRenderedPageBreak/>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3144" w:name="_Toc21125184"/>
      <w:bookmarkStart w:id="3145" w:name="_Toc29768174"/>
      <w:bookmarkStart w:id="3146" w:name="_Toc36044616"/>
      <w:bookmarkStart w:id="3147" w:name="_Toc37230521"/>
      <w:bookmarkStart w:id="3148" w:name="_Toc45907664"/>
      <w:bookmarkStart w:id="3149" w:name="_Toc53181769"/>
      <w:bookmarkStart w:id="3150" w:name="_Toc61127578"/>
      <w:bookmarkStart w:id="3151" w:name="_Toc67054592"/>
      <w:bookmarkStart w:id="3152" w:name="_Toc67061590"/>
      <w:r w:rsidRPr="00090C64">
        <w:t>6.7.6.5</w:t>
      </w:r>
      <w:r w:rsidRPr="00090C64">
        <w:tab/>
        <w:t>Co-location with other base stations</w:t>
      </w:r>
      <w:bookmarkEnd w:id="3144"/>
      <w:bookmarkEnd w:id="3145"/>
      <w:bookmarkEnd w:id="3146"/>
      <w:bookmarkEnd w:id="3147"/>
      <w:bookmarkEnd w:id="3148"/>
      <w:bookmarkEnd w:id="3149"/>
      <w:bookmarkEnd w:id="3150"/>
      <w:bookmarkEnd w:id="3151"/>
      <w:bookmarkEnd w:id="3152"/>
    </w:p>
    <w:p w14:paraId="123804C5" w14:textId="77777777" w:rsidR="00D57C09" w:rsidRPr="00090C64" w:rsidRDefault="00D57C09" w:rsidP="00D57C09">
      <w:pPr>
        <w:pStyle w:val="Heading5"/>
        <w:rPr>
          <w:lang w:eastAsia="sv-SE"/>
        </w:rPr>
      </w:pPr>
      <w:bookmarkStart w:id="3153" w:name="_Toc21125185"/>
      <w:bookmarkStart w:id="3154" w:name="_Toc29768175"/>
      <w:bookmarkStart w:id="3155" w:name="_Toc36044617"/>
      <w:bookmarkStart w:id="3156" w:name="_Toc37230522"/>
      <w:bookmarkStart w:id="3157" w:name="_Toc45907665"/>
      <w:bookmarkStart w:id="3158" w:name="_Toc53181770"/>
      <w:bookmarkStart w:id="3159" w:name="_Toc61127579"/>
      <w:bookmarkStart w:id="3160" w:name="_Toc67054593"/>
      <w:bookmarkStart w:id="3161" w:name="_Toc67061591"/>
      <w:r w:rsidRPr="00090C64">
        <w:rPr>
          <w:lang w:eastAsia="sv-SE"/>
        </w:rPr>
        <w:t>6.7.6.5.1</w:t>
      </w:r>
      <w:r w:rsidRPr="00090C64">
        <w:rPr>
          <w:lang w:eastAsia="sv-SE"/>
        </w:rPr>
        <w:tab/>
        <w:t>Definition and applicability</w:t>
      </w:r>
      <w:bookmarkEnd w:id="3153"/>
      <w:bookmarkEnd w:id="3154"/>
      <w:bookmarkEnd w:id="3155"/>
      <w:bookmarkEnd w:id="3156"/>
      <w:bookmarkEnd w:id="3157"/>
      <w:bookmarkEnd w:id="3158"/>
      <w:bookmarkEnd w:id="3159"/>
      <w:bookmarkEnd w:id="3160"/>
      <w:bookmarkEnd w:id="3161"/>
    </w:p>
    <w:p w14:paraId="0A1BBD61" w14:textId="77777777" w:rsidR="00D57C09" w:rsidRPr="00090C64" w:rsidRDefault="00D57C09" w:rsidP="00D57C09">
      <w:pPr>
        <w:pStyle w:val="Heading5"/>
        <w:rPr>
          <w:lang w:eastAsia="sv-SE"/>
        </w:rPr>
      </w:pPr>
      <w:bookmarkStart w:id="3162" w:name="_Toc21125186"/>
      <w:bookmarkStart w:id="3163" w:name="_Toc29768176"/>
      <w:bookmarkStart w:id="3164" w:name="_Toc36044618"/>
      <w:bookmarkStart w:id="3165" w:name="_Toc37230523"/>
      <w:bookmarkStart w:id="3166" w:name="_Toc45907666"/>
      <w:bookmarkStart w:id="3167" w:name="_Toc53181771"/>
      <w:bookmarkStart w:id="3168" w:name="_Toc61127580"/>
      <w:bookmarkStart w:id="3169" w:name="_Toc67054594"/>
      <w:bookmarkStart w:id="3170" w:name="_Toc67061592"/>
      <w:r w:rsidRPr="00090C64">
        <w:rPr>
          <w:lang w:eastAsia="sv-SE"/>
        </w:rPr>
        <w:t>6.7.6.5.2</w:t>
      </w:r>
      <w:r w:rsidRPr="00090C64">
        <w:rPr>
          <w:lang w:eastAsia="sv-SE"/>
        </w:rPr>
        <w:tab/>
        <w:t>Minimum Requirement</w:t>
      </w:r>
      <w:bookmarkEnd w:id="3162"/>
      <w:bookmarkEnd w:id="3163"/>
      <w:bookmarkEnd w:id="3164"/>
      <w:bookmarkEnd w:id="3165"/>
      <w:bookmarkEnd w:id="3166"/>
      <w:bookmarkEnd w:id="3167"/>
      <w:bookmarkEnd w:id="3168"/>
      <w:bookmarkEnd w:id="3169"/>
      <w:bookmarkEnd w:id="3170"/>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3171" w:name="_Toc21125187"/>
      <w:bookmarkStart w:id="3172" w:name="_Toc29768177"/>
      <w:bookmarkStart w:id="3173" w:name="_Toc36044619"/>
      <w:bookmarkStart w:id="3174" w:name="_Toc37230524"/>
      <w:bookmarkStart w:id="3175" w:name="_Toc45907667"/>
      <w:bookmarkStart w:id="3176" w:name="_Toc53181772"/>
      <w:bookmarkStart w:id="3177" w:name="_Toc61127581"/>
      <w:bookmarkStart w:id="3178" w:name="_Toc67054595"/>
      <w:bookmarkStart w:id="3179" w:name="_Toc67061593"/>
      <w:r w:rsidRPr="00090C64">
        <w:rPr>
          <w:lang w:eastAsia="sv-SE"/>
        </w:rPr>
        <w:t>6.7.6.5.3</w:t>
      </w:r>
      <w:r w:rsidRPr="00090C64">
        <w:rPr>
          <w:lang w:eastAsia="sv-SE"/>
        </w:rPr>
        <w:tab/>
        <w:t>Test purpose</w:t>
      </w:r>
      <w:bookmarkEnd w:id="3171"/>
      <w:bookmarkEnd w:id="3172"/>
      <w:bookmarkEnd w:id="3173"/>
      <w:bookmarkEnd w:id="3174"/>
      <w:bookmarkEnd w:id="3175"/>
      <w:bookmarkEnd w:id="3176"/>
      <w:bookmarkEnd w:id="3177"/>
      <w:bookmarkEnd w:id="3178"/>
      <w:bookmarkEnd w:id="3179"/>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3180" w:name="_Toc21125188"/>
      <w:bookmarkStart w:id="3181" w:name="_Toc29768178"/>
      <w:bookmarkStart w:id="3182" w:name="_Toc36044620"/>
      <w:bookmarkStart w:id="3183" w:name="_Toc37230525"/>
      <w:bookmarkStart w:id="3184" w:name="_Toc45907668"/>
      <w:bookmarkStart w:id="3185" w:name="_Toc53181773"/>
      <w:bookmarkStart w:id="3186" w:name="_Toc61127582"/>
      <w:bookmarkStart w:id="3187" w:name="_Toc67054596"/>
      <w:bookmarkStart w:id="3188" w:name="_Toc67061594"/>
      <w:r w:rsidRPr="00090C64">
        <w:rPr>
          <w:lang w:eastAsia="sv-SE"/>
        </w:rPr>
        <w:t>6.</w:t>
      </w:r>
      <w:r w:rsidRPr="00090C64">
        <w:rPr>
          <w:lang w:eastAsia="zh-CN"/>
        </w:rPr>
        <w:t>7.6.5.4</w:t>
      </w:r>
      <w:r w:rsidRPr="00090C64">
        <w:rPr>
          <w:lang w:eastAsia="sv-SE"/>
        </w:rPr>
        <w:tab/>
        <w:t>Method of test</w:t>
      </w:r>
      <w:bookmarkEnd w:id="3180"/>
      <w:bookmarkEnd w:id="3181"/>
      <w:bookmarkEnd w:id="3182"/>
      <w:bookmarkEnd w:id="3183"/>
      <w:bookmarkEnd w:id="3184"/>
      <w:bookmarkEnd w:id="3185"/>
      <w:bookmarkEnd w:id="3186"/>
      <w:bookmarkEnd w:id="3187"/>
      <w:bookmarkEnd w:id="3188"/>
    </w:p>
    <w:p w14:paraId="6DA43F01" w14:textId="77777777" w:rsidR="00D57C09" w:rsidRPr="00090C64" w:rsidRDefault="00D57C09" w:rsidP="00554118">
      <w:pPr>
        <w:pStyle w:val="H6"/>
        <w:rPr>
          <w:lang w:eastAsia="sv-SE"/>
        </w:rPr>
      </w:pPr>
      <w:bookmarkStart w:id="3189" w:name="_Toc21125189"/>
      <w:bookmarkStart w:id="3190" w:name="_Toc29768179"/>
      <w:bookmarkStart w:id="3191" w:name="_Toc36044621"/>
      <w:bookmarkStart w:id="3192" w:name="_Toc37230526"/>
      <w:bookmarkStart w:id="3193" w:name="_Toc45907669"/>
      <w:bookmarkStart w:id="3194" w:name="_Toc53181774"/>
      <w:r w:rsidRPr="00090C64">
        <w:rPr>
          <w:lang w:eastAsia="sv-SE"/>
        </w:rPr>
        <w:t>6.7.6.5.4.1</w:t>
      </w:r>
      <w:r w:rsidRPr="00090C64">
        <w:rPr>
          <w:lang w:eastAsia="sv-SE"/>
        </w:rPr>
        <w:tab/>
        <w:t>Initial conditions</w:t>
      </w:r>
      <w:bookmarkEnd w:id="3189"/>
      <w:bookmarkEnd w:id="3190"/>
      <w:bookmarkEnd w:id="3191"/>
      <w:bookmarkEnd w:id="3192"/>
      <w:bookmarkEnd w:id="3193"/>
      <w:bookmarkEnd w:id="3194"/>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3195" w:name="_Toc21125190"/>
      <w:bookmarkStart w:id="3196" w:name="_Toc29768180"/>
      <w:bookmarkStart w:id="3197" w:name="_Toc36044622"/>
      <w:bookmarkStart w:id="3198" w:name="_Toc37230527"/>
      <w:bookmarkStart w:id="3199" w:name="_Toc45907670"/>
      <w:bookmarkStart w:id="3200" w:name="_Toc53181775"/>
      <w:r w:rsidRPr="00090C64">
        <w:rPr>
          <w:lang w:eastAsia="sv-SE"/>
        </w:rPr>
        <w:t>6.7.6.5.4.2</w:t>
      </w:r>
      <w:r w:rsidRPr="00090C64">
        <w:rPr>
          <w:lang w:eastAsia="sv-SE"/>
        </w:rPr>
        <w:tab/>
        <w:t>Procedure</w:t>
      </w:r>
      <w:bookmarkEnd w:id="3195"/>
      <w:bookmarkEnd w:id="3196"/>
      <w:bookmarkEnd w:id="3197"/>
      <w:bookmarkEnd w:id="3198"/>
      <w:bookmarkEnd w:id="3199"/>
      <w:bookmarkEnd w:id="3200"/>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3201" w:name="_Toc21125191"/>
      <w:bookmarkStart w:id="3202" w:name="_Toc29768181"/>
      <w:bookmarkStart w:id="3203" w:name="_Toc36044623"/>
      <w:bookmarkStart w:id="3204" w:name="_Toc37230528"/>
      <w:bookmarkStart w:id="3205" w:name="_Toc45907671"/>
      <w:bookmarkStart w:id="3206" w:name="_Toc53181776"/>
      <w:bookmarkStart w:id="3207" w:name="_Toc61127583"/>
      <w:bookmarkStart w:id="3208" w:name="_Toc67054597"/>
      <w:bookmarkStart w:id="3209" w:name="_Toc67061595"/>
      <w:r w:rsidRPr="00090C64">
        <w:rPr>
          <w:lang w:eastAsia="sv-SE"/>
        </w:rPr>
        <w:t>6.</w:t>
      </w:r>
      <w:r w:rsidRPr="00090C64">
        <w:rPr>
          <w:lang w:eastAsia="zh-CN"/>
        </w:rPr>
        <w:t>7.6.5.5</w:t>
      </w:r>
      <w:r w:rsidRPr="00090C64">
        <w:rPr>
          <w:lang w:eastAsia="sv-SE"/>
        </w:rPr>
        <w:tab/>
        <w:t>Test Requirement</w:t>
      </w:r>
      <w:bookmarkEnd w:id="3201"/>
      <w:bookmarkEnd w:id="3202"/>
      <w:bookmarkEnd w:id="3203"/>
      <w:bookmarkEnd w:id="3204"/>
      <w:bookmarkEnd w:id="3205"/>
      <w:bookmarkEnd w:id="3206"/>
      <w:bookmarkEnd w:id="3207"/>
      <w:bookmarkEnd w:id="3208"/>
      <w:bookmarkEnd w:id="3209"/>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lastRenderedPageBreak/>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lastRenderedPageBreak/>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01BCC8AE"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lastRenderedPageBreak/>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F06EAE"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4465B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4465B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4465B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4465BD">
            <w:pPr>
              <w:pStyle w:val="TAL"/>
            </w:pPr>
          </w:p>
        </w:tc>
      </w:tr>
      <w:tr w:rsidR="00F06EAE"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pPr>
          </w:p>
        </w:tc>
      </w:tr>
      <w:tr w:rsidR="00775551"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5E7E9B48"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3A1810D1"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4849FED6" w:rsidR="00775551" w:rsidRPr="00090C64" w:rsidRDefault="00775551" w:rsidP="00775551">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59C23A92" w:rsidR="00775551" w:rsidRPr="00090C64" w:rsidRDefault="00775551" w:rsidP="0077555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0B4DE349" w:rsidR="00775551" w:rsidRPr="00090C64" w:rsidRDefault="00775551" w:rsidP="0077555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46151EBE"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775551" w:rsidRPr="00090C64" w:rsidRDefault="00775551" w:rsidP="0077555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3210" w:name="_Toc21125192"/>
      <w:bookmarkStart w:id="3211" w:name="_Toc29768182"/>
      <w:bookmarkStart w:id="3212" w:name="_Toc36044624"/>
      <w:bookmarkStart w:id="3213" w:name="_Toc37230529"/>
      <w:bookmarkStart w:id="3214" w:name="_Toc45907672"/>
      <w:bookmarkStart w:id="3215" w:name="_Toc53181777"/>
      <w:bookmarkStart w:id="3216" w:name="_Toc61127584"/>
      <w:bookmarkStart w:id="3217" w:name="_Toc67054598"/>
      <w:bookmarkStart w:id="3218" w:name="_Toc67061596"/>
      <w:r w:rsidRPr="00090C64">
        <w:t>6.8</w:t>
      </w:r>
      <w:r w:rsidRPr="00090C64">
        <w:tab/>
        <w:t>OTA Transmitter intermodulation</w:t>
      </w:r>
      <w:bookmarkEnd w:id="3210"/>
      <w:bookmarkEnd w:id="3211"/>
      <w:bookmarkEnd w:id="3212"/>
      <w:bookmarkEnd w:id="3213"/>
      <w:bookmarkEnd w:id="3214"/>
      <w:bookmarkEnd w:id="3215"/>
      <w:bookmarkEnd w:id="3216"/>
      <w:bookmarkEnd w:id="3217"/>
      <w:bookmarkEnd w:id="3218"/>
    </w:p>
    <w:p w14:paraId="139BBED2" w14:textId="77777777" w:rsidR="00D57C09" w:rsidRPr="00090C64" w:rsidRDefault="00D57C09" w:rsidP="00D57C09">
      <w:pPr>
        <w:pStyle w:val="Heading3"/>
        <w:rPr>
          <w:lang w:eastAsia="sv-SE"/>
        </w:rPr>
      </w:pPr>
      <w:bookmarkStart w:id="3219" w:name="_Toc21125193"/>
      <w:bookmarkStart w:id="3220" w:name="_Toc29768183"/>
      <w:bookmarkStart w:id="3221" w:name="_Toc36044625"/>
      <w:bookmarkStart w:id="3222" w:name="_Toc37230530"/>
      <w:bookmarkStart w:id="3223" w:name="_Toc45907673"/>
      <w:bookmarkStart w:id="3224" w:name="_Toc53181778"/>
      <w:bookmarkStart w:id="3225" w:name="_Toc61127585"/>
      <w:bookmarkStart w:id="3226" w:name="_Toc67054599"/>
      <w:bookmarkStart w:id="3227" w:name="_Toc67061597"/>
      <w:r w:rsidRPr="00090C64">
        <w:rPr>
          <w:lang w:eastAsia="sv-SE"/>
        </w:rPr>
        <w:t>6.8.1</w:t>
      </w:r>
      <w:r w:rsidRPr="00090C64">
        <w:rPr>
          <w:lang w:eastAsia="sv-SE"/>
        </w:rPr>
        <w:tab/>
        <w:t>Definition and applicability</w:t>
      </w:r>
      <w:bookmarkEnd w:id="3219"/>
      <w:bookmarkEnd w:id="3220"/>
      <w:bookmarkEnd w:id="3221"/>
      <w:bookmarkEnd w:id="3222"/>
      <w:bookmarkEnd w:id="3223"/>
      <w:bookmarkEnd w:id="3224"/>
      <w:bookmarkEnd w:id="3225"/>
      <w:bookmarkEnd w:id="3226"/>
      <w:bookmarkEnd w:id="322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lastRenderedPageBreak/>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3228" w:name="_Toc21125194"/>
      <w:bookmarkStart w:id="3229" w:name="_Toc29768184"/>
      <w:bookmarkStart w:id="3230" w:name="_Toc36044626"/>
      <w:bookmarkStart w:id="3231" w:name="_Toc37230531"/>
      <w:bookmarkStart w:id="3232" w:name="_Toc45907674"/>
      <w:bookmarkStart w:id="3233" w:name="_Toc53181779"/>
      <w:bookmarkStart w:id="3234" w:name="_Toc61127586"/>
      <w:bookmarkStart w:id="3235" w:name="_Toc67054600"/>
      <w:bookmarkStart w:id="3236" w:name="_Toc67061598"/>
      <w:r w:rsidRPr="00090C64">
        <w:rPr>
          <w:lang w:eastAsia="sv-SE"/>
        </w:rPr>
        <w:t>6.8.2</w:t>
      </w:r>
      <w:r w:rsidRPr="00090C64">
        <w:rPr>
          <w:lang w:eastAsia="sv-SE"/>
        </w:rPr>
        <w:tab/>
        <w:t>Minimum Requirement</w:t>
      </w:r>
      <w:bookmarkEnd w:id="3228"/>
      <w:bookmarkEnd w:id="3229"/>
      <w:bookmarkEnd w:id="3230"/>
      <w:bookmarkEnd w:id="3231"/>
      <w:bookmarkEnd w:id="3232"/>
      <w:bookmarkEnd w:id="3233"/>
      <w:bookmarkEnd w:id="3234"/>
      <w:bookmarkEnd w:id="3235"/>
      <w:bookmarkEnd w:id="323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3237" w:name="_Toc21125195"/>
      <w:bookmarkStart w:id="3238" w:name="_Toc29768185"/>
      <w:bookmarkStart w:id="3239" w:name="_Toc36044627"/>
      <w:bookmarkStart w:id="3240" w:name="_Toc37230532"/>
      <w:bookmarkStart w:id="3241" w:name="_Toc45907675"/>
      <w:bookmarkStart w:id="3242" w:name="_Toc53181780"/>
      <w:bookmarkStart w:id="3243" w:name="_Toc61127587"/>
      <w:bookmarkStart w:id="3244" w:name="_Toc67054601"/>
      <w:bookmarkStart w:id="3245" w:name="_Toc67061599"/>
      <w:r w:rsidRPr="00090C64">
        <w:rPr>
          <w:lang w:eastAsia="sv-SE"/>
        </w:rPr>
        <w:t>6.8.3</w:t>
      </w:r>
      <w:r w:rsidRPr="00090C64">
        <w:rPr>
          <w:lang w:eastAsia="sv-SE"/>
        </w:rPr>
        <w:tab/>
        <w:t>Test purpose</w:t>
      </w:r>
      <w:bookmarkEnd w:id="3237"/>
      <w:bookmarkEnd w:id="3238"/>
      <w:bookmarkEnd w:id="3239"/>
      <w:bookmarkEnd w:id="3240"/>
      <w:bookmarkEnd w:id="3241"/>
      <w:bookmarkEnd w:id="3242"/>
      <w:bookmarkEnd w:id="3243"/>
      <w:bookmarkEnd w:id="3244"/>
      <w:bookmarkEnd w:id="3245"/>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3246" w:name="_Toc21125196"/>
      <w:bookmarkStart w:id="3247" w:name="_Toc29768186"/>
      <w:bookmarkStart w:id="3248" w:name="_Toc36044628"/>
      <w:bookmarkStart w:id="3249" w:name="_Toc37230533"/>
      <w:bookmarkStart w:id="3250" w:name="_Toc45907676"/>
      <w:bookmarkStart w:id="3251" w:name="_Toc53181781"/>
      <w:bookmarkStart w:id="3252" w:name="_Toc61127588"/>
      <w:bookmarkStart w:id="3253" w:name="_Toc67054602"/>
      <w:bookmarkStart w:id="3254" w:name="_Toc67061600"/>
      <w:r w:rsidRPr="00090C64">
        <w:rPr>
          <w:lang w:eastAsia="sv-SE"/>
        </w:rPr>
        <w:t>6.8</w:t>
      </w:r>
      <w:r w:rsidRPr="00090C64">
        <w:rPr>
          <w:lang w:eastAsia="zh-CN"/>
        </w:rPr>
        <w:t>.</w:t>
      </w:r>
      <w:r w:rsidRPr="00090C64">
        <w:rPr>
          <w:lang w:eastAsia="sv-SE"/>
        </w:rPr>
        <w:t>4</w:t>
      </w:r>
      <w:r w:rsidRPr="00090C64">
        <w:rPr>
          <w:lang w:eastAsia="sv-SE"/>
        </w:rPr>
        <w:tab/>
        <w:t>Method of test</w:t>
      </w:r>
      <w:bookmarkEnd w:id="3246"/>
      <w:bookmarkEnd w:id="3247"/>
      <w:bookmarkEnd w:id="3248"/>
      <w:bookmarkEnd w:id="3249"/>
      <w:bookmarkEnd w:id="3250"/>
      <w:bookmarkEnd w:id="3251"/>
      <w:bookmarkEnd w:id="3252"/>
      <w:bookmarkEnd w:id="3253"/>
      <w:bookmarkEnd w:id="3254"/>
    </w:p>
    <w:p w14:paraId="050D9479" w14:textId="77777777" w:rsidR="00D57C09" w:rsidRPr="00090C64" w:rsidRDefault="00D57C09" w:rsidP="00D57C09">
      <w:pPr>
        <w:pStyle w:val="Heading4"/>
        <w:rPr>
          <w:lang w:eastAsia="sv-SE"/>
        </w:rPr>
      </w:pPr>
      <w:bookmarkStart w:id="3255" w:name="_Toc21125197"/>
      <w:bookmarkStart w:id="3256" w:name="_Toc29768187"/>
      <w:bookmarkStart w:id="3257" w:name="_Toc36044629"/>
      <w:bookmarkStart w:id="3258" w:name="_Toc37230534"/>
      <w:bookmarkStart w:id="3259" w:name="_Toc45907677"/>
      <w:bookmarkStart w:id="3260" w:name="_Toc53181782"/>
      <w:bookmarkStart w:id="3261" w:name="_Toc61127589"/>
      <w:bookmarkStart w:id="3262" w:name="_Toc67054603"/>
      <w:bookmarkStart w:id="3263" w:name="_Toc67061601"/>
      <w:r w:rsidRPr="00090C64">
        <w:rPr>
          <w:lang w:eastAsia="sv-SE"/>
        </w:rPr>
        <w:t>6.8.4.1</w:t>
      </w:r>
      <w:r w:rsidRPr="00090C64">
        <w:rPr>
          <w:lang w:eastAsia="sv-SE"/>
        </w:rPr>
        <w:tab/>
        <w:t>Initial conditions</w:t>
      </w:r>
      <w:bookmarkEnd w:id="3255"/>
      <w:bookmarkEnd w:id="3256"/>
      <w:bookmarkEnd w:id="3257"/>
      <w:bookmarkEnd w:id="3258"/>
      <w:bookmarkEnd w:id="3259"/>
      <w:bookmarkEnd w:id="3260"/>
      <w:bookmarkEnd w:id="3261"/>
      <w:bookmarkEnd w:id="3262"/>
      <w:bookmarkEnd w:id="3263"/>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3264" w:name="_Toc21125198"/>
      <w:bookmarkStart w:id="3265" w:name="_Toc29768188"/>
      <w:bookmarkStart w:id="3266" w:name="_Toc36044630"/>
      <w:bookmarkStart w:id="3267" w:name="_Toc37230535"/>
      <w:bookmarkStart w:id="3268" w:name="_Toc45907678"/>
      <w:bookmarkStart w:id="3269" w:name="_Toc53181783"/>
      <w:bookmarkStart w:id="3270" w:name="_Toc61127590"/>
      <w:bookmarkStart w:id="3271" w:name="_Toc67054604"/>
      <w:bookmarkStart w:id="3272" w:name="_Toc67061602"/>
      <w:r w:rsidRPr="00090C64">
        <w:rPr>
          <w:lang w:eastAsia="sv-SE"/>
        </w:rPr>
        <w:t>6.8.4.2</w:t>
      </w:r>
      <w:r w:rsidRPr="00090C64">
        <w:rPr>
          <w:lang w:eastAsia="sv-SE"/>
        </w:rPr>
        <w:tab/>
        <w:t>Procedure</w:t>
      </w:r>
      <w:bookmarkEnd w:id="3264"/>
      <w:bookmarkEnd w:id="3265"/>
      <w:bookmarkEnd w:id="3266"/>
      <w:bookmarkEnd w:id="3267"/>
      <w:bookmarkEnd w:id="3268"/>
      <w:bookmarkEnd w:id="3269"/>
      <w:bookmarkEnd w:id="3270"/>
      <w:bookmarkEnd w:id="3271"/>
      <w:bookmarkEnd w:id="3272"/>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lastRenderedPageBreak/>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lastRenderedPageBreak/>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B86820F"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5C85B840"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lastRenderedPageBreak/>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3273" w:name="_Toc21125199"/>
      <w:bookmarkStart w:id="3274" w:name="_Toc29768189"/>
      <w:bookmarkStart w:id="3275" w:name="_Toc36044631"/>
      <w:bookmarkStart w:id="3276" w:name="_Toc37230536"/>
      <w:bookmarkStart w:id="3277" w:name="_Toc45907679"/>
      <w:bookmarkStart w:id="3278" w:name="_Toc53181784"/>
      <w:bookmarkStart w:id="3279" w:name="_Toc61127591"/>
      <w:bookmarkStart w:id="3280" w:name="_Toc67054605"/>
      <w:bookmarkStart w:id="3281" w:name="_Toc67061603"/>
      <w:r w:rsidRPr="00090C64">
        <w:rPr>
          <w:lang w:eastAsia="sv-SE"/>
        </w:rPr>
        <w:t>6.8</w:t>
      </w:r>
      <w:r w:rsidRPr="00090C64">
        <w:rPr>
          <w:lang w:eastAsia="zh-CN"/>
        </w:rPr>
        <w:t>.</w:t>
      </w:r>
      <w:r w:rsidRPr="00090C64">
        <w:rPr>
          <w:lang w:eastAsia="sv-SE"/>
        </w:rPr>
        <w:t>5</w:t>
      </w:r>
      <w:r w:rsidRPr="00090C64">
        <w:rPr>
          <w:lang w:eastAsia="sv-SE"/>
        </w:rPr>
        <w:tab/>
        <w:t>Test Requirement</w:t>
      </w:r>
      <w:bookmarkEnd w:id="3273"/>
      <w:bookmarkEnd w:id="3274"/>
      <w:bookmarkEnd w:id="3275"/>
      <w:bookmarkEnd w:id="3276"/>
      <w:bookmarkEnd w:id="3277"/>
      <w:bookmarkEnd w:id="3278"/>
      <w:bookmarkEnd w:id="3279"/>
      <w:bookmarkEnd w:id="3280"/>
      <w:bookmarkEnd w:id="3281"/>
    </w:p>
    <w:p w14:paraId="6D147E31" w14:textId="77777777" w:rsidR="00D57C09" w:rsidRPr="00090C64" w:rsidRDefault="00D57C09" w:rsidP="005D2715">
      <w:pPr>
        <w:pStyle w:val="Heading4"/>
      </w:pPr>
      <w:bookmarkStart w:id="3282" w:name="_Toc61127592"/>
      <w:bookmarkStart w:id="3283" w:name="_Toc67054606"/>
      <w:bookmarkStart w:id="3284" w:name="_Toc67061604"/>
      <w:r w:rsidRPr="00090C64">
        <w:t>6.8.5.1</w:t>
      </w:r>
      <w:r w:rsidRPr="00090C64">
        <w:tab/>
        <w:t>MSR test requirements</w:t>
      </w:r>
      <w:bookmarkEnd w:id="3282"/>
      <w:bookmarkEnd w:id="3283"/>
      <w:bookmarkEnd w:id="3284"/>
    </w:p>
    <w:p w14:paraId="463A1982" w14:textId="77777777" w:rsidR="00D57C09" w:rsidRPr="00090C64" w:rsidRDefault="00D57C09" w:rsidP="005D2715">
      <w:pPr>
        <w:pStyle w:val="Heading5"/>
      </w:pPr>
      <w:bookmarkStart w:id="3285" w:name="_Toc61127593"/>
      <w:bookmarkStart w:id="3286" w:name="_Toc67054607"/>
      <w:bookmarkStart w:id="3287" w:name="_Toc67061605"/>
      <w:r w:rsidRPr="00090C64">
        <w:t>6.8.5.1.1</w:t>
      </w:r>
      <w:r w:rsidRPr="00090C64">
        <w:tab/>
        <w:t>General test requirement</w:t>
      </w:r>
      <w:bookmarkEnd w:id="3285"/>
      <w:bookmarkEnd w:id="3286"/>
      <w:bookmarkEnd w:id="3287"/>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3288" w:name="_Hlk505245061"/>
      <w:r w:rsidRPr="00C330E2">
        <w:t>6.8.5.1.1-1</w:t>
      </w:r>
      <w:bookmarkEnd w:id="3288"/>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3289" w:name="_Toc61127594"/>
      <w:bookmarkStart w:id="3290" w:name="_Toc67054608"/>
      <w:bookmarkStart w:id="3291" w:name="_Toc67061606"/>
      <w:r w:rsidRPr="00090C64">
        <w:t>6.8.5.1.2</w:t>
      </w:r>
      <w:r w:rsidRPr="00090C64">
        <w:tab/>
        <w:t>Additional test requirement (BC1 and BC2)</w:t>
      </w:r>
      <w:bookmarkEnd w:id="3289"/>
      <w:bookmarkEnd w:id="3290"/>
      <w:bookmarkEnd w:id="3291"/>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lastRenderedPageBreak/>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3292" w:name="_Toc61127595"/>
      <w:bookmarkStart w:id="3293" w:name="_Toc67054609"/>
      <w:bookmarkStart w:id="3294" w:name="_Toc67061607"/>
      <w:r w:rsidRPr="00090C64">
        <w:t>6.8.5.1.3</w:t>
      </w:r>
      <w:r w:rsidRPr="00090C64">
        <w:tab/>
        <w:t>Additional test requirement (BC3)</w:t>
      </w:r>
      <w:bookmarkEnd w:id="3292"/>
      <w:bookmarkEnd w:id="3293"/>
      <w:bookmarkEnd w:id="3294"/>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3295" w:name="_Toc61127596"/>
      <w:bookmarkStart w:id="3296" w:name="_Toc67054610"/>
      <w:bookmarkStart w:id="3297" w:name="_Toc67061608"/>
      <w:r w:rsidRPr="00090C64">
        <w:t>6.8.5.2</w:t>
      </w:r>
      <w:r w:rsidRPr="00090C64">
        <w:tab/>
        <w:t>Single RAT UTRA operation</w:t>
      </w:r>
      <w:bookmarkEnd w:id="3295"/>
      <w:bookmarkEnd w:id="3296"/>
      <w:bookmarkEnd w:id="3297"/>
    </w:p>
    <w:p w14:paraId="33AD6F6E" w14:textId="77777777" w:rsidR="00D57C09" w:rsidRPr="00090C64" w:rsidRDefault="00D57C09" w:rsidP="005D2715">
      <w:pPr>
        <w:pStyle w:val="Heading5"/>
      </w:pPr>
      <w:bookmarkStart w:id="3298" w:name="_Toc61127597"/>
      <w:bookmarkStart w:id="3299" w:name="_Toc67054611"/>
      <w:bookmarkStart w:id="3300" w:name="_Toc67061609"/>
      <w:r w:rsidRPr="00090C64">
        <w:t>6.8.5.2.1</w:t>
      </w:r>
      <w:r w:rsidRPr="00090C64">
        <w:tab/>
        <w:t>General test requirement for UTRA FDD</w:t>
      </w:r>
      <w:bookmarkEnd w:id="3298"/>
      <w:bookmarkEnd w:id="3299"/>
      <w:bookmarkEnd w:id="3300"/>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3301" w:name="_Hlk505246740"/>
      <w:r w:rsidRPr="00090C64">
        <w:t>6.8.5.2.1-1</w:t>
      </w:r>
      <w:bookmarkEnd w:id="330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3302" w:name="_Toc61127598"/>
      <w:bookmarkStart w:id="3303" w:name="_Toc67054612"/>
      <w:bookmarkStart w:id="3304" w:name="_Toc67061610"/>
      <w:r w:rsidRPr="00090C64">
        <w:t>6.8.5.3</w:t>
      </w:r>
      <w:r w:rsidRPr="00090C64">
        <w:tab/>
        <w:t>Single RAT E-UTRA operation</w:t>
      </w:r>
      <w:bookmarkEnd w:id="3302"/>
      <w:bookmarkEnd w:id="3303"/>
      <w:bookmarkEnd w:id="3304"/>
    </w:p>
    <w:p w14:paraId="7A7064CB" w14:textId="77777777" w:rsidR="00D57C09" w:rsidRPr="00090C64" w:rsidRDefault="00D57C09" w:rsidP="005D2715">
      <w:pPr>
        <w:pStyle w:val="Heading5"/>
      </w:pPr>
      <w:bookmarkStart w:id="3305" w:name="_Toc61127599"/>
      <w:bookmarkStart w:id="3306" w:name="_Toc67054613"/>
      <w:bookmarkStart w:id="3307" w:name="_Toc67061611"/>
      <w:r w:rsidRPr="00090C64">
        <w:t>6.8.5.3.1</w:t>
      </w:r>
      <w:r w:rsidRPr="00090C64">
        <w:tab/>
        <w:t>General test requirement</w:t>
      </w:r>
      <w:bookmarkEnd w:id="3305"/>
      <w:bookmarkEnd w:id="3306"/>
      <w:bookmarkEnd w:id="3307"/>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11ABA2F" w14:textId="77777777" w:rsidR="00D57C09" w:rsidRPr="00090C64" w:rsidRDefault="00D57C09" w:rsidP="005D2715">
      <w:pPr>
        <w:pStyle w:val="Heading5"/>
      </w:pPr>
      <w:bookmarkStart w:id="3308" w:name="_Toc61127600"/>
      <w:bookmarkStart w:id="3309" w:name="_Toc67054614"/>
      <w:bookmarkStart w:id="3310" w:name="_Toc67061612"/>
      <w:r w:rsidRPr="00090C64">
        <w:t>6.8.5.3.2</w:t>
      </w:r>
      <w:r w:rsidRPr="00090C64">
        <w:tab/>
        <w:t>Additional test requirement for Band 41</w:t>
      </w:r>
      <w:bookmarkEnd w:id="3308"/>
      <w:bookmarkEnd w:id="3309"/>
      <w:bookmarkEnd w:id="3310"/>
    </w:p>
    <w:p w14:paraId="79655724" w14:textId="77777777" w:rsidR="00D57C09" w:rsidRPr="00090C64" w:rsidRDefault="00D57C09" w:rsidP="00D57C09">
      <w:r w:rsidRPr="00090C64">
        <w:t xml:space="preserve">In certain regions, the following requirement may apply: </w:t>
      </w:r>
      <w:r w:rsidRPr="00090C64">
        <w:rPr>
          <w:lang w:eastAsia="zh-CN"/>
        </w:rPr>
        <w:t>F</w:t>
      </w:r>
      <w:r w:rsidRPr="00090C64">
        <w:t xml:space="preserve">or E-UTRA single RAT AAS BS operating in operating band </w:t>
      </w:r>
      <w:r w:rsidRPr="00090C64">
        <w:rPr>
          <w:lang w:eastAsia="zh-CN"/>
        </w:rPr>
        <w:t>41</w:t>
      </w:r>
      <w:r w:rsidRPr="00090C64">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090C64">
        <w:rPr>
          <w:i/>
        </w:rPr>
        <w:t>single RAT E-UTRA operation</w:t>
      </w:r>
      <w:r w:rsidRPr="00090C64">
        <w:t>. Also, the OTA ACLR requirements for same carrier type assumed in adjacent channels shall be fulfilled in the presence of the interfering signal.</w:t>
      </w:r>
    </w:p>
    <w:p w14:paraId="3FCCF784" w14:textId="77777777" w:rsidR="00D57C09" w:rsidRPr="00C330E2" w:rsidRDefault="00D57C09" w:rsidP="00D57C09">
      <w:pPr>
        <w:pStyle w:val="TH"/>
      </w:pPr>
      <w:r w:rsidRPr="00C330E2">
        <w:t>Table 6.8.5.3.2-1: Interfering and wanted signals for the additional OTA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D57C09" w:rsidRPr="00090C64" w14:paraId="2D398872" w14:textId="77777777" w:rsidTr="00554118">
        <w:trPr>
          <w:cantSplit/>
          <w:tblHeader/>
          <w:jc w:val="center"/>
        </w:trPr>
        <w:tc>
          <w:tcPr>
            <w:tcW w:w="4885" w:type="dxa"/>
          </w:tcPr>
          <w:p w14:paraId="35405680" w14:textId="77777777" w:rsidR="00D57C09" w:rsidRPr="00090C64" w:rsidRDefault="00D57C09" w:rsidP="004E35B1">
            <w:pPr>
              <w:pStyle w:val="TAH"/>
            </w:pPr>
            <w:r w:rsidRPr="00090C64">
              <w:t>Parameter</w:t>
            </w:r>
          </w:p>
        </w:tc>
        <w:tc>
          <w:tcPr>
            <w:tcW w:w="3691" w:type="dxa"/>
          </w:tcPr>
          <w:p w14:paraId="00433449" w14:textId="77777777" w:rsidR="00D57C09" w:rsidRPr="00090C64" w:rsidRDefault="00D57C09" w:rsidP="004E35B1">
            <w:pPr>
              <w:pStyle w:val="TAH"/>
            </w:pPr>
            <w:r w:rsidRPr="00090C64">
              <w:t>Value</w:t>
            </w:r>
          </w:p>
        </w:tc>
      </w:tr>
      <w:tr w:rsidR="00D57C09" w:rsidRPr="00090C64" w14:paraId="4BAAE3F7" w14:textId="77777777" w:rsidTr="00554118">
        <w:trPr>
          <w:cantSplit/>
          <w:jc w:val="center"/>
        </w:trPr>
        <w:tc>
          <w:tcPr>
            <w:tcW w:w="4885" w:type="dxa"/>
          </w:tcPr>
          <w:p w14:paraId="1334528A" w14:textId="77777777" w:rsidR="00D57C09" w:rsidRPr="00090C64" w:rsidRDefault="00D57C09" w:rsidP="004E35B1">
            <w:pPr>
              <w:pStyle w:val="TAL"/>
            </w:pPr>
            <w:r w:rsidRPr="00090C64">
              <w:t>Wanted signal</w:t>
            </w:r>
          </w:p>
        </w:tc>
        <w:tc>
          <w:tcPr>
            <w:tcW w:w="3691" w:type="dxa"/>
          </w:tcPr>
          <w:p w14:paraId="594F20D1" w14:textId="77777777" w:rsidR="00D57C09" w:rsidRPr="00090C64" w:rsidRDefault="00D57C09" w:rsidP="004E35B1">
            <w:pPr>
              <w:pStyle w:val="TAC"/>
            </w:pPr>
            <w:r w:rsidRPr="00090C64">
              <w:t>E-UTRA single carrier (NOTE)</w:t>
            </w:r>
          </w:p>
        </w:tc>
      </w:tr>
      <w:tr w:rsidR="00D57C09" w:rsidRPr="00090C64" w14:paraId="0B8987ED" w14:textId="77777777" w:rsidTr="00554118">
        <w:trPr>
          <w:cantSplit/>
          <w:jc w:val="center"/>
        </w:trPr>
        <w:tc>
          <w:tcPr>
            <w:tcW w:w="4885" w:type="dxa"/>
          </w:tcPr>
          <w:p w14:paraId="75F8661A" w14:textId="77777777" w:rsidR="00D57C09" w:rsidRPr="00090C64" w:rsidRDefault="00D57C09" w:rsidP="004E35B1">
            <w:pPr>
              <w:pStyle w:val="TAL"/>
            </w:pPr>
            <w:r w:rsidRPr="00090C64">
              <w:t>Interfering signal type</w:t>
            </w:r>
          </w:p>
        </w:tc>
        <w:tc>
          <w:tcPr>
            <w:tcW w:w="3691" w:type="dxa"/>
          </w:tcPr>
          <w:p w14:paraId="5571D873" w14:textId="77777777" w:rsidR="00D57C09" w:rsidRPr="00090C64" w:rsidRDefault="00D57C09" w:rsidP="004E35B1">
            <w:pPr>
              <w:pStyle w:val="TAC"/>
            </w:pPr>
            <w:r w:rsidRPr="00090C64">
              <w:t xml:space="preserve">E-UTRA signal of the same </w:t>
            </w:r>
            <w:r w:rsidRPr="00090C64">
              <w:rPr>
                <w:i/>
              </w:rPr>
              <w:t>channel bandwidth</w:t>
            </w:r>
            <w:r w:rsidRPr="00090C64">
              <w:t xml:space="preserve"> as the wanted signal</w:t>
            </w:r>
          </w:p>
        </w:tc>
      </w:tr>
      <w:tr w:rsidR="00D57C09" w:rsidRPr="00090C64" w14:paraId="2D12A047" w14:textId="77777777" w:rsidTr="00554118">
        <w:trPr>
          <w:cantSplit/>
          <w:jc w:val="center"/>
        </w:trPr>
        <w:tc>
          <w:tcPr>
            <w:tcW w:w="4885" w:type="dxa"/>
          </w:tcPr>
          <w:p w14:paraId="363041E6" w14:textId="77777777" w:rsidR="00D57C09" w:rsidRPr="00090C64" w:rsidRDefault="00D57C09" w:rsidP="004E35B1">
            <w:pPr>
              <w:pStyle w:val="TAL"/>
            </w:pPr>
            <w:r w:rsidRPr="00090C64">
              <w:t>Interfering signal level applied to the CLTA</w:t>
            </w:r>
          </w:p>
        </w:tc>
        <w:tc>
          <w:tcPr>
            <w:tcW w:w="3691" w:type="dxa"/>
          </w:tcPr>
          <w:p w14:paraId="745CF43C" w14:textId="4AE525D1"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1345374A" w14:textId="77777777" w:rsidTr="00554118">
        <w:trPr>
          <w:cantSplit/>
          <w:jc w:val="center"/>
        </w:trPr>
        <w:tc>
          <w:tcPr>
            <w:tcW w:w="4885" w:type="dxa"/>
          </w:tcPr>
          <w:p w14:paraId="3E9B8EA6" w14:textId="2E21C38B" w:rsidR="00D57C09" w:rsidRPr="00090C64" w:rsidRDefault="00D57C09" w:rsidP="004E35B1">
            <w:pPr>
              <w:pStyle w:val="TAL"/>
            </w:pPr>
            <w:r w:rsidRPr="00090C64">
              <w:t>Interfering signal centre frequency offset from the centre</w:t>
            </w:r>
            <w:r w:rsidR="00677DA3" w:rsidRPr="00090C64">
              <w:t xml:space="preserve"> </w:t>
            </w:r>
            <w:r w:rsidRPr="00090C64">
              <w:t xml:space="preserve">frequency of the wanted signal </w:t>
            </w:r>
          </w:p>
        </w:tc>
        <w:tc>
          <w:tcPr>
            <w:tcW w:w="3691" w:type="dxa"/>
          </w:tcPr>
          <w:p w14:paraId="70BC3B63" w14:textId="77777777" w:rsidR="00D57C09" w:rsidRPr="00090C64" w:rsidRDefault="00D57C09" w:rsidP="004E35B1">
            <w:pPr>
              <w:pStyle w:val="TAC"/>
            </w:pPr>
            <w:r w:rsidRPr="00090C64">
              <w:t>±BW</w:t>
            </w:r>
            <w:r w:rsidRPr="00090C64">
              <w:rPr>
                <w:vertAlign w:val="subscript"/>
              </w:rPr>
              <w:t>Channel</w:t>
            </w:r>
          </w:p>
          <w:p w14:paraId="003F30F1" w14:textId="77777777" w:rsidR="00D57C09" w:rsidRPr="00090C64" w:rsidRDefault="00D57C09" w:rsidP="004E35B1">
            <w:pPr>
              <w:pStyle w:val="TAC"/>
            </w:pPr>
            <w:r w:rsidRPr="00090C64">
              <w:t>±</w:t>
            </w:r>
            <w:r w:rsidRPr="00090C64">
              <w:rPr>
                <w:rFonts w:cs="v5.0.0"/>
              </w:rPr>
              <w:t xml:space="preserve">2 x </w:t>
            </w:r>
            <w:r w:rsidRPr="00090C64">
              <w:t>BW</w:t>
            </w:r>
            <w:r w:rsidRPr="00090C64">
              <w:rPr>
                <w:vertAlign w:val="subscript"/>
              </w:rPr>
              <w:t>Channel</w:t>
            </w:r>
          </w:p>
        </w:tc>
      </w:tr>
      <w:tr w:rsidR="00D57C09" w:rsidRPr="00090C64" w14:paraId="13806D9A" w14:textId="77777777" w:rsidTr="00554118">
        <w:trPr>
          <w:cantSplit/>
          <w:jc w:val="center"/>
        </w:trPr>
        <w:tc>
          <w:tcPr>
            <w:tcW w:w="8576" w:type="dxa"/>
            <w:gridSpan w:val="2"/>
          </w:tcPr>
          <w:p w14:paraId="6166CC07" w14:textId="77777777" w:rsidR="00D57C09" w:rsidRPr="00090C64" w:rsidRDefault="00D57C09" w:rsidP="004E35B1">
            <w:pPr>
              <w:pStyle w:val="TAN"/>
            </w:pPr>
            <w:r w:rsidRPr="00090C64">
              <w:t>NOTE 1:</w:t>
            </w:r>
            <w:r w:rsidRPr="00090C64">
              <w:tab/>
              <w:t>This requirement applies for 10 MHz or 20 MHz E-UTRA carriers allocated within 2 545 MHz to 2 575 MHz or 2 595 MHz to 2 645 MHz.</w:t>
            </w:r>
          </w:p>
          <w:p w14:paraId="3FAE0EF4"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3311" w:name="_Toc21125200"/>
      <w:bookmarkStart w:id="3312" w:name="_Toc29768190"/>
      <w:bookmarkStart w:id="3313" w:name="_Toc36044632"/>
      <w:bookmarkStart w:id="3314" w:name="_Toc37230537"/>
      <w:bookmarkStart w:id="3315" w:name="_Toc45907680"/>
      <w:bookmarkStart w:id="3316" w:name="_Toc53181785"/>
      <w:bookmarkStart w:id="3317" w:name="_Toc61127601"/>
      <w:bookmarkStart w:id="3318" w:name="_Toc67054615"/>
      <w:bookmarkStart w:id="3319" w:name="_Toc67061613"/>
      <w:r w:rsidRPr="00090C64">
        <w:rPr>
          <w:lang w:eastAsia="zh-CN"/>
        </w:rPr>
        <w:t>7</w:t>
      </w:r>
      <w:r w:rsidRPr="00090C64">
        <w:rPr>
          <w:lang w:eastAsia="zh-CN"/>
        </w:rPr>
        <w:tab/>
        <w:t>Radiated receiver characteristics</w:t>
      </w:r>
      <w:bookmarkEnd w:id="3311"/>
      <w:bookmarkEnd w:id="3312"/>
      <w:bookmarkEnd w:id="3313"/>
      <w:bookmarkEnd w:id="3314"/>
      <w:bookmarkEnd w:id="3315"/>
      <w:bookmarkEnd w:id="3316"/>
      <w:bookmarkEnd w:id="3317"/>
      <w:bookmarkEnd w:id="3318"/>
      <w:bookmarkEnd w:id="3319"/>
    </w:p>
    <w:p w14:paraId="0651E2E9" w14:textId="77777777" w:rsidR="00D57C09" w:rsidRPr="00090C64" w:rsidRDefault="00D57C09" w:rsidP="00D57C09">
      <w:pPr>
        <w:pStyle w:val="Heading2"/>
        <w:rPr>
          <w:lang w:eastAsia="zh-CN"/>
        </w:rPr>
      </w:pPr>
      <w:bookmarkStart w:id="3320" w:name="_Toc21125201"/>
      <w:bookmarkStart w:id="3321" w:name="_Toc29768191"/>
      <w:bookmarkStart w:id="3322" w:name="_Toc36044633"/>
      <w:bookmarkStart w:id="3323" w:name="_Toc37230538"/>
      <w:bookmarkStart w:id="3324" w:name="_Toc45907681"/>
      <w:bookmarkStart w:id="3325" w:name="_Toc53181786"/>
      <w:bookmarkStart w:id="3326" w:name="_Toc61127602"/>
      <w:bookmarkStart w:id="3327" w:name="_Toc67054616"/>
      <w:bookmarkStart w:id="3328" w:name="_Toc67061614"/>
      <w:r w:rsidRPr="00090C64">
        <w:rPr>
          <w:lang w:eastAsia="zh-CN"/>
        </w:rPr>
        <w:t>7.1</w:t>
      </w:r>
      <w:r w:rsidRPr="00090C64">
        <w:rPr>
          <w:lang w:eastAsia="zh-CN"/>
        </w:rPr>
        <w:tab/>
        <w:t>General</w:t>
      </w:r>
      <w:bookmarkEnd w:id="3320"/>
      <w:bookmarkEnd w:id="3321"/>
      <w:bookmarkEnd w:id="3322"/>
      <w:bookmarkEnd w:id="3323"/>
      <w:bookmarkEnd w:id="3324"/>
      <w:bookmarkEnd w:id="3325"/>
      <w:bookmarkEnd w:id="3326"/>
      <w:bookmarkEnd w:id="3327"/>
      <w:bookmarkEnd w:id="3328"/>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3329" w:name="_Toc21125202"/>
      <w:bookmarkStart w:id="3330" w:name="_Toc29768192"/>
      <w:bookmarkStart w:id="3331" w:name="_Toc36044634"/>
      <w:bookmarkStart w:id="3332" w:name="_Toc37230539"/>
      <w:bookmarkStart w:id="3333" w:name="_Toc45907682"/>
      <w:bookmarkStart w:id="3334" w:name="_Toc53181787"/>
      <w:bookmarkStart w:id="3335" w:name="_Toc61127603"/>
      <w:bookmarkStart w:id="3336" w:name="_Toc67054617"/>
      <w:bookmarkStart w:id="3337" w:name="_Toc67061615"/>
      <w:r w:rsidRPr="00090C64">
        <w:rPr>
          <w:lang w:eastAsia="zh-CN"/>
        </w:rPr>
        <w:t>7.2</w:t>
      </w:r>
      <w:r w:rsidRPr="00090C64">
        <w:rPr>
          <w:lang w:eastAsia="zh-CN"/>
        </w:rPr>
        <w:tab/>
        <w:t>OTA sensitivity</w:t>
      </w:r>
      <w:bookmarkEnd w:id="3329"/>
      <w:bookmarkEnd w:id="3330"/>
      <w:bookmarkEnd w:id="3331"/>
      <w:bookmarkEnd w:id="3332"/>
      <w:bookmarkEnd w:id="3333"/>
      <w:bookmarkEnd w:id="3334"/>
      <w:bookmarkEnd w:id="3335"/>
      <w:bookmarkEnd w:id="3336"/>
      <w:bookmarkEnd w:id="3337"/>
    </w:p>
    <w:p w14:paraId="1EC7F05F" w14:textId="77777777" w:rsidR="00D57C09" w:rsidRPr="00090C64" w:rsidRDefault="00D57C09" w:rsidP="00D57C09">
      <w:pPr>
        <w:pStyle w:val="Heading3"/>
      </w:pPr>
      <w:bookmarkStart w:id="3338" w:name="_Toc21125203"/>
      <w:bookmarkStart w:id="3339" w:name="_Toc29768193"/>
      <w:bookmarkStart w:id="3340" w:name="_Toc36044635"/>
      <w:bookmarkStart w:id="3341" w:name="_Toc37230540"/>
      <w:bookmarkStart w:id="3342" w:name="_Toc45907683"/>
      <w:bookmarkStart w:id="3343" w:name="_Toc53181788"/>
      <w:bookmarkStart w:id="3344" w:name="_Toc61127604"/>
      <w:bookmarkStart w:id="3345" w:name="_Toc67054618"/>
      <w:bookmarkStart w:id="3346" w:name="_Toc67061616"/>
      <w:r w:rsidRPr="00090C64">
        <w:t>7.2.1</w:t>
      </w:r>
      <w:r w:rsidRPr="00090C64">
        <w:tab/>
        <w:t>Definition and applicability</w:t>
      </w:r>
      <w:bookmarkEnd w:id="3338"/>
      <w:bookmarkEnd w:id="3339"/>
      <w:bookmarkEnd w:id="3340"/>
      <w:bookmarkEnd w:id="3341"/>
      <w:bookmarkEnd w:id="3342"/>
      <w:bookmarkEnd w:id="3343"/>
      <w:bookmarkEnd w:id="3344"/>
      <w:bookmarkEnd w:id="3345"/>
      <w:bookmarkEnd w:id="3346"/>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3347" w:name="_Toc21125204"/>
      <w:bookmarkStart w:id="3348" w:name="_Toc29768194"/>
      <w:bookmarkStart w:id="3349" w:name="_Toc36044636"/>
      <w:bookmarkStart w:id="3350" w:name="_Toc37230541"/>
      <w:bookmarkStart w:id="3351" w:name="_Toc45907684"/>
      <w:bookmarkStart w:id="3352" w:name="_Toc53181789"/>
      <w:bookmarkStart w:id="3353" w:name="_Toc61127605"/>
      <w:bookmarkStart w:id="3354" w:name="_Toc67054619"/>
      <w:bookmarkStart w:id="3355" w:name="_Toc67061617"/>
      <w:r w:rsidRPr="00090C64">
        <w:t>7.2.2</w:t>
      </w:r>
      <w:r w:rsidRPr="00090C64">
        <w:tab/>
        <w:t>Minimum Requirement</w:t>
      </w:r>
      <w:bookmarkEnd w:id="3347"/>
      <w:bookmarkEnd w:id="3348"/>
      <w:bookmarkEnd w:id="3349"/>
      <w:bookmarkEnd w:id="3350"/>
      <w:bookmarkEnd w:id="3351"/>
      <w:bookmarkEnd w:id="3352"/>
      <w:bookmarkEnd w:id="3353"/>
      <w:bookmarkEnd w:id="3354"/>
      <w:bookmarkEnd w:id="335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3356" w:name="_Toc21125205"/>
      <w:bookmarkStart w:id="3357" w:name="_Toc29768195"/>
      <w:bookmarkStart w:id="3358" w:name="_Toc36044637"/>
      <w:bookmarkStart w:id="3359" w:name="_Toc37230542"/>
      <w:bookmarkStart w:id="3360" w:name="_Toc45907685"/>
      <w:bookmarkStart w:id="3361" w:name="_Toc53181790"/>
      <w:bookmarkStart w:id="3362" w:name="_Toc61127606"/>
      <w:bookmarkStart w:id="3363" w:name="_Toc67054620"/>
      <w:bookmarkStart w:id="3364" w:name="_Toc67061618"/>
      <w:r w:rsidRPr="00090C64">
        <w:t>7.2.3</w:t>
      </w:r>
      <w:r w:rsidRPr="00090C64">
        <w:tab/>
        <w:t>Test Purpose</w:t>
      </w:r>
      <w:bookmarkEnd w:id="3356"/>
      <w:bookmarkEnd w:id="3357"/>
      <w:bookmarkEnd w:id="3358"/>
      <w:bookmarkEnd w:id="3359"/>
      <w:bookmarkEnd w:id="3360"/>
      <w:bookmarkEnd w:id="3361"/>
      <w:bookmarkEnd w:id="3362"/>
      <w:bookmarkEnd w:id="3363"/>
      <w:bookmarkEnd w:id="336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3365" w:name="_Toc21125206"/>
      <w:bookmarkStart w:id="3366" w:name="_Toc29768196"/>
      <w:bookmarkStart w:id="3367" w:name="_Toc36044638"/>
      <w:bookmarkStart w:id="3368" w:name="_Toc37230543"/>
      <w:bookmarkStart w:id="3369" w:name="_Toc45907686"/>
      <w:bookmarkStart w:id="3370" w:name="_Toc53181791"/>
      <w:bookmarkStart w:id="3371" w:name="_Toc61127607"/>
      <w:bookmarkStart w:id="3372" w:name="_Toc67054621"/>
      <w:bookmarkStart w:id="3373" w:name="_Toc67061619"/>
      <w:r w:rsidRPr="00090C64">
        <w:t>7.2.4</w:t>
      </w:r>
      <w:r w:rsidRPr="00090C64">
        <w:tab/>
        <w:t>Method of test</w:t>
      </w:r>
      <w:bookmarkEnd w:id="3365"/>
      <w:bookmarkEnd w:id="3366"/>
      <w:bookmarkEnd w:id="3367"/>
      <w:bookmarkEnd w:id="3368"/>
      <w:bookmarkEnd w:id="3369"/>
      <w:bookmarkEnd w:id="3370"/>
      <w:bookmarkEnd w:id="3371"/>
      <w:bookmarkEnd w:id="3372"/>
      <w:bookmarkEnd w:id="3373"/>
    </w:p>
    <w:p w14:paraId="188FCC78" w14:textId="77777777" w:rsidR="00D57C09" w:rsidRPr="00090C64" w:rsidRDefault="00D57C09" w:rsidP="00D57C09">
      <w:pPr>
        <w:pStyle w:val="Heading4"/>
      </w:pPr>
      <w:bookmarkStart w:id="3374" w:name="_Toc21125207"/>
      <w:bookmarkStart w:id="3375" w:name="_Toc29768197"/>
      <w:bookmarkStart w:id="3376" w:name="_Toc36044639"/>
      <w:bookmarkStart w:id="3377" w:name="_Toc37230544"/>
      <w:bookmarkStart w:id="3378" w:name="_Toc45907687"/>
      <w:bookmarkStart w:id="3379" w:name="_Toc53181792"/>
      <w:bookmarkStart w:id="3380" w:name="_Toc61127608"/>
      <w:bookmarkStart w:id="3381" w:name="_Toc67054622"/>
      <w:bookmarkStart w:id="3382" w:name="_Toc67061620"/>
      <w:r w:rsidRPr="00090C64">
        <w:t>7.2.4.1</w:t>
      </w:r>
      <w:r w:rsidRPr="00090C64">
        <w:tab/>
        <w:t>Initial conditions</w:t>
      </w:r>
      <w:bookmarkEnd w:id="3374"/>
      <w:bookmarkEnd w:id="3375"/>
      <w:bookmarkEnd w:id="3376"/>
      <w:bookmarkEnd w:id="3377"/>
      <w:bookmarkEnd w:id="3378"/>
      <w:bookmarkEnd w:id="3379"/>
      <w:bookmarkEnd w:id="3380"/>
      <w:bookmarkEnd w:id="3381"/>
      <w:bookmarkEnd w:id="3382"/>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3383" w:name="_Toc21125208"/>
      <w:bookmarkStart w:id="3384" w:name="_Toc29768198"/>
      <w:bookmarkStart w:id="3385" w:name="_Toc36044640"/>
      <w:bookmarkStart w:id="3386" w:name="_Toc37230545"/>
      <w:bookmarkStart w:id="3387" w:name="_Toc45907688"/>
      <w:bookmarkStart w:id="3388" w:name="_Toc53181793"/>
      <w:bookmarkStart w:id="3389" w:name="_Toc61127609"/>
      <w:bookmarkStart w:id="3390" w:name="_Toc67054623"/>
      <w:bookmarkStart w:id="3391" w:name="_Toc67061621"/>
      <w:r w:rsidRPr="00090C64">
        <w:t>7.2.4.2</w:t>
      </w:r>
      <w:r w:rsidRPr="00090C64">
        <w:tab/>
        <w:t>Procedure</w:t>
      </w:r>
      <w:bookmarkEnd w:id="3383"/>
      <w:bookmarkEnd w:id="3384"/>
      <w:bookmarkEnd w:id="3385"/>
      <w:bookmarkEnd w:id="3386"/>
      <w:bookmarkEnd w:id="3387"/>
      <w:bookmarkEnd w:id="3388"/>
      <w:bookmarkEnd w:id="3389"/>
      <w:bookmarkEnd w:id="3390"/>
      <w:bookmarkEnd w:id="3391"/>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3392" w:name="_Toc21125209"/>
      <w:bookmarkStart w:id="3393" w:name="_Toc29768199"/>
      <w:bookmarkStart w:id="3394" w:name="_Toc36044641"/>
      <w:bookmarkStart w:id="3395" w:name="_Toc37230546"/>
      <w:bookmarkStart w:id="3396" w:name="_Toc45907689"/>
      <w:bookmarkStart w:id="3397" w:name="_Toc53181794"/>
      <w:bookmarkStart w:id="3398" w:name="_Toc61127610"/>
      <w:bookmarkStart w:id="3399" w:name="_Toc67054624"/>
      <w:bookmarkStart w:id="3400" w:name="_Toc67061622"/>
      <w:r w:rsidRPr="00090C64">
        <w:t>7.2.5</w:t>
      </w:r>
      <w:r w:rsidRPr="00090C64">
        <w:tab/>
        <w:t>Test Requirements</w:t>
      </w:r>
      <w:bookmarkEnd w:id="3392"/>
      <w:bookmarkEnd w:id="3393"/>
      <w:bookmarkEnd w:id="3394"/>
      <w:bookmarkEnd w:id="3395"/>
      <w:bookmarkEnd w:id="3396"/>
      <w:bookmarkEnd w:id="3397"/>
      <w:bookmarkEnd w:id="3398"/>
      <w:bookmarkEnd w:id="3399"/>
      <w:bookmarkEnd w:id="3400"/>
    </w:p>
    <w:p w14:paraId="3DB6E02E" w14:textId="77777777" w:rsidR="00D57C09" w:rsidRPr="00090C64" w:rsidRDefault="00D57C09" w:rsidP="00D57C09">
      <w:pPr>
        <w:pStyle w:val="Heading4"/>
      </w:pPr>
      <w:bookmarkStart w:id="3401" w:name="_Toc21125210"/>
      <w:bookmarkStart w:id="3402" w:name="_Toc29768200"/>
      <w:bookmarkStart w:id="3403" w:name="_Toc36044642"/>
      <w:bookmarkStart w:id="3404" w:name="_Toc37230547"/>
      <w:bookmarkStart w:id="3405" w:name="_Toc45907690"/>
      <w:bookmarkStart w:id="3406" w:name="_Toc53181795"/>
      <w:bookmarkStart w:id="3407" w:name="_Toc61127611"/>
      <w:bookmarkStart w:id="3408" w:name="_Toc67054625"/>
      <w:bookmarkStart w:id="3409" w:name="_Toc67061623"/>
      <w:r w:rsidRPr="00090C64">
        <w:t>7.2.5.1</w:t>
      </w:r>
      <w:r w:rsidRPr="00090C64">
        <w:tab/>
        <w:t>General</w:t>
      </w:r>
      <w:bookmarkEnd w:id="3401"/>
      <w:bookmarkEnd w:id="3402"/>
      <w:bookmarkEnd w:id="3403"/>
      <w:bookmarkEnd w:id="3404"/>
      <w:bookmarkEnd w:id="3405"/>
      <w:bookmarkEnd w:id="3406"/>
      <w:bookmarkEnd w:id="3407"/>
      <w:bookmarkEnd w:id="3408"/>
      <w:bookmarkEnd w:id="340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3410" w:name="_Toc21125211"/>
      <w:bookmarkStart w:id="3411" w:name="_Toc29768201"/>
      <w:bookmarkStart w:id="3412" w:name="_Toc36044643"/>
      <w:bookmarkStart w:id="3413" w:name="_Toc37230548"/>
      <w:bookmarkStart w:id="3414" w:name="_Toc45907691"/>
      <w:bookmarkStart w:id="3415" w:name="_Toc53181796"/>
      <w:bookmarkStart w:id="3416" w:name="_Toc61127612"/>
      <w:bookmarkStart w:id="3417" w:name="_Toc67054626"/>
      <w:bookmarkStart w:id="3418" w:name="_Toc67061624"/>
      <w:r w:rsidRPr="00090C64">
        <w:t>7.2.5.2</w:t>
      </w:r>
      <w:r w:rsidRPr="00090C64">
        <w:tab/>
        <w:t>UTRA FDD Test Requirements</w:t>
      </w:r>
      <w:bookmarkEnd w:id="3410"/>
      <w:bookmarkEnd w:id="3411"/>
      <w:bookmarkEnd w:id="3412"/>
      <w:bookmarkEnd w:id="3413"/>
      <w:bookmarkEnd w:id="3414"/>
      <w:bookmarkEnd w:id="3415"/>
      <w:bookmarkEnd w:id="3416"/>
      <w:bookmarkEnd w:id="3417"/>
      <w:bookmarkEnd w:id="3418"/>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3419" w:name="_Toc21125212"/>
      <w:bookmarkStart w:id="3420" w:name="_Toc29768202"/>
      <w:bookmarkStart w:id="3421" w:name="_Toc36044644"/>
      <w:bookmarkStart w:id="3422" w:name="_Toc37230549"/>
      <w:bookmarkStart w:id="3423" w:name="_Toc45907692"/>
      <w:bookmarkStart w:id="3424" w:name="_Toc53181797"/>
      <w:bookmarkStart w:id="3425" w:name="_Toc61127613"/>
      <w:bookmarkStart w:id="3426" w:name="_Toc67054627"/>
      <w:bookmarkStart w:id="3427" w:name="_Toc67061625"/>
      <w:r w:rsidRPr="00090C64">
        <w:t>7.2.5.3</w:t>
      </w:r>
      <w:r w:rsidRPr="00090C64">
        <w:tab/>
        <w:t>UTRA TDD 1,28Mcp option Test Requirements</w:t>
      </w:r>
      <w:bookmarkEnd w:id="3419"/>
      <w:bookmarkEnd w:id="3420"/>
      <w:bookmarkEnd w:id="3421"/>
      <w:bookmarkEnd w:id="3422"/>
      <w:bookmarkEnd w:id="3423"/>
      <w:bookmarkEnd w:id="3424"/>
      <w:bookmarkEnd w:id="3425"/>
      <w:bookmarkEnd w:id="3426"/>
      <w:bookmarkEnd w:id="3427"/>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3428" w:name="_Toc21125213"/>
      <w:bookmarkStart w:id="3429" w:name="_Toc29768203"/>
      <w:bookmarkStart w:id="3430" w:name="_Toc36044645"/>
      <w:bookmarkStart w:id="3431" w:name="_Toc37230550"/>
      <w:bookmarkStart w:id="3432" w:name="_Toc45907693"/>
      <w:bookmarkStart w:id="3433" w:name="_Toc53181798"/>
      <w:bookmarkStart w:id="3434" w:name="_Toc61127614"/>
      <w:bookmarkStart w:id="3435" w:name="_Toc67054628"/>
      <w:bookmarkStart w:id="3436" w:name="_Toc67061626"/>
      <w:r w:rsidRPr="00090C64">
        <w:t>7.2.5.4</w:t>
      </w:r>
      <w:r w:rsidRPr="00090C64">
        <w:tab/>
        <w:t>E-UTRA Test Requirements</w:t>
      </w:r>
      <w:bookmarkEnd w:id="3428"/>
      <w:bookmarkEnd w:id="3429"/>
      <w:bookmarkEnd w:id="3430"/>
      <w:bookmarkEnd w:id="3431"/>
      <w:bookmarkEnd w:id="3432"/>
      <w:bookmarkEnd w:id="3433"/>
      <w:bookmarkEnd w:id="3434"/>
      <w:bookmarkEnd w:id="3435"/>
      <w:bookmarkEnd w:id="3436"/>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3437" w:name="_Toc21125214"/>
      <w:bookmarkStart w:id="3438" w:name="_Toc29768204"/>
      <w:bookmarkStart w:id="3439" w:name="_Toc36044646"/>
      <w:bookmarkStart w:id="3440" w:name="_Toc37230551"/>
      <w:bookmarkStart w:id="3441" w:name="_Toc45907694"/>
      <w:bookmarkStart w:id="3442" w:name="_Toc53181799"/>
      <w:bookmarkStart w:id="3443" w:name="_Toc61127615"/>
      <w:bookmarkStart w:id="3444" w:name="_Toc67054629"/>
      <w:bookmarkStart w:id="3445" w:name="_Toc67061627"/>
      <w:r w:rsidRPr="00090C64">
        <w:t>7.2.5.5</w:t>
      </w:r>
      <w:r w:rsidRPr="00090C64">
        <w:tab/>
        <w:t>NR Test Requirements</w:t>
      </w:r>
      <w:bookmarkEnd w:id="3437"/>
      <w:bookmarkEnd w:id="3438"/>
      <w:bookmarkEnd w:id="3439"/>
      <w:bookmarkEnd w:id="3440"/>
      <w:bookmarkEnd w:id="3441"/>
      <w:bookmarkEnd w:id="3442"/>
      <w:bookmarkEnd w:id="3443"/>
      <w:bookmarkEnd w:id="3444"/>
      <w:bookmarkEnd w:id="344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wAfter w:w="1414" w:type="dxa"/>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wAfter w:w="1414" w:type="dxa"/>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wAfter w:w="1414" w:type="dxa"/>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wAfter w:w="1414" w:type="dxa"/>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wAfter w:w="1414" w:type="dxa"/>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3912AB" w:rsidRPr="00090C64" w14:paraId="5C89AE4A" w14:textId="77777777" w:rsidTr="00656D98">
        <w:trPr>
          <w:wAfter w:w="1414" w:type="dxa"/>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77777777" w:rsidR="003912AB" w:rsidRPr="00090C64" w:rsidRDefault="003912AB" w:rsidP="00656D98">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3912AB" w:rsidRPr="00090C64" w:rsidRDefault="003912AB" w:rsidP="00656D98">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3912AB" w:rsidRPr="00090C64" w:rsidRDefault="003912AB" w:rsidP="00656D98">
            <w:pPr>
              <w:pStyle w:val="TAC"/>
            </w:pPr>
            <w:r w:rsidRPr="00090C64">
              <w:t>Declared minimum EIS + 1.4</w:t>
            </w:r>
          </w:p>
        </w:tc>
      </w:tr>
      <w:tr w:rsidR="003912AB" w:rsidRPr="00090C64" w14:paraId="01C47705" w14:textId="77777777" w:rsidTr="00656D98">
        <w:trPr>
          <w:wAfter w:w="1414" w:type="dxa"/>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7777777" w:rsidR="003912AB" w:rsidRPr="00090C64" w:rsidRDefault="003912AB" w:rsidP="00656D98">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3912AB" w:rsidRPr="00090C64" w:rsidRDefault="003912AB" w:rsidP="00656D98">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3912AB" w:rsidRPr="00090C64" w:rsidRDefault="003912AB" w:rsidP="00656D98">
            <w:pPr>
              <w:pStyle w:val="TAC"/>
            </w:pPr>
            <w:r w:rsidRPr="00090C64">
              <w:t>Declared minimum EIS + 1.4</w:t>
            </w:r>
          </w:p>
        </w:tc>
      </w:tr>
      <w:tr w:rsidR="003912AB" w:rsidRPr="00090C64" w14:paraId="48B662D1" w14:textId="77777777" w:rsidTr="00656D98">
        <w:trPr>
          <w:wAfter w:w="1414" w:type="dxa"/>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77777777" w:rsidR="003912AB" w:rsidRPr="00090C64" w:rsidRDefault="003912AB" w:rsidP="00656D98">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3912AB" w:rsidRPr="00090C64" w:rsidRDefault="003912AB" w:rsidP="00656D98">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3912AB" w:rsidRPr="00090C64" w:rsidRDefault="003912AB" w:rsidP="00656D98">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3446" w:name="_Toc21125215"/>
      <w:bookmarkStart w:id="3447" w:name="_Toc29768205"/>
      <w:bookmarkStart w:id="3448" w:name="_Toc36044647"/>
      <w:bookmarkStart w:id="3449" w:name="_Toc37230552"/>
      <w:bookmarkStart w:id="3450" w:name="_Toc45907695"/>
      <w:bookmarkStart w:id="3451" w:name="_Toc53181800"/>
      <w:bookmarkStart w:id="3452" w:name="_Toc61127616"/>
      <w:bookmarkStart w:id="3453" w:name="_Toc67054630"/>
      <w:bookmarkStart w:id="3454" w:name="_Toc67061628"/>
      <w:r w:rsidRPr="00090C64">
        <w:t>7.3</w:t>
      </w:r>
      <w:r w:rsidRPr="00090C64">
        <w:tab/>
        <w:t>OTA Reference sensitivity level</w:t>
      </w:r>
      <w:bookmarkEnd w:id="3446"/>
      <w:bookmarkEnd w:id="3447"/>
      <w:bookmarkEnd w:id="3448"/>
      <w:bookmarkEnd w:id="3449"/>
      <w:bookmarkEnd w:id="3450"/>
      <w:bookmarkEnd w:id="3451"/>
      <w:bookmarkEnd w:id="3452"/>
      <w:bookmarkEnd w:id="3453"/>
      <w:bookmarkEnd w:id="3454"/>
    </w:p>
    <w:p w14:paraId="756A16AF" w14:textId="77777777" w:rsidR="00D57C09" w:rsidRPr="00090C64" w:rsidRDefault="00D57C09" w:rsidP="00D57C09">
      <w:pPr>
        <w:pStyle w:val="Heading3"/>
        <w:rPr>
          <w:lang w:eastAsia="sv-SE"/>
        </w:rPr>
      </w:pPr>
      <w:bookmarkStart w:id="3455" w:name="_Toc21125216"/>
      <w:bookmarkStart w:id="3456" w:name="_Toc29768206"/>
      <w:bookmarkStart w:id="3457" w:name="_Toc36044648"/>
      <w:bookmarkStart w:id="3458" w:name="_Toc37230553"/>
      <w:bookmarkStart w:id="3459" w:name="_Toc45907696"/>
      <w:bookmarkStart w:id="3460" w:name="_Toc53181801"/>
      <w:bookmarkStart w:id="3461" w:name="_Toc61127617"/>
      <w:bookmarkStart w:id="3462" w:name="_Toc67054631"/>
      <w:bookmarkStart w:id="3463" w:name="_Toc67061629"/>
      <w:r w:rsidRPr="00090C64">
        <w:rPr>
          <w:lang w:eastAsia="sv-SE"/>
        </w:rPr>
        <w:t>7.3.1</w:t>
      </w:r>
      <w:r w:rsidRPr="00090C64">
        <w:rPr>
          <w:lang w:eastAsia="sv-SE"/>
        </w:rPr>
        <w:tab/>
        <w:t>Definition and applicability</w:t>
      </w:r>
      <w:bookmarkEnd w:id="3455"/>
      <w:bookmarkEnd w:id="3456"/>
      <w:bookmarkEnd w:id="3457"/>
      <w:bookmarkEnd w:id="3458"/>
      <w:bookmarkEnd w:id="3459"/>
      <w:bookmarkEnd w:id="3460"/>
      <w:bookmarkEnd w:id="3461"/>
      <w:bookmarkEnd w:id="3462"/>
      <w:bookmarkEnd w:id="3463"/>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3464" w:name="_Toc21125217"/>
      <w:bookmarkStart w:id="3465" w:name="_Toc29768207"/>
      <w:bookmarkStart w:id="3466" w:name="_Toc36044649"/>
      <w:bookmarkStart w:id="3467" w:name="_Toc37230554"/>
      <w:bookmarkStart w:id="3468" w:name="_Toc45907697"/>
      <w:bookmarkStart w:id="3469" w:name="_Toc53181802"/>
      <w:bookmarkStart w:id="3470" w:name="_Toc61127618"/>
      <w:bookmarkStart w:id="3471" w:name="_Toc67054632"/>
      <w:bookmarkStart w:id="3472" w:name="_Toc67061630"/>
      <w:r w:rsidRPr="00090C64">
        <w:rPr>
          <w:lang w:eastAsia="sv-SE"/>
        </w:rPr>
        <w:lastRenderedPageBreak/>
        <w:t>7.3.2</w:t>
      </w:r>
      <w:r w:rsidRPr="00090C64">
        <w:rPr>
          <w:lang w:eastAsia="sv-SE"/>
        </w:rPr>
        <w:tab/>
        <w:t>Minimum Requirement</w:t>
      </w:r>
      <w:bookmarkEnd w:id="3464"/>
      <w:bookmarkEnd w:id="3465"/>
      <w:bookmarkEnd w:id="3466"/>
      <w:bookmarkEnd w:id="3467"/>
      <w:bookmarkEnd w:id="3468"/>
      <w:bookmarkEnd w:id="3469"/>
      <w:bookmarkEnd w:id="3470"/>
      <w:bookmarkEnd w:id="3471"/>
      <w:bookmarkEnd w:id="3472"/>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3473" w:name="_Toc21125218"/>
      <w:bookmarkStart w:id="3474" w:name="_Toc29768208"/>
      <w:bookmarkStart w:id="3475" w:name="_Toc36044650"/>
      <w:bookmarkStart w:id="3476" w:name="_Toc37230555"/>
      <w:bookmarkStart w:id="3477" w:name="_Toc45907698"/>
      <w:bookmarkStart w:id="3478" w:name="_Toc53181803"/>
      <w:bookmarkStart w:id="3479" w:name="_Toc61127619"/>
      <w:bookmarkStart w:id="3480" w:name="_Toc67054633"/>
      <w:bookmarkStart w:id="3481" w:name="_Toc67061631"/>
      <w:r w:rsidRPr="00090C64">
        <w:rPr>
          <w:lang w:eastAsia="sv-SE"/>
        </w:rPr>
        <w:t>7.3.3</w:t>
      </w:r>
      <w:r w:rsidRPr="00090C64">
        <w:rPr>
          <w:lang w:eastAsia="sv-SE"/>
        </w:rPr>
        <w:tab/>
        <w:t>Test purpose</w:t>
      </w:r>
      <w:bookmarkEnd w:id="3473"/>
      <w:bookmarkEnd w:id="3474"/>
      <w:bookmarkEnd w:id="3475"/>
      <w:bookmarkEnd w:id="3476"/>
      <w:bookmarkEnd w:id="3477"/>
      <w:bookmarkEnd w:id="3478"/>
      <w:bookmarkEnd w:id="3479"/>
      <w:bookmarkEnd w:id="3480"/>
      <w:bookmarkEnd w:id="3481"/>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3482" w:name="_Toc21125219"/>
      <w:bookmarkStart w:id="3483" w:name="_Toc29768209"/>
      <w:bookmarkStart w:id="3484" w:name="_Toc36044651"/>
      <w:bookmarkStart w:id="3485" w:name="_Toc37230556"/>
      <w:bookmarkStart w:id="3486" w:name="_Toc45907699"/>
      <w:bookmarkStart w:id="3487" w:name="_Toc53181804"/>
      <w:bookmarkStart w:id="3488" w:name="_Toc61127620"/>
      <w:bookmarkStart w:id="3489" w:name="_Toc67054634"/>
      <w:bookmarkStart w:id="3490" w:name="_Toc67061632"/>
      <w:r w:rsidRPr="00090C64">
        <w:rPr>
          <w:lang w:eastAsia="sv-SE"/>
        </w:rPr>
        <w:t>7.3</w:t>
      </w:r>
      <w:r w:rsidRPr="00090C64">
        <w:rPr>
          <w:lang w:eastAsia="zh-CN"/>
        </w:rPr>
        <w:t>.</w:t>
      </w:r>
      <w:r w:rsidRPr="00090C64">
        <w:rPr>
          <w:lang w:eastAsia="sv-SE"/>
        </w:rPr>
        <w:t>4</w:t>
      </w:r>
      <w:r w:rsidRPr="00090C64">
        <w:rPr>
          <w:lang w:eastAsia="sv-SE"/>
        </w:rPr>
        <w:tab/>
        <w:t>Method of test</w:t>
      </w:r>
      <w:bookmarkEnd w:id="3482"/>
      <w:bookmarkEnd w:id="3483"/>
      <w:bookmarkEnd w:id="3484"/>
      <w:bookmarkEnd w:id="3485"/>
      <w:bookmarkEnd w:id="3486"/>
      <w:bookmarkEnd w:id="3487"/>
      <w:bookmarkEnd w:id="3488"/>
      <w:bookmarkEnd w:id="3489"/>
      <w:bookmarkEnd w:id="3490"/>
    </w:p>
    <w:p w14:paraId="382573F6" w14:textId="77777777" w:rsidR="00D57C09" w:rsidRPr="00090C64" w:rsidRDefault="00D57C09" w:rsidP="00D57C09">
      <w:pPr>
        <w:pStyle w:val="Heading4"/>
        <w:rPr>
          <w:lang w:eastAsia="sv-SE"/>
        </w:rPr>
      </w:pPr>
      <w:bookmarkStart w:id="3491" w:name="_Toc21125220"/>
      <w:bookmarkStart w:id="3492" w:name="_Toc29768210"/>
      <w:bookmarkStart w:id="3493" w:name="_Toc36044652"/>
      <w:bookmarkStart w:id="3494" w:name="_Toc37230557"/>
      <w:bookmarkStart w:id="3495" w:name="_Toc45907700"/>
      <w:bookmarkStart w:id="3496" w:name="_Toc53181805"/>
      <w:bookmarkStart w:id="3497" w:name="_Toc61127621"/>
      <w:bookmarkStart w:id="3498" w:name="_Toc67054635"/>
      <w:bookmarkStart w:id="3499" w:name="_Toc67061633"/>
      <w:r w:rsidRPr="00090C64">
        <w:rPr>
          <w:lang w:eastAsia="sv-SE"/>
        </w:rPr>
        <w:t>7.3.4.1</w:t>
      </w:r>
      <w:r w:rsidRPr="00090C64">
        <w:rPr>
          <w:lang w:eastAsia="sv-SE"/>
        </w:rPr>
        <w:tab/>
        <w:t>Initial conditions</w:t>
      </w:r>
      <w:bookmarkEnd w:id="3491"/>
      <w:bookmarkEnd w:id="3492"/>
      <w:bookmarkEnd w:id="3493"/>
      <w:bookmarkEnd w:id="3494"/>
      <w:bookmarkEnd w:id="3495"/>
      <w:bookmarkEnd w:id="3496"/>
      <w:bookmarkEnd w:id="3497"/>
      <w:bookmarkEnd w:id="3498"/>
      <w:bookmarkEnd w:id="349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3500" w:name="_Toc21125221"/>
      <w:bookmarkStart w:id="3501" w:name="_Toc29768211"/>
      <w:bookmarkStart w:id="3502" w:name="_Toc36044653"/>
      <w:bookmarkStart w:id="3503" w:name="_Toc37230558"/>
      <w:bookmarkStart w:id="3504" w:name="_Toc45907701"/>
      <w:bookmarkStart w:id="3505" w:name="_Toc53181806"/>
      <w:bookmarkStart w:id="3506" w:name="_Toc61127622"/>
      <w:bookmarkStart w:id="3507" w:name="_Toc67054636"/>
      <w:bookmarkStart w:id="3508" w:name="_Toc67061634"/>
      <w:r w:rsidRPr="00090C64">
        <w:rPr>
          <w:lang w:eastAsia="sv-SE"/>
        </w:rPr>
        <w:t>7.3.4.2</w:t>
      </w:r>
      <w:r w:rsidRPr="00090C64">
        <w:rPr>
          <w:lang w:eastAsia="sv-SE"/>
        </w:rPr>
        <w:tab/>
        <w:t>Procedure</w:t>
      </w:r>
      <w:bookmarkEnd w:id="3500"/>
      <w:bookmarkEnd w:id="3501"/>
      <w:bookmarkEnd w:id="3502"/>
      <w:bookmarkEnd w:id="3503"/>
      <w:bookmarkEnd w:id="3504"/>
      <w:bookmarkEnd w:id="3505"/>
      <w:bookmarkEnd w:id="3506"/>
      <w:bookmarkEnd w:id="3507"/>
      <w:bookmarkEnd w:id="3508"/>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3509" w:name="_Toc21125222"/>
      <w:bookmarkStart w:id="3510" w:name="_Toc29768212"/>
      <w:bookmarkStart w:id="3511" w:name="_Toc36044654"/>
      <w:bookmarkStart w:id="3512" w:name="_Toc37230559"/>
      <w:bookmarkStart w:id="3513" w:name="_Toc45907702"/>
      <w:bookmarkStart w:id="3514" w:name="_Toc53181807"/>
      <w:bookmarkStart w:id="3515" w:name="_Toc61127623"/>
      <w:bookmarkStart w:id="3516" w:name="_Toc67054637"/>
      <w:bookmarkStart w:id="3517" w:name="_Toc67061635"/>
      <w:r w:rsidRPr="00090C64">
        <w:rPr>
          <w:lang w:eastAsia="sv-SE"/>
        </w:rPr>
        <w:t>7.3</w:t>
      </w:r>
      <w:r w:rsidRPr="00090C64">
        <w:rPr>
          <w:lang w:eastAsia="zh-CN"/>
        </w:rPr>
        <w:t>.</w:t>
      </w:r>
      <w:r w:rsidRPr="00090C64">
        <w:rPr>
          <w:lang w:eastAsia="sv-SE"/>
        </w:rPr>
        <w:t>5</w:t>
      </w:r>
      <w:r w:rsidRPr="00090C64">
        <w:rPr>
          <w:lang w:eastAsia="sv-SE"/>
        </w:rPr>
        <w:tab/>
        <w:t>Test Requirement</w:t>
      </w:r>
      <w:bookmarkEnd w:id="3509"/>
      <w:bookmarkEnd w:id="3510"/>
      <w:bookmarkEnd w:id="3511"/>
      <w:bookmarkEnd w:id="3512"/>
      <w:bookmarkEnd w:id="3513"/>
      <w:bookmarkEnd w:id="3514"/>
      <w:bookmarkEnd w:id="3515"/>
      <w:bookmarkEnd w:id="3516"/>
      <w:bookmarkEnd w:id="3517"/>
    </w:p>
    <w:p w14:paraId="7FC0FB30" w14:textId="77777777" w:rsidR="00D57C09" w:rsidRPr="00090C64" w:rsidRDefault="00D57C09" w:rsidP="00D57C09">
      <w:pPr>
        <w:pStyle w:val="Heading4"/>
      </w:pPr>
      <w:bookmarkStart w:id="3518" w:name="_Toc21125223"/>
      <w:bookmarkStart w:id="3519" w:name="_Toc29768213"/>
      <w:bookmarkStart w:id="3520" w:name="_Toc36044655"/>
      <w:bookmarkStart w:id="3521" w:name="_Toc37230560"/>
      <w:bookmarkStart w:id="3522" w:name="_Toc45907703"/>
      <w:bookmarkStart w:id="3523" w:name="_Toc53181808"/>
      <w:bookmarkStart w:id="3524" w:name="_Toc61127624"/>
      <w:bookmarkStart w:id="3525" w:name="_Toc67054638"/>
      <w:bookmarkStart w:id="3526" w:name="_Toc67061636"/>
      <w:r w:rsidRPr="00090C64">
        <w:t>7.3.5.1</w:t>
      </w:r>
      <w:r w:rsidRPr="00090C64">
        <w:tab/>
        <w:t>General</w:t>
      </w:r>
      <w:bookmarkEnd w:id="3518"/>
      <w:bookmarkEnd w:id="3519"/>
      <w:bookmarkEnd w:id="3520"/>
      <w:bookmarkEnd w:id="3521"/>
      <w:bookmarkEnd w:id="3522"/>
      <w:bookmarkEnd w:id="3523"/>
      <w:bookmarkEnd w:id="3524"/>
      <w:bookmarkEnd w:id="3525"/>
      <w:bookmarkEnd w:id="3526"/>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3527" w:name="_Toc21125224"/>
      <w:bookmarkStart w:id="3528" w:name="_Toc29768214"/>
      <w:bookmarkStart w:id="3529" w:name="_Toc36044656"/>
      <w:bookmarkStart w:id="3530" w:name="_Toc37230561"/>
      <w:bookmarkStart w:id="3531" w:name="_Toc45907704"/>
      <w:bookmarkStart w:id="3532" w:name="_Toc53181809"/>
      <w:bookmarkStart w:id="3533" w:name="_Toc61127625"/>
      <w:bookmarkStart w:id="3534" w:name="_Toc67054639"/>
      <w:bookmarkStart w:id="3535" w:name="_Toc67061637"/>
      <w:r w:rsidRPr="00090C64">
        <w:t>7.3.5.2</w:t>
      </w:r>
      <w:r w:rsidRPr="00090C64">
        <w:tab/>
        <w:t>UTRA FDD Test Requirements</w:t>
      </w:r>
      <w:bookmarkEnd w:id="3527"/>
      <w:bookmarkEnd w:id="3528"/>
      <w:bookmarkEnd w:id="3529"/>
      <w:bookmarkEnd w:id="3530"/>
      <w:bookmarkEnd w:id="3531"/>
      <w:bookmarkEnd w:id="3532"/>
      <w:bookmarkEnd w:id="3533"/>
      <w:bookmarkEnd w:id="3534"/>
      <w:bookmarkEnd w:id="353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3536" w:name="_Toc21125225"/>
      <w:bookmarkStart w:id="3537" w:name="_Toc29768215"/>
      <w:bookmarkStart w:id="3538" w:name="_Toc36044657"/>
      <w:bookmarkStart w:id="3539" w:name="_Toc37230562"/>
      <w:bookmarkStart w:id="3540" w:name="_Toc45907705"/>
      <w:bookmarkStart w:id="3541" w:name="_Toc53181810"/>
      <w:bookmarkStart w:id="3542" w:name="_Toc61127626"/>
      <w:bookmarkStart w:id="3543" w:name="_Toc67054640"/>
      <w:bookmarkStart w:id="3544" w:name="_Toc67061638"/>
      <w:r w:rsidRPr="00090C64">
        <w:t>7.3.5.3</w:t>
      </w:r>
      <w:r w:rsidRPr="00090C64">
        <w:tab/>
        <w:t>E-UTRA Test Requirements</w:t>
      </w:r>
      <w:bookmarkEnd w:id="3536"/>
      <w:bookmarkEnd w:id="3537"/>
      <w:bookmarkEnd w:id="3538"/>
      <w:bookmarkEnd w:id="3539"/>
      <w:bookmarkEnd w:id="3540"/>
      <w:bookmarkEnd w:id="3541"/>
      <w:bookmarkEnd w:id="3542"/>
      <w:bookmarkEnd w:id="3543"/>
      <w:bookmarkEnd w:id="354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lastRenderedPageBreak/>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3545" w:name="_Toc21125226"/>
      <w:bookmarkStart w:id="3546" w:name="_Toc29768216"/>
      <w:bookmarkStart w:id="3547" w:name="_Toc36044658"/>
      <w:bookmarkStart w:id="3548" w:name="_Toc37230563"/>
      <w:bookmarkStart w:id="3549" w:name="_Toc45907706"/>
      <w:bookmarkStart w:id="3550" w:name="_Toc53181811"/>
      <w:bookmarkStart w:id="3551" w:name="_Toc61127627"/>
      <w:bookmarkStart w:id="3552" w:name="_Toc67054641"/>
      <w:bookmarkStart w:id="3553" w:name="_Toc67061639"/>
      <w:r w:rsidRPr="00090C64">
        <w:t>7.3.5.4</w:t>
      </w:r>
      <w:r w:rsidRPr="00090C64">
        <w:tab/>
        <w:t>NR Test Requirements</w:t>
      </w:r>
      <w:bookmarkEnd w:id="3545"/>
      <w:bookmarkEnd w:id="3546"/>
      <w:bookmarkEnd w:id="3547"/>
      <w:bookmarkEnd w:id="3548"/>
      <w:bookmarkEnd w:id="3549"/>
      <w:bookmarkEnd w:id="3550"/>
      <w:bookmarkEnd w:id="3551"/>
      <w:bookmarkEnd w:id="3552"/>
      <w:bookmarkEnd w:id="3553"/>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wAfter w:w="1698" w:type="dxa"/>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wAfter w:w="1698" w:type="dxa"/>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wAfter w:w="1698" w:type="dxa"/>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wAfter w:w="1698" w:type="dxa"/>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wAfter w:w="1698" w:type="dxa"/>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3912AB" w:rsidRPr="00090C64" w14:paraId="59FBA10E" w14:textId="77777777" w:rsidTr="003912AB">
        <w:trPr>
          <w:wAfter w:w="1698" w:type="dxa"/>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77777777" w:rsidR="003912AB" w:rsidRPr="00090C64" w:rsidRDefault="003912AB" w:rsidP="00656D98">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3912AB" w:rsidRPr="00090C64" w:rsidRDefault="003912AB" w:rsidP="00656D98">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3912AB" w:rsidRPr="00090C64" w:rsidRDefault="003912AB" w:rsidP="00656D98">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3912AB" w:rsidRPr="00090C64" w:rsidRDefault="003912AB" w:rsidP="00656D98">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3912AB" w:rsidRPr="00090C64" w14:paraId="78220366" w14:textId="77777777" w:rsidTr="003912AB">
        <w:trPr>
          <w:wAfter w:w="1698" w:type="dxa"/>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77777777" w:rsidR="003912AB" w:rsidRPr="00090C64" w:rsidRDefault="003912AB" w:rsidP="00656D98">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3912AB" w:rsidRPr="00090C64" w:rsidRDefault="003912AB" w:rsidP="00656D98">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3912AB" w:rsidRPr="00090C64" w:rsidRDefault="003912AB" w:rsidP="00656D98">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3912AB" w:rsidRPr="00090C64" w:rsidRDefault="003912AB" w:rsidP="00656D98">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3912AB" w:rsidRPr="00090C64" w14:paraId="645B2EFF" w14:textId="77777777" w:rsidTr="003912AB">
        <w:trPr>
          <w:wAfter w:w="1698" w:type="dxa"/>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77777777" w:rsidR="003912AB" w:rsidRPr="00090C64" w:rsidRDefault="003912AB" w:rsidP="00656D98">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3912AB" w:rsidRPr="00090C64" w:rsidRDefault="003912AB" w:rsidP="00656D98">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3912AB" w:rsidRPr="00090C64" w:rsidRDefault="003912AB" w:rsidP="00656D98">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3912AB" w:rsidRPr="00090C64" w:rsidRDefault="003912AB" w:rsidP="00656D98">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wAfter w:w="1698" w:type="dxa"/>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wAfter w:w="1839" w:type="dxa"/>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wAfter w:w="1839" w:type="dxa"/>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wAfter w:w="1839" w:type="dxa"/>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wAfter w:w="1839" w:type="dxa"/>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wAfter w:w="1839" w:type="dxa"/>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3912AB" w:rsidRPr="00090C64" w14:paraId="2BD3B321" w14:textId="77777777" w:rsidTr="003912AB">
        <w:trPr>
          <w:wAfter w:w="1839" w:type="dxa"/>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77777777" w:rsidR="003912AB" w:rsidRPr="00090C64" w:rsidRDefault="003912AB" w:rsidP="00656D98">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3912AB" w:rsidRPr="00090C64" w:rsidRDefault="003912AB" w:rsidP="00656D98">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3912AB" w:rsidRPr="00090C64" w:rsidRDefault="003912AB" w:rsidP="00656D98">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3912AB" w:rsidRPr="00090C64" w:rsidRDefault="003912AB" w:rsidP="00656D98">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3912AB" w:rsidRPr="00090C64" w14:paraId="63800E96" w14:textId="77777777" w:rsidTr="003912AB">
        <w:trPr>
          <w:wAfter w:w="1839" w:type="dxa"/>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3912AB" w:rsidRPr="00090C64" w:rsidRDefault="003912AB" w:rsidP="00656D98">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3912AB" w:rsidRPr="00090C64" w:rsidRDefault="003912AB" w:rsidP="00656D98">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3912AB" w:rsidRPr="00090C64" w:rsidRDefault="003912AB" w:rsidP="00656D98">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3912AB" w:rsidRPr="00090C64" w14:paraId="729D1118" w14:textId="77777777" w:rsidTr="003912AB">
        <w:trPr>
          <w:wAfter w:w="1839" w:type="dxa"/>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3912AB" w:rsidRPr="00090C64" w:rsidRDefault="003912AB" w:rsidP="00656D98">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3912AB" w:rsidRPr="00090C64" w:rsidRDefault="003912AB" w:rsidP="00656D98">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3912AB" w:rsidRPr="00090C64" w:rsidRDefault="003912AB" w:rsidP="00656D98">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wAfter w:w="1839" w:type="dxa"/>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wAfter w:w="1556" w:type="dxa"/>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wAfter w:w="1556" w:type="dxa"/>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wAfter w:w="1556" w:type="dxa"/>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wAfter w:w="1556" w:type="dxa"/>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wAfter w:w="1556" w:type="dxa"/>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3912AB" w:rsidRPr="00090C64" w14:paraId="3E88954C" w14:textId="77777777" w:rsidTr="003912AB">
        <w:trPr>
          <w:wAfter w:w="1556" w:type="dxa"/>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77777777" w:rsidR="003912AB" w:rsidRPr="00090C64" w:rsidRDefault="003912AB" w:rsidP="00656D98">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3912AB" w:rsidRPr="00090C64" w:rsidRDefault="003912AB" w:rsidP="00656D98">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3912AB" w:rsidRPr="00090C64" w:rsidRDefault="003912AB" w:rsidP="00656D98">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3912AB" w:rsidRPr="00090C64" w:rsidRDefault="003912AB" w:rsidP="00656D98">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3912AB" w:rsidRPr="00090C64" w14:paraId="28C90ADD" w14:textId="77777777" w:rsidTr="003912AB">
        <w:trPr>
          <w:wAfter w:w="1556" w:type="dxa"/>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3912AB" w:rsidRPr="00090C64" w:rsidRDefault="003912AB" w:rsidP="00656D98">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3912AB" w:rsidRPr="00090C64" w:rsidRDefault="003912AB" w:rsidP="00656D98">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3912AB" w:rsidRPr="00090C64" w:rsidRDefault="003912AB" w:rsidP="00656D98">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3912AB" w:rsidRPr="00090C64" w14:paraId="4174C026" w14:textId="77777777" w:rsidTr="003912AB">
        <w:trPr>
          <w:wAfter w:w="1556" w:type="dxa"/>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3912AB" w:rsidRPr="00090C64" w:rsidRDefault="003912AB" w:rsidP="00656D98">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3912AB" w:rsidRPr="00090C64" w:rsidRDefault="003912AB" w:rsidP="00656D98">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3912AB" w:rsidRPr="00090C64" w:rsidRDefault="003912AB" w:rsidP="00656D98">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wAfter w:w="1556" w:type="dxa"/>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3554" w:name="_Toc21125227"/>
      <w:bookmarkStart w:id="3555" w:name="_Toc29768217"/>
      <w:bookmarkStart w:id="3556" w:name="_Toc36044659"/>
      <w:bookmarkStart w:id="3557" w:name="_Toc37230564"/>
      <w:bookmarkStart w:id="3558" w:name="_Toc45907707"/>
      <w:bookmarkStart w:id="3559" w:name="_Toc53181812"/>
      <w:bookmarkStart w:id="3560" w:name="_Toc61127628"/>
      <w:bookmarkStart w:id="3561" w:name="_Toc67054642"/>
      <w:bookmarkStart w:id="3562" w:name="_Toc67061640"/>
      <w:r w:rsidRPr="00090C64">
        <w:t>7.4</w:t>
      </w:r>
      <w:r w:rsidRPr="00090C64">
        <w:tab/>
        <w:t>OTA Dynamic range</w:t>
      </w:r>
      <w:bookmarkEnd w:id="3554"/>
      <w:bookmarkEnd w:id="3555"/>
      <w:bookmarkEnd w:id="3556"/>
      <w:bookmarkEnd w:id="3557"/>
      <w:bookmarkEnd w:id="3558"/>
      <w:bookmarkEnd w:id="3559"/>
      <w:bookmarkEnd w:id="3560"/>
      <w:bookmarkEnd w:id="3561"/>
      <w:bookmarkEnd w:id="3562"/>
    </w:p>
    <w:p w14:paraId="188ED166" w14:textId="77777777" w:rsidR="00D57C09" w:rsidRPr="00090C64" w:rsidRDefault="00D57C09" w:rsidP="00D57C09">
      <w:pPr>
        <w:pStyle w:val="Heading3"/>
        <w:rPr>
          <w:lang w:eastAsia="sv-SE"/>
        </w:rPr>
      </w:pPr>
      <w:bookmarkStart w:id="3563" w:name="_Toc21125228"/>
      <w:bookmarkStart w:id="3564" w:name="_Toc29768218"/>
      <w:bookmarkStart w:id="3565" w:name="_Toc36044660"/>
      <w:bookmarkStart w:id="3566" w:name="_Toc37230565"/>
      <w:bookmarkStart w:id="3567" w:name="_Toc45907708"/>
      <w:bookmarkStart w:id="3568" w:name="_Toc53181813"/>
      <w:bookmarkStart w:id="3569" w:name="_Toc61127629"/>
      <w:bookmarkStart w:id="3570" w:name="_Toc67054643"/>
      <w:bookmarkStart w:id="3571" w:name="_Toc67061641"/>
      <w:r w:rsidRPr="00090C64">
        <w:rPr>
          <w:lang w:eastAsia="sv-SE"/>
        </w:rPr>
        <w:t>7.4.1</w:t>
      </w:r>
      <w:r w:rsidRPr="00090C64">
        <w:rPr>
          <w:lang w:eastAsia="sv-SE"/>
        </w:rPr>
        <w:tab/>
        <w:t>Definition and applicability</w:t>
      </w:r>
      <w:bookmarkEnd w:id="3563"/>
      <w:bookmarkEnd w:id="3564"/>
      <w:bookmarkEnd w:id="3565"/>
      <w:bookmarkEnd w:id="3566"/>
      <w:bookmarkEnd w:id="3567"/>
      <w:bookmarkEnd w:id="3568"/>
      <w:bookmarkEnd w:id="3569"/>
      <w:bookmarkEnd w:id="3570"/>
      <w:bookmarkEnd w:id="3571"/>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3572" w:name="_Toc21125229"/>
      <w:bookmarkStart w:id="3573" w:name="_Toc29768219"/>
      <w:bookmarkStart w:id="3574" w:name="_Toc36044661"/>
      <w:bookmarkStart w:id="3575" w:name="_Toc37230566"/>
      <w:bookmarkStart w:id="3576" w:name="_Toc45907709"/>
      <w:bookmarkStart w:id="3577" w:name="_Toc53181814"/>
      <w:bookmarkStart w:id="3578" w:name="_Toc61127630"/>
      <w:bookmarkStart w:id="3579" w:name="_Toc67054644"/>
      <w:bookmarkStart w:id="3580" w:name="_Toc67061642"/>
      <w:r w:rsidRPr="00090C64">
        <w:rPr>
          <w:lang w:eastAsia="sv-SE"/>
        </w:rPr>
        <w:t>7.4.2</w:t>
      </w:r>
      <w:r w:rsidRPr="00090C64">
        <w:rPr>
          <w:lang w:eastAsia="sv-SE"/>
        </w:rPr>
        <w:tab/>
        <w:t>Minimum Requirement</w:t>
      </w:r>
      <w:bookmarkEnd w:id="3572"/>
      <w:bookmarkEnd w:id="3573"/>
      <w:bookmarkEnd w:id="3574"/>
      <w:bookmarkEnd w:id="3575"/>
      <w:bookmarkEnd w:id="3576"/>
      <w:bookmarkEnd w:id="3577"/>
      <w:bookmarkEnd w:id="3578"/>
      <w:bookmarkEnd w:id="3579"/>
      <w:bookmarkEnd w:id="3580"/>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3581" w:name="_Toc21125230"/>
      <w:bookmarkStart w:id="3582" w:name="_Toc29768220"/>
      <w:bookmarkStart w:id="3583" w:name="_Toc36044662"/>
      <w:bookmarkStart w:id="3584" w:name="_Toc37230567"/>
      <w:bookmarkStart w:id="3585" w:name="_Toc45907710"/>
      <w:bookmarkStart w:id="3586" w:name="_Toc53181815"/>
      <w:bookmarkStart w:id="3587" w:name="_Toc61127631"/>
      <w:bookmarkStart w:id="3588" w:name="_Toc67054645"/>
      <w:bookmarkStart w:id="3589" w:name="_Toc67061643"/>
      <w:r w:rsidRPr="00090C64">
        <w:rPr>
          <w:lang w:eastAsia="sv-SE"/>
        </w:rPr>
        <w:t>7.4.3</w:t>
      </w:r>
      <w:r w:rsidRPr="00090C64">
        <w:rPr>
          <w:lang w:eastAsia="sv-SE"/>
        </w:rPr>
        <w:tab/>
        <w:t>Test purpose</w:t>
      </w:r>
      <w:bookmarkEnd w:id="3581"/>
      <w:bookmarkEnd w:id="3582"/>
      <w:bookmarkEnd w:id="3583"/>
      <w:bookmarkEnd w:id="3584"/>
      <w:bookmarkEnd w:id="3585"/>
      <w:bookmarkEnd w:id="3586"/>
      <w:bookmarkEnd w:id="3587"/>
      <w:bookmarkEnd w:id="3588"/>
      <w:bookmarkEnd w:id="358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3590" w:name="_Toc21125231"/>
      <w:bookmarkStart w:id="3591" w:name="_Toc29768221"/>
      <w:bookmarkStart w:id="3592" w:name="_Toc36044663"/>
      <w:bookmarkStart w:id="3593" w:name="_Toc37230568"/>
      <w:bookmarkStart w:id="3594" w:name="_Toc45907711"/>
      <w:bookmarkStart w:id="3595" w:name="_Toc53181816"/>
      <w:bookmarkStart w:id="3596" w:name="_Toc61127632"/>
      <w:bookmarkStart w:id="3597" w:name="_Toc67054646"/>
      <w:bookmarkStart w:id="3598" w:name="_Toc67061644"/>
      <w:r w:rsidRPr="00090C64">
        <w:rPr>
          <w:lang w:eastAsia="sv-SE"/>
        </w:rPr>
        <w:t>7.4</w:t>
      </w:r>
      <w:r w:rsidRPr="00090C64">
        <w:rPr>
          <w:lang w:eastAsia="zh-CN"/>
        </w:rPr>
        <w:t>.</w:t>
      </w:r>
      <w:r w:rsidRPr="00090C64">
        <w:rPr>
          <w:lang w:eastAsia="sv-SE"/>
        </w:rPr>
        <w:t>4</w:t>
      </w:r>
      <w:r w:rsidRPr="00090C64">
        <w:rPr>
          <w:lang w:eastAsia="sv-SE"/>
        </w:rPr>
        <w:tab/>
        <w:t>Method of test</w:t>
      </w:r>
      <w:bookmarkEnd w:id="3590"/>
      <w:bookmarkEnd w:id="3591"/>
      <w:bookmarkEnd w:id="3592"/>
      <w:bookmarkEnd w:id="3593"/>
      <w:bookmarkEnd w:id="3594"/>
      <w:bookmarkEnd w:id="3595"/>
      <w:bookmarkEnd w:id="3596"/>
      <w:bookmarkEnd w:id="3597"/>
      <w:bookmarkEnd w:id="3598"/>
    </w:p>
    <w:p w14:paraId="3520E624" w14:textId="77777777" w:rsidR="00D57C09" w:rsidRPr="00090C64" w:rsidRDefault="00D57C09" w:rsidP="00D57C09">
      <w:pPr>
        <w:pStyle w:val="Heading4"/>
        <w:rPr>
          <w:lang w:eastAsia="sv-SE"/>
        </w:rPr>
      </w:pPr>
      <w:bookmarkStart w:id="3599" w:name="_Toc21125232"/>
      <w:bookmarkStart w:id="3600" w:name="_Toc29768222"/>
      <w:bookmarkStart w:id="3601" w:name="_Toc36044664"/>
      <w:bookmarkStart w:id="3602" w:name="_Toc37230569"/>
      <w:bookmarkStart w:id="3603" w:name="_Toc45907712"/>
      <w:bookmarkStart w:id="3604" w:name="_Toc53181817"/>
      <w:bookmarkStart w:id="3605" w:name="_Toc61127633"/>
      <w:bookmarkStart w:id="3606" w:name="_Toc67054647"/>
      <w:bookmarkStart w:id="3607" w:name="_Toc67061645"/>
      <w:r w:rsidRPr="00090C64">
        <w:rPr>
          <w:lang w:eastAsia="sv-SE"/>
        </w:rPr>
        <w:t>7.4.4.1</w:t>
      </w:r>
      <w:r w:rsidRPr="00090C64">
        <w:rPr>
          <w:lang w:eastAsia="sv-SE"/>
        </w:rPr>
        <w:tab/>
        <w:t>Initial conditions</w:t>
      </w:r>
      <w:bookmarkEnd w:id="3599"/>
      <w:bookmarkEnd w:id="3600"/>
      <w:bookmarkEnd w:id="3601"/>
      <w:bookmarkEnd w:id="3602"/>
      <w:bookmarkEnd w:id="3603"/>
      <w:bookmarkEnd w:id="3604"/>
      <w:bookmarkEnd w:id="3605"/>
      <w:bookmarkEnd w:id="3606"/>
      <w:bookmarkEnd w:id="3607"/>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3608" w:name="_Toc21125233"/>
      <w:bookmarkStart w:id="3609" w:name="_Toc29768223"/>
      <w:bookmarkStart w:id="3610" w:name="_Toc36044665"/>
      <w:bookmarkStart w:id="3611" w:name="_Toc37230570"/>
      <w:bookmarkStart w:id="3612" w:name="_Toc45907713"/>
      <w:bookmarkStart w:id="3613" w:name="_Toc53181818"/>
      <w:bookmarkStart w:id="3614" w:name="_Toc61127634"/>
      <w:bookmarkStart w:id="3615" w:name="_Toc67054648"/>
      <w:bookmarkStart w:id="3616" w:name="_Toc67061646"/>
      <w:r w:rsidRPr="00090C64">
        <w:rPr>
          <w:lang w:eastAsia="sv-SE"/>
        </w:rPr>
        <w:lastRenderedPageBreak/>
        <w:t>7.4.4.2</w:t>
      </w:r>
      <w:r w:rsidRPr="00090C64">
        <w:rPr>
          <w:lang w:eastAsia="sv-SE"/>
        </w:rPr>
        <w:tab/>
        <w:t>Procedure</w:t>
      </w:r>
      <w:bookmarkEnd w:id="3608"/>
      <w:bookmarkEnd w:id="3609"/>
      <w:bookmarkEnd w:id="3610"/>
      <w:bookmarkEnd w:id="3611"/>
      <w:bookmarkEnd w:id="3612"/>
      <w:bookmarkEnd w:id="3613"/>
      <w:bookmarkEnd w:id="3614"/>
      <w:bookmarkEnd w:id="3615"/>
      <w:bookmarkEnd w:id="3616"/>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3617" w:name="_Toc21125234"/>
      <w:bookmarkStart w:id="3618" w:name="_Toc29768224"/>
      <w:bookmarkStart w:id="3619" w:name="_Toc36044666"/>
      <w:bookmarkStart w:id="3620" w:name="_Toc37230571"/>
      <w:bookmarkStart w:id="3621" w:name="_Toc45907714"/>
      <w:bookmarkStart w:id="3622" w:name="_Toc53181819"/>
      <w:bookmarkStart w:id="3623" w:name="_Toc61127635"/>
      <w:bookmarkStart w:id="3624" w:name="_Toc67054649"/>
      <w:bookmarkStart w:id="3625" w:name="_Toc67061647"/>
      <w:r w:rsidRPr="00090C64">
        <w:rPr>
          <w:lang w:eastAsia="sv-SE"/>
        </w:rPr>
        <w:t>7.4</w:t>
      </w:r>
      <w:r w:rsidRPr="00090C64">
        <w:rPr>
          <w:lang w:eastAsia="zh-CN"/>
        </w:rPr>
        <w:t>.</w:t>
      </w:r>
      <w:r w:rsidRPr="00090C64">
        <w:rPr>
          <w:lang w:eastAsia="sv-SE"/>
        </w:rPr>
        <w:t>5</w:t>
      </w:r>
      <w:r w:rsidRPr="00090C64">
        <w:rPr>
          <w:lang w:eastAsia="sv-SE"/>
        </w:rPr>
        <w:tab/>
        <w:t>Test Requirement</w:t>
      </w:r>
      <w:bookmarkEnd w:id="3617"/>
      <w:bookmarkEnd w:id="3618"/>
      <w:bookmarkEnd w:id="3619"/>
      <w:bookmarkEnd w:id="3620"/>
      <w:bookmarkEnd w:id="3621"/>
      <w:bookmarkEnd w:id="3622"/>
      <w:bookmarkEnd w:id="3623"/>
      <w:bookmarkEnd w:id="3624"/>
      <w:bookmarkEnd w:id="3625"/>
    </w:p>
    <w:p w14:paraId="49802DD9" w14:textId="77777777" w:rsidR="00D57C09" w:rsidRPr="00090C64" w:rsidRDefault="00D57C09" w:rsidP="00D57C09">
      <w:pPr>
        <w:pStyle w:val="Heading4"/>
      </w:pPr>
      <w:bookmarkStart w:id="3626" w:name="_Toc21125235"/>
      <w:bookmarkStart w:id="3627" w:name="_Toc29768225"/>
      <w:bookmarkStart w:id="3628" w:name="_Toc36044667"/>
      <w:bookmarkStart w:id="3629" w:name="_Toc37230572"/>
      <w:bookmarkStart w:id="3630" w:name="_Toc45907715"/>
      <w:bookmarkStart w:id="3631" w:name="_Toc53181820"/>
      <w:bookmarkStart w:id="3632" w:name="_Toc61127636"/>
      <w:bookmarkStart w:id="3633" w:name="_Toc67054650"/>
      <w:bookmarkStart w:id="3634" w:name="_Toc67061648"/>
      <w:r w:rsidRPr="00090C64">
        <w:t>7.4.5.1</w:t>
      </w:r>
      <w:r w:rsidRPr="00090C64">
        <w:tab/>
        <w:t>UTRA FDD operation</w:t>
      </w:r>
      <w:bookmarkEnd w:id="3626"/>
      <w:bookmarkEnd w:id="3627"/>
      <w:bookmarkEnd w:id="3628"/>
      <w:bookmarkEnd w:id="3629"/>
      <w:bookmarkEnd w:id="3630"/>
      <w:bookmarkEnd w:id="3631"/>
      <w:bookmarkEnd w:id="3632"/>
      <w:bookmarkEnd w:id="3633"/>
      <w:bookmarkEnd w:id="363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3635" w:name="_Toc21125236"/>
      <w:bookmarkStart w:id="3636" w:name="_Toc29768226"/>
      <w:bookmarkStart w:id="3637" w:name="_Toc36044668"/>
      <w:bookmarkStart w:id="3638" w:name="_Toc37230573"/>
      <w:bookmarkStart w:id="3639" w:name="_Toc45907716"/>
      <w:bookmarkStart w:id="3640" w:name="_Toc53181821"/>
      <w:bookmarkStart w:id="3641" w:name="_Toc61127637"/>
      <w:bookmarkStart w:id="3642" w:name="_Toc67054651"/>
      <w:bookmarkStart w:id="3643" w:name="_Toc67061649"/>
      <w:r w:rsidRPr="00090C64">
        <w:lastRenderedPageBreak/>
        <w:t>7.4.5.2</w:t>
      </w:r>
      <w:r w:rsidRPr="00090C64">
        <w:tab/>
        <w:t>E-UTRA operation</w:t>
      </w:r>
      <w:bookmarkEnd w:id="3635"/>
      <w:bookmarkEnd w:id="3636"/>
      <w:bookmarkEnd w:id="3637"/>
      <w:bookmarkEnd w:id="3638"/>
      <w:bookmarkEnd w:id="3639"/>
      <w:bookmarkEnd w:id="3640"/>
      <w:bookmarkEnd w:id="3641"/>
      <w:bookmarkEnd w:id="3642"/>
      <w:bookmarkEnd w:id="3643"/>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3644" w:name="_Toc21125237"/>
      <w:bookmarkStart w:id="3645" w:name="_Toc29768227"/>
      <w:bookmarkStart w:id="3646" w:name="_Toc36044669"/>
      <w:bookmarkStart w:id="3647" w:name="_Toc37230574"/>
      <w:bookmarkStart w:id="3648" w:name="_Toc45907717"/>
      <w:bookmarkStart w:id="3649" w:name="_Toc53181822"/>
      <w:bookmarkStart w:id="3650" w:name="_Toc61127638"/>
      <w:bookmarkStart w:id="3651" w:name="_Toc67054652"/>
      <w:bookmarkStart w:id="3652" w:name="_Toc67061650"/>
      <w:r w:rsidRPr="00090C64">
        <w:lastRenderedPageBreak/>
        <w:t>7.4.5.3</w:t>
      </w:r>
      <w:r w:rsidRPr="00090C64">
        <w:tab/>
        <w:t>NR operation</w:t>
      </w:r>
      <w:bookmarkEnd w:id="3644"/>
      <w:bookmarkEnd w:id="3645"/>
      <w:bookmarkEnd w:id="3646"/>
      <w:bookmarkEnd w:id="3647"/>
      <w:bookmarkEnd w:id="3648"/>
      <w:bookmarkEnd w:id="3649"/>
      <w:bookmarkEnd w:id="3650"/>
      <w:bookmarkEnd w:id="3651"/>
      <w:bookmarkEnd w:id="3652"/>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3912AB" w:rsidRPr="00090C64" w14:paraId="46D407F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3912AB" w:rsidRPr="00090C64" w14:paraId="6265C8C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3912AB" w:rsidRPr="00090C64" w14:paraId="72BAFD0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3653" w:name="_Toc21125238"/>
      <w:bookmarkStart w:id="3654" w:name="_Toc29768228"/>
      <w:bookmarkStart w:id="3655" w:name="_Toc36044670"/>
      <w:bookmarkStart w:id="3656" w:name="_Toc37230575"/>
      <w:bookmarkStart w:id="3657" w:name="_Toc45907718"/>
      <w:bookmarkStart w:id="3658" w:name="_Toc53181823"/>
      <w:bookmarkStart w:id="3659" w:name="_Toc61127639"/>
      <w:bookmarkStart w:id="3660" w:name="_Toc67054653"/>
      <w:bookmarkStart w:id="3661" w:name="_Toc67061651"/>
      <w:r w:rsidRPr="00090C64">
        <w:lastRenderedPageBreak/>
        <w:t>7.5</w:t>
      </w:r>
      <w:r w:rsidRPr="00090C64">
        <w:tab/>
        <w:t>OTA Adjacent channel selectivity, general blocking, and narrowband blocking</w:t>
      </w:r>
      <w:bookmarkEnd w:id="3653"/>
      <w:bookmarkEnd w:id="3654"/>
      <w:bookmarkEnd w:id="3655"/>
      <w:bookmarkEnd w:id="3656"/>
      <w:bookmarkEnd w:id="3657"/>
      <w:bookmarkEnd w:id="3658"/>
      <w:bookmarkEnd w:id="3659"/>
      <w:bookmarkEnd w:id="3660"/>
      <w:bookmarkEnd w:id="3661"/>
    </w:p>
    <w:p w14:paraId="0D275C9A" w14:textId="77777777" w:rsidR="00D57C09" w:rsidRPr="00090C64" w:rsidRDefault="00D57C09" w:rsidP="00D57C09">
      <w:pPr>
        <w:pStyle w:val="Heading3"/>
        <w:rPr>
          <w:lang w:eastAsia="sv-SE"/>
        </w:rPr>
      </w:pPr>
      <w:bookmarkStart w:id="3662" w:name="_Toc21125239"/>
      <w:bookmarkStart w:id="3663" w:name="_Toc29768229"/>
      <w:bookmarkStart w:id="3664" w:name="_Toc36044671"/>
      <w:bookmarkStart w:id="3665" w:name="_Toc37230576"/>
      <w:bookmarkStart w:id="3666" w:name="_Toc45907719"/>
      <w:bookmarkStart w:id="3667" w:name="_Toc53181824"/>
      <w:bookmarkStart w:id="3668" w:name="_Toc61127640"/>
      <w:bookmarkStart w:id="3669" w:name="_Toc67054654"/>
      <w:bookmarkStart w:id="3670" w:name="_Toc67061652"/>
      <w:r w:rsidRPr="00090C64">
        <w:rPr>
          <w:lang w:eastAsia="sv-SE"/>
        </w:rPr>
        <w:t>7.5.1</w:t>
      </w:r>
      <w:r w:rsidRPr="00090C64">
        <w:rPr>
          <w:lang w:eastAsia="sv-SE"/>
        </w:rPr>
        <w:tab/>
        <w:t>Definition and applicability</w:t>
      </w:r>
      <w:bookmarkEnd w:id="3662"/>
      <w:bookmarkEnd w:id="3663"/>
      <w:bookmarkEnd w:id="3664"/>
      <w:bookmarkEnd w:id="3665"/>
      <w:bookmarkEnd w:id="3666"/>
      <w:bookmarkEnd w:id="3667"/>
      <w:bookmarkEnd w:id="3668"/>
      <w:bookmarkEnd w:id="3669"/>
      <w:bookmarkEnd w:id="3670"/>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3671" w:name="_Toc21125240"/>
      <w:bookmarkStart w:id="3672" w:name="_Toc29768230"/>
      <w:bookmarkStart w:id="3673" w:name="_Toc36044672"/>
      <w:bookmarkStart w:id="3674" w:name="_Toc37230577"/>
      <w:bookmarkStart w:id="3675" w:name="_Toc45907720"/>
      <w:bookmarkStart w:id="3676" w:name="_Toc53181825"/>
      <w:bookmarkStart w:id="3677" w:name="_Toc61127641"/>
      <w:bookmarkStart w:id="3678" w:name="_Toc67054655"/>
      <w:bookmarkStart w:id="3679" w:name="_Toc67061653"/>
      <w:r w:rsidRPr="00090C64">
        <w:rPr>
          <w:lang w:eastAsia="sv-SE"/>
        </w:rPr>
        <w:t>7.5.2</w:t>
      </w:r>
      <w:r w:rsidRPr="00090C64">
        <w:rPr>
          <w:lang w:eastAsia="sv-SE"/>
        </w:rPr>
        <w:tab/>
        <w:t>Minimum Requirement</w:t>
      </w:r>
      <w:bookmarkEnd w:id="3671"/>
      <w:bookmarkEnd w:id="3672"/>
      <w:bookmarkEnd w:id="3673"/>
      <w:bookmarkEnd w:id="3674"/>
      <w:bookmarkEnd w:id="3675"/>
      <w:bookmarkEnd w:id="3676"/>
      <w:bookmarkEnd w:id="3677"/>
      <w:bookmarkEnd w:id="3678"/>
      <w:bookmarkEnd w:id="367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3680" w:name="_Toc21125241"/>
      <w:bookmarkStart w:id="3681" w:name="_Toc29768231"/>
      <w:bookmarkStart w:id="3682" w:name="_Toc36044673"/>
      <w:bookmarkStart w:id="3683" w:name="_Toc37230578"/>
      <w:bookmarkStart w:id="3684" w:name="_Toc45907721"/>
      <w:bookmarkStart w:id="3685" w:name="_Toc53181826"/>
      <w:bookmarkStart w:id="3686" w:name="_Toc61127642"/>
      <w:bookmarkStart w:id="3687" w:name="_Toc67054656"/>
      <w:bookmarkStart w:id="3688" w:name="_Toc67061654"/>
      <w:r w:rsidRPr="00090C64">
        <w:rPr>
          <w:lang w:eastAsia="sv-SE"/>
        </w:rPr>
        <w:t>7.5.3</w:t>
      </w:r>
      <w:r w:rsidRPr="00090C64">
        <w:rPr>
          <w:lang w:eastAsia="sv-SE"/>
        </w:rPr>
        <w:tab/>
        <w:t>Test purpose</w:t>
      </w:r>
      <w:bookmarkEnd w:id="3680"/>
      <w:bookmarkEnd w:id="3681"/>
      <w:bookmarkEnd w:id="3682"/>
      <w:bookmarkEnd w:id="3683"/>
      <w:bookmarkEnd w:id="3684"/>
      <w:bookmarkEnd w:id="3685"/>
      <w:bookmarkEnd w:id="3686"/>
      <w:bookmarkEnd w:id="3687"/>
      <w:bookmarkEnd w:id="3688"/>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3689" w:name="_Toc21125242"/>
      <w:bookmarkStart w:id="3690" w:name="_Toc29768232"/>
      <w:bookmarkStart w:id="3691" w:name="_Toc36044674"/>
      <w:bookmarkStart w:id="3692" w:name="_Toc37230579"/>
      <w:bookmarkStart w:id="3693" w:name="_Toc45907722"/>
      <w:bookmarkStart w:id="3694" w:name="_Toc53181827"/>
      <w:bookmarkStart w:id="3695" w:name="_Toc61127643"/>
      <w:bookmarkStart w:id="3696" w:name="_Toc67054657"/>
      <w:bookmarkStart w:id="3697" w:name="_Toc67061655"/>
      <w:r w:rsidRPr="00090C64">
        <w:rPr>
          <w:lang w:eastAsia="sv-SE"/>
        </w:rPr>
        <w:t>7.5</w:t>
      </w:r>
      <w:r w:rsidRPr="00090C64">
        <w:rPr>
          <w:lang w:eastAsia="zh-CN"/>
        </w:rPr>
        <w:t>.</w:t>
      </w:r>
      <w:r w:rsidRPr="00090C64">
        <w:rPr>
          <w:lang w:eastAsia="sv-SE"/>
        </w:rPr>
        <w:t>4</w:t>
      </w:r>
      <w:r w:rsidRPr="00090C64">
        <w:rPr>
          <w:lang w:eastAsia="sv-SE"/>
        </w:rPr>
        <w:tab/>
        <w:t>Method of test</w:t>
      </w:r>
      <w:bookmarkEnd w:id="3689"/>
      <w:bookmarkEnd w:id="3690"/>
      <w:bookmarkEnd w:id="3691"/>
      <w:bookmarkEnd w:id="3692"/>
      <w:bookmarkEnd w:id="3693"/>
      <w:bookmarkEnd w:id="3694"/>
      <w:bookmarkEnd w:id="3695"/>
      <w:bookmarkEnd w:id="3696"/>
      <w:bookmarkEnd w:id="3697"/>
    </w:p>
    <w:p w14:paraId="46A709DF" w14:textId="77777777" w:rsidR="00D57C09" w:rsidRPr="00090C64" w:rsidRDefault="00D57C09" w:rsidP="00D57C09">
      <w:pPr>
        <w:pStyle w:val="Heading4"/>
        <w:rPr>
          <w:lang w:eastAsia="sv-SE"/>
        </w:rPr>
      </w:pPr>
      <w:bookmarkStart w:id="3698" w:name="_Toc21125243"/>
      <w:bookmarkStart w:id="3699" w:name="_Toc29768233"/>
      <w:bookmarkStart w:id="3700" w:name="_Toc36044675"/>
      <w:bookmarkStart w:id="3701" w:name="_Toc37230580"/>
      <w:bookmarkStart w:id="3702" w:name="_Toc45907723"/>
      <w:bookmarkStart w:id="3703" w:name="_Toc53181828"/>
      <w:bookmarkStart w:id="3704" w:name="_Toc61127644"/>
      <w:bookmarkStart w:id="3705" w:name="_Toc67054658"/>
      <w:bookmarkStart w:id="3706" w:name="_Toc67061656"/>
      <w:r w:rsidRPr="00090C64">
        <w:rPr>
          <w:lang w:eastAsia="sv-SE"/>
        </w:rPr>
        <w:t>7.5.4.1</w:t>
      </w:r>
      <w:r w:rsidRPr="00090C64">
        <w:rPr>
          <w:lang w:eastAsia="sv-SE"/>
        </w:rPr>
        <w:tab/>
        <w:t>Initial conditions</w:t>
      </w:r>
      <w:bookmarkEnd w:id="3698"/>
      <w:bookmarkEnd w:id="3699"/>
      <w:bookmarkEnd w:id="3700"/>
      <w:bookmarkEnd w:id="3701"/>
      <w:bookmarkEnd w:id="3702"/>
      <w:bookmarkEnd w:id="3703"/>
      <w:bookmarkEnd w:id="3704"/>
      <w:bookmarkEnd w:id="3705"/>
      <w:bookmarkEnd w:id="3706"/>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3707" w:name="_Toc21125244"/>
      <w:bookmarkStart w:id="3708" w:name="_Toc29768234"/>
      <w:bookmarkStart w:id="3709" w:name="_Toc36044676"/>
      <w:bookmarkStart w:id="3710" w:name="_Toc37230581"/>
      <w:bookmarkStart w:id="3711" w:name="_Toc45907724"/>
      <w:bookmarkStart w:id="3712" w:name="_Toc53181829"/>
      <w:bookmarkStart w:id="3713" w:name="_Toc61127645"/>
      <w:bookmarkStart w:id="3714" w:name="_Toc67054659"/>
      <w:bookmarkStart w:id="3715" w:name="_Toc67061657"/>
      <w:r w:rsidRPr="00090C64">
        <w:rPr>
          <w:lang w:eastAsia="sv-SE"/>
        </w:rPr>
        <w:t>7.5.4.2</w:t>
      </w:r>
      <w:r w:rsidRPr="00090C64">
        <w:rPr>
          <w:lang w:eastAsia="sv-SE"/>
        </w:rPr>
        <w:tab/>
        <w:t>Procedure</w:t>
      </w:r>
      <w:bookmarkEnd w:id="3707"/>
      <w:bookmarkEnd w:id="3708"/>
      <w:bookmarkEnd w:id="3709"/>
      <w:bookmarkEnd w:id="3710"/>
      <w:bookmarkEnd w:id="3711"/>
      <w:bookmarkEnd w:id="3712"/>
      <w:bookmarkEnd w:id="3713"/>
      <w:bookmarkEnd w:id="3714"/>
      <w:bookmarkEnd w:id="3715"/>
    </w:p>
    <w:p w14:paraId="1ACFD5BB" w14:textId="77777777" w:rsidR="00D57C09" w:rsidRPr="00090C64" w:rsidRDefault="00D57C09" w:rsidP="00D57C09">
      <w:pPr>
        <w:pStyle w:val="Heading5"/>
      </w:pPr>
      <w:bookmarkStart w:id="3716" w:name="_Toc21125245"/>
      <w:bookmarkStart w:id="3717" w:name="_Toc29768235"/>
      <w:bookmarkStart w:id="3718" w:name="_Toc36044677"/>
      <w:bookmarkStart w:id="3719" w:name="_Toc37230582"/>
      <w:bookmarkStart w:id="3720" w:name="_Toc45907725"/>
      <w:bookmarkStart w:id="3721" w:name="_Toc53181830"/>
      <w:bookmarkStart w:id="3722" w:name="_Toc61127646"/>
      <w:bookmarkStart w:id="3723" w:name="_Toc67054660"/>
      <w:bookmarkStart w:id="3724" w:name="_Toc67061658"/>
      <w:r w:rsidRPr="00090C64">
        <w:t>7.5.4.2.1</w:t>
      </w:r>
      <w:r w:rsidRPr="00090C64">
        <w:tab/>
        <w:t>General procedure</w:t>
      </w:r>
      <w:bookmarkEnd w:id="3716"/>
      <w:bookmarkEnd w:id="3717"/>
      <w:bookmarkEnd w:id="3718"/>
      <w:bookmarkEnd w:id="3719"/>
      <w:bookmarkEnd w:id="3720"/>
      <w:bookmarkEnd w:id="3721"/>
      <w:bookmarkEnd w:id="3722"/>
      <w:bookmarkEnd w:id="3723"/>
      <w:bookmarkEnd w:id="372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3725" w:name="_Toc21125246"/>
      <w:bookmarkStart w:id="3726" w:name="_Toc29768236"/>
      <w:bookmarkStart w:id="3727" w:name="_Toc36044678"/>
      <w:bookmarkStart w:id="3728" w:name="_Toc37230583"/>
      <w:bookmarkStart w:id="3729" w:name="_Toc45907726"/>
      <w:bookmarkStart w:id="3730" w:name="_Toc53181831"/>
      <w:bookmarkStart w:id="3731" w:name="_Toc61127647"/>
      <w:bookmarkStart w:id="3732" w:name="_Toc67054661"/>
      <w:bookmarkStart w:id="3733" w:name="_Toc67061659"/>
      <w:r w:rsidRPr="00090C64">
        <w:t>7.5.4.2.2</w:t>
      </w:r>
      <w:r w:rsidRPr="00090C64">
        <w:tab/>
        <w:t>MSR operation</w:t>
      </w:r>
      <w:bookmarkEnd w:id="3725"/>
      <w:bookmarkEnd w:id="3726"/>
      <w:bookmarkEnd w:id="3727"/>
      <w:bookmarkEnd w:id="3728"/>
      <w:bookmarkEnd w:id="3729"/>
      <w:bookmarkEnd w:id="3730"/>
      <w:bookmarkEnd w:id="3731"/>
      <w:bookmarkEnd w:id="3732"/>
      <w:bookmarkEnd w:id="3733"/>
    </w:p>
    <w:p w14:paraId="521F07D7" w14:textId="77777777" w:rsidR="00D57C09" w:rsidRPr="00090C64" w:rsidRDefault="00D57C09" w:rsidP="00554118">
      <w:pPr>
        <w:pStyle w:val="H6"/>
      </w:pPr>
      <w:bookmarkStart w:id="3734" w:name="_Toc21125247"/>
      <w:bookmarkStart w:id="3735" w:name="_Toc29768237"/>
      <w:bookmarkStart w:id="3736" w:name="_Toc36044679"/>
      <w:bookmarkStart w:id="3737" w:name="_Toc37230584"/>
      <w:bookmarkStart w:id="3738" w:name="_Toc45907727"/>
      <w:bookmarkStart w:id="3739" w:name="_Toc53181832"/>
      <w:r w:rsidRPr="00090C64">
        <w:t>7.5.4.2.2.1</w:t>
      </w:r>
      <w:r w:rsidRPr="00090C64">
        <w:tab/>
        <w:t>Procedure for general blocking</w:t>
      </w:r>
      <w:bookmarkEnd w:id="3734"/>
      <w:bookmarkEnd w:id="3735"/>
      <w:bookmarkEnd w:id="3736"/>
      <w:bookmarkEnd w:id="3737"/>
      <w:bookmarkEnd w:id="3738"/>
      <w:bookmarkEnd w:id="3739"/>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3740" w:name="_Toc21125248"/>
      <w:bookmarkStart w:id="3741" w:name="_Toc29768238"/>
      <w:bookmarkStart w:id="3742" w:name="_Toc36044680"/>
      <w:bookmarkStart w:id="3743" w:name="_Toc37230585"/>
      <w:bookmarkStart w:id="3744" w:name="_Toc45907728"/>
      <w:bookmarkStart w:id="3745" w:name="_Toc53181833"/>
      <w:r w:rsidRPr="00090C64">
        <w:t>7.5.4.2.2.2</w:t>
      </w:r>
      <w:r w:rsidRPr="00090C64">
        <w:tab/>
        <w:t>Procedure for narrowband blocking</w:t>
      </w:r>
      <w:bookmarkEnd w:id="3740"/>
      <w:bookmarkEnd w:id="3741"/>
      <w:bookmarkEnd w:id="3742"/>
      <w:bookmarkEnd w:id="3743"/>
      <w:bookmarkEnd w:id="3744"/>
      <w:bookmarkEnd w:id="3745"/>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3746" w:name="_Toc21125249"/>
      <w:bookmarkStart w:id="3747" w:name="_Toc29768239"/>
      <w:bookmarkStart w:id="3748" w:name="_Toc36044681"/>
      <w:bookmarkStart w:id="3749" w:name="_Toc37230586"/>
      <w:bookmarkStart w:id="3750" w:name="_Toc45907729"/>
      <w:bookmarkStart w:id="3751" w:name="_Toc53181834"/>
      <w:r w:rsidRPr="00090C64">
        <w:t>7.5.4.2.2.3</w:t>
      </w:r>
      <w:r w:rsidRPr="00090C64">
        <w:tab/>
        <w:t>Procedure for additional BC3 blocking requirement</w:t>
      </w:r>
      <w:bookmarkEnd w:id="3746"/>
      <w:bookmarkEnd w:id="3747"/>
      <w:bookmarkEnd w:id="3748"/>
      <w:bookmarkEnd w:id="3749"/>
      <w:bookmarkEnd w:id="3750"/>
      <w:bookmarkEnd w:id="3751"/>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3752" w:name="_Toc21125250"/>
      <w:bookmarkStart w:id="3753" w:name="_Toc29768240"/>
      <w:bookmarkStart w:id="3754" w:name="_Toc36044682"/>
      <w:bookmarkStart w:id="3755" w:name="_Toc37230587"/>
      <w:bookmarkStart w:id="3756" w:name="_Toc45907730"/>
      <w:bookmarkStart w:id="3757" w:name="_Toc53181835"/>
      <w:bookmarkStart w:id="3758" w:name="_Toc61127648"/>
      <w:bookmarkStart w:id="3759" w:name="_Toc67054662"/>
      <w:bookmarkStart w:id="3760" w:name="_Toc67061660"/>
      <w:r w:rsidRPr="00090C64">
        <w:t>7.5.4.2.3</w:t>
      </w:r>
      <w:r w:rsidRPr="00090C64">
        <w:tab/>
        <w:t>Single RAT UTRA FDD operation</w:t>
      </w:r>
      <w:bookmarkEnd w:id="3752"/>
      <w:bookmarkEnd w:id="3753"/>
      <w:bookmarkEnd w:id="3754"/>
      <w:bookmarkEnd w:id="3755"/>
      <w:bookmarkEnd w:id="3756"/>
      <w:bookmarkEnd w:id="3757"/>
      <w:bookmarkEnd w:id="3758"/>
      <w:bookmarkEnd w:id="3759"/>
      <w:bookmarkEnd w:id="3760"/>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3761" w:name="_Toc21125251"/>
      <w:bookmarkStart w:id="3762" w:name="_Toc29768241"/>
      <w:bookmarkStart w:id="3763" w:name="_Toc36044683"/>
      <w:bookmarkStart w:id="3764" w:name="_Toc37230588"/>
      <w:bookmarkStart w:id="3765" w:name="_Toc45907731"/>
      <w:bookmarkStart w:id="3766" w:name="_Toc53181836"/>
      <w:bookmarkStart w:id="3767" w:name="_Toc61127649"/>
      <w:bookmarkStart w:id="3768" w:name="_Toc67054663"/>
      <w:bookmarkStart w:id="3769" w:name="_Toc67061661"/>
      <w:r w:rsidRPr="00090C64">
        <w:t>7.5.4.2.4</w:t>
      </w:r>
      <w:r w:rsidRPr="00090C64">
        <w:tab/>
        <w:t>Single RAT E-UTRA operation</w:t>
      </w:r>
      <w:bookmarkEnd w:id="3761"/>
      <w:bookmarkEnd w:id="3762"/>
      <w:bookmarkEnd w:id="3763"/>
      <w:bookmarkEnd w:id="3764"/>
      <w:bookmarkEnd w:id="3765"/>
      <w:bookmarkEnd w:id="3766"/>
      <w:bookmarkEnd w:id="3767"/>
      <w:bookmarkEnd w:id="3768"/>
      <w:bookmarkEnd w:id="3769"/>
    </w:p>
    <w:p w14:paraId="4F5567D0" w14:textId="77777777" w:rsidR="00D57C09" w:rsidRPr="00090C64" w:rsidRDefault="00D57C09" w:rsidP="00554118">
      <w:pPr>
        <w:pStyle w:val="H6"/>
      </w:pPr>
      <w:bookmarkStart w:id="3770" w:name="_Toc21125252"/>
      <w:bookmarkStart w:id="3771" w:name="_Toc29768242"/>
      <w:bookmarkStart w:id="3772" w:name="_Toc36044684"/>
      <w:bookmarkStart w:id="3773" w:name="_Toc37230589"/>
      <w:bookmarkStart w:id="3774" w:name="_Toc45907732"/>
      <w:bookmarkStart w:id="3775" w:name="_Toc53181837"/>
      <w:r w:rsidRPr="00090C64">
        <w:t>7.4.4.2.4.1</w:t>
      </w:r>
      <w:r w:rsidRPr="00090C64">
        <w:tab/>
        <w:t>Procedure for adjacent channel selectivity</w:t>
      </w:r>
      <w:bookmarkEnd w:id="3770"/>
      <w:bookmarkEnd w:id="3771"/>
      <w:bookmarkEnd w:id="3772"/>
      <w:bookmarkEnd w:id="3773"/>
      <w:bookmarkEnd w:id="3774"/>
      <w:bookmarkEnd w:id="3775"/>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3776" w:name="_Toc21125253"/>
      <w:bookmarkStart w:id="3777" w:name="_Toc29768243"/>
      <w:bookmarkStart w:id="3778" w:name="_Toc36044685"/>
      <w:bookmarkStart w:id="3779" w:name="_Toc37230590"/>
      <w:bookmarkStart w:id="3780" w:name="_Toc45907733"/>
      <w:bookmarkStart w:id="3781" w:name="_Toc53181838"/>
      <w:r w:rsidRPr="00090C64">
        <w:t>7.5.4.2.4.2</w:t>
      </w:r>
      <w:r w:rsidRPr="00090C64">
        <w:tab/>
        <w:t>Procedure for narrow-band blocking</w:t>
      </w:r>
      <w:bookmarkEnd w:id="3776"/>
      <w:bookmarkEnd w:id="3777"/>
      <w:bookmarkEnd w:id="3778"/>
      <w:bookmarkEnd w:id="3779"/>
      <w:bookmarkEnd w:id="3780"/>
      <w:bookmarkEnd w:id="3781"/>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3782" w:name="_Toc21125254"/>
      <w:bookmarkStart w:id="3783" w:name="_Toc29768244"/>
      <w:bookmarkStart w:id="3784" w:name="_Toc36044686"/>
      <w:bookmarkStart w:id="3785" w:name="_Toc37230591"/>
      <w:bookmarkStart w:id="3786" w:name="_Toc45907734"/>
      <w:bookmarkStart w:id="3787" w:name="_Toc53181839"/>
      <w:bookmarkStart w:id="3788" w:name="_Toc61127650"/>
      <w:bookmarkStart w:id="3789" w:name="_Toc67054664"/>
      <w:bookmarkStart w:id="3790" w:name="_Toc67061662"/>
      <w:r w:rsidRPr="00090C64">
        <w:rPr>
          <w:lang w:eastAsia="sv-SE"/>
        </w:rPr>
        <w:t>7.5</w:t>
      </w:r>
      <w:r w:rsidRPr="00090C64">
        <w:rPr>
          <w:lang w:eastAsia="zh-CN"/>
        </w:rPr>
        <w:t>.</w:t>
      </w:r>
      <w:r w:rsidRPr="00090C64">
        <w:rPr>
          <w:lang w:eastAsia="sv-SE"/>
        </w:rPr>
        <w:t>5</w:t>
      </w:r>
      <w:r w:rsidRPr="00090C64">
        <w:rPr>
          <w:lang w:eastAsia="sv-SE"/>
        </w:rPr>
        <w:tab/>
        <w:t>Test Requirement</w:t>
      </w:r>
      <w:bookmarkEnd w:id="3782"/>
      <w:bookmarkEnd w:id="3783"/>
      <w:bookmarkEnd w:id="3784"/>
      <w:bookmarkEnd w:id="3785"/>
      <w:bookmarkEnd w:id="3786"/>
      <w:bookmarkEnd w:id="3787"/>
      <w:bookmarkEnd w:id="3788"/>
      <w:bookmarkEnd w:id="3789"/>
      <w:bookmarkEnd w:id="3790"/>
    </w:p>
    <w:p w14:paraId="5DAF29E1" w14:textId="77777777" w:rsidR="00D57C09" w:rsidRPr="00090C64" w:rsidRDefault="00D57C09" w:rsidP="00D57C09">
      <w:pPr>
        <w:pStyle w:val="Heading4"/>
      </w:pPr>
      <w:bookmarkStart w:id="3791" w:name="_Toc21125255"/>
      <w:bookmarkStart w:id="3792" w:name="_Toc29768245"/>
      <w:bookmarkStart w:id="3793" w:name="_Toc36044687"/>
      <w:bookmarkStart w:id="3794" w:name="_Toc37230592"/>
      <w:bookmarkStart w:id="3795" w:name="_Toc45907735"/>
      <w:bookmarkStart w:id="3796" w:name="_Toc53181840"/>
      <w:bookmarkStart w:id="3797" w:name="_Toc61127651"/>
      <w:bookmarkStart w:id="3798" w:name="_Toc67054665"/>
      <w:bookmarkStart w:id="3799" w:name="_Toc67061663"/>
      <w:r w:rsidRPr="00090C64">
        <w:t>7.5.5.1</w:t>
      </w:r>
      <w:r w:rsidRPr="00090C64">
        <w:tab/>
        <w:t>MSR operation</w:t>
      </w:r>
      <w:bookmarkEnd w:id="3791"/>
      <w:bookmarkEnd w:id="3792"/>
      <w:bookmarkEnd w:id="3793"/>
      <w:bookmarkEnd w:id="3794"/>
      <w:bookmarkEnd w:id="3795"/>
      <w:bookmarkEnd w:id="3796"/>
      <w:bookmarkEnd w:id="3797"/>
      <w:bookmarkEnd w:id="3798"/>
      <w:bookmarkEnd w:id="3799"/>
    </w:p>
    <w:p w14:paraId="23E69048" w14:textId="77777777" w:rsidR="00D57C09" w:rsidRPr="00090C64" w:rsidRDefault="00D57C09" w:rsidP="00D57C09">
      <w:pPr>
        <w:pStyle w:val="Heading5"/>
      </w:pPr>
      <w:bookmarkStart w:id="3800" w:name="_Toc21125256"/>
      <w:bookmarkStart w:id="3801" w:name="_Toc29768246"/>
      <w:bookmarkStart w:id="3802" w:name="_Toc36044688"/>
      <w:bookmarkStart w:id="3803" w:name="_Toc37230593"/>
      <w:bookmarkStart w:id="3804" w:name="_Toc45907736"/>
      <w:bookmarkStart w:id="3805" w:name="_Toc53181841"/>
      <w:bookmarkStart w:id="3806" w:name="_Toc61127652"/>
      <w:bookmarkStart w:id="3807" w:name="_Toc67054666"/>
      <w:bookmarkStart w:id="3808" w:name="_Toc67061664"/>
      <w:r w:rsidRPr="00090C64">
        <w:t>7.5.5.1.1</w:t>
      </w:r>
      <w:r w:rsidRPr="00090C64">
        <w:tab/>
        <w:t>General blocking test requirement</w:t>
      </w:r>
      <w:bookmarkEnd w:id="3800"/>
      <w:bookmarkEnd w:id="3801"/>
      <w:bookmarkEnd w:id="3802"/>
      <w:bookmarkEnd w:id="3803"/>
      <w:bookmarkEnd w:id="3804"/>
      <w:bookmarkEnd w:id="3805"/>
      <w:bookmarkEnd w:id="3806"/>
      <w:bookmarkEnd w:id="3807"/>
      <w:bookmarkEnd w:id="3808"/>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628CDE6" w14:textId="77777777" w:rsidR="00677DA3" w:rsidRPr="00090C64" w:rsidRDefault="00677DA3" w:rsidP="00677DA3">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3809" w:name="_Toc21125257"/>
      <w:bookmarkStart w:id="3810" w:name="_Toc29768247"/>
      <w:bookmarkStart w:id="3811" w:name="_Toc36044689"/>
      <w:bookmarkStart w:id="3812" w:name="_Toc37230594"/>
      <w:bookmarkStart w:id="3813" w:name="_Toc45907737"/>
      <w:bookmarkStart w:id="3814" w:name="_Toc53181842"/>
      <w:bookmarkStart w:id="3815" w:name="_Toc61127653"/>
      <w:bookmarkStart w:id="3816" w:name="_Toc67054667"/>
      <w:bookmarkStart w:id="3817" w:name="_Toc67061665"/>
      <w:r w:rsidRPr="00090C64">
        <w:t>7.5.5.1.2</w:t>
      </w:r>
      <w:r w:rsidRPr="00090C64">
        <w:tab/>
        <w:t>General narrowband blocking test requirement</w:t>
      </w:r>
      <w:bookmarkEnd w:id="3809"/>
      <w:bookmarkEnd w:id="3810"/>
      <w:bookmarkEnd w:id="3811"/>
      <w:bookmarkEnd w:id="3812"/>
      <w:bookmarkEnd w:id="3813"/>
      <w:bookmarkEnd w:id="3814"/>
      <w:bookmarkEnd w:id="3815"/>
      <w:bookmarkEnd w:id="3816"/>
      <w:bookmarkEnd w:id="3817"/>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3818"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3818"/>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3819" w:name="_Toc21125258"/>
      <w:bookmarkStart w:id="3820" w:name="_Toc29768248"/>
      <w:bookmarkStart w:id="3821" w:name="_Toc36044690"/>
      <w:bookmarkStart w:id="3822" w:name="_Toc37230595"/>
      <w:bookmarkStart w:id="3823" w:name="_Toc45907738"/>
      <w:bookmarkStart w:id="3824" w:name="_Toc53181843"/>
      <w:bookmarkStart w:id="3825" w:name="_Toc61127654"/>
      <w:bookmarkStart w:id="3826" w:name="_Toc67054668"/>
      <w:bookmarkStart w:id="3827" w:name="_Toc67061666"/>
      <w:r w:rsidRPr="00090C64">
        <w:t>7.5.5.1.3</w:t>
      </w:r>
      <w:r w:rsidRPr="00090C64">
        <w:tab/>
        <w:t>Additional BC3 blocking test requirement</w:t>
      </w:r>
      <w:bookmarkEnd w:id="3819"/>
      <w:bookmarkEnd w:id="3820"/>
      <w:bookmarkEnd w:id="3821"/>
      <w:bookmarkEnd w:id="3822"/>
      <w:bookmarkEnd w:id="3823"/>
      <w:bookmarkEnd w:id="3824"/>
      <w:bookmarkEnd w:id="3825"/>
      <w:bookmarkEnd w:id="3826"/>
      <w:bookmarkEnd w:id="3827"/>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3828" w:name="_Toc21125259"/>
      <w:bookmarkStart w:id="3829" w:name="_Toc29768249"/>
      <w:bookmarkStart w:id="3830" w:name="_Toc36044691"/>
      <w:bookmarkStart w:id="3831" w:name="_Toc37230596"/>
      <w:bookmarkStart w:id="3832" w:name="_Toc45907739"/>
      <w:bookmarkStart w:id="3833" w:name="_Toc53181844"/>
      <w:bookmarkStart w:id="3834" w:name="_Toc61127655"/>
      <w:bookmarkStart w:id="3835" w:name="_Toc67054669"/>
      <w:bookmarkStart w:id="3836" w:name="_Toc67061667"/>
      <w:r w:rsidRPr="00090C64">
        <w:t>7.5.5.2</w:t>
      </w:r>
      <w:r w:rsidRPr="00090C64">
        <w:tab/>
        <w:t>Single RAT UTRA FDD operation</w:t>
      </w:r>
      <w:bookmarkEnd w:id="3828"/>
      <w:bookmarkEnd w:id="3829"/>
      <w:bookmarkEnd w:id="3830"/>
      <w:bookmarkEnd w:id="3831"/>
      <w:bookmarkEnd w:id="3832"/>
      <w:bookmarkEnd w:id="3833"/>
      <w:bookmarkEnd w:id="3834"/>
      <w:bookmarkEnd w:id="3835"/>
      <w:bookmarkEnd w:id="383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3837" w:name="_Toc21125260"/>
      <w:bookmarkStart w:id="3838" w:name="_Toc29768250"/>
      <w:bookmarkStart w:id="3839" w:name="_Toc36044692"/>
      <w:bookmarkStart w:id="3840" w:name="_Toc37230597"/>
      <w:bookmarkStart w:id="3841" w:name="_Toc45907740"/>
      <w:bookmarkStart w:id="3842" w:name="_Toc53181845"/>
      <w:bookmarkStart w:id="3843" w:name="_Toc61127656"/>
      <w:bookmarkStart w:id="3844" w:name="_Toc67054670"/>
      <w:bookmarkStart w:id="3845" w:name="_Toc67061668"/>
      <w:r w:rsidRPr="00090C64">
        <w:lastRenderedPageBreak/>
        <w:t>7.5.5.3</w:t>
      </w:r>
      <w:r w:rsidRPr="00090C64">
        <w:tab/>
        <w:t>Single RAT E-UTRA operation</w:t>
      </w:r>
      <w:bookmarkEnd w:id="3837"/>
      <w:bookmarkEnd w:id="3838"/>
      <w:bookmarkEnd w:id="3839"/>
      <w:bookmarkEnd w:id="3840"/>
      <w:bookmarkEnd w:id="3841"/>
      <w:bookmarkEnd w:id="3842"/>
      <w:bookmarkEnd w:id="3843"/>
      <w:bookmarkEnd w:id="3844"/>
      <w:bookmarkEnd w:id="3845"/>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3846" w:name="_Toc21125261"/>
      <w:bookmarkStart w:id="3847" w:name="_Toc29768251"/>
      <w:bookmarkStart w:id="3848" w:name="_Toc36044693"/>
      <w:bookmarkStart w:id="3849" w:name="_Toc37230598"/>
      <w:bookmarkStart w:id="3850" w:name="_Toc45907741"/>
      <w:bookmarkStart w:id="3851" w:name="_Toc53181846"/>
      <w:bookmarkStart w:id="3852" w:name="_Toc61127657"/>
      <w:bookmarkStart w:id="3853" w:name="_Toc67054671"/>
      <w:bookmarkStart w:id="3854" w:name="_Toc67061669"/>
      <w:r w:rsidRPr="00090C64">
        <w:t>7.6</w:t>
      </w:r>
      <w:r w:rsidRPr="00090C64">
        <w:tab/>
        <w:t>OTA Blocking</w:t>
      </w:r>
      <w:bookmarkEnd w:id="3846"/>
      <w:bookmarkEnd w:id="3847"/>
      <w:bookmarkEnd w:id="3848"/>
      <w:bookmarkEnd w:id="3849"/>
      <w:bookmarkEnd w:id="3850"/>
      <w:bookmarkEnd w:id="3851"/>
      <w:bookmarkEnd w:id="3852"/>
      <w:bookmarkEnd w:id="3853"/>
      <w:bookmarkEnd w:id="3854"/>
    </w:p>
    <w:p w14:paraId="5D1B5416" w14:textId="77777777" w:rsidR="00D57C09" w:rsidRPr="00090C64" w:rsidRDefault="00D57C09" w:rsidP="00D57C09">
      <w:pPr>
        <w:pStyle w:val="Heading3"/>
      </w:pPr>
      <w:bookmarkStart w:id="3855" w:name="_Toc21125262"/>
      <w:bookmarkStart w:id="3856" w:name="_Toc29768252"/>
      <w:bookmarkStart w:id="3857" w:name="_Toc36044694"/>
      <w:bookmarkStart w:id="3858" w:name="_Toc37230599"/>
      <w:bookmarkStart w:id="3859" w:name="_Toc45907742"/>
      <w:bookmarkStart w:id="3860" w:name="_Toc53181847"/>
      <w:bookmarkStart w:id="3861" w:name="_Toc61127658"/>
      <w:bookmarkStart w:id="3862" w:name="_Toc67054672"/>
      <w:bookmarkStart w:id="3863" w:name="_Toc67061670"/>
      <w:r w:rsidRPr="00090C64">
        <w:t>7.6.1</w:t>
      </w:r>
      <w:r w:rsidRPr="00090C64">
        <w:tab/>
        <w:t>General</w:t>
      </w:r>
      <w:bookmarkEnd w:id="3855"/>
      <w:bookmarkEnd w:id="3856"/>
      <w:bookmarkEnd w:id="3857"/>
      <w:bookmarkEnd w:id="3858"/>
      <w:bookmarkEnd w:id="3859"/>
      <w:bookmarkEnd w:id="3860"/>
      <w:bookmarkEnd w:id="3861"/>
      <w:bookmarkEnd w:id="3862"/>
      <w:bookmarkEnd w:id="3863"/>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3864" w:name="_Toc21125263"/>
      <w:bookmarkStart w:id="3865" w:name="_Toc29768253"/>
      <w:bookmarkStart w:id="3866" w:name="_Toc36044695"/>
      <w:bookmarkStart w:id="3867" w:name="_Toc37230600"/>
      <w:bookmarkStart w:id="3868" w:name="_Toc45907743"/>
      <w:bookmarkStart w:id="3869" w:name="_Toc53181848"/>
      <w:bookmarkStart w:id="3870" w:name="_Toc61127659"/>
      <w:bookmarkStart w:id="3871" w:name="_Toc67054673"/>
      <w:bookmarkStart w:id="3872" w:name="_Toc67061671"/>
      <w:r w:rsidRPr="00090C64">
        <w:t>7.6.2</w:t>
      </w:r>
      <w:r w:rsidRPr="00090C64">
        <w:tab/>
        <w:t>General Requirement</w:t>
      </w:r>
      <w:bookmarkEnd w:id="3864"/>
      <w:bookmarkEnd w:id="3865"/>
      <w:bookmarkEnd w:id="3866"/>
      <w:bookmarkEnd w:id="3867"/>
      <w:bookmarkEnd w:id="3868"/>
      <w:bookmarkEnd w:id="3869"/>
      <w:bookmarkEnd w:id="3870"/>
      <w:bookmarkEnd w:id="3871"/>
      <w:bookmarkEnd w:id="3872"/>
    </w:p>
    <w:p w14:paraId="310A809C" w14:textId="77777777" w:rsidR="00D57C09" w:rsidRPr="00090C64" w:rsidRDefault="00D57C09" w:rsidP="00D57C09">
      <w:pPr>
        <w:pStyle w:val="Heading4"/>
        <w:rPr>
          <w:lang w:eastAsia="sv-SE"/>
        </w:rPr>
      </w:pPr>
      <w:bookmarkStart w:id="3873" w:name="_Toc21125264"/>
      <w:bookmarkStart w:id="3874" w:name="_Toc29768254"/>
      <w:bookmarkStart w:id="3875" w:name="_Toc36044696"/>
      <w:bookmarkStart w:id="3876" w:name="_Toc37230601"/>
      <w:bookmarkStart w:id="3877" w:name="_Toc45907744"/>
      <w:bookmarkStart w:id="3878" w:name="_Toc53181849"/>
      <w:bookmarkStart w:id="3879" w:name="_Toc61127660"/>
      <w:bookmarkStart w:id="3880" w:name="_Toc67054674"/>
      <w:bookmarkStart w:id="3881" w:name="_Toc67061672"/>
      <w:r w:rsidRPr="00090C64">
        <w:rPr>
          <w:lang w:eastAsia="sv-SE"/>
        </w:rPr>
        <w:t>7.6.2.1</w:t>
      </w:r>
      <w:r w:rsidRPr="00090C64">
        <w:rPr>
          <w:lang w:eastAsia="sv-SE"/>
        </w:rPr>
        <w:tab/>
        <w:t>Definition and applicability</w:t>
      </w:r>
      <w:bookmarkEnd w:id="3873"/>
      <w:bookmarkEnd w:id="3874"/>
      <w:bookmarkEnd w:id="3875"/>
      <w:bookmarkEnd w:id="3876"/>
      <w:bookmarkEnd w:id="3877"/>
      <w:bookmarkEnd w:id="3878"/>
      <w:bookmarkEnd w:id="3879"/>
      <w:bookmarkEnd w:id="3880"/>
      <w:bookmarkEnd w:id="3881"/>
    </w:p>
    <w:p w14:paraId="7AF4BB7B" w14:textId="77777777" w:rsidR="00D57C09" w:rsidRPr="00090C64" w:rsidRDefault="00D57C09" w:rsidP="00D57C09">
      <w:pPr>
        <w:pStyle w:val="Heading4"/>
        <w:rPr>
          <w:lang w:eastAsia="sv-SE"/>
        </w:rPr>
      </w:pPr>
      <w:bookmarkStart w:id="3882" w:name="_Toc21125265"/>
      <w:bookmarkStart w:id="3883" w:name="_Toc29768255"/>
      <w:bookmarkStart w:id="3884" w:name="_Toc36044697"/>
      <w:bookmarkStart w:id="3885" w:name="_Toc37230602"/>
      <w:bookmarkStart w:id="3886" w:name="_Toc45907745"/>
      <w:bookmarkStart w:id="3887" w:name="_Toc53181850"/>
      <w:bookmarkStart w:id="3888" w:name="_Toc61127661"/>
      <w:bookmarkStart w:id="3889" w:name="_Toc67054675"/>
      <w:bookmarkStart w:id="3890" w:name="_Toc67061673"/>
      <w:r w:rsidRPr="00090C64">
        <w:rPr>
          <w:lang w:eastAsia="sv-SE"/>
        </w:rPr>
        <w:t>7.6.2.2</w:t>
      </w:r>
      <w:r w:rsidRPr="00090C64">
        <w:rPr>
          <w:lang w:eastAsia="sv-SE"/>
        </w:rPr>
        <w:tab/>
        <w:t>Minimum Requirement</w:t>
      </w:r>
      <w:bookmarkEnd w:id="3882"/>
      <w:bookmarkEnd w:id="3883"/>
      <w:bookmarkEnd w:id="3884"/>
      <w:bookmarkEnd w:id="3885"/>
      <w:bookmarkEnd w:id="3886"/>
      <w:bookmarkEnd w:id="3887"/>
      <w:bookmarkEnd w:id="3888"/>
      <w:bookmarkEnd w:id="3889"/>
      <w:bookmarkEnd w:id="389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3891" w:name="_Toc21125266"/>
      <w:bookmarkStart w:id="3892" w:name="_Toc29768256"/>
      <w:bookmarkStart w:id="3893" w:name="_Toc36044698"/>
      <w:bookmarkStart w:id="3894" w:name="_Toc37230603"/>
      <w:bookmarkStart w:id="3895" w:name="_Toc45907746"/>
      <w:bookmarkStart w:id="3896" w:name="_Toc53181851"/>
      <w:bookmarkStart w:id="3897" w:name="_Toc61127662"/>
      <w:bookmarkStart w:id="3898" w:name="_Toc67054676"/>
      <w:bookmarkStart w:id="3899" w:name="_Toc67061674"/>
      <w:r w:rsidRPr="00090C64">
        <w:rPr>
          <w:lang w:eastAsia="sv-SE"/>
        </w:rPr>
        <w:t>7.6.2.3</w:t>
      </w:r>
      <w:r w:rsidRPr="00090C64">
        <w:rPr>
          <w:lang w:eastAsia="sv-SE"/>
        </w:rPr>
        <w:tab/>
        <w:t>Test purpose</w:t>
      </w:r>
      <w:bookmarkEnd w:id="3891"/>
      <w:bookmarkEnd w:id="3892"/>
      <w:bookmarkEnd w:id="3893"/>
      <w:bookmarkEnd w:id="3894"/>
      <w:bookmarkEnd w:id="3895"/>
      <w:bookmarkEnd w:id="3896"/>
      <w:bookmarkEnd w:id="3897"/>
      <w:bookmarkEnd w:id="3898"/>
      <w:bookmarkEnd w:id="3899"/>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3900" w:name="_Toc21125267"/>
      <w:bookmarkStart w:id="3901" w:name="_Toc29768257"/>
      <w:bookmarkStart w:id="3902" w:name="_Toc36044699"/>
      <w:bookmarkStart w:id="3903" w:name="_Toc37230604"/>
      <w:bookmarkStart w:id="3904" w:name="_Toc45907747"/>
      <w:bookmarkStart w:id="3905" w:name="_Toc53181852"/>
      <w:bookmarkStart w:id="3906" w:name="_Toc61127663"/>
      <w:bookmarkStart w:id="3907" w:name="_Toc67054677"/>
      <w:bookmarkStart w:id="3908" w:name="_Toc67061675"/>
      <w:r w:rsidRPr="00090C64">
        <w:rPr>
          <w:lang w:eastAsia="sv-SE"/>
        </w:rPr>
        <w:t>7.6.2</w:t>
      </w:r>
      <w:r w:rsidRPr="00090C64">
        <w:rPr>
          <w:lang w:eastAsia="zh-CN"/>
        </w:rPr>
        <w:t>.</w:t>
      </w:r>
      <w:r w:rsidRPr="00090C64">
        <w:rPr>
          <w:lang w:eastAsia="sv-SE"/>
        </w:rPr>
        <w:t>4</w:t>
      </w:r>
      <w:r w:rsidRPr="00090C64">
        <w:rPr>
          <w:lang w:eastAsia="sv-SE"/>
        </w:rPr>
        <w:tab/>
        <w:t>Method of test</w:t>
      </w:r>
      <w:bookmarkEnd w:id="3900"/>
      <w:bookmarkEnd w:id="3901"/>
      <w:bookmarkEnd w:id="3902"/>
      <w:bookmarkEnd w:id="3903"/>
      <w:bookmarkEnd w:id="3904"/>
      <w:bookmarkEnd w:id="3905"/>
      <w:bookmarkEnd w:id="3906"/>
      <w:bookmarkEnd w:id="3907"/>
      <w:bookmarkEnd w:id="3908"/>
    </w:p>
    <w:p w14:paraId="388A5BF3" w14:textId="77777777" w:rsidR="00D57C09" w:rsidRPr="00090C64" w:rsidRDefault="00D57C09" w:rsidP="00D57C09">
      <w:pPr>
        <w:pStyle w:val="Heading5"/>
        <w:rPr>
          <w:lang w:eastAsia="sv-SE"/>
        </w:rPr>
      </w:pPr>
      <w:bookmarkStart w:id="3909" w:name="_Toc21125268"/>
      <w:bookmarkStart w:id="3910" w:name="_Toc29768258"/>
      <w:bookmarkStart w:id="3911" w:name="_Toc36044700"/>
      <w:bookmarkStart w:id="3912" w:name="_Toc37230605"/>
      <w:bookmarkStart w:id="3913" w:name="_Toc45907748"/>
      <w:bookmarkStart w:id="3914" w:name="_Toc53181853"/>
      <w:bookmarkStart w:id="3915" w:name="_Toc61127664"/>
      <w:bookmarkStart w:id="3916" w:name="_Toc67054678"/>
      <w:bookmarkStart w:id="3917" w:name="_Toc67061676"/>
      <w:r w:rsidRPr="00090C64">
        <w:rPr>
          <w:lang w:eastAsia="sv-SE"/>
        </w:rPr>
        <w:t>7.6.2.4.1</w:t>
      </w:r>
      <w:r w:rsidRPr="00090C64">
        <w:rPr>
          <w:lang w:eastAsia="sv-SE"/>
        </w:rPr>
        <w:tab/>
        <w:t>Initial conditions</w:t>
      </w:r>
      <w:bookmarkEnd w:id="3909"/>
      <w:bookmarkEnd w:id="3910"/>
      <w:bookmarkEnd w:id="3911"/>
      <w:bookmarkEnd w:id="3912"/>
      <w:bookmarkEnd w:id="3913"/>
      <w:bookmarkEnd w:id="3914"/>
      <w:bookmarkEnd w:id="3915"/>
      <w:bookmarkEnd w:id="3916"/>
      <w:bookmarkEnd w:id="3917"/>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3918" w:name="_Toc21125269"/>
      <w:bookmarkStart w:id="3919" w:name="_Toc29768259"/>
      <w:bookmarkStart w:id="3920" w:name="_Toc36044701"/>
      <w:bookmarkStart w:id="3921" w:name="_Toc37230606"/>
      <w:bookmarkStart w:id="3922" w:name="_Toc45907749"/>
      <w:bookmarkStart w:id="3923" w:name="_Toc53181854"/>
      <w:bookmarkStart w:id="3924" w:name="_Toc61127665"/>
      <w:bookmarkStart w:id="3925" w:name="_Toc67054679"/>
      <w:bookmarkStart w:id="3926" w:name="_Toc67061677"/>
      <w:r w:rsidRPr="00090C64">
        <w:rPr>
          <w:lang w:eastAsia="sv-SE"/>
        </w:rPr>
        <w:lastRenderedPageBreak/>
        <w:t>7.6.2.4.2</w:t>
      </w:r>
      <w:r w:rsidRPr="00090C64">
        <w:rPr>
          <w:lang w:eastAsia="sv-SE"/>
        </w:rPr>
        <w:tab/>
        <w:t>Procedure</w:t>
      </w:r>
      <w:bookmarkEnd w:id="3918"/>
      <w:bookmarkEnd w:id="3919"/>
      <w:bookmarkEnd w:id="3920"/>
      <w:bookmarkEnd w:id="3921"/>
      <w:bookmarkEnd w:id="3922"/>
      <w:bookmarkEnd w:id="3923"/>
      <w:bookmarkEnd w:id="3924"/>
      <w:bookmarkEnd w:id="3925"/>
      <w:bookmarkEnd w:id="3926"/>
    </w:p>
    <w:p w14:paraId="1687BA0C" w14:textId="77777777" w:rsidR="00D57C09" w:rsidRPr="00090C64" w:rsidRDefault="00D57C09" w:rsidP="00554118">
      <w:pPr>
        <w:pStyle w:val="H6"/>
        <w:rPr>
          <w:lang w:eastAsia="sv-SE"/>
        </w:rPr>
      </w:pPr>
      <w:bookmarkStart w:id="3927" w:name="_Toc21125270"/>
      <w:bookmarkStart w:id="3928" w:name="_Toc29768260"/>
      <w:bookmarkStart w:id="3929" w:name="_Toc36044702"/>
      <w:bookmarkStart w:id="3930" w:name="_Toc37230607"/>
      <w:bookmarkStart w:id="3931" w:name="_Toc45907750"/>
      <w:bookmarkStart w:id="3932" w:name="_Toc53181855"/>
      <w:r w:rsidRPr="00090C64">
        <w:rPr>
          <w:lang w:eastAsia="sv-SE"/>
        </w:rPr>
        <w:t>7.6.2.4.2.1</w:t>
      </w:r>
      <w:r w:rsidRPr="00090C64">
        <w:rPr>
          <w:lang w:eastAsia="sv-SE"/>
        </w:rPr>
        <w:tab/>
        <w:t>General procedure</w:t>
      </w:r>
      <w:bookmarkEnd w:id="3927"/>
      <w:bookmarkEnd w:id="3928"/>
      <w:bookmarkEnd w:id="3929"/>
      <w:bookmarkEnd w:id="3930"/>
      <w:bookmarkEnd w:id="3931"/>
      <w:bookmarkEnd w:id="393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3933" w:name="_Hlk508870121"/>
      <w:r w:rsidRPr="00090C64">
        <w:t>D.2.4.</w:t>
      </w:r>
      <w:bookmarkEnd w:id="393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3934" w:name="_Hlk503436373"/>
      <w:r w:rsidRPr="00090C64">
        <w:t xml:space="preserve">co-location test requirements </w:t>
      </w:r>
      <w:bookmarkEnd w:id="393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3935" w:name="_Toc21125271"/>
      <w:bookmarkStart w:id="3936" w:name="_Toc29768261"/>
      <w:bookmarkStart w:id="3937" w:name="_Toc36044703"/>
      <w:bookmarkStart w:id="3938" w:name="_Toc37230608"/>
      <w:bookmarkStart w:id="3939" w:name="_Toc45907751"/>
      <w:bookmarkStart w:id="3940" w:name="_Toc53181856"/>
      <w:bookmarkStart w:id="3941" w:name="_Toc61127666"/>
      <w:bookmarkStart w:id="3942" w:name="_Toc67054680"/>
      <w:bookmarkStart w:id="3943" w:name="_Toc67061678"/>
      <w:r w:rsidRPr="00090C64">
        <w:rPr>
          <w:lang w:eastAsia="sv-SE"/>
        </w:rPr>
        <w:t>7.6.2</w:t>
      </w:r>
      <w:r w:rsidRPr="00090C64">
        <w:rPr>
          <w:lang w:eastAsia="zh-CN"/>
        </w:rPr>
        <w:t>.</w:t>
      </w:r>
      <w:r w:rsidRPr="00090C64">
        <w:rPr>
          <w:lang w:eastAsia="sv-SE"/>
        </w:rPr>
        <w:t>5</w:t>
      </w:r>
      <w:r w:rsidRPr="00090C64">
        <w:rPr>
          <w:lang w:eastAsia="sv-SE"/>
        </w:rPr>
        <w:tab/>
        <w:t>Test Requirement</w:t>
      </w:r>
      <w:bookmarkEnd w:id="3935"/>
      <w:bookmarkEnd w:id="3936"/>
      <w:bookmarkEnd w:id="3937"/>
      <w:bookmarkEnd w:id="3938"/>
      <w:bookmarkEnd w:id="3939"/>
      <w:bookmarkEnd w:id="3940"/>
      <w:bookmarkEnd w:id="3941"/>
      <w:bookmarkEnd w:id="3942"/>
      <w:bookmarkEnd w:id="3943"/>
    </w:p>
    <w:p w14:paraId="28CC8DF7" w14:textId="77777777" w:rsidR="00D57C09" w:rsidRPr="00090C64" w:rsidRDefault="00D57C09" w:rsidP="00D57C09">
      <w:pPr>
        <w:pStyle w:val="Heading5"/>
        <w:rPr>
          <w:lang w:eastAsia="sv-SE"/>
        </w:rPr>
      </w:pPr>
      <w:bookmarkStart w:id="3944" w:name="_Toc21125272"/>
      <w:bookmarkStart w:id="3945" w:name="_Toc29768262"/>
      <w:bookmarkStart w:id="3946" w:name="_Toc36044704"/>
      <w:bookmarkStart w:id="3947" w:name="_Toc37230609"/>
      <w:bookmarkStart w:id="3948" w:name="_Toc45907752"/>
      <w:bookmarkStart w:id="3949" w:name="_Toc53181857"/>
      <w:bookmarkStart w:id="3950" w:name="_Toc61127667"/>
      <w:bookmarkStart w:id="3951" w:name="_Toc67054681"/>
      <w:bookmarkStart w:id="3952" w:name="_Toc67061679"/>
      <w:r w:rsidRPr="00090C64">
        <w:rPr>
          <w:lang w:eastAsia="sv-SE"/>
        </w:rPr>
        <w:t>7.6.2.5.1</w:t>
      </w:r>
      <w:r w:rsidRPr="00090C64">
        <w:rPr>
          <w:lang w:eastAsia="sv-SE"/>
        </w:rPr>
        <w:tab/>
        <w:t>MSR operation</w:t>
      </w:r>
      <w:bookmarkEnd w:id="3944"/>
      <w:bookmarkEnd w:id="3945"/>
      <w:bookmarkEnd w:id="3946"/>
      <w:bookmarkEnd w:id="3947"/>
      <w:bookmarkEnd w:id="3948"/>
      <w:bookmarkEnd w:id="3949"/>
      <w:bookmarkEnd w:id="3950"/>
      <w:bookmarkEnd w:id="3951"/>
      <w:bookmarkEnd w:id="3952"/>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3953" w:name="_Hlk513216519"/>
      <w:r w:rsidRPr="00090C64">
        <w:t xml:space="preserve">7.6.2.5.1-1 </w:t>
      </w:r>
      <w:bookmarkEnd w:id="3953"/>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3954" w:name="_Toc61127668"/>
      <w:bookmarkStart w:id="3955" w:name="_Toc67054682"/>
      <w:bookmarkStart w:id="3956" w:name="_Toc67061680"/>
      <w:r w:rsidRPr="00090C64">
        <w:rPr>
          <w:lang w:eastAsia="sv-SE"/>
        </w:rPr>
        <w:t>7.6.2.5.2</w:t>
      </w:r>
      <w:r w:rsidRPr="00090C64">
        <w:rPr>
          <w:lang w:eastAsia="sv-SE"/>
        </w:rPr>
        <w:tab/>
        <w:t>Single RAT UTRA FDD operation</w:t>
      </w:r>
      <w:bookmarkEnd w:id="3954"/>
      <w:bookmarkEnd w:id="3955"/>
      <w:bookmarkEnd w:id="3956"/>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in case of interfering signal that is not in the in-band blocking frequency range of the operating band where the wanted signal is present, and not in an adjacent or overlapping band,</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3957" w:name="_Toc61127669"/>
      <w:bookmarkStart w:id="3958" w:name="_Toc67054683"/>
      <w:bookmarkStart w:id="3959" w:name="_Toc67061681"/>
      <w:r w:rsidRPr="00090C64">
        <w:rPr>
          <w:lang w:eastAsia="sv-SE"/>
        </w:rPr>
        <w:t>7.6.2.5.3</w:t>
      </w:r>
      <w:r w:rsidRPr="00090C64">
        <w:rPr>
          <w:lang w:eastAsia="sv-SE"/>
        </w:rPr>
        <w:tab/>
        <w:t>Single RAT E-UTRA operation</w:t>
      </w:r>
      <w:bookmarkEnd w:id="3957"/>
      <w:bookmarkEnd w:id="3958"/>
      <w:bookmarkEnd w:id="3959"/>
    </w:p>
    <w:p w14:paraId="07BBE8A9" w14:textId="660C48A9" w:rsidR="00D57C09" w:rsidRPr="00090C64" w:rsidRDefault="00D57C09" w:rsidP="00D57C09">
      <w:bookmarkStart w:id="3960"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3960"/>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in case of interfering signal that is not in the in-band blocking frequency range of the operating band where the wanted signal is present, and not in an adjacent or overlapping band,</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3961" w:name="_Toc21125273"/>
      <w:bookmarkStart w:id="3962" w:name="_Toc29768263"/>
      <w:bookmarkStart w:id="3963" w:name="_Toc36044705"/>
      <w:bookmarkStart w:id="3964" w:name="_Toc37230610"/>
      <w:bookmarkStart w:id="3965" w:name="_Toc45907753"/>
      <w:bookmarkStart w:id="3966" w:name="_Toc53181858"/>
      <w:bookmarkStart w:id="3967" w:name="_Toc61127670"/>
      <w:bookmarkStart w:id="3968" w:name="_Toc67054684"/>
      <w:bookmarkStart w:id="3969" w:name="_Toc67061682"/>
      <w:r w:rsidRPr="00090C64">
        <w:lastRenderedPageBreak/>
        <w:t>7.6.3</w:t>
      </w:r>
      <w:r w:rsidRPr="00090C64">
        <w:tab/>
        <w:t>Co-location Requirement</w:t>
      </w:r>
      <w:bookmarkEnd w:id="3961"/>
      <w:bookmarkEnd w:id="3962"/>
      <w:bookmarkEnd w:id="3963"/>
      <w:bookmarkEnd w:id="3964"/>
      <w:bookmarkEnd w:id="3965"/>
      <w:bookmarkEnd w:id="3966"/>
      <w:bookmarkEnd w:id="3967"/>
      <w:bookmarkEnd w:id="3968"/>
      <w:bookmarkEnd w:id="3969"/>
    </w:p>
    <w:p w14:paraId="393719E6" w14:textId="77777777" w:rsidR="00D57C09" w:rsidRPr="00090C64" w:rsidRDefault="00D57C09" w:rsidP="00D57C09">
      <w:pPr>
        <w:pStyle w:val="Heading4"/>
        <w:rPr>
          <w:lang w:eastAsia="sv-SE"/>
        </w:rPr>
      </w:pPr>
      <w:bookmarkStart w:id="3970" w:name="_Toc21125274"/>
      <w:bookmarkStart w:id="3971" w:name="_Toc29768264"/>
      <w:bookmarkStart w:id="3972" w:name="_Toc36044706"/>
      <w:bookmarkStart w:id="3973" w:name="_Toc37230611"/>
      <w:bookmarkStart w:id="3974" w:name="_Toc45907754"/>
      <w:bookmarkStart w:id="3975" w:name="_Toc53181859"/>
      <w:bookmarkStart w:id="3976" w:name="_Toc61127671"/>
      <w:bookmarkStart w:id="3977" w:name="_Toc67054685"/>
      <w:bookmarkStart w:id="3978" w:name="_Toc67061683"/>
      <w:r w:rsidRPr="00090C64">
        <w:rPr>
          <w:lang w:eastAsia="sv-SE"/>
        </w:rPr>
        <w:t>7.6.3.1</w:t>
      </w:r>
      <w:r w:rsidRPr="00090C64">
        <w:rPr>
          <w:lang w:eastAsia="sv-SE"/>
        </w:rPr>
        <w:tab/>
        <w:t>Definition and applicability</w:t>
      </w:r>
      <w:bookmarkEnd w:id="3970"/>
      <w:bookmarkEnd w:id="3971"/>
      <w:bookmarkEnd w:id="3972"/>
      <w:bookmarkEnd w:id="3973"/>
      <w:bookmarkEnd w:id="3974"/>
      <w:bookmarkEnd w:id="3975"/>
      <w:bookmarkEnd w:id="3976"/>
      <w:bookmarkEnd w:id="3977"/>
      <w:bookmarkEnd w:id="397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3979" w:name="_Toc21125275"/>
      <w:bookmarkStart w:id="3980" w:name="_Toc29768265"/>
      <w:bookmarkStart w:id="3981" w:name="_Toc36044707"/>
      <w:bookmarkStart w:id="3982" w:name="_Toc37230612"/>
      <w:bookmarkStart w:id="3983" w:name="_Toc45907755"/>
      <w:bookmarkStart w:id="3984" w:name="_Toc53181860"/>
      <w:bookmarkStart w:id="3985" w:name="_Toc61127672"/>
      <w:bookmarkStart w:id="3986" w:name="_Toc67054686"/>
      <w:bookmarkStart w:id="3987" w:name="_Toc67061684"/>
      <w:r w:rsidRPr="00090C64">
        <w:rPr>
          <w:lang w:eastAsia="sv-SE"/>
        </w:rPr>
        <w:t>7.6.3.2</w:t>
      </w:r>
      <w:r w:rsidRPr="00090C64">
        <w:rPr>
          <w:lang w:eastAsia="sv-SE"/>
        </w:rPr>
        <w:tab/>
        <w:t>Minimum Requirement</w:t>
      </w:r>
      <w:bookmarkEnd w:id="3979"/>
      <w:bookmarkEnd w:id="3980"/>
      <w:bookmarkEnd w:id="3981"/>
      <w:bookmarkEnd w:id="3982"/>
      <w:bookmarkEnd w:id="3983"/>
      <w:bookmarkEnd w:id="3984"/>
      <w:bookmarkEnd w:id="3985"/>
      <w:bookmarkEnd w:id="3986"/>
      <w:bookmarkEnd w:id="3987"/>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3988" w:name="_Toc21125276"/>
      <w:bookmarkStart w:id="3989" w:name="_Toc29768266"/>
      <w:bookmarkStart w:id="3990" w:name="_Toc36044708"/>
      <w:bookmarkStart w:id="3991" w:name="_Toc37230613"/>
      <w:bookmarkStart w:id="3992" w:name="_Toc45907756"/>
      <w:bookmarkStart w:id="3993" w:name="_Toc53181861"/>
      <w:bookmarkStart w:id="3994" w:name="_Toc61127673"/>
      <w:bookmarkStart w:id="3995" w:name="_Toc67054687"/>
      <w:bookmarkStart w:id="3996" w:name="_Toc67061685"/>
      <w:r w:rsidRPr="00090C64">
        <w:rPr>
          <w:lang w:eastAsia="sv-SE"/>
        </w:rPr>
        <w:t>7.6.3.3</w:t>
      </w:r>
      <w:r w:rsidRPr="00090C64">
        <w:rPr>
          <w:lang w:eastAsia="sv-SE"/>
        </w:rPr>
        <w:tab/>
        <w:t>Test purpose</w:t>
      </w:r>
      <w:bookmarkEnd w:id="3988"/>
      <w:bookmarkEnd w:id="3989"/>
      <w:bookmarkEnd w:id="3990"/>
      <w:bookmarkEnd w:id="3991"/>
      <w:bookmarkEnd w:id="3992"/>
      <w:bookmarkEnd w:id="3993"/>
      <w:bookmarkEnd w:id="3994"/>
      <w:bookmarkEnd w:id="3995"/>
      <w:bookmarkEnd w:id="3996"/>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3997" w:name="_Toc21125277"/>
      <w:bookmarkStart w:id="3998" w:name="_Toc29768267"/>
      <w:bookmarkStart w:id="3999" w:name="_Toc36044709"/>
      <w:bookmarkStart w:id="4000" w:name="_Toc37230614"/>
      <w:bookmarkStart w:id="4001" w:name="_Toc45907757"/>
      <w:bookmarkStart w:id="4002" w:name="_Toc53181862"/>
      <w:bookmarkStart w:id="4003" w:name="_Toc61127674"/>
      <w:bookmarkStart w:id="4004" w:name="_Toc67054688"/>
      <w:bookmarkStart w:id="4005" w:name="_Toc67061686"/>
      <w:r w:rsidRPr="00090C64">
        <w:rPr>
          <w:lang w:eastAsia="sv-SE"/>
        </w:rPr>
        <w:t>7.6.3</w:t>
      </w:r>
      <w:r w:rsidRPr="00090C64">
        <w:rPr>
          <w:lang w:eastAsia="zh-CN"/>
        </w:rPr>
        <w:t>.</w:t>
      </w:r>
      <w:r w:rsidRPr="00090C64">
        <w:rPr>
          <w:lang w:eastAsia="sv-SE"/>
        </w:rPr>
        <w:t>4</w:t>
      </w:r>
      <w:r w:rsidRPr="00090C64">
        <w:rPr>
          <w:lang w:eastAsia="sv-SE"/>
        </w:rPr>
        <w:tab/>
        <w:t>Method of test</w:t>
      </w:r>
      <w:bookmarkEnd w:id="3997"/>
      <w:bookmarkEnd w:id="3998"/>
      <w:bookmarkEnd w:id="3999"/>
      <w:bookmarkEnd w:id="4000"/>
      <w:bookmarkEnd w:id="4001"/>
      <w:bookmarkEnd w:id="4002"/>
      <w:bookmarkEnd w:id="4003"/>
      <w:bookmarkEnd w:id="4004"/>
      <w:bookmarkEnd w:id="4005"/>
    </w:p>
    <w:p w14:paraId="11832520" w14:textId="77777777" w:rsidR="00D57C09" w:rsidRPr="00090C64" w:rsidRDefault="00D57C09" w:rsidP="00D57C09">
      <w:pPr>
        <w:pStyle w:val="Heading5"/>
        <w:rPr>
          <w:lang w:eastAsia="sv-SE"/>
        </w:rPr>
      </w:pPr>
      <w:bookmarkStart w:id="4006" w:name="_Toc21125278"/>
      <w:bookmarkStart w:id="4007" w:name="_Toc29768268"/>
      <w:bookmarkStart w:id="4008" w:name="_Toc36044710"/>
      <w:bookmarkStart w:id="4009" w:name="_Toc37230615"/>
      <w:bookmarkStart w:id="4010" w:name="_Toc45907758"/>
      <w:bookmarkStart w:id="4011" w:name="_Toc53181863"/>
      <w:bookmarkStart w:id="4012" w:name="_Toc61127675"/>
      <w:bookmarkStart w:id="4013" w:name="_Toc67054689"/>
      <w:bookmarkStart w:id="4014" w:name="_Toc67061687"/>
      <w:r w:rsidRPr="00090C64">
        <w:rPr>
          <w:lang w:eastAsia="sv-SE"/>
        </w:rPr>
        <w:t>7.6.3.4.1</w:t>
      </w:r>
      <w:r w:rsidRPr="00090C64">
        <w:rPr>
          <w:lang w:eastAsia="sv-SE"/>
        </w:rPr>
        <w:tab/>
        <w:t>Initial conditions</w:t>
      </w:r>
      <w:bookmarkEnd w:id="4006"/>
      <w:bookmarkEnd w:id="4007"/>
      <w:bookmarkEnd w:id="4008"/>
      <w:bookmarkEnd w:id="4009"/>
      <w:bookmarkEnd w:id="4010"/>
      <w:bookmarkEnd w:id="4011"/>
      <w:bookmarkEnd w:id="4012"/>
      <w:bookmarkEnd w:id="4013"/>
      <w:bookmarkEnd w:id="40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4015" w:name="_Toc21125279"/>
      <w:bookmarkStart w:id="4016" w:name="_Toc29768269"/>
      <w:bookmarkStart w:id="4017" w:name="_Toc36044711"/>
      <w:bookmarkStart w:id="4018" w:name="_Toc37230616"/>
      <w:bookmarkStart w:id="4019" w:name="_Toc45907759"/>
      <w:bookmarkStart w:id="4020" w:name="_Toc53181864"/>
      <w:bookmarkStart w:id="4021" w:name="_Toc61127676"/>
      <w:bookmarkStart w:id="4022" w:name="_Toc67054690"/>
      <w:bookmarkStart w:id="4023" w:name="_Toc67061688"/>
      <w:r w:rsidRPr="00090C64">
        <w:rPr>
          <w:lang w:eastAsia="sv-SE"/>
        </w:rPr>
        <w:t>7.6.3.4.2</w:t>
      </w:r>
      <w:r w:rsidRPr="00090C64">
        <w:rPr>
          <w:lang w:eastAsia="sv-SE"/>
        </w:rPr>
        <w:tab/>
        <w:t>Procedure</w:t>
      </w:r>
      <w:bookmarkEnd w:id="4015"/>
      <w:bookmarkEnd w:id="4016"/>
      <w:bookmarkEnd w:id="4017"/>
      <w:bookmarkEnd w:id="4018"/>
      <w:bookmarkEnd w:id="4019"/>
      <w:bookmarkEnd w:id="4020"/>
      <w:bookmarkEnd w:id="4021"/>
      <w:bookmarkEnd w:id="4022"/>
      <w:bookmarkEnd w:id="402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4024" w:name="_Toc21125280"/>
      <w:bookmarkStart w:id="4025" w:name="_Toc29768270"/>
      <w:bookmarkStart w:id="4026" w:name="_Toc36044712"/>
      <w:bookmarkStart w:id="4027" w:name="_Toc37230617"/>
      <w:bookmarkStart w:id="4028" w:name="_Toc45907760"/>
      <w:bookmarkStart w:id="4029" w:name="_Toc53181865"/>
      <w:bookmarkStart w:id="4030" w:name="_Toc61127677"/>
      <w:bookmarkStart w:id="4031" w:name="_Toc67054691"/>
      <w:bookmarkStart w:id="4032" w:name="_Toc67061689"/>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4024"/>
      <w:bookmarkEnd w:id="4025"/>
      <w:bookmarkEnd w:id="4026"/>
      <w:bookmarkEnd w:id="4027"/>
      <w:bookmarkEnd w:id="4028"/>
      <w:bookmarkEnd w:id="4029"/>
      <w:bookmarkEnd w:id="4030"/>
      <w:bookmarkEnd w:id="4031"/>
      <w:bookmarkEnd w:id="4032"/>
    </w:p>
    <w:p w14:paraId="7AFD7A0A" w14:textId="77777777" w:rsidR="00D57C09" w:rsidRPr="00090C64" w:rsidRDefault="00D57C09" w:rsidP="005D2715">
      <w:pPr>
        <w:pStyle w:val="Heading5"/>
        <w:rPr>
          <w:lang w:eastAsia="sv-SE"/>
        </w:rPr>
      </w:pPr>
      <w:bookmarkStart w:id="4033" w:name="_Toc61127678"/>
      <w:bookmarkStart w:id="4034" w:name="_Toc67054692"/>
      <w:bookmarkStart w:id="4035" w:name="_Toc67061690"/>
      <w:r w:rsidRPr="00090C64">
        <w:rPr>
          <w:lang w:eastAsia="sv-SE"/>
        </w:rPr>
        <w:t>7.6.3.5.1</w:t>
      </w:r>
      <w:r w:rsidRPr="00090C64">
        <w:rPr>
          <w:lang w:eastAsia="sv-SE"/>
        </w:rPr>
        <w:tab/>
        <w:t>MSR operation</w:t>
      </w:r>
      <w:bookmarkEnd w:id="4033"/>
      <w:bookmarkEnd w:id="4034"/>
      <w:bookmarkEnd w:id="4035"/>
    </w:p>
    <w:p w14:paraId="693FD761" w14:textId="77777777" w:rsidR="00D57C09" w:rsidRPr="00090C64" w:rsidRDefault="00D57C09" w:rsidP="00D57C09">
      <w:bookmarkStart w:id="403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4036"/>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4037" w:name="_Hlk513205215"/>
      <w:r w:rsidRPr="00090C64">
        <w:rPr>
          <w:rFonts w:cs="v5.0.0"/>
        </w:rPr>
        <w:t>7.6.3.5.1-1</w:t>
      </w:r>
      <w:bookmarkEnd w:id="4037"/>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4038" w:name="_Hlk503527423"/>
      <w:r w:rsidRPr="00C330E2">
        <w:rPr>
          <w:rFonts w:eastAsia="Osaka"/>
        </w:rPr>
        <w:t>7.6.3.5.1-1</w:t>
      </w:r>
      <w:bookmarkEnd w:id="4038"/>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554118">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554118">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554118">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554118">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554118">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554118">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554118">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554118">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554118">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554118">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554118">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554118">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554118">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554118">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554118">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554118">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554118">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554118">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554118">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554118">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554118">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554118">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554118">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554118">
        <w:trPr>
          <w:gridAfter w:val="1"/>
          <w:wAfter w:w="10" w:type="dxa"/>
          <w:cantSplit/>
          <w:jc w:val="center"/>
        </w:trPr>
        <w:tc>
          <w:tcPr>
            <w:tcW w:w="1918" w:type="dxa"/>
          </w:tcPr>
          <w:p w14:paraId="148942E8" w14:textId="77777777" w:rsidR="00D57C09" w:rsidRPr="00090C64" w:rsidRDefault="00D57C09" w:rsidP="004E35B1">
            <w:pPr>
              <w:pStyle w:val="TAL"/>
            </w:pPr>
            <w:r w:rsidRPr="00090C64">
              <w:lastRenderedPageBreak/>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554118">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554118">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554118">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554118">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554118">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554118">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554118">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554118">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554118">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554118">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554118">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554118">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554118">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554118">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554118">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554118">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554118">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554118">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554118">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554118">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554118">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554118">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554118">
        <w:trPr>
          <w:gridAfter w:val="1"/>
          <w:wAfter w:w="10" w:type="dxa"/>
          <w:cantSplit/>
          <w:jc w:val="center"/>
        </w:trPr>
        <w:tc>
          <w:tcPr>
            <w:tcW w:w="1918" w:type="dxa"/>
          </w:tcPr>
          <w:p w14:paraId="79F71605" w14:textId="77777777" w:rsidR="00D57C09" w:rsidRPr="00090C64" w:rsidRDefault="00D57C09" w:rsidP="004E35B1">
            <w:pPr>
              <w:pStyle w:val="TAL"/>
            </w:pPr>
            <w:r w:rsidRPr="00090C64">
              <w:lastRenderedPageBreak/>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554118">
        <w:trPr>
          <w:gridAfter w:val="1"/>
          <w:wAfter w:w="10" w:type="dxa"/>
          <w:cantSplit/>
          <w:jc w:val="center"/>
        </w:trPr>
        <w:tc>
          <w:tcPr>
            <w:tcW w:w="1918" w:type="dxa"/>
          </w:tcPr>
          <w:p w14:paraId="0B781AD0" w14:textId="77777777" w:rsidR="00D57C09" w:rsidRPr="00090C64" w:rsidRDefault="00D57C09" w:rsidP="004E35B1">
            <w:pPr>
              <w:pStyle w:val="TAL"/>
            </w:pPr>
            <w:r w:rsidRPr="00090C64">
              <w:t>E-UTRA Band 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554118">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554118">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554118">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554118">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554118">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554118">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554118">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554118">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554118">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554118">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554118">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554118">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554118">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554118">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554118">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554118">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554118">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554118">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554118">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554118">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554118">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554118">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554118">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554118">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554118">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554118">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554118">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554118">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5B7335E" w14:textId="77777777" w:rsidTr="00554118">
        <w:trPr>
          <w:cantSplit/>
          <w:jc w:val="center"/>
        </w:trPr>
        <w:tc>
          <w:tcPr>
            <w:tcW w:w="9803" w:type="dxa"/>
            <w:gridSpan w:val="8"/>
          </w:tcPr>
          <w:p w14:paraId="109D29F8" w14:textId="71820429"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4039" w:name="_Toc61127679"/>
      <w:bookmarkStart w:id="4040" w:name="_Toc67054693"/>
      <w:bookmarkStart w:id="4041" w:name="_Toc67061691"/>
      <w:r w:rsidRPr="00090C64">
        <w:rPr>
          <w:lang w:eastAsia="sv-SE"/>
        </w:rPr>
        <w:t>7.6.3.5.2</w:t>
      </w:r>
      <w:r w:rsidRPr="00090C64">
        <w:rPr>
          <w:lang w:eastAsia="sv-SE"/>
        </w:rPr>
        <w:tab/>
        <w:t>Single RAT UTRA FDD operation</w:t>
      </w:r>
      <w:bookmarkEnd w:id="4039"/>
      <w:bookmarkEnd w:id="4040"/>
      <w:bookmarkEnd w:id="4041"/>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554118">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554118">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554118">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554118">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554118">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554118">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554118">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554118">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554118">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554118">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554118">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554118">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554118">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554118">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554118">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554118">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554118">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554118">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554118">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554118">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554118">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554118">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554118">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554118">
        <w:trPr>
          <w:gridAfter w:val="1"/>
          <w:wAfter w:w="10" w:type="dxa"/>
          <w:cantSplit/>
          <w:jc w:val="center"/>
        </w:trPr>
        <w:tc>
          <w:tcPr>
            <w:tcW w:w="1918" w:type="dxa"/>
          </w:tcPr>
          <w:p w14:paraId="37E87124" w14:textId="77777777" w:rsidR="00D57C09" w:rsidRPr="00090C64" w:rsidRDefault="00D57C09" w:rsidP="004F0B4B">
            <w:pPr>
              <w:pStyle w:val="TAL"/>
            </w:pPr>
            <w:r w:rsidRPr="00090C64">
              <w:lastRenderedPageBreak/>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554118">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554118">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554118">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554118">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554118">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554118">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554118">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554118">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554118">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554118">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554118">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554118">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554118">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554118">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554118">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554118">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554118">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554118">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554118">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554118">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554118">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554118">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554118">
        <w:trPr>
          <w:gridAfter w:val="1"/>
          <w:wAfter w:w="10" w:type="dxa"/>
          <w:cantSplit/>
          <w:jc w:val="center"/>
        </w:trPr>
        <w:tc>
          <w:tcPr>
            <w:tcW w:w="1918" w:type="dxa"/>
          </w:tcPr>
          <w:p w14:paraId="638320A0" w14:textId="77777777" w:rsidR="00D57C09" w:rsidRPr="00090C64" w:rsidRDefault="00D57C09" w:rsidP="004F0B4B">
            <w:pPr>
              <w:pStyle w:val="TAL"/>
            </w:pPr>
            <w:r w:rsidRPr="00090C64">
              <w:lastRenderedPageBreak/>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554118">
        <w:trPr>
          <w:gridAfter w:val="1"/>
          <w:wAfter w:w="10" w:type="dxa"/>
          <w:cantSplit/>
          <w:jc w:val="center"/>
        </w:trPr>
        <w:tc>
          <w:tcPr>
            <w:tcW w:w="1918" w:type="dxa"/>
          </w:tcPr>
          <w:p w14:paraId="15C43B86" w14:textId="77777777" w:rsidR="00D57C09" w:rsidRPr="00090C64" w:rsidRDefault="00D57C09" w:rsidP="004F0B4B">
            <w:pPr>
              <w:pStyle w:val="TAL"/>
            </w:pPr>
            <w:r w:rsidRPr="00090C64">
              <w:t>E-UTRA Band 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554118">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554118">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554118">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554118">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554118">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554118">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554118">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554118">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554118">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554118">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554118">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554118">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554118">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554118">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554118">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554118">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554118">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554118">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554118">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554118">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554118">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554118">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554118">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554118">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554118">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554118">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554118">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554118">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BDB49E0" w14:textId="77777777" w:rsidTr="00554118">
        <w:trPr>
          <w:cantSplit/>
          <w:jc w:val="center"/>
        </w:trPr>
        <w:tc>
          <w:tcPr>
            <w:tcW w:w="9803" w:type="dxa"/>
            <w:gridSpan w:val="8"/>
          </w:tcPr>
          <w:p w14:paraId="507EE3B5" w14:textId="2849A917"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4042" w:name="_Toc61127680"/>
      <w:bookmarkStart w:id="4043" w:name="_Toc67054694"/>
      <w:bookmarkStart w:id="4044" w:name="_Toc67061692"/>
      <w:r w:rsidRPr="00090C64">
        <w:rPr>
          <w:lang w:eastAsia="sv-SE"/>
        </w:rPr>
        <w:t>7.6.3.5.3</w:t>
      </w:r>
      <w:r w:rsidRPr="00090C64">
        <w:rPr>
          <w:lang w:eastAsia="sv-SE"/>
        </w:rPr>
        <w:tab/>
        <w:t>Single RAT E-UTRA operation</w:t>
      </w:r>
      <w:bookmarkEnd w:id="4042"/>
      <w:bookmarkEnd w:id="4043"/>
      <w:bookmarkEnd w:id="4044"/>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554118">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554118">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554118">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554118">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554118">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554118">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554118">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554118">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554118">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554118">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554118">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554118">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554118">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554118">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554118">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554118">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554118">
        <w:trPr>
          <w:gridAfter w:val="1"/>
          <w:wAfter w:w="10" w:type="dxa"/>
          <w:cantSplit/>
          <w:jc w:val="center"/>
        </w:trPr>
        <w:tc>
          <w:tcPr>
            <w:tcW w:w="1918" w:type="dxa"/>
          </w:tcPr>
          <w:p w14:paraId="6F6CD885" w14:textId="0D9A7B0C" w:rsidR="00D57C09" w:rsidRPr="00090C64" w:rsidRDefault="00D57C09" w:rsidP="004F0B4B">
            <w:pPr>
              <w:pStyle w:val="TAL"/>
            </w:pPr>
            <w:r w:rsidRPr="00090C64">
              <w:t>UTRA FDD Band XIIII or E-UTRA Band 13</w:t>
            </w:r>
            <w:r w:rsidR="00F06EAE">
              <w:t xml:space="preserve"> or NR band n13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554118">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554118">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554118">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554118">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554118">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554118">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554118">
        <w:trPr>
          <w:gridAfter w:val="1"/>
          <w:wAfter w:w="10" w:type="dxa"/>
          <w:cantSplit/>
          <w:jc w:val="center"/>
        </w:trPr>
        <w:tc>
          <w:tcPr>
            <w:tcW w:w="1918" w:type="dxa"/>
          </w:tcPr>
          <w:p w14:paraId="561DE94F" w14:textId="77777777" w:rsidR="00D57C09" w:rsidRPr="00090C64" w:rsidRDefault="00D57C09" w:rsidP="004F0B4B">
            <w:pPr>
              <w:pStyle w:val="TAL"/>
            </w:pPr>
            <w:r w:rsidRPr="00090C64">
              <w:lastRenderedPageBreak/>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554118">
        <w:trPr>
          <w:gridAfter w:val="1"/>
          <w:wAfter w:w="10" w:type="dxa"/>
          <w:cantSplit/>
          <w:jc w:val="center"/>
        </w:trPr>
        <w:tc>
          <w:tcPr>
            <w:tcW w:w="1918" w:type="dxa"/>
          </w:tcPr>
          <w:p w14:paraId="558AE545" w14:textId="77777777" w:rsidR="00D57C09" w:rsidRPr="00090C64" w:rsidRDefault="00D57C09" w:rsidP="004F0B4B">
            <w:pPr>
              <w:pStyle w:val="TAL"/>
            </w:pPr>
            <w:r w:rsidRPr="00090C64">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554118">
        <w:trPr>
          <w:gridAfter w:val="1"/>
          <w:wAfter w:w="10" w:type="dxa"/>
          <w:cantSplit/>
          <w:jc w:val="center"/>
        </w:trPr>
        <w:tc>
          <w:tcPr>
            <w:tcW w:w="1918" w:type="dxa"/>
          </w:tcPr>
          <w:p w14:paraId="6EB23EDB" w14:textId="25D65617" w:rsidR="00D57C09" w:rsidRPr="00090C64" w:rsidRDefault="009C13C7" w:rsidP="004F0B4B">
            <w:pPr>
              <w:pStyle w:val="TAL"/>
            </w:pPr>
            <w:r w:rsidRPr="00090C64">
              <w:t>E-UTRA Band 24</w:t>
            </w:r>
            <w:r>
              <w:rPr>
                <w:rFonts w:cs="Arial"/>
              </w:rPr>
              <w:t xml:space="preserve"> or NR band n24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554118">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554118">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554118">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554118">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554118">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554118">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554118">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554118">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554118">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554118">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554118">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554118">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554118">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554118">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554118">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554118">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554118">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554118">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554118">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554118">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554118">
        <w:trPr>
          <w:gridAfter w:val="1"/>
          <w:wAfter w:w="10" w:type="dxa"/>
          <w:cantSplit/>
          <w:jc w:val="center"/>
        </w:trPr>
        <w:tc>
          <w:tcPr>
            <w:tcW w:w="1918" w:type="dxa"/>
          </w:tcPr>
          <w:p w14:paraId="5627DE83" w14:textId="77777777" w:rsidR="00D57C09" w:rsidRPr="00090C64" w:rsidRDefault="00D57C09" w:rsidP="004F0B4B">
            <w:pPr>
              <w:pStyle w:val="TAL"/>
            </w:pPr>
            <w:r w:rsidRPr="00090C64">
              <w:lastRenderedPageBreak/>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554118">
        <w:trPr>
          <w:gridAfter w:val="1"/>
          <w:wAfter w:w="10" w:type="dxa"/>
          <w:cantSplit/>
          <w:jc w:val="center"/>
        </w:trPr>
        <w:tc>
          <w:tcPr>
            <w:tcW w:w="1918" w:type="dxa"/>
          </w:tcPr>
          <w:p w14:paraId="52EE3742" w14:textId="77777777" w:rsidR="00D57C09" w:rsidRPr="00090C64" w:rsidRDefault="00D57C09" w:rsidP="004F0B4B">
            <w:pPr>
              <w:pStyle w:val="TAL"/>
            </w:pPr>
            <w:r w:rsidRPr="00090C64">
              <w:t>E-UTRA Band 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554118">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554118">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554118">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554118">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554118">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554118">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554118">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554118">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554118">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554118">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554118">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554118">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554118">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554118">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554118">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554118">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554118">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554118">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554118">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554118">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554118">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554118">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554118">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554118">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554118">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554118">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554118">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554118">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9A92F76" w14:textId="77777777" w:rsidTr="00554118">
        <w:trPr>
          <w:cantSplit/>
          <w:jc w:val="center"/>
        </w:trPr>
        <w:tc>
          <w:tcPr>
            <w:tcW w:w="9803" w:type="dxa"/>
            <w:gridSpan w:val="8"/>
          </w:tcPr>
          <w:p w14:paraId="12875C18" w14:textId="66192482"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4045" w:name="_Toc21125281"/>
      <w:bookmarkStart w:id="4046" w:name="_Toc29768271"/>
      <w:bookmarkStart w:id="4047" w:name="_Toc36044713"/>
      <w:bookmarkStart w:id="4048" w:name="_Toc37230618"/>
      <w:bookmarkStart w:id="4049" w:name="_Toc45907761"/>
      <w:bookmarkStart w:id="4050" w:name="_Toc53181866"/>
      <w:bookmarkStart w:id="4051" w:name="_Toc61127681"/>
      <w:bookmarkStart w:id="4052" w:name="_Toc67054695"/>
      <w:bookmarkStart w:id="4053" w:name="_Toc67061693"/>
      <w:r w:rsidRPr="00090C64">
        <w:t>7.7</w:t>
      </w:r>
      <w:r w:rsidRPr="00090C64">
        <w:tab/>
        <w:t>OTA Receiver spurious emissions</w:t>
      </w:r>
      <w:bookmarkEnd w:id="4045"/>
      <w:bookmarkEnd w:id="4046"/>
      <w:bookmarkEnd w:id="4047"/>
      <w:bookmarkEnd w:id="4048"/>
      <w:bookmarkEnd w:id="4049"/>
      <w:bookmarkEnd w:id="4050"/>
      <w:bookmarkEnd w:id="4051"/>
      <w:bookmarkEnd w:id="4052"/>
      <w:bookmarkEnd w:id="4053"/>
    </w:p>
    <w:p w14:paraId="68725EB4" w14:textId="77777777" w:rsidR="00D57C09" w:rsidRPr="00090C64" w:rsidRDefault="00D57C09" w:rsidP="00D57C09">
      <w:pPr>
        <w:pStyle w:val="Heading3"/>
        <w:rPr>
          <w:lang w:eastAsia="sv-SE"/>
        </w:rPr>
      </w:pPr>
      <w:bookmarkStart w:id="4054" w:name="_Toc21125282"/>
      <w:bookmarkStart w:id="4055" w:name="_Toc29768272"/>
      <w:bookmarkStart w:id="4056" w:name="_Toc36044714"/>
      <w:bookmarkStart w:id="4057" w:name="_Toc37230619"/>
      <w:bookmarkStart w:id="4058" w:name="_Toc45907762"/>
      <w:bookmarkStart w:id="4059" w:name="_Toc53181867"/>
      <w:bookmarkStart w:id="4060" w:name="_Toc61127682"/>
      <w:bookmarkStart w:id="4061" w:name="_Toc67054696"/>
      <w:bookmarkStart w:id="4062" w:name="_Toc67061694"/>
      <w:r w:rsidRPr="00090C64">
        <w:rPr>
          <w:lang w:eastAsia="sv-SE"/>
        </w:rPr>
        <w:t>7.7.1</w:t>
      </w:r>
      <w:r w:rsidRPr="00090C64">
        <w:rPr>
          <w:lang w:eastAsia="sv-SE"/>
        </w:rPr>
        <w:tab/>
        <w:t>Definition and applicability</w:t>
      </w:r>
      <w:bookmarkEnd w:id="4054"/>
      <w:bookmarkEnd w:id="4055"/>
      <w:bookmarkEnd w:id="4056"/>
      <w:bookmarkEnd w:id="4057"/>
      <w:bookmarkEnd w:id="4058"/>
      <w:bookmarkEnd w:id="4059"/>
      <w:bookmarkEnd w:id="4060"/>
      <w:bookmarkEnd w:id="4061"/>
      <w:bookmarkEnd w:id="4062"/>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4063" w:name="_Toc21125283"/>
      <w:bookmarkStart w:id="4064" w:name="_Toc29768273"/>
      <w:bookmarkStart w:id="4065" w:name="_Toc36044715"/>
      <w:bookmarkStart w:id="4066" w:name="_Toc37230620"/>
      <w:bookmarkStart w:id="4067" w:name="_Toc45907763"/>
      <w:bookmarkStart w:id="4068" w:name="_Toc53181868"/>
      <w:bookmarkStart w:id="4069" w:name="_Toc61127683"/>
      <w:bookmarkStart w:id="4070" w:name="_Toc67054697"/>
      <w:bookmarkStart w:id="4071" w:name="_Toc67061695"/>
      <w:r w:rsidRPr="00090C64">
        <w:rPr>
          <w:lang w:eastAsia="sv-SE"/>
        </w:rPr>
        <w:t>7.7.2</w:t>
      </w:r>
      <w:r w:rsidRPr="00090C64">
        <w:rPr>
          <w:lang w:eastAsia="sv-SE"/>
        </w:rPr>
        <w:tab/>
        <w:t>Minimum Requirement</w:t>
      </w:r>
      <w:bookmarkEnd w:id="4063"/>
      <w:bookmarkEnd w:id="4064"/>
      <w:bookmarkEnd w:id="4065"/>
      <w:bookmarkEnd w:id="4066"/>
      <w:bookmarkEnd w:id="4067"/>
      <w:bookmarkEnd w:id="4068"/>
      <w:bookmarkEnd w:id="4069"/>
      <w:bookmarkEnd w:id="4070"/>
      <w:bookmarkEnd w:id="4071"/>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4072" w:name="_Toc21125284"/>
      <w:bookmarkStart w:id="4073" w:name="_Toc29768274"/>
      <w:bookmarkStart w:id="4074" w:name="_Toc36044716"/>
      <w:bookmarkStart w:id="4075" w:name="_Toc37230621"/>
      <w:bookmarkStart w:id="4076" w:name="_Toc45907764"/>
      <w:bookmarkStart w:id="4077" w:name="_Toc53181869"/>
      <w:bookmarkStart w:id="4078" w:name="_Toc61127684"/>
      <w:bookmarkStart w:id="4079" w:name="_Toc67054698"/>
      <w:bookmarkStart w:id="4080" w:name="_Toc67061696"/>
      <w:r w:rsidRPr="00090C64">
        <w:rPr>
          <w:lang w:eastAsia="sv-SE"/>
        </w:rPr>
        <w:t>7.7.3</w:t>
      </w:r>
      <w:r w:rsidRPr="00090C64">
        <w:rPr>
          <w:lang w:eastAsia="sv-SE"/>
        </w:rPr>
        <w:tab/>
        <w:t>Test purpose</w:t>
      </w:r>
      <w:bookmarkEnd w:id="4072"/>
      <w:bookmarkEnd w:id="4073"/>
      <w:bookmarkEnd w:id="4074"/>
      <w:bookmarkEnd w:id="4075"/>
      <w:bookmarkEnd w:id="4076"/>
      <w:bookmarkEnd w:id="4077"/>
      <w:bookmarkEnd w:id="4078"/>
      <w:bookmarkEnd w:id="4079"/>
      <w:bookmarkEnd w:id="4080"/>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4081" w:name="_Toc21125285"/>
      <w:bookmarkStart w:id="4082" w:name="_Toc29768275"/>
      <w:bookmarkStart w:id="4083" w:name="_Toc36044717"/>
      <w:bookmarkStart w:id="4084" w:name="_Toc37230622"/>
      <w:bookmarkStart w:id="4085" w:name="_Toc45907765"/>
      <w:bookmarkStart w:id="4086" w:name="_Toc53181870"/>
      <w:bookmarkStart w:id="4087" w:name="_Toc61127685"/>
      <w:bookmarkStart w:id="4088" w:name="_Toc67054699"/>
      <w:bookmarkStart w:id="4089" w:name="_Toc67061697"/>
      <w:r w:rsidRPr="00090C64">
        <w:rPr>
          <w:lang w:eastAsia="sv-SE"/>
        </w:rPr>
        <w:t>7.7</w:t>
      </w:r>
      <w:r w:rsidRPr="00090C64">
        <w:rPr>
          <w:lang w:eastAsia="zh-CN"/>
        </w:rPr>
        <w:t>.</w:t>
      </w:r>
      <w:r w:rsidRPr="00090C64">
        <w:rPr>
          <w:lang w:eastAsia="sv-SE"/>
        </w:rPr>
        <w:t>4</w:t>
      </w:r>
      <w:r w:rsidRPr="00090C64">
        <w:rPr>
          <w:lang w:eastAsia="sv-SE"/>
        </w:rPr>
        <w:tab/>
        <w:t>Method of test</w:t>
      </w:r>
      <w:bookmarkEnd w:id="4081"/>
      <w:bookmarkEnd w:id="4082"/>
      <w:bookmarkEnd w:id="4083"/>
      <w:bookmarkEnd w:id="4084"/>
      <w:bookmarkEnd w:id="4085"/>
      <w:bookmarkEnd w:id="4086"/>
      <w:bookmarkEnd w:id="4087"/>
      <w:bookmarkEnd w:id="4088"/>
      <w:bookmarkEnd w:id="4089"/>
    </w:p>
    <w:p w14:paraId="108F9015" w14:textId="77777777" w:rsidR="00D57C09" w:rsidRPr="00090C64" w:rsidRDefault="00D57C09" w:rsidP="00D57C09">
      <w:pPr>
        <w:pStyle w:val="Heading4"/>
        <w:rPr>
          <w:lang w:eastAsia="sv-SE"/>
        </w:rPr>
      </w:pPr>
      <w:bookmarkStart w:id="4090" w:name="_Toc21125286"/>
      <w:bookmarkStart w:id="4091" w:name="_Toc29768276"/>
      <w:bookmarkStart w:id="4092" w:name="_Toc36044718"/>
      <w:bookmarkStart w:id="4093" w:name="_Toc37230623"/>
      <w:bookmarkStart w:id="4094" w:name="_Toc45907766"/>
      <w:bookmarkStart w:id="4095" w:name="_Toc53181871"/>
      <w:bookmarkStart w:id="4096" w:name="_Toc61127686"/>
      <w:bookmarkStart w:id="4097" w:name="_Toc67054700"/>
      <w:bookmarkStart w:id="4098" w:name="_Toc67061698"/>
      <w:r w:rsidRPr="00090C64">
        <w:rPr>
          <w:lang w:eastAsia="sv-SE"/>
        </w:rPr>
        <w:t>7.7.4.1</w:t>
      </w:r>
      <w:r w:rsidRPr="00090C64">
        <w:rPr>
          <w:lang w:eastAsia="sv-SE"/>
        </w:rPr>
        <w:tab/>
        <w:t>Initial conditions</w:t>
      </w:r>
      <w:bookmarkEnd w:id="4090"/>
      <w:bookmarkEnd w:id="4091"/>
      <w:bookmarkEnd w:id="4092"/>
      <w:bookmarkEnd w:id="4093"/>
      <w:bookmarkEnd w:id="4094"/>
      <w:bookmarkEnd w:id="4095"/>
      <w:bookmarkEnd w:id="4096"/>
      <w:bookmarkEnd w:id="4097"/>
      <w:bookmarkEnd w:id="4098"/>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4099" w:name="_Toc21125287"/>
      <w:bookmarkStart w:id="4100" w:name="_Toc29768277"/>
      <w:bookmarkStart w:id="4101" w:name="_Toc36044719"/>
      <w:bookmarkStart w:id="4102" w:name="_Toc37230624"/>
      <w:bookmarkStart w:id="4103" w:name="_Toc45907767"/>
      <w:bookmarkStart w:id="4104" w:name="_Toc53181872"/>
      <w:bookmarkStart w:id="4105" w:name="_Toc61127687"/>
      <w:bookmarkStart w:id="4106" w:name="_Toc67054701"/>
      <w:bookmarkStart w:id="4107" w:name="_Toc67061699"/>
      <w:r w:rsidRPr="00090C64">
        <w:rPr>
          <w:lang w:eastAsia="sv-SE"/>
        </w:rPr>
        <w:t>7.7.4.2</w:t>
      </w:r>
      <w:r w:rsidRPr="00090C64">
        <w:rPr>
          <w:lang w:eastAsia="sv-SE"/>
        </w:rPr>
        <w:tab/>
        <w:t>Procedure</w:t>
      </w:r>
      <w:bookmarkEnd w:id="4099"/>
      <w:bookmarkEnd w:id="4100"/>
      <w:bookmarkEnd w:id="4101"/>
      <w:bookmarkEnd w:id="4102"/>
      <w:bookmarkEnd w:id="4103"/>
      <w:bookmarkEnd w:id="4104"/>
      <w:bookmarkEnd w:id="4105"/>
      <w:bookmarkEnd w:id="4106"/>
      <w:bookmarkEnd w:id="4107"/>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4108" w:name="_Toc21125288"/>
      <w:bookmarkStart w:id="4109" w:name="_Toc29768278"/>
      <w:bookmarkStart w:id="4110" w:name="_Toc36044720"/>
      <w:bookmarkStart w:id="4111" w:name="_Toc37230625"/>
      <w:bookmarkStart w:id="4112" w:name="_Toc45907768"/>
      <w:bookmarkStart w:id="4113" w:name="_Toc53181873"/>
      <w:bookmarkStart w:id="4114" w:name="_Toc61127688"/>
      <w:bookmarkStart w:id="4115" w:name="_Toc67054702"/>
      <w:bookmarkStart w:id="4116" w:name="_Toc67061700"/>
      <w:r w:rsidRPr="00090C64">
        <w:rPr>
          <w:lang w:eastAsia="sv-SE"/>
        </w:rPr>
        <w:t>7.7</w:t>
      </w:r>
      <w:r w:rsidRPr="00090C64">
        <w:rPr>
          <w:lang w:eastAsia="zh-CN"/>
        </w:rPr>
        <w:t>.</w:t>
      </w:r>
      <w:r w:rsidRPr="00090C64">
        <w:rPr>
          <w:lang w:eastAsia="sv-SE"/>
        </w:rPr>
        <w:t>5</w:t>
      </w:r>
      <w:r w:rsidRPr="00090C64">
        <w:rPr>
          <w:lang w:eastAsia="sv-SE"/>
        </w:rPr>
        <w:tab/>
        <w:t>Test Requirement</w:t>
      </w:r>
      <w:bookmarkEnd w:id="4108"/>
      <w:bookmarkEnd w:id="4109"/>
      <w:bookmarkEnd w:id="4110"/>
      <w:bookmarkEnd w:id="4111"/>
      <w:bookmarkEnd w:id="4112"/>
      <w:bookmarkEnd w:id="4113"/>
      <w:bookmarkEnd w:id="4114"/>
      <w:bookmarkEnd w:id="4115"/>
      <w:bookmarkEnd w:id="4116"/>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4117" w:name="_Toc21125289"/>
      <w:bookmarkStart w:id="4118" w:name="_Toc29768279"/>
      <w:bookmarkStart w:id="4119" w:name="_Toc36044721"/>
      <w:bookmarkStart w:id="4120" w:name="_Toc37230626"/>
      <w:bookmarkStart w:id="4121" w:name="_Toc45907769"/>
      <w:bookmarkStart w:id="4122" w:name="_Toc53181874"/>
      <w:bookmarkStart w:id="4123" w:name="_Toc61127689"/>
      <w:bookmarkStart w:id="4124" w:name="_Toc67054703"/>
      <w:bookmarkStart w:id="4125" w:name="_Toc67061701"/>
      <w:r w:rsidRPr="00090C64">
        <w:t>7.8</w:t>
      </w:r>
      <w:r w:rsidRPr="00090C64">
        <w:tab/>
        <w:t>OTA Receiver intermodulation</w:t>
      </w:r>
      <w:bookmarkEnd w:id="4117"/>
      <w:bookmarkEnd w:id="4118"/>
      <w:bookmarkEnd w:id="4119"/>
      <w:bookmarkEnd w:id="4120"/>
      <w:bookmarkEnd w:id="4121"/>
      <w:bookmarkEnd w:id="4122"/>
      <w:bookmarkEnd w:id="4123"/>
      <w:bookmarkEnd w:id="4124"/>
      <w:bookmarkEnd w:id="4125"/>
    </w:p>
    <w:p w14:paraId="1E86FFDD" w14:textId="77777777" w:rsidR="00D57C09" w:rsidRPr="00090C64" w:rsidRDefault="00D57C09" w:rsidP="00D57C09">
      <w:pPr>
        <w:pStyle w:val="Heading3"/>
        <w:rPr>
          <w:lang w:eastAsia="sv-SE"/>
        </w:rPr>
      </w:pPr>
      <w:bookmarkStart w:id="4126" w:name="_Toc21125290"/>
      <w:bookmarkStart w:id="4127" w:name="_Toc29768280"/>
      <w:bookmarkStart w:id="4128" w:name="_Toc36044722"/>
      <w:bookmarkStart w:id="4129" w:name="_Toc37230627"/>
      <w:bookmarkStart w:id="4130" w:name="_Toc45907770"/>
      <w:bookmarkStart w:id="4131" w:name="_Toc53181875"/>
      <w:bookmarkStart w:id="4132" w:name="_Toc61127690"/>
      <w:bookmarkStart w:id="4133" w:name="_Toc67054704"/>
      <w:bookmarkStart w:id="4134" w:name="_Toc67061702"/>
      <w:r w:rsidRPr="00090C64">
        <w:rPr>
          <w:lang w:eastAsia="sv-SE"/>
        </w:rPr>
        <w:t>7.8.1</w:t>
      </w:r>
      <w:r w:rsidRPr="00090C64">
        <w:rPr>
          <w:lang w:eastAsia="sv-SE"/>
        </w:rPr>
        <w:tab/>
        <w:t>Definition and applicability</w:t>
      </w:r>
      <w:bookmarkEnd w:id="4126"/>
      <w:bookmarkEnd w:id="4127"/>
      <w:bookmarkEnd w:id="4128"/>
      <w:bookmarkEnd w:id="4129"/>
      <w:bookmarkEnd w:id="4130"/>
      <w:bookmarkEnd w:id="4131"/>
      <w:bookmarkEnd w:id="4132"/>
      <w:bookmarkEnd w:id="4133"/>
      <w:bookmarkEnd w:id="4134"/>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4135" w:name="_Toc21125291"/>
      <w:bookmarkStart w:id="4136" w:name="_Toc29768281"/>
      <w:bookmarkStart w:id="4137" w:name="_Toc36044723"/>
      <w:bookmarkStart w:id="4138" w:name="_Toc37230628"/>
      <w:bookmarkStart w:id="4139" w:name="_Toc45907771"/>
      <w:bookmarkStart w:id="4140" w:name="_Toc53181876"/>
      <w:bookmarkStart w:id="4141" w:name="_Toc61127691"/>
      <w:bookmarkStart w:id="4142" w:name="_Toc67054705"/>
      <w:bookmarkStart w:id="4143" w:name="_Toc67061703"/>
      <w:r w:rsidRPr="00090C64">
        <w:rPr>
          <w:lang w:eastAsia="sv-SE"/>
        </w:rPr>
        <w:t>7.8.2</w:t>
      </w:r>
      <w:r w:rsidRPr="00090C64">
        <w:rPr>
          <w:lang w:eastAsia="sv-SE"/>
        </w:rPr>
        <w:tab/>
        <w:t>Minimum Requirement</w:t>
      </w:r>
      <w:bookmarkEnd w:id="4135"/>
      <w:bookmarkEnd w:id="4136"/>
      <w:bookmarkEnd w:id="4137"/>
      <w:bookmarkEnd w:id="4138"/>
      <w:bookmarkEnd w:id="4139"/>
      <w:bookmarkEnd w:id="4140"/>
      <w:bookmarkEnd w:id="4141"/>
      <w:bookmarkEnd w:id="4142"/>
      <w:bookmarkEnd w:id="4143"/>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4144" w:name="_Toc21125292"/>
      <w:bookmarkStart w:id="4145" w:name="_Toc29768282"/>
      <w:bookmarkStart w:id="4146" w:name="_Toc36044724"/>
      <w:bookmarkStart w:id="4147" w:name="_Toc37230629"/>
      <w:bookmarkStart w:id="4148" w:name="_Toc45907772"/>
      <w:bookmarkStart w:id="4149" w:name="_Toc53181877"/>
      <w:bookmarkStart w:id="4150" w:name="_Toc61127692"/>
      <w:bookmarkStart w:id="4151" w:name="_Toc67054706"/>
      <w:bookmarkStart w:id="4152" w:name="_Toc67061704"/>
      <w:r w:rsidRPr="00090C64">
        <w:rPr>
          <w:lang w:eastAsia="sv-SE"/>
        </w:rPr>
        <w:t>7.8.3</w:t>
      </w:r>
      <w:r w:rsidRPr="00090C64">
        <w:rPr>
          <w:lang w:eastAsia="sv-SE"/>
        </w:rPr>
        <w:tab/>
        <w:t>Test purpose</w:t>
      </w:r>
      <w:bookmarkEnd w:id="4144"/>
      <w:bookmarkEnd w:id="4145"/>
      <w:bookmarkEnd w:id="4146"/>
      <w:bookmarkEnd w:id="4147"/>
      <w:bookmarkEnd w:id="4148"/>
      <w:bookmarkEnd w:id="4149"/>
      <w:bookmarkEnd w:id="4150"/>
      <w:bookmarkEnd w:id="4151"/>
      <w:bookmarkEnd w:id="4152"/>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4153" w:name="_Toc21125293"/>
      <w:bookmarkStart w:id="4154" w:name="_Toc29768283"/>
      <w:bookmarkStart w:id="4155" w:name="_Toc36044725"/>
      <w:bookmarkStart w:id="4156" w:name="_Toc37230630"/>
      <w:bookmarkStart w:id="4157" w:name="_Toc45907773"/>
      <w:bookmarkStart w:id="4158" w:name="_Toc53181878"/>
      <w:bookmarkStart w:id="4159" w:name="_Toc61127693"/>
      <w:bookmarkStart w:id="4160" w:name="_Toc67054707"/>
      <w:bookmarkStart w:id="4161" w:name="_Toc67061705"/>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4153"/>
      <w:bookmarkEnd w:id="4154"/>
      <w:bookmarkEnd w:id="4155"/>
      <w:bookmarkEnd w:id="4156"/>
      <w:bookmarkEnd w:id="4157"/>
      <w:bookmarkEnd w:id="4158"/>
      <w:bookmarkEnd w:id="4159"/>
      <w:bookmarkEnd w:id="4160"/>
      <w:bookmarkEnd w:id="4161"/>
    </w:p>
    <w:p w14:paraId="748CF07A" w14:textId="77777777" w:rsidR="00D57C09" w:rsidRPr="00090C64" w:rsidRDefault="00D57C09" w:rsidP="00D57C09">
      <w:pPr>
        <w:pStyle w:val="Heading4"/>
        <w:tabs>
          <w:tab w:val="left" w:pos="6237"/>
        </w:tabs>
        <w:rPr>
          <w:lang w:eastAsia="sv-SE"/>
        </w:rPr>
      </w:pPr>
      <w:bookmarkStart w:id="4162" w:name="_Toc21125294"/>
      <w:bookmarkStart w:id="4163" w:name="_Toc29768284"/>
      <w:bookmarkStart w:id="4164" w:name="_Toc36044726"/>
      <w:bookmarkStart w:id="4165" w:name="_Toc37230631"/>
      <w:bookmarkStart w:id="4166" w:name="_Toc45907774"/>
      <w:bookmarkStart w:id="4167" w:name="_Toc53181879"/>
      <w:bookmarkStart w:id="4168" w:name="_Toc61127694"/>
      <w:bookmarkStart w:id="4169" w:name="_Toc67054708"/>
      <w:bookmarkStart w:id="4170" w:name="_Toc67061706"/>
      <w:r w:rsidRPr="00090C64">
        <w:rPr>
          <w:lang w:eastAsia="sv-SE"/>
        </w:rPr>
        <w:t>7.8.4.1</w:t>
      </w:r>
      <w:r w:rsidRPr="00090C64">
        <w:rPr>
          <w:lang w:eastAsia="sv-SE"/>
        </w:rPr>
        <w:tab/>
        <w:t>Initial conditions</w:t>
      </w:r>
      <w:bookmarkEnd w:id="4162"/>
      <w:bookmarkEnd w:id="4163"/>
      <w:bookmarkEnd w:id="4164"/>
      <w:bookmarkEnd w:id="4165"/>
      <w:bookmarkEnd w:id="4166"/>
      <w:bookmarkEnd w:id="4167"/>
      <w:bookmarkEnd w:id="4168"/>
      <w:bookmarkEnd w:id="4169"/>
      <w:bookmarkEnd w:id="4170"/>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4171" w:name="_Toc21125295"/>
      <w:bookmarkStart w:id="4172" w:name="_Toc29768285"/>
      <w:bookmarkStart w:id="4173" w:name="_Toc36044727"/>
      <w:bookmarkStart w:id="4174" w:name="_Toc37230632"/>
      <w:bookmarkStart w:id="4175" w:name="_Toc45907775"/>
      <w:bookmarkStart w:id="4176" w:name="_Toc53181880"/>
      <w:bookmarkStart w:id="4177" w:name="_Toc61127695"/>
      <w:bookmarkStart w:id="4178" w:name="_Toc67054709"/>
      <w:bookmarkStart w:id="4179" w:name="_Toc67061707"/>
      <w:r w:rsidRPr="00090C64">
        <w:rPr>
          <w:lang w:eastAsia="sv-SE"/>
        </w:rPr>
        <w:t>7.8.4.2</w:t>
      </w:r>
      <w:r w:rsidRPr="00090C64">
        <w:rPr>
          <w:lang w:eastAsia="sv-SE"/>
        </w:rPr>
        <w:tab/>
        <w:t>Procedure</w:t>
      </w:r>
      <w:bookmarkEnd w:id="4171"/>
      <w:bookmarkEnd w:id="4172"/>
      <w:bookmarkEnd w:id="4173"/>
      <w:bookmarkEnd w:id="4174"/>
      <w:bookmarkEnd w:id="4175"/>
      <w:bookmarkEnd w:id="4176"/>
      <w:bookmarkEnd w:id="4177"/>
      <w:bookmarkEnd w:id="4178"/>
      <w:bookmarkEnd w:id="4179"/>
    </w:p>
    <w:p w14:paraId="6A94D7A8" w14:textId="77777777" w:rsidR="00D57C09" w:rsidRPr="00090C64" w:rsidRDefault="00D57C09" w:rsidP="00D57C09">
      <w:pPr>
        <w:pStyle w:val="Heading5"/>
        <w:tabs>
          <w:tab w:val="left" w:pos="6237"/>
        </w:tabs>
      </w:pPr>
      <w:bookmarkStart w:id="4180" w:name="_Toc21125296"/>
      <w:bookmarkStart w:id="4181" w:name="_Toc29768286"/>
      <w:bookmarkStart w:id="4182" w:name="_Toc36044728"/>
      <w:bookmarkStart w:id="4183" w:name="_Toc37230633"/>
      <w:bookmarkStart w:id="4184" w:name="_Toc45907776"/>
      <w:bookmarkStart w:id="4185" w:name="_Toc53181881"/>
      <w:bookmarkStart w:id="4186" w:name="_Toc61127696"/>
      <w:bookmarkStart w:id="4187" w:name="_Toc67054710"/>
      <w:bookmarkStart w:id="4188" w:name="_Toc67061708"/>
      <w:r w:rsidRPr="00090C64">
        <w:t>7.8.4.2.1</w:t>
      </w:r>
      <w:r w:rsidRPr="00090C64">
        <w:tab/>
        <w:t>General procedure</w:t>
      </w:r>
      <w:bookmarkEnd w:id="4180"/>
      <w:bookmarkEnd w:id="4181"/>
      <w:bookmarkEnd w:id="4182"/>
      <w:bookmarkEnd w:id="4183"/>
      <w:bookmarkEnd w:id="4184"/>
      <w:bookmarkEnd w:id="4185"/>
      <w:bookmarkEnd w:id="4186"/>
      <w:bookmarkEnd w:id="4187"/>
      <w:bookmarkEnd w:id="4188"/>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4189" w:name="_Toc21125297"/>
      <w:bookmarkStart w:id="4190" w:name="_Toc29768287"/>
      <w:bookmarkStart w:id="4191" w:name="_Toc36044729"/>
      <w:bookmarkStart w:id="4192" w:name="_Toc37230634"/>
      <w:bookmarkStart w:id="4193" w:name="_Toc45907777"/>
      <w:bookmarkStart w:id="4194" w:name="_Toc53181882"/>
      <w:bookmarkStart w:id="4195" w:name="_Toc61127697"/>
      <w:bookmarkStart w:id="4196" w:name="_Toc67054711"/>
      <w:bookmarkStart w:id="4197" w:name="_Toc67061709"/>
      <w:r w:rsidRPr="00090C64">
        <w:t>7.8.4.2.2</w:t>
      </w:r>
      <w:r w:rsidRPr="00090C64">
        <w:tab/>
        <w:t>MSR operation</w:t>
      </w:r>
      <w:bookmarkEnd w:id="4189"/>
      <w:bookmarkEnd w:id="4190"/>
      <w:bookmarkEnd w:id="4191"/>
      <w:bookmarkEnd w:id="4192"/>
      <w:bookmarkEnd w:id="4193"/>
      <w:bookmarkEnd w:id="4194"/>
      <w:bookmarkEnd w:id="4195"/>
      <w:bookmarkEnd w:id="4196"/>
      <w:bookmarkEnd w:id="4197"/>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4198" w:name="_Toc21125298"/>
      <w:bookmarkStart w:id="4199" w:name="_Toc29768288"/>
      <w:bookmarkStart w:id="4200" w:name="_Toc36044730"/>
      <w:bookmarkStart w:id="4201" w:name="_Toc37230635"/>
      <w:bookmarkStart w:id="4202" w:name="_Toc45907778"/>
      <w:bookmarkStart w:id="4203" w:name="_Toc53181883"/>
      <w:bookmarkStart w:id="4204" w:name="_Toc61127698"/>
      <w:bookmarkStart w:id="4205" w:name="_Toc67054712"/>
      <w:bookmarkStart w:id="4206" w:name="_Toc67061710"/>
      <w:r w:rsidRPr="00090C64">
        <w:lastRenderedPageBreak/>
        <w:t>7.8.4.2.3</w:t>
      </w:r>
      <w:r w:rsidRPr="00090C64">
        <w:tab/>
        <w:t>Single RAT UTRA FDD operation</w:t>
      </w:r>
      <w:bookmarkEnd w:id="4198"/>
      <w:bookmarkEnd w:id="4199"/>
      <w:bookmarkEnd w:id="4200"/>
      <w:bookmarkEnd w:id="4201"/>
      <w:bookmarkEnd w:id="4202"/>
      <w:bookmarkEnd w:id="4203"/>
      <w:bookmarkEnd w:id="4204"/>
      <w:bookmarkEnd w:id="4205"/>
      <w:bookmarkEnd w:id="4206"/>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4207" w:name="_Toc21125299"/>
      <w:bookmarkStart w:id="4208" w:name="_Toc29768289"/>
      <w:bookmarkStart w:id="4209" w:name="_Toc36044731"/>
      <w:bookmarkStart w:id="4210" w:name="_Toc37230636"/>
      <w:bookmarkStart w:id="4211" w:name="_Toc45907779"/>
      <w:bookmarkStart w:id="4212" w:name="_Toc53181884"/>
      <w:bookmarkStart w:id="4213" w:name="_Toc61127699"/>
      <w:bookmarkStart w:id="4214" w:name="_Toc67054713"/>
      <w:bookmarkStart w:id="4215" w:name="_Toc67061711"/>
      <w:r w:rsidRPr="00090C64">
        <w:t>7.8.4.2.4</w:t>
      </w:r>
      <w:r w:rsidRPr="00090C64">
        <w:tab/>
        <w:t>Single RAT E-UTRA operation</w:t>
      </w:r>
      <w:bookmarkEnd w:id="4207"/>
      <w:bookmarkEnd w:id="4208"/>
      <w:bookmarkEnd w:id="4209"/>
      <w:bookmarkEnd w:id="4210"/>
      <w:bookmarkEnd w:id="4211"/>
      <w:bookmarkEnd w:id="4212"/>
      <w:bookmarkEnd w:id="4213"/>
      <w:bookmarkEnd w:id="4214"/>
      <w:bookmarkEnd w:id="4215"/>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4216" w:name="_Toc21125300"/>
      <w:bookmarkStart w:id="4217" w:name="_Toc29768290"/>
      <w:bookmarkStart w:id="4218" w:name="_Toc36044732"/>
      <w:bookmarkStart w:id="4219" w:name="_Toc37230637"/>
      <w:bookmarkStart w:id="4220" w:name="_Toc45907780"/>
      <w:bookmarkStart w:id="4221" w:name="_Toc53181885"/>
      <w:bookmarkStart w:id="4222" w:name="_Toc61127700"/>
      <w:bookmarkStart w:id="4223" w:name="_Toc67054714"/>
      <w:bookmarkStart w:id="4224" w:name="_Toc67061712"/>
      <w:r w:rsidRPr="00090C64">
        <w:rPr>
          <w:lang w:eastAsia="sv-SE"/>
        </w:rPr>
        <w:t>7.8</w:t>
      </w:r>
      <w:r w:rsidRPr="00090C64">
        <w:rPr>
          <w:lang w:eastAsia="zh-CN"/>
        </w:rPr>
        <w:t>.</w:t>
      </w:r>
      <w:r w:rsidRPr="00090C64">
        <w:rPr>
          <w:lang w:eastAsia="sv-SE"/>
        </w:rPr>
        <w:t>5</w:t>
      </w:r>
      <w:r w:rsidRPr="00090C64">
        <w:rPr>
          <w:lang w:eastAsia="sv-SE"/>
        </w:rPr>
        <w:tab/>
        <w:t>Test Requirement</w:t>
      </w:r>
      <w:bookmarkEnd w:id="4216"/>
      <w:bookmarkEnd w:id="4217"/>
      <w:bookmarkEnd w:id="4218"/>
      <w:bookmarkEnd w:id="4219"/>
      <w:bookmarkEnd w:id="4220"/>
      <w:bookmarkEnd w:id="4221"/>
      <w:bookmarkEnd w:id="4222"/>
      <w:bookmarkEnd w:id="4223"/>
      <w:bookmarkEnd w:id="4224"/>
    </w:p>
    <w:p w14:paraId="0A8CC0EB" w14:textId="77777777" w:rsidR="00D57C09" w:rsidRPr="00090C64" w:rsidRDefault="00D57C09" w:rsidP="00D57C09">
      <w:pPr>
        <w:pStyle w:val="Heading4"/>
      </w:pPr>
      <w:bookmarkStart w:id="4225" w:name="_Toc21125301"/>
      <w:bookmarkStart w:id="4226" w:name="_Toc29768291"/>
      <w:bookmarkStart w:id="4227" w:name="_Toc36044733"/>
      <w:bookmarkStart w:id="4228" w:name="_Toc37230638"/>
      <w:bookmarkStart w:id="4229" w:name="_Toc45907781"/>
      <w:bookmarkStart w:id="4230" w:name="_Toc53181886"/>
      <w:bookmarkStart w:id="4231" w:name="_Toc61127701"/>
      <w:bookmarkStart w:id="4232" w:name="_Toc67054715"/>
      <w:bookmarkStart w:id="4233" w:name="_Toc67061713"/>
      <w:r w:rsidRPr="00090C64">
        <w:t>7.8.5.1</w:t>
      </w:r>
      <w:r w:rsidRPr="00090C64">
        <w:tab/>
        <w:t>MSR operation</w:t>
      </w:r>
      <w:bookmarkEnd w:id="4225"/>
      <w:bookmarkEnd w:id="4226"/>
      <w:bookmarkEnd w:id="4227"/>
      <w:bookmarkEnd w:id="4228"/>
      <w:bookmarkEnd w:id="4229"/>
      <w:bookmarkEnd w:id="4230"/>
      <w:bookmarkEnd w:id="4231"/>
      <w:bookmarkEnd w:id="4232"/>
      <w:bookmarkEnd w:id="4233"/>
    </w:p>
    <w:p w14:paraId="54D19D0F" w14:textId="77777777" w:rsidR="00D57C09" w:rsidRPr="00090C64" w:rsidRDefault="00D57C09" w:rsidP="00D57C09">
      <w:pPr>
        <w:pStyle w:val="Heading5"/>
      </w:pPr>
      <w:bookmarkStart w:id="4234" w:name="_Toc21125302"/>
      <w:bookmarkStart w:id="4235" w:name="_Toc29768292"/>
      <w:bookmarkStart w:id="4236" w:name="_Toc36044734"/>
      <w:bookmarkStart w:id="4237" w:name="_Toc37230639"/>
      <w:bookmarkStart w:id="4238" w:name="_Toc45907782"/>
      <w:bookmarkStart w:id="4239" w:name="_Toc53181887"/>
      <w:bookmarkStart w:id="4240" w:name="_Toc61127702"/>
      <w:bookmarkStart w:id="4241" w:name="_Toc67054716"/>
      <w:bookmarkStart w:id="4242" w:name="_Toc67061714"/>
      <w:r w:rsidRPr="00090C64">
        <w:t>7.8.5.1.1</w:t>
      </w:r>
      <w:r w:rsidRPr="00090C64">
        <w:tab/>
        <w:t>General intermodulation test requirement</w:t>
      </w:r>
      <w:bookmarkEnd w:id="4234"/>
      <w:bookmarkEnd w:id="4235"/>
      <w:bookmarkEnd w:id="4236"/>
      <w:bookmarkEnd w:id="4237"/>
      <w:bookmarkEnd w:id="4238"/>
      <w:bookmarkEnd w:id="4239"/>
      <w:bookmarkEnd w:id="4240"/>
      <w:bookmarkEnd w:id="4241"/>
      <w:bookmarkEnd w:id="4242"/>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4243" w:name="_Toc21125303"/>
      <w:bookmarkStart w:id="4244" w:name="_Toc29768293"/>
      <w:bookmarkStart w:id="4245" w:name="_Toc36044735"/>
      <w:bookmarkStart w:id="4246" w:name="_Toc37230640"/>
      <w:bookmarkStart w:id="4247" w:name="_Toc45907783"/>
      <w:bookmarkStart w:id="4248" w:name="_Toc53181888"/>
      <w:bookmarkStart w:id="4249" w:name="_Toc61127703"/>
      <w:bookmarkStart w:id="4250" w:name="_Toc67054717"/>
      <w:bookmarkStart w:id="4251" w:name="_Toc67061715"/>
      <w:r w:rsidRPr="00090C64">
        <w:t>7.8.5.1.2</w:t>
      </w:r>
      <w:r w:rsidRPr="00090C64">
        <w:tab/>
        <w:t>General narrowband intermodulation test requirement</w:t>
      </w:r>
      <w:bookmarkEnd w:id="4243"/>
      <w:bookmarkEnd w:id="4244"/>
      <w:bookmarkEnd w:id="4245"/>
      <w:bookmarkEnd w:id="4246"/>
      <w:bookmarkEnd w:id="4247"/>
      <w:bookmarkEnd w:id="4248"/>
      <w:bookmarkEnd w:id="4249"/>
      <w:bookmarkEnd w:id="4250"/>
      <w:bookmarkEnd w:id="4251"/>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4252" w:name="_Toc21125304"/>
      <w:bookmarkStart w:id="4253" w:name="_Toc29768294"/>
      <w:bookmarkStart w:id="4254" w:name="_Toc36044736"/>
      <w:bookmarkStart w:id="4255" w:name="_Toc37230641"/>
      <w:bookmarkStart w:id="4256" w:name="_Toc45907784"/>
      <w:bookmarkStart w:id="4257" w:name="_Toc53181889"/>
      <w:bookmarkStart w:id="4258" w:name="_Toc61127704"/>
      <w:bookmarkStart w:id="4259" w:name="_Toc67054718"/>
      <w:bookmarkStart w:id="4260" w:name="_Toc67061716"/>
      <w:r w:rsidRPr="00090C64">
        <w:t>7.8.5.2</w:t>
      </w:r>
      <w:r w:rsidRPr="00090C64">
        <w:tab/>
        <w:t>Single RAT UTRA operation</w:t>
      </w:r>
      <w:bookmarkEnd w:id="4252"/>
      <w:bookmarkEnd w:id="4253"/>
      <w:bookmarkEnd w:id="4254"/>
      <w:bookmarkEnd w:id="4255"/>
      <w:bookmarkEnd w:id="4256"/>
      <w:bookmarkEnd w:id="4257"/>
      <w:bookmarkEnd w:id="4258"/>
      <w:bookmarkEnd w:id="4259"/>
      <w:bookmarkEnd w:id="4260"/>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4261" w:name="_Toc21125305"/>
      <w:bookmarkStart w:id="4262" w:name="_Toc29768295"/>
      <w:bookmarkStart w:id="4263" w:name="_Toc36044737"/>
      <w:bookmarkStart w:id="4264" w:name="_Toc37230642"/>
      <w:bookmarkStart w:id="4265" w:name="_Toc45907785"/>
      <w:bookmarkStart w:id="4266" w:name="_Toc53181890"/>
      <w:bookmarkStart w:id="4267" w:name="_Toc61127705"/>
      <w:bookmarkStart w:id="4268" w:name="_Toc67054719"/>
      <w:bookmarkStart w:id="4269" w:name="_Toc67061717"/>
      <w:r w:rsidRPr="00090C64">
        <w:t>7.8.5.3</w:t>
      </w:r>
      <w:r w:rsidRPr="00090C64">
        <w:tab/>
        <w:t>Single RAT E- UTRA operation</w:t>
      </w:r>
      <w:bookmarkEnd w:id="4261"/>
      <w:bookmarkEnd w:id="4262"/>
      <w:bookmarkEnd w:id="4263"/>
      <w:bookmarkEnd w:id="4264"/>
      <w:bookmarkEnd w:id="4265"/>
      <w:bookmarkEnd w:id="4266"/>
      <w:bookmarkEnd w:id="4267"/>
      <w:bookmarkEnd w:id="4268"/>
      <w:bookmarkEnd w:id="426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4270" w:name="_Toc21125306"/>
      <w:bookmarkStart w:id="4271" w:name="_Toc29768296"/>
      <w:bookmarkStart w:id="4272" w:name="_Toc36044738"/>
      <w:bookmarkStart w:id="4273" w:name="_Toc37230643"/>
      <w:bookmarkStart w:id="4274" w:name="_Toc45907786"/>
      <w:bookmarkStart w:id="4275" w:name="_Toc53181891"/>
      <w:bookmarkStart w:id="4276" w:name="_Toc61127706"/>
      <w:bookmarkStart w:id="4277" w:name="_Toc67054720"/>
      <w:bookmarkStart w:id="4278" w:name="_Toc67061718"/>
      <w:r w:rsidRPr="00090C64">
        <w:t>7.9</w:t>
      </w:r>
      <w:r w:rsidRPr="00090C64">
        <w:tab/>
        <w:t>OTA In-channel selectivity</w:t>
      </w:r>
      <w:bookmarkEnd w:id="4270"/>
      <w:bookmarkEnd w:id="4271"/>
      <w:bookmarkEnd w:id="4272"/>
      <w:bookmarkEnd w:id="4273"/>
      <w:bookmarkEnd w:id="4274"/>
      <w:bookmarkEnd w:id="4275"/>
      <w:bookmarkEnd w:id="4276"/>
      <w:bookmarkEnd w:id="4277"/>
      <w:bookmarkEnd w:id="4278"/>
    </w:p>
    <w:p w14:paraId="02127490" w14:textId="77777777" w:rsidR="00D57C09" w:rsidRPr="00090C64" w:rsidRDefault="00D57C09" w:rsidP="00D57C09">
      <w:pPr>
        <w:pStyle w:val="Heading3"/>
        <w:rPr>
          <w:lang w:eastAsia="sv-SE"/>
        </w:rPr>
      </w:pPr>
      <w:bookmarkStart w:id="4279" w:name="_Toc21125307"/>
      <w:bookmarkStart w:id="4280" w:name="_Toc29768297"/>
      <w:bookmarkStart w:id="4281" w:name="_Toc36044739"/>
      <w:bookmarkStart w:id="4282" w:name="_Toc37230644"/>
      <w:bookmarkStart w:id="4283" w:name="_Toc45907787"/>
      <w:bookmarkStart w:id="4284" w:name="_Toc53181892"/>
      <w:bookmarkStart w:id="4285" w:name="_Toc61127707"/>
      <w:bookmarkStart w:id="4286" w:name="_Toc67054721"/>
      <w:bookmarkStart w:id="4287" w:name="_Toc67061719"/>
      <w:r w:rsidRPr="00090C64">
        <w:rPr>
          <w:lang w:eastAsia="sv-SE"/>
        </w:rPr>
        <w:t>7.9.1</w:t>
      </w:r>
      <w:r w:rsidRPr="00090C64">
        <w:rPr>
          <w:lang w:eastAsia="sv-SE"/>
        </w:rPr>
        <w:tab/>
        <w:t>Definition and applicability</w:t>
      </w:r>
      <w:bookmarkEnd w:id="4279"/>
      <w:bookmarkEnd w:id="4280"/>
      <w:bookmarkEnd w:id="4281"/>
      <w:bookmarkEnd w:id="4282"/>
      <w:bookmarkEnd w:id="4283"/>
      <w:bookmarkEnd w:id="4284"/>
      <w:bookmarkEnd w:id="4285"/>
      <w:bookmarkEnd w:id="4286"/>
      <w:bookmarkEnd w:id="4287"/>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4288" w:name="_Toc21125308"/>
      <w:bookmarkStart w:id="4289" w:name="_Toc29768298"/>
      <w:bookmarkStart w:id="4290" w:name="_Toc36044740"/>
      <w:bookmarkStart w:id="4291" w:name="_Toc37230645"/>
      <w:bookmarkStart w:id="4292" w:name="_Toc45907788"/>
      <w:bookmarkStart w:id="4293" w:name="_Toc53181893"/>
      <w:bookmarkStart w:id="4294" w:name="_Toc61127708"/>
      <w:bookmarkStart w:id="4295" w:name="_Toc67054722"/>
      <w:bookmarkStart w:id="4296" w:name="_Toc67061720"/>
      <w:r w:rsidRPr="00090C64">
        <w:rPr>
          <w:lang w:eastAsia="sv-SE"/>
        </w:rPr>
        <w:t>7.9.2</w:t>
      </w:r>
      <w:r w:rsidRPr="00090C64">
        <w:rPr>
          <w:lang w:eastAsia="sv-SE"/>
        </w:rPr>
        <w:tab/>
        <w:t>Minimum Requirement</w:t>
      </w:r>
      <w:bookmarkEnd w:id="4288"/>
      <w:bookmarkEnd w:id="4289"/>
      <w:bookmarkEnd w:id="4290"/>
      <w:bookmarkEnd w:id="4291"/>
      <w:bookmarkEnd w:id="4292"/>
      <w:bookmarkEnd w:id="4293"/>
      <w:bookmarkEnd w:id="4294"/>
      <w:bookmarkEnd w:id="4295"/>
      <w:bookmarkEnd w:id="4296"/>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4297" w:name="_Toc21125309"/>
      <w:bookmarkStart w:id="4298" w:name="_Toc29768299"/>
      <w:bookmarkStart w:id="4299" w:name="_Toc36044741"/>
      <w:bookmarkStart w:id="4300" w:name="_Toc37230646"/>
      <w:bookmarkStart w:id="4301" w:name="_Toc45907789"/>
      <w:bookmarkStart w:id="4302" w:name="_Toc53181894"/>
      <w:bookmarkStart w:id="4303" w:name="_Toc61127709"/>
      <w:bookmarkStart w:id="4304" w:name="_Toc67054723"/>
      <w:bookmarkStart w:id="4305" w:name="_Toc67061721"/>
      <w:r w:rsidRPr="00090C64">
        <w:rPr>
          <w:lang w:eastAsia="sv-SE"/>
        </w:rPr>
        <w:lastRenderedPageBreak/>
        <w:t>7.9.3</w:t>
      </w:r>
      <w:r w:rsidRPr="00090C64">
        <w:rPr>
          <w:lang w:eastAsia="sv-SE"/>
        </w:rPr>
        <w:tab/>
        <w:t>Test purpose</w:t>
      </w:r>
      <w:bookmarkEnd w:id="4297"/>
      <w:bookmarkEnd w:id="4298"/>
      <w:bookmarkEnd w:id="4299"/>
      <w:bookmarkEnd w:id="4300"/>
      <w:bookmarkEnd w:id="4301"/>
      <w:bookmarkEnd w:id="4302"/>
      <w:bookmarkEnd w:id="4303"/>
      <w:bookmarkEnd w:id="4304"/>
      <w:bookmarkEnd w:id="4305"/>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4306" w:name="_Toc21125310"/>
      <w:bookmarkStart w:id="4307" w:name="_Toc29768300"/>
      <w:bookmarkStart w:id="4308" w:name="_Toc36044742"/>
      <w:bookmarkStart w:id="4309" w:name="_Toc37230647"/>
      <w:bookmarkStart w:id="4310" w:name="_Toc45907790"/>
      <w:bookmarkStart w:id="4311" w:name="_Toc53181895"/>
      <w:bookmarkStart w:id="4312" w:name="_Toc61127710"/>
      <w:bookmarkStart w:id="4313" w:name="_Toc67054724"/>
      <w:bookmarkStart w:id="4314" w:name="_Toc67061722"/>
      <w:r w:rsidRPr="00090C64">
        <w:rPr>
          <w:lang w:eastAsia="sv-SE"/>
        </w:rPr>
        <w:t>7.9</w:t>
      </w:r>
      <w:r w:rsidRPr="00090C64">
        <w:rPr>
          <w:lang w:eastAsia="zh-CN"/>
        </w:rPr>
        <w:t>.</w:t>
      </w:r>
      <w:r w:rsidRPr="00090C64">
        <w:rPr>
          <w:lang w:eastAsia="sv-SE"/>
        </w:rPr>
        <w:t>4</w:t>
      </w:r>
      <w:r w:rsidRPr="00090C64">
        <w:rPr>
          <w:lang w:eastAsia="sv-SE"/>
        </w:rPr>
        <w:tab/>
        <w:t>Method of test</w:t>
      </w:r>
      <w:bookmarkEnd w:id="4306"/>
      <w:bookmarkEnd w:id="4307"/>
      <w:bookmarkEnd w:id="4308"/>
      <w:bookmarkEnd w:id="4309"/>
      <w:bookmarkEnd w:id="4310"/>
      <w:bookmarkEnd w:id="4311"/>
      <w:bookmarkEnd w:id="4312"/>
      <w:bookmarkEnd w:id="4313"/>
      <w:bookmarkEnd w:id="4314"/>
    </w:p>
    <w:p w14:paraId="76A5DEBB" w14:textId="77777777" w:rsidR="00D57C09" w:rsidRPr="00090C64" w:rsidRDefault="00D57C09" w:rsidP="00D57C09">
      <w:pPr>
        <w:pStyle w:val="Heading4"/>
        <w:rPr>
          <w:lang w:eastAsia="sv-SE"/>
        </w:rPr>
      </w:pPr>
      <w:bookmarkStart w:id="4315" w:name="_Toc21125311"/>
      <w:bookmarkStart w:id="4316" w:name="_Toc29768301"/>
      <w:bookmarkStart w:id="4317" w:name="_Toc36044743"/>
      <w:bookmarkStart w:id="4318" w:name="_Toc37230648"/>
      <w:bookmarkStart w:id="4319" w:name="_Toc45907791"/>
      <w:bookmarkStart w:id="4320" w:name="_Toc53181896"/>
      <w:bookmarkStart w:id="4321" w:name="_Toc61127711"/>
      <w:bookmarkStart w:id="4322" w:name="_Toc67054725"/>
      <w:bookmarkStart w:id="4323" w:name="_Toc67061723"/>
      <w:r w:rsidRPr="00090C64">
        <w:rPr>
          <w:lang w:eastAsia="sv-SE"/>
        </w:rPr>
        <w:t>7.9.4.1</w:t>
      </w:r>
      <w:r w:rsidRPr="00090C64">
        <w:rPr>
          <w:lang w:eastAsia="sv-SE"/>
        </w:rPr>
        <w:tab/>
        <w:t>Initial conditions</w:t>
      </w:r>
      <w:bookmarkEnd w:id="4315"/>
      <w:bookmarkEnd w:id="4316"/>
      <w:bookmarkEnd w:id="4317"/>
      <w:bookmarkEnd w:id="4318"/>
      <w:bookmarkEnd w:id="4319"/>
      <w:bookmarkEnd w:id="4320"/>
      <w:bookmarkEnd w:id="4321"/>
      <w:bookmarkEnd w:id="4322"/>
      <w:bookmarkEnd w:id="4323"/>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4324" w:name="_Toc21125312"/>
      <w:bookmarkStart w:id="4325" w:name="_Toc29768302"/>
      <w:bookmarkStart w:id="4326" w:name="_Toc36044744"/>
      <w:bookmarkStart w:id="4327" w:name="_Toc37230649"/>
      <w:bookmarkStart w:id="4328" w:name="_Toc45907792"/>
      <w:bookmarkStart w:id="4329" w:name="_Toc53181897"/>
      <w:bookmarkStart w:id="4330" w:name="_Toc61127712"/>
      <w:bookmarkStart w:id="4331" w:name="_Toc67054726"/>
      <w:bookmarkStart w:id="4332" w:name="_Toc67061724"/>
      <w:r w:rsidRPr="00090C64">
        <w:rPr>
          <w:lang w:eastAsia="sv-SE"/>
        </w:rPr>
        <w:t>7.9.4.2</w:t>
      </w:r>
      <w:r w:rsidRPr="00090C64">
        <w:rPr>
          <w:lang w:eastAsia="sv-SE"/>
        </w:rPr>
        <w:tab/>
        <w:t>Procedure</w:t>
      </w:r>
      <w:bookmarkEnd w:id="4324"/>
      <w:bookmarkEnd w:id="4325"/>
      <w:bookmarkEnd w:id="4326"/>
      <w:bookmarkEnd w:id="4327"/>
      <w:bookmarkEnd w:id="4328"/>
      <w:bookmarkEnd w:id="4329"/>
      <w:bookmarkEnd w:id="4330"/>
      <w:bookmarkEnd w:id="4331"/>
      <w:bookmarkEnd w:id="4332"/>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4333" w:name="_Toc21125313"/>
      <w:bookmarkStart w:id="4334" w:name="_Toc29768303"/>
      <w:bookmarkStart w:id="4335" w:name="_Toc36044745"/>
      <w:bookmarkStart w:id="4336" w:name="_Toc37230650"/>
      <w:bookmarkStart w:id="4337" w:name="_Toc45907793"/>
      <w:bookmarkStart w:id="4338" w:name="_Toc53181898"/>
      <w:bookmarkStart w:id="4339" w:name="_Toc61127713"/>
      <w:bookmarkStart w:id="4340" w:name="_Toc67054727"/>
      <w:bookmarkStart w:id="4341" w:name="_Toc67061725"/>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4333"/>
      <w:bookmarkEnd w:id="4334"/>
      <w:bookmarkEnd w:id="4335"/>
      <w:bookmarkEnd w:id="4336"/>
      <w:bookmarkEnd w:id="4337"/>
      <w:bookmarkEnd w:id="4338"/>
      <w:bookmarkEnd w:id="4339"/>
      <w:bookmarkEnd w:id="4340"/>
      <w:bookmarkEnd w:id="4341"/>
    </w:p>
    <w:p w14:paraId="478C7BFE" w14:textId="77777777" w:rsidR="00D57C09" w:rsidRPr="00090C64" w:rsidRDefault="00D57C09" w:rsidP="00D57C09">
      <w:pPr>
        <w:pStyle w:val="Heading4"/>
        <w:rPr>
          <w:lang w:eastAsia="sv-SE"/>
        </w:rPr>
      </w:pPr>
      <w:bookmarkStart w:id="4342" w:name="_Hlk524094919"/>
      <w:bookmarkStart w:id="4343" w:name="_Toc21125314"/>
      <w:bookmarkStart w:id="4344" w:name="_Toc29768304"/>
      <w:bookmarkStart w:id="4345" w:name="_Toc36044746"/>
      <w:bookmarkStart w:id="4346" w:name="_Toc37230651"/>
      <w:bookmarkStart w:id="4347" w:name="_Toc45907794"/>
      <w:bookmarkStart w:id="4348" w:name="_Toc53181899"/>
      <w:bookmarkStart w:id="4349" w:name="_Toc61127714"/>
      <w:bookmarkStart w:id="4350" w:name="_Toc67054728"/>
      <w:bookmarkStart w:id="4351" w:name="_Toc67061726"/>
      <w:r w:rsidRPr="00090C64">
        <w:rPr>
          <w:lang w:eastAsia="sv-SE"/>
        </w:rPr>
        <w:t>7.9.5.1</w:t>
      </w:r>
      <w:r w:rsidRPr="00090C64">
        <w:rPr>
          <w:lang w:eastAsia="sv-SE"/>
        </w:rPr>
        <w:tab/>
        <w:t>E-UTRA test requirement</w:t>
      </w:r>
      <w:bookmarkEnd w:id="4342"/>
      <w:bookmarkEnd w:id="4343"/>
      <w:bookmarkEnd w:id="4344"/>
      <w:bookmarkEnd w:id="4345"/>
      <w:bookmarkEnd w:id="4346"/>
      <w:bookmarkEnd w:id="4347"/>
      <w:bookmarkEnd w:id="4348"/>
      <w:bookmarkEnd w:id="4349"/>
      <w:bookmarkEnd w:id="4350"/>
      <w:bookmarkEnd w:id="4351"/>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4352" w:name="_Toc21125315"/>
      <w:bookmarkStart w:id="4353" w:name="_Toc29768305"/>
      <w:bookmarkStart w:id="4354" w:name="_Toc36044747"/>
      <w:bookmarkStart w:id="4355" w:name="_Toc37230652"/>
      <w:bookmarkStart w:id="4356" w:name="_Toc45907795"/>
      <w:bookmarkStart w:id="4357" w:name="_Toc53181900"/>
      <w:bookmarkStart w:id="4358" w:name="_Toc61127715"/>
      <w:bookmarkStart w:id="4359" w:name="_Toc67054729"/>
      <w:bookmarkStart w:id="4360" w:name="_Toc67061727"/>
      <w:r w:rsidRPr="00090C64">
        <w:rPr>
          <w:lang w:eastAsia="sv-SE"/>
        </w:rPr>
        <w:t>7.9.5.2</w:t>
      </w:r>
      <w:r w:rsidRPr="00090C64">
        <w:rPr>
          <w:lang w:eastAsia="sv-SE"/>
        </w:rPr>
        <w:tab/>
        <w:t>NR test requirement</w:t>
      </w:r>
      <w:bookmarkEnd w:id="4352"/>
      <w:bookmarkEnd w:id="4353"/>
      <w:bookmarkEnd w:id="4354"/>
      <w:bookmarkEnd w:id="4355"/>
      <w:bookmarkEnd w:id="4356"/>
      <w:bookmarkEnd w:id="4357"/>
      <w:bookmarkEnd w:id="4358"/>
      <w:bookmarkEnd w:id="4359"/>
      <w:bookmarkEnd w:id="436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77777777" w:rsidR="00823CD5" w:rsidRPr="00090C64" w:rsidRDefault="00823CD5" w:rsidP="00784970">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823CD5" w:rsidRPr="00090C64" w:rsidRDefault="00823CD5" w:rsidP="00784970">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823CD5" w:rsidRPr="00090C64" w:rsidRDefault="00823CD5" w:rsidP="00784970">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823CD5" w:rsidRPr="00090C64" w:rsidRDefault="00823CD5" w:rsidP="00784970">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823CD5" w:rsidRPr="00090C64" w:rsidRDefault="00823CD5" w:rsidP="00784970">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823CD5" w:rsidRPr="00090C64" w:rsidRDefault="00823CD5" w:rsidP="00784970">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6A593B78" w14:textId="77777777" w:rsidR="00823CD5" w:rsidRPr="00090C64" w:rsidRDefault="00823CD5" w:rsidP="00784970">
            <w:pPr>
              <w:pStyle w:val="TAC"/>
              <w:rPr>
                <w:rFonts w:eastAsia="SimSun"/>
                <w:lang w:eastAsia="zh-CN"/>
              </w:rPr>
            </w:pPr>
            <w:r w:rsidRPr="00090C64">
              <w:t>25 PRB</w:t>
            </w:r>
            <w:r w:rsidRPr="00090C64">
              <w:rPr>
                <w:rFonts w:eastAsia="SimSun"/>
                <w:lang w:eastAsia="zh-CN"/>
              </w:rPr>
              <w:t>s</w:t>
            </w:r>
          </w:p>
        </w:tc>
      </w:tr>
      <w:tr w:rsidR="00823CD5"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7777777" w:rsidR="00823CD5" w:rsidRPr="00090C64" w:rsidRDefault="00823CD5" w:rsidP="00784970">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823CD5" w:rsidRPr="00090C64" w:rsidRDefault="00823CD5" w:rsidP="00784970">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823CD5" w:rsidRPr="00090C64" w:rsidRDefault="00823CD5" w:rsidP="00784970">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823CD5" w:rsidRPr="00090C64" w:rsidRDefault="00823CD5" w:rsidP="00784970">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823CD5" w:rsidRPr="00090C64" w:rsidRDefault="00823CD5" w:rsidP="00784970">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823CD5" w:rsidRPr="00090C64" w:rsidRDefault="00823CD5" w:rsidP="00784970">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823CD5" w:rsidRPr="00090C64" w:rsidRDefault="00823CD5" w:rsidP="00784970">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77777777" w:rsidR="00823CD5" w:rsidRPr="00090C64" w:rsidRDefault="00823CD5" w:rsidP="00784970">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823CD5" w:rsidRPr="00090C64" w:rsidRDefault="00823CD5" w:rsidP="00784970">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823CD5" w:rsidRPr="00090C64" w:rsidRDefault="00823CD5" w:rsidP="00784970">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823CD5" w:rsidRPr="00090C64" w:rsidRDefault="00823CD5" w:rsidP="00784970">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823CD5" w:rsidRPr="00090C64" w:rsidRDefault="00823CD5" w:rsidP="00784970">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24ED5050"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823CD5" w:rsidRPr="00090C64" w:rsidRDefault="00823CD5" w:rsidP="00784970">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823CD5" w:rsidRPr="00090C64" w:rsidRDefault="00823CD5" w:rsidP="00784970">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823CD5" w:rsidRPr="00090C64" w:rsidRDefault="00823CD5" w:rsidP="00784970">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823CD5" w:rsidRPr="00090C64" w:rsidRDefault="00823CD5" w:rsidP="00784970">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610EEDD0" w14:textId="77777777" w:rsidR="00823CD5" w:rsidRPr="00090C64" w:rsidRDefault="00823CD5" w:rsidP="00784970">
            <w:pPr>
              <w:pStyle w:val="TAC"/>
              <w:rPr>
                <w:rFonts w:eastAsia="SimSun"/>
                <w:lang w:eastAsia="zh-CN"/>
              </w:rPr>
            </w:pPr>
            <w:r w:rsidRPr="00090C64">
              <w:t>50 PRB</w:t>
            </w:r>
            <w:r w:rsidRPr="00090C64">
              <w:rPr>
                <w:rFonts w:eastAsia="SimSun"/>
                <w:lang w:eastAsia="zh-CN"/>
              </w:rPr>
              <w:t>s</w:t>
            </w:r>
          </w:p>
        </w:tc>
      </w:tr>
      <w:tr w:rsidR="00823CD5"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77777777" w:rsidR="00823CD5" w:rsidRPr="00090C64" w:rsidRDefault="00823CD5" w:rsidP="00784970">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823CD5" w:rsidRPr="00090C64" w:rsidRDefault="00823CD5" w:rsidP="00784970">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823CD5" w:rsidRPr="00090C64" w:rsidRDefault="00823CD5" w:rsidP="00784970">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823CD5" w:rsidRPr="00090C64" w:rsidRDefault="00823CD5" w:rsidP="00784970">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823CD5" w:rsidRPr="00090C64" w:rsidRDefault="00823CD5" w:rsidP="00784970">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823CD5" w:rsidRPr="00090C64" w:rsidRDefault="00823CD5" w:rsidP="00784970">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6E698197"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823CD5" w:rsidRPr="00090C64" w:rsidRDefault="00823CD5" w:rsidP="00784970">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823CD5" w:rsidRPr="00090C64" w:rsidRDefault="00823CD5" w:rsidP="00784970">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823CD5" w:rsidRPr="00090C64" w:rsidRDefault="00823CD5" w:rsidP="00784970">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823CD5" w:rsidRPr="00090C64" w:rsidRDefault="00823CD5" w:rsidP="00784970">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823CD5" w:rsidRPr="00090C64" w:rsidRDefault="00823CD5" w:rsidP="00784970">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76C267FE" w14:textId="77777777" w:rsidR="00823CD5" w:rsidRPr="00090C64" w:rsidRDefault="00823CD5" w:rsidP="00784970">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77777777" w:rsidR="00823CD5" w:rsidRPr="00090C64" w:rsidRDefault="00823CD5" w:rsidP="00784970">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823CD5" w:rsidRPr="00090C64" w:rsidRDefault="00823CD5" w:rsidP="00784970">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823CD5" w:rsidRPr="00090C64" w:rsidRDefault="00823CD5" w:rsidP="00784970">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823CD5" w:rsidRPr="00090C64" w:rsidRDefault="00823CD5" w:rsidP="00784970">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823CD5" w:rsidRPr="00090C64" w:rsidRDefault="00823CD5" w:rsidP="00784970">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823CD5" w:rsidRPr="00090C64" w:rsidRDefault="00823CD5" w:rsidP="00784970">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33A293CB" w14:textId="77777777" w:rsidR="00823CD5" w:rsidRPr="00090C64" w:rsidRDefault="00823CD5" w:rsidP="00784970">
            <w:pPr>
              <w:pStyle w:val="TAC"/>
              <w:rPr>
                <w:rFonts w:eastAsia="SimSun"/>
                <w:lang w:eastAsia="zh-CN"/>
              </w:rPr>
            </w:pPr>
            <w:r w:rsidRPr="00090C64">
              <w:t>25 PRB</w:t>
            </w:r>
            <w:r w:rsidRPr="00090C64">
              <w:rPr>
                <w:rFonts w:eastAsia="SimSun"/>
                <w:lang w:eastAsia="zh-CN"/>
              </w:rPr>
              <w:t>s</w:t>
            </w:r>
          </w:p>
        </w:tc>
      </w:tr>
      <w:tr w:rsidR="00823CD5"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77777777" w:rsidR="00823CD5" w:rsidRPr="00090C64" w:rsidRDefault="00823CD5" w:rsidP="00784970">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823CD5" w:rsidRPr="00090C64" w:rsidRDefault="00823CD5" w:rsidP="00784970">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823CD5" w:rsidRPr="00090C64" w:rsidRDefault="00823CD5" w:rsidP="00784970">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823CD5" w:rsidRPr="00090C64" w:rsidRDefault="00823CD5" w:rsidP="00784970">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823CD5" w:rsidRPr="00090C64" w:rsidRDefault="00823CD5" w:rsidP="00784970">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823CD5" w:rsidRPr="00090C64" w:rsidRDefault="00823CD5" w:rsidP="00784970">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823CD5" w:rsidRPr="00090C64" w:rsidRDefault="00823CD5" w:rsidP="00784970">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77777777" w:rsidR="00823CD5" w:rsidRPr="00090C64" w:rsidRDefault="00823CD5" w:rsidP="00784970">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823CD5" w:rsidRPr="00090C64" w:rsidRDefault="00823CD5" w:rsidP="00784970">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823CD5" w:rsidRPr="00090C64" w:rsidRDefault="00823CD5" w:rsidP="00784970">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823CD5" w:rsidRPr="00090C64" w:rsidRDefault="00823CD5" w:rsidP="00784970">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823CD5" w:rsidRPr="00090C64" w:rsidRDefault="00823CD5" w:rsidP="00784970">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0847527"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823CD5" w:rsidRPr="00090C64" w:rsidRDefault="00823CD5" w:rsidP="00784970">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823CD5" w:rsidRPr="00090C64" w:rsidRDefault="00823CD5" w:rsidP="00784970">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823CD5" w:rsidRPr="00090C64" w:rsidRDefault="00823CD5" w:rsidP="00784970">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823CD5" w:rsidRPr="00090C64" w:rsidRDefault="00823CD5" w:rsidP="00784970">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568AC3D8" w14:textId="77777777" w:rsidR="00823CD5" w:rsidRPr="00090C64" w:rsidRDefault="00823CD5" w:rsidP="00784970">
            <w:pPr>
              <w:pStyle w:val="TAC"/>
              <w:rPr>
                <w:rFonts w:eastAsia="SimSun"/>
                <w:lang w:eastAsia="zh-CN"/>
              </w:rPr>
            </w:pPr>
            <w:r w:rsidRPr="00090C64">
              <w:t>50 PRB</w:t>
            </w:r>
            <w:r w:rsidRPr="00090C64">
              <w:rPr>
                <w:rFonts w:eastAsia="SimSun"/>
                <w:lang w:eastAsia="zh-CN"/>
              </w:rPr>
              <w:t>s</w:t>
            </w:r>
          </w:p>
        </w:tc>
      </w:tr>
      <w:tr w:rsidR="00823CD5"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7777777" w:rsidR="00823CD5" w:rsidRPr="00090C64" w:rsidRDefault="00823CD5" w:rsidP="00784970">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823CD5" w:rsidRPr="00090C64" w:rsidRDefault="00823CD5" w:rsidP="00784970">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823CD5" w:rsidRPr="00090C64" w:rsidRDefault="00823CD5" w:rsidP="00784970">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823CD5" w:rsidRPr="00090C64" w:rsidRDefault="00823CD5" w:rsidP="00784970">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823CD5" w:rsidRPr="00090C64" w:rsidRDefault="00823CD5" w:rsidP="00784970">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215EDF8D"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823CD5" w:rsidRPr="00090C64" w:rsidRDefault="00823CD5" w:rsidP="00784970">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823CD5" w:rsidRPr="00090C64" w:rsidRDefault="00823CD5" w:rsidP="00784970">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823CD5" w:rsidRPr="00090C64" w:rsidRDefault="00823CD5" w:rsidP="00784970">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823CD5" w:rsidRPr="00090C64" w:rsidRDefault="00823CD5" w:rsidP="00784970">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823CD5" w:rsidRPr="00090C64" w:rsidRDefault="00823CD5" w:rsidP="00784970">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52CD732E" w14:textId="77777777" w:rsidR="00823CD5" w:rsidRPr="00090C64" w:rsidRDefault="00823CD5" w:rsidP="00784970">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77777777" w:rsidR="00823CD5" w:rsidRPr="00090C64" w:rsidRDefault="00823CD5" w:rsidP="00784970">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823CD5" w:rsidRPr="00090C64" w:rsidRDefault="00823CD5" w:rsidP="00784970">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823CD5" w:rsidRPr="00090C64" w:rsidRDefault="00823CD5" w:rsidP="00784970">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823CD5" w:rsidRPr="00090C64" w:rsidRDefault="00823CD5" w:rsidP="00784970">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823CD5" w:rsidRPr="00090C64" w:rsidRDefault="00823CD5" w:rsidP="00784970">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823CD5" w:rsidRPr="00090C64" w:rsidRDefault="00823CD5" w:rsidP="00784970">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7BA002F4" w14:textId="77777777" w:rsidR="00823CD5" w:rsidRPr="00090C64" w:rsidRDefault="00823CD5" w:rsidP="00784970">
            <w:pPr>
              <w:pStyle w:val="TAC"/>
              <w:rPr>
                <w:rFonts w:eastAsia="SimSun"/>
                <w:lang w:eastAsia="zh-CN"/>
              </w:rPr>
            </w:pPr>
            <w:r w:rsidRPr="00090C64">
              <w:t>25 PRB</w:t>
            </w:r>
            <w:r w:rsidRPr="00090C64">
              <w:rPr>
                <w:rFonts w:eastAsia="SimSun"/>
                <w:lang w:eastAsia="zh-CN"/>
              </w:rPr>
              <w:t>s</w:t>
            </w:r>
          </w:p>
        </w:tc>
      </w:tr>
      <w:tr w:rsidR="00823CD5"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77777777" w:rsidR="00823CD5" w:rsidRPr="00090C64" w:rsidRDefault="00823CD5" w:rsidP="00784970">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823CD5" w:rsidRPr="00090C64" w:rsidRDefault="00823CD5" w:rsidP="00784970">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823CD5" w:rsidRPr="00090C64" w:rsidRDefault="00823CD5" w:rsidP="00784970">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823CD5" w:rsidRPr="00090C64" w:rsidRDefault="00823CD5" w:rsidP="00784970">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823CD5" w:rsidRPr="00090C64" w:rsidRDefault="00823CD5" w:rsidP="00784970">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823CD5" w:rsidRPr="00090C64" w:rsidRDefault="00823CD5" w:rsidP="00784970">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823CD5" w:rsidRPr="00090C64" w:rsidRDefault="00823CD5" w:rsidP="00784970">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77777777" w:rsidR="00823CD5" w:rsidRPr="00090C64" w:rsidRDefault="00823CD5" w:rsidP="00784970">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823CD5" w:rsidRPr="00090C64" w:rsidRDefault="00823CD5" w:rsidP="00784970">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823CD5" w:rsidRPr="00090C64" w:rsidRDefault="00823CD5" w:rsidP="00784970">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823CD5" w:rsidRPr="00090C64" w:rsidRDefault="00823CD5" w:rsidP="00784970">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823CD5" w:rsidRPr="00090C64" w:rsidRDefault="00823CD5" w:rsidP="00784970">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6F61149E"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823CD5" w:rsidRPr="00090C64" w:rsidRDefault="00823CD5" w:rsidP="00784970">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823CD5" w:rsidRPr="00090C64" w:rsidRDefault="00823CD5" w:rsidP="00784970">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823CD5" w:rsidRPr="00090C64" w:rsidRDefault="00823CD5" w:rsidP="00784970">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823CD5" w:rsidRPr="00090C64" w:rsidRDefault="00823CD5" w:rsidP="00784970">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57178EE8" w14:textId="77777777" w:rsidR="00823CD5" w:rsidRPr="00090C64" w:rsidRDefault="00823CD5" w:rsidP="00784970">
            <w:pPr>
              <w:pStyle w:val="TAC"/>
              <w:rPr>
                <w:rFonts w:eastAsia="SimSun"/>
                <w:lang w:eastAsia="zh-CN"/>
              </w:rPr>
            </w:pPr>
            <w:r w:rsidRPr="00090C64">
              <w:t>50 PRB</w:t>
            </w:r>
            <w:r w:rsidRPr="00090C64">
              <w:rPr>
                <w:rFonts w:eastAsia="SimSun"/>
                <w:lang w:eastAsia="zh-CN"/>
              </w:rPr>
              <w:t>s</w:t>
            </w:r>
          </w:p>
        </w:tc>
      </w:tr>
      <w:tr w:rsidR="00823CD5"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77777777" w:rsidR="00823CD5" w:rsidRPr="00090C64" w:rsidRDefault="00823CD5" w:rsidP="00784970">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823CD5" w:rsidRPr="00090C64" w:rsidRDefault="00823CD5" w:rsidP="00784970">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823CD5" w:rsidRPr="00090C64" w:rsidRDefault="00823CD5" w:rsidP="00784970">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823CD5" w:rsidRPr="00090C64" w:rsidRDefault="00823CD5" w:rsidP="00784970">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823CD5" w:rsidRPr="00090C64" w:rsidRDefault="00823CD5" w:rsidP="00784970">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823CD5" w:rsidRPr="00090C64" w:rsidRDefault="00823CD5" w:rsidP="00784970">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4B0E76F6"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823CD5" w:rsidRPr="00090C64" w:rsidRDefault="00823CD5" w:rsidP="00784970">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823CD5" w:rsidRPr="00090C64" w:rsidRDefault="00823CD5" w:rsidP="00784970">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823CD5" w:rsidRPr="00090C64" w:rsidRDefault="00823CD5" w:rsidP="00784970">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823CD5" w:rsidRPr="00090C64" w:rsidRDefault="00823CD5" w:rsidP="00784970">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823CD5" w:rsidRPr="00090C64" w:rsidRDefault="00823CD5" w:rsidP="00784970">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31F9A366" w14:textId="77777777" w:rsidR="00823CD5" w:rsidRPr="00090C64" w:rsidRDefault="00823CD5" w:rsidP="00784970">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4361" w:name="_Toc21125316"/>
      <w:bookmarkStart w:id="4362" w:name="_Toc29768306"/>
      <w:bookmarkStart w:id="4363" w:name="_Toc36044748"/>
      <w:bookmarkStart w:id="4364" w:name="_Toc37230653"/>
      <w:bookmarkStart w:id="4365" w:name="_Toc45907796"/>
      <w:bookmarkStart w:id="4366" w:name="_Toc53181901"/>
      <w:bookmarkStart w:id="4367" w:name="_Toc61127716"/>
      <w:bookmarkStart w:id="4368" w:name="_Toc67054730"/>
      <w:bookmarkStart w:id="4369" w:name="_Toc67061728"/>
      <w:r w:rsidRPr="00090C64">
        <w:t>8</w:t>
      </w:r>
      <w:r w:rsidRPr="00090C64">
        <w:tab/>
        <w:t>Radiated performance requirements</w:t>
      </w:r>
      <w:bookmarkEnd w:id="4361"/>
      <w:bookmarkEnd w:id="4362"/>
      <w:bookmarkEnd w:id="4363"/>
      <w:bookmarkEnd w:id="4364"/>
      <w:bookmarkEnd w:id="4365"/>
      <w:bookmarkEnd w:id="4366"/>
      <w:bookmarkEnd w:id="4367"/>
      <w:bookmarkEnd w:id="4368"/>
      <w:bookmarkEnd w:id="4369"/>
    </w:p>
    <w:p w14:paraId="6F1D12F4" w14:textId="77777777" w:rsidR="00D57C09" w:rsidRPr="00090C64" w:rsidRDefault="00D57C09" w:rsidP="00D57C09">
      <w:pPr>
        <w:pStyle w:val="Heading2"/>
      </w:pPr>
      <w:bookmarkStart w:id="4370" w:name="_Toc21125317"/>
      <w:bookmarkStart w:id="4371" w:name="_Toc29768307"/>
      <w:bookmarkStart w:id="4372" w:name="_Toc36044749"/>
      <w:bookmarkStart w:id="4373" w:name="_Toc37230654"/>
      <w:bookmarkStart w:id="4374" w:name="_Toc45907797"/>
      <w:bookmarkStart w:id="4375" w:name="_Toc53181902"/>
      <w:bookmarkStart w:id="4376" w:name="_Toc61127717"/>
      <w:bookmarkStart w:id="4377" w:name="_Toc67054731"/>
      <w:bookmarkStart w:id="4378" w:name="_Toc67061729"/>
      <w:r w:rsidRPr="00090C64">
        <w:t>8.1</w:t>
      </w:r>
      <w:r w:rsidRPr="00090C64">
        <w:tab/>
        <w:t>General</w:t>
      </w:r>
      <w:bookmarkEnd w:id="4370"/>
      <w:bookmarkEnd w:id="4371"/>
      <w:bookmarkEnd w:id="4372"/>
      <w:bookmarkEnd w:id="4373"/>
      <w:bookmarkEnd w:id="4374"/>
      <w:bookmarkEnd w:id="4375"/>
      <w:bookmarkEnd w:id="4376"/>
      <w:bookmarkEnd w:id="4377"/>
      <w:bookmarkEnd w:id="4378"/>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4379" w:name="_Toc21125318"/>
      <w:bookmarkStart w:id="4380" w:name="_Toc29768308"/>
      <w:bookmarkStart w:id="4381" w:name="_Toc36044750"/>
      <w:bookmarkStart w:id="4382" w:name="_Toc37230655"/>
      <w:bookmarkStart w:id="4383" w:name="_Toc45907798"/>
      <w:bookmarkStart w:id="4384" w:name="_Toc53181903"/>
      <w:bookmarkStart w:id="4385" w:name="_Toc61127718"/>
      <w:bookmarkStart w:id="4386" w:name="_Toc67054732"/>
      <w:bookmarkStart w:id="4387" w:name="_Toc67061730"/>
      <w:r w:rsidRPr="00090C64">
        <w:lastRenderedPageBreak/>
        <w:t>8.1.1</w:t>
      </w:r>
      <w:r w:rsidRPr="00090C64">
        <w:tab/>
        <w:t>OTA demodulation branches</w:t>
      </w:r>
      <w:bookmarkEnd w:id="4379"/>
      <w:bookmarkEnd w:id="4380"/>
      <w:bookmarkEnd w:id="4381"/>
      <w:bookmarkEnd w:id="4382"/>
      <w:bookmarkEnd w:id="4383"/>
      <w:bookmarkEnd w:id="4384"/>
      <w:bookmarkEnd w:id="4385"/>
      <w:bookmarkEnd w:id="4386"/>
      <w:bookmarkEnd w:id="4387"/>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4388" w:name="_Toc21125319"/>
      <w:bookmarkStart w:id="4389" w:name="_Toc29768309"/>
      <w:bookmarkStart w:id="4390" w:name="_Toc36044751"/>
      <w:bookmarkStart w:id="4391" w:name="_Toc37230656"/>
      <w:bookmarkStart w:id="4392" w:name="_Toc45907799"/>
      <w:bookmarkStart w:id="4393" w:name="_Toc53181904"/>
      <w:bookmarkStart w:id="4394" w:name="_Toc61127719"/>
      <w:bookmarkStart w:id="4395" w:name="_Toc67054733"/>
      <w:bookmarkStart w:id="4396" w:name="_Toc67061731"/>
      <w:r w:rsidRPr="00090C64">
        <w:t>8.2</w:t>
      </w:r>
      <w:r w:rsidRPr="00090C64">
        <w:tab/>
        <w:t>Radiated performance requirements for MSR</w:t>
      </w:r>
      <w:bookmarkEnd w:id="4388"/>
      <w:bookmarkEnd w:id="4389"/>
      <w:bookmarkEnd w:id="4390"/>
      <w:bookmarkEnd w:id="4391"/>
      <w:bookmarkEnd w:id="4392"/>
      <w:bookmarkEnd w:id="4393"/>
      <w:bookmarkEnd w:id="4394"/>
      <w:bookmarkEnd w:id="4395"/>
      <w:bookmarkEnd w:id="4396"/>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4397" w:name="_Toc21125320"/>
      <w:bookmarkStart w:id="4398" w:name="_Toc29768310"/>
      <w:bookmarkStart w:id="4399" w:name="_Toc36044752"/>
      <w:bookmarkStart w:id="4400" w:name="_Toc37230657"/>
      <w:bookmarkStart w:id="4401" w:name="_Toc45907800"/>
      <w:bookmarkStart w:id="4402" w:name="_Toc53181905"/>
      <w:bookmarkStart w:id="4403" w:name="_Toc61127720"/>
      <w:bookmarkStart w:id="4404" w:name="_Toc67054734"/>
      <w:bookmarkStart w:id="4405" w:name="_Toc67061732"/>
      <w:r w:rsidRPr="00090C64">
        <w:t>8.3</w:t>
      </w:r>
      <w:r w:rsidRPr="00090C64">
        <w:tab/>
        <w:t>Radiated performance requirements for UTRA FDD</w:t>
      </w:r>
      <w:bookmarkEnd w:id="4397"/>
      <w:bookmarkEnd w:id="4398"/>
      <w:bookmarkEnd w:id="4399"/>
      <w:bookmarkEnd w:id="4400"/>
      <w:bookmarkEnd w:id="4401"/>
      <w:bookmarkEnd w:id="4402"/>
      <w:bookmarkEnd w:id="4403"/>
      <w:bookmarkEnd w:id="4404"/>
      <w:bookmarkEnd w:id="4405"/>
    </w:p>
    <w:p w14:paraId="7FC25281" w14:textId="77777777" w:rsidR="00D57C09" w:rsidRPr="00090C64" w:rsidRDefault="00D57C09" w:rsidP="00D57C09">
      <w:pPr>
        <w:pStyle w:val="Heading3"/>
      </w:pPr>
      <w:bookmarkStart w:id="4406" w:name="_Toc21125321"/>
      <w:bookmarkStart w:id="4407" w:name="_Toc29768311"/>
      <w:bookmarkStart w:id="4408" w:name="_Toc36044753"/>
      <w:bookmarkStart w:id="4409" w:name="_Toc37230658"/>
      <w:bookmarkStart w:id="4410" w:name="_Toc45907801"/>
      <w:bookmarkStart w:id="4411" w:name="_Toc53181906"/>
      <w:bookmarkStart w:id="4412" w:name="_Toc61127721"/>
      <w:bookmarkStart w:id="4413" w:name="_Toc67054735"/>
      <w:bookmarkStart w:id="4414" w:name="_Toc67061733"/>
      <w:r w:rsidRPr="00090C64">
        <w:t>8.3.1</w:t>
      </w:r>
      <w:r w:rsidRPr="00090C64">
        <w:tab/>
        <w:t>General</w:t>
      </w:r>
      <w:bookmarkEnd w:id="4406"/>
      <w:bookmarkEnd w:id="4407"/>
      <w:bookmarkEnd w:id="4408"/>
      <w:bookmarkEnd w:id="4409"/>
      <w:bookmarkEnd w:id="4410"/>
      <w:bookmarkEnd w:id="4411"/>
      <w:bookmarkEnd w:id="4412"/>
      <w:bookmarkEnd w:id="4413"/>
      <w:bookmarkEnd w:id="4414"/>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pt;height:37pt" o:ole="" fillcolor="window">
            <v:imagedata r:id="rId46" o:title=""/>
          </v:shape>
          <o:OLEObject Type="Embed" ProgID="Equation.3" ShapeID="_x0000_i1037" DrawAspect="Content" ObjectID="_1679382569" r:id="rId47"/>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5pt;height:19pt" o:ole="" fillcolor="window">
            <v:imagedata r:id="rId48" o:title=""/>
          </v:shape>
          <o:OLEObject Type="Embed" ProgID="Equation.3" ShapeID="_x0000_i1038" DrawAspect="Content" ObjectID="_1679382570" r:id="rId49"/>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9pt;height:19pt" o:ole="" fillcolor="window">
            <v:imagedata r:id="rId50" o:title=""/>
          </v:shape>
          <o:OLEObject Type="Embed" ProgID="Equation.3" ShapeID="_x0000_i1039" DrawAspect="Content" ObjectID="_1679382571" r:id="rId51"/>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4pt;height:19pt" o:ole="" fillcolor="window">
            <v:imagedata r:id="rId52" o:title=""/>
          </v:shape>
          <o:OLEObject Type="Embed" ProgID="Equation.3" ShapeID="_x0000_i1040" DrawAspect="Content" ObjectID="_1679382572" r:id="rId53"/>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5pt;height:19pt" o:ole="" fillcolor="window">
            <v:imagedata r:id="rId54" o:title=""/>
          </v:shape>
          <o:OLEObject Type="Embed" ProgID="Equation.3" ShapeID="_x0000_i1041" DrawAspect="Content" ObjectID="_1679382573" r:id="rId55"/>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4415" w:name="_Toc21125322"/>
      <w:bookmarkStart w:id="4416" w:name="_Toc29768312"/>
      <w:bookmarkStart w:id="4417" w:name="_Toc36044754"/>
      <w:bookmarkStart w:id="4418" w:name="_Toc37230659"/>
      <w:bookmarkStart w:id="4419" w:name="_Toc45907802"/>
      <w:bookmarkStart w:id="4420" w:name="_Toc53181907"/>
      <w:bookmarkStart w:id="4421" w:name="_Toc61127722"/>
      <w:bookmarkStart w:id="4422" w:name="_Toc67054736"/>
      <w:bookmarkStart w:id="4423" w:name="_Toc67061734"/>
      <w:r w:rsidRPr="00090C64">
        <w:t>8.3.2</w:t>
      </w:r>
      <w:r w:rsidRPr="00090C64">
        <w:tab/>
        <w:t>Definitions and applicability</w:t>
      </w:r>
      <w:bookmarkEnd w:id="4415"/>
      <w:bookmarkEnd w:id="4416"/>
      <w:bookmarkEnd w:id="4417"/>
      <w:bookmarkEnd w:id="4418"/>
      <w:bookmarkEnd w:id="4419"/>
      <w:bookmarkEnd w:id="4420"/>
      <w:bookmarkEnd w:id="4421"/>
      <w:bookmarkEnd w:id="4422"/>
      <w:bookmarkEnd w:id="4423"/>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4424" w:name="_Toc21125323"/>
      <w:bookmarkStart w:id="4425" w:name="_Toc29768313"/>
      <w:bookmarkStart w:id="4426" w:name="_Toc36044755"/>
      <w:bookmarkStart w:id="4427" w:name="_Toc37230660"/>
      <w:bookmarkStart w:id="4428" w:name="_Toc45907803"/>
      <w:bookmarkStart w:id="4429" w:name="_Toc53181908"/>
      <w:bookmarkStart w:id="4430" w:name="_Toc61127723"/>
      <w:bookmarkStart w:id="4431" w:name="_Toc67054737"/>
      <w:bookmarkStart w:id="4432" w:name="_Toc67061735"/>
      <w:r w:rsidRPr="00090C64">
        <w:lastRenderedPageBreak/>
        <w:t>8.3.3</w:t>
      </w:r>
      <w:r w:rsidRPr="00090C64">
        <w:tab/>
        <w:t>Minimum requirements</w:t>
      </w:r>
      <w:bookmarkEnd w:id="4424"/>
      <w:bookmarkEnd w:id="4425"/>
      <w:bookmarkEnd w:id="4426"/>
      <w:bookmarkEnd w:id="4427"/>
      <w:bookmarkEnd w:id="4428"/>
      <w:bookmarkEnd w:id="4429"/>
      <w:bookmarkEnd w:id="4430"/>
      <w:bookmarkEnd w:id="4431"/>
      <w:bookmarkEnd w:id="4432"/>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4433" w:name="_Toc21125324"/>
      <w:bookmarkStart w:id="4434" w:name="_Toc29768314"/>
      <w:bookmarkStart w:id="4435" w:name="_Toc36044756"/>
      <w:bookmarkStart w:id="4436" w:name="_Toc37230661"/>
      <w:bookmarkStart w:id="4437" w:name="_Toc45907804"/>
      <w:bookmarkStart w:id="4438" w:name="_Toc53181909"/>
      <w:bookmarkStart w:id="4439" w:name="_Toc61127724"/>
      <w:bookmarkStart w:id="4440" w:name="_Toc67054738"/>
      <w:bookmarkStart w:id="4441" w:name="_Toc67061736"/>
      <w:r w:rsidRPr="00090C64">
        <w:t>8.3.4</w:t>
      </w:r>
      <w:r w:rsidRPr="00090C64">
        <w:tab/>
        <w:t>Test purposes</w:t>
      </w:r>
      <w:bookmarkEnd w:id="4433"/>
      <w:bookmarkEnd w:id="4434"/>
      <w:bookmarkEnd w:id="4435"/>
      <w:bookmarkEnd w:id="4436"/>
      <w:bookmarkEnd w:id="4437"/>
      <w:bookmarkEnd w:id="4438"/>
      <w:bookmarkEnd w:id="4439"/>
      <w:bookmarkEnd w:id="4440"/>
      <w:bookmarkEnd w:id="4441"/>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4442" w:name="_Toc21125325"/>
      <w:bookmarkStart w:id="4443" w:name="_Toc29768315"/>
      <w:bookmarkStart w:id="4444" w:name="_Toc36044757"/>
      <w:bookmarkStart w:id="4445" w:name="_Toc37230662"/>
      <w:bookmarkStart w:id="4446" w:name="_Toc45907805"/>
      <w:bookmarkStart w:id="4447" w:name="_Toc53181910"/>
      <w:bookmarkStart w:id="4448" w:name="_Toc61127725"/>
      <w:bookmarkStart w:id="4449" w:name="_Toc67054739"/>
      <w:bookmarkStart w:id="4450" w:name="_Toc67061737"/>
      <w:r w:rsidRPr="00090C64">
        <w:t>8.3.5</w:t>
      </w:r>
      <w:r w:rsidRPr="00090C64">
        <w:rPr>
          <w:lang w:eastAsia="sv-SE"/>
        </w:rPr>
        <w:tab/>
        <w:t>Method of test</w:t>
      </w:r>
      <w:bookmarkEnd w:id="4442"/>
      <w:bookmarkEnd w:id="4443"/>
      <w:bookmarkEnd w:id="4444"/>
      <w:bookmarkEnd w:id="4445"/>
      <w:bookmarkEnd w:id="4446"/>
      <w:bookmarkEnd w:id="4447"/>
      <w:bookmarkEnd w:id="4448"/>
      <w:bookmarkEnd w:id="4449"/>
      <w:bookmarkEnd w:id="4450"/>
    </w:p>
    <w:p w14:paraId="249AD01C" w14:textId="77777777" w:rsidR="00D57C09" w:rsidRPr="00090C64" w:rsidRDefault="00D57C09" w:rsidP="00D57C09">
      <w:pPr>
        <w:pStyle w:val="Heading4"/>
        <w:rPr>
          <w:lang w:eastAsia="sv-SE"/>
        </w:rPr>
      </w:pPr>
      <w:bookmarkStart w:id="4451" w:name="_Toc21125326"/>
      <w:bookmarkStart w:id="4452" w:name="_Toc29768316"/>
      <w:bookmarkStart w:id="4453" w:name="_Toc36044758"/>
      <w:bookmarkStart w:id="4454" w:name="_Toc37230663"/>
      <w:bookmarkStart w:id="4455" w:name="_Toc45907806"/>
      <w:bookmarkStart w:id="4456" w:name="_Toc53181911"/>
      <w:bookmarkStart w:id="4457" w:name="_Toc61127726"/>
      <w:bookmarkStart w:id="4458" w:name="_Toc67054740"/>
      <w:bookmarkStart w:id="4459" w:name="_Toc67061738"/>
      <w:r w:rsidRPr="00090C64">
        <w:rPr>
          <w:lang w:eastAsia="sv-SE"/>
        </w:rPr>
        <w:t>8.3.5.1</w:t>
      </w:r>
      <w:r w:rsidRPr="00090C64">
        <w:rPr>
          <w:lang w:eastAsia="sv-SE"/>
        </w:rPr>
        <w:tab/>
        <w:t>Initial conditions</w:t>
      </w:r>
      <w:bookmarkEnd w:id="4451"/>
      <w:bookmarkEnd w:id="4452"/>
      <w:bookmarkEnd w:id="4453"/>
      <w:bookmarkEnd w:id="4454"/>
      <w:bookmarkEnd w:id="4455"/>
      <w:bookmarkEnd w:id="4456"/>
      <w:bookmarkEnd w:id="4457"/>
      <w:bookmarkEnd w:id="4458"/>
      <w:bookmarkEnd w:id="4459"/>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4460" w:name="_Toc21125327"/>
      <w:bookmarkStart w:id="4461" w:name="_Toc29768317"/>
      <w:bookmarkStart w:id="4462" w:name="_Toc36044759"/>
      <w:bookmarkStart w:id="4463" w:name="_Toc37230664"/>
      <w:bookmarkStart w:id="4464" w:name="_Toc45907807"/>
      <w:bookmarkStart w:id="4465" w:name="_Toc53181912"/>
      <w:bookmarkStart w:id="4466" w:name="_Toc61127727"/>
      <w:bookmarkStart w:id="4467" w:name="_Toc67054741"/>
      <w:bookmarkStart w:id="4468" w:name="_Toc67061739"/>
      <w:r w:rsidRPr="00090C64">
        <w:rPr>
          <w:lang w:eastAsia="sv-SE"/>
        </w:rPr>
        <w:t>8.3.5.2</w:t>
      </w:r>
      <w:r w:rsidRPr="00090C64">
        <w:rPr>
          <w:lang w:eastAsia="sv-SE"/>
        </w:rPr>
        <w:tab/>
        <w:t>Procedure</w:t>
      </w:r>
      <w:bookmarkEnd w:id="4460"/>
      <w:bookmarkEnd w:id="4461"/>
      <w:bookmarkEnd w:id="4462"/>
      <w:bookmarkEnd w:id="4463"/>
      <w:bookmarkEnd w:id="4464"/>
      <w:bookmarkEnd w:id="4465"/>
      <w:bookmarkEnd w:id="4466"/>
      <w:bookmarkEnd w:id="4467"/>
      <w:bookmarkEnd w:id="4468"/>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4469" w:name="_Toc21125328"/>
      <w:bookmarkStart w:id="4470" w:name="_Toc29768318"/>
      <w:bookmarkStart w:id="4471" w:name="_Toc36044760"/>
      <w:bookmarkStart w:id="4472" w:name="_Toc37230665"/>
      <w:bookmarkStart w:id="4473" w:name="_Toc45907808"/>
      <w:bookmarkStart w:id="4474" w:name="_Toc53181913"/>
      <w:bookmarkStart w:id="4475" w:name="_Toc61127728"/>
      <w:bookmarkStart w:id="4476" w:name="_Toc67054742"/>
      <w:bookmarkStart w:id="4477" w:name="_Toc67061740"/>
      <w:r w:rsidRPr="00090C64">
        <w:t>8.3.6</w:t>
      </w:r>
      <w:r w:rsidRPr="00090C64">
        <w:tab/>
        <w:t>Test requirements</w:t>
      </w:r>
      <w:bookmarkEnd w:id="4469"/>
      <w:bookmarkEnd w:id="4470"/>
      <w:bookmarkEnd w:id="4471"/>
      <w:bookmarkEnd w:id="4472"/>
      <w:bookmarkEnd w:id="4473"/>
      <w:bookmarkEnd w:id="4474"/>
      <w:bookmarkEnd w:id="4475"/>
      <w:bookmarkEnd w:id="4476"/>
      <w:bookmarkEnd w:id="4477"/>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4478" w:name="_Toc21125329"/>
      <w:bookmarkStart w:id="4479" w:name="_Toc29768319"/>
      <w:bookmarkStart w:id="4480" w:name="_Toc36044761"/>
      <w:bookmarkStart w:id="4481" w:name="_Toc37230666"/>
      <w:bookmarkStart w:id="4482" w:name="_Toc45907809"/>
      <w:bookmarkStart w:id="4483" w:name="_Toc53181914"/>
      <w:bookmarkStart w:id="4484" w:name="_Toc61127729"/>
      <w:bookmarkStart w:id="4485" w:name="_Toc67054743"/>
      <w:bookmarkStart w:id="4486" w:name="_Toc67061741"/>
      <w:r w:rsidRPr="00090C64">
        <w:lastRenderedPageBreak/>
        <w:t>8.4</w:t>
      </w:r>
      <w:r w:rsidRPr="00090C64">
        <w:tab/>
        <w:t>Radiated performance requirements for E-UTRA</w:t>
      </w:r>
      <w:bookmarkEnd w:id="4478"/>
      <w:bookmarkEnd w:id="4479"/>
      <w:bookmarkEnd w:id="4480"/>
      <w:bookmarkEnd w:id="4481"/>
      <w:bookmarkEnd w:id="4482"/>
      <w:bookmarkEnd w:id="4483"/>
      <w:bookmarkEnd w:id="4484"/>
      <w:bookmarkEnd w:id="4485"/>
      <w:bookmarkEnd w:id="4486"/>
    </w:p>
    <w:p w14:paraId="3EEBC3A6" w14:textId="77777777" w:rsidR="00D57C09" w:rsidRPr="00090C64" w:rsidRDefault="00D57C09" w:rsidP="00D57C09">
      <w:pPr>
        <w:pStyle w:val="Heading3"/>
      </w:pPr>
      <w:bookmarkStart w:id="4487" w:name="_Toc21125330"/>
      <w:bookmarkStart w:id="4488" w:name="_Toc29768320"/>
      <w:bookmarkStart w:id="4489" w:name="_Toc36044762"/>
      <w:bookmarkStart w:id="4490" w:name="_Toc37230667"/>
      <w:bookmarkStart w:id="4491" w:name="_Toc45907810"/>
      <w:bookmarkStart w:id="4492" w:name="_Toc53181915"/>
      <w:bookmarkStart w:id="4493" w:name="_Toc61127730"/>
      <w:bookmarkStart w:id="4494" w:name="_Toc67054744"/>
      <w:bookmarkStart w:id="4495" w:name="_Toc67061742"/>
      <w:r w:rsidRPr="00090C64">
        <w:t>8.4.1</w:t>
      </w:r>
      <w:r w:rsidRPr="00090C64">
        <w:tab/>
        <w:t>General</w:t>
      </w:r>
      <w:bookmarkEnd w:id="4487"/>
      <w:bookmarkEnd w:id="4488"/>
      <w:bookmarkEnd w:id="4489"/>
      <w:bookmarkEnd w:id="4490"/>
      <w:bookmarkEnd w:id="4491"/>
      <w:bookmarkEnd w:id="4492"/>
      <w:bookmarkEnd w:id="4493"/>
      <w:bookmarkEnd w:id="4494"/>
      <w:bookmarkEnd w:id="4495"/>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4496" w:name="_Toc21125331"/>
      <w:bookmarkStart w:id="4497" w:name="_Toc29768321"/>
      <w:bookmarkStart w:id="4498" w:name="_Toc36044763"/>
      <w:bookmarkStart w:id="4499" w:name="_Toc37230668"/>
      <w:bookmarkStart w:id="4500" w:name="_Toc45907811"/>
      <w:bookmarkStart w:id="4501" w:name="_Toc53181916"/>
      <w:bookmarkStart w:id="4502" w:name="_Toc61127731"/>
      <w:bookmarkStart w:id="4503" w:name="_Toc67054745"/>
      <w:bookmarkStart w:id="4504" w:name="_Toc67061743"/>
      <w:r w:rsidRPr="00090C64">
        <w:lastRenderedPageBreak/>
        <w:t>8.4.2</w:t>
      </w:r>
      <w:r w:rsidRPr="00090C64">
        <w:tab/>
        <w:t>Definitions and applicability</w:t>
      </w:r>
      <w:bookmarkEnd w:id="4496"/>
      <w:bookmarkEnd w:id="4497"/>
      <w:bookmarkEnd w:id="4498"/>
      <w:bookmarkEnd w:id="4499"/>
      <w:bookmarkEnd w:id="4500"/>
      <w:bookmarkEnd w:id="4501"/>
      <w:bookmarkEnd w:id="4502"/>
      <w:bookmarkEnd w:id="4503"/>
      <w:bookmarkEnd w:id="4504"/>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4505" w:name="_Toc21125332"/>
      <w:bookmarkStart w:id="4506" w:name="_Toc29768322"/>
      <w:bookmarkStart w:id="4507" w:name="_Toc36044764"/>
      <w:bookmarkStart w:id="4508" w:name="_Toc37230669"/>
      <w:bookmarkStart w:id="4509" w:name="_Toc45907812"/>
      <w:bookmarkStart w:id="4510" w:name="_Toc53181917"/>
      <w:bookmarkStart w:id="4511" w:name="_Toc61127732"/>
      <w:bookmarkStart w:id="4512" w:name="_Toc67054746"/>
      <w:bookmarkStart w:id="4513" w:name="_Toc67061744"/>
      <w:r w:rsidRPr="00090C64">
        <w:t>8.4.3</w:t>
      </w:r>
      <w:r w:rsidRPr="00090C64">
        <w:tab/>
        <w:t>Minimum requirements</w:t>
      </w:r>
      <w:bookmarkEnd w:id="4505"/>
      <w:bookmarkEnd w:id="4506"/>
      <w:bookmarkEnd w:id="4507"/>
      <w:bookmarkEnd w:id="4508"/>
      <w:bookmarkEnd w:id="4509"/>
      <w:bookmarkEnd w:id="4510"/>
      <w:bookmarkEnd w:id="4511"/>
      <w:bookmarkEnd w:id="4512"/>
      <w:bookmarkEnd w:id="4513"/>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4514" w:name="_Toc21125333"/>
      <w:bookmarkStart w:id="4515" w:name="_Toc29768323"/>
      <w:bookmarkStart w:id="4516" w:name="_Toc36044765"/>
      <w:bookmarkStart w:id="4517" w:name="_Toc37230670"/>
      <w:bookmarkStart w:id="4518" w:name="_Toc45907813"/>
      <w:bookmarkStart w:id="4519" w:name="_Toc53181918"/>
      <w:bookmarkStart w:id="4520" w:name="_Toc61127733"/>
      <w:bookmarkStart w:id="4521" w:name="_Toc67054747"/>
      <w:bookmarkStart w:id="4522" w:name="_Toc67061745"/>
      <w:r w:rsidRPr="00090C64">
        <w:t>8.4.4</w:t>
      </w:r>
      <w:r w:rsidRPr="00090C64">
        <w:tab/>
        <w:t>Test purposes</w:t>
      </w:r>
      <w:bookmarkEnd w:id="4514"/>
      <w:bookmarkEnd w:id="4515"/>
      <w:bookmarkEnd w:id="4516"/>
      <w:bookmarkEnd w:id="4517"/>
      <w:bookmarkEnd w:id="4518"/>
      <w:bookmarkEnd w:id="4519"/>
      <w:bookmarkEnd w:id="4520"/>
      <w:bookmarkEnd w:id="4521"/>
      <w:bookmarkEnd w:id="4522"/>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4523" w:name="_Toc21125334"/>
      <w:bookmarkStart w:id="4524" w:name="_Toc29768324"/>
      <w:bookmarkStart w:id="4525" w:name="_Toc36044766"/>
      <w:bookmarkStart w:id="4526" w:name="_Toc37230671"/>
      <w:bookmarkStart w:id="4527" w:name="_Toc45907814"/>
      <w:bookmarkStart w:id="4528" w:name="_Toc53181919"/>
      <w:bookmarkStart w:id="4529" w:name="_Toc61127734"/>
      <w:bookmarkStart w:id="4530" w:name="_Toc67054748"/>
      <w:bookmarkStart w:id="4531" w:name="_Toc67061746"/>
      <w:r w:rsidRPr="00090C64">
        <w:lastRenderedPageBreak/>
        <w:t>8.4.5</w:t>
      </w:r>
      <w:r w:rsidRPr="00090C64">
        <w:rPr>
          <w:lang w:eastAsia="sv-SE"/>
        </w:rPr>
        <w:tab/>
        <w:t>Method of test</w:t>
      </w:r>
      <w:bookmarkEnd w:id="4523"/>
      <w:bookmarkEnd w:id="4524"/>
      <w:bookmarkEnd w:id="4525"/>
      <w:bookmarkEnd w:id="4526"/>
      <w:bookmarkEnd w:id="4527"/>
      <w:bookmarkEnd w:id="4528"/>
      <w:bookmarkEnd w:id="4529"/>
      <w:bookmarkEnd w:id="4530"/>
      <w:bookmarkEnd w:id="4531"/>
    </w:p>
    <w:p w14:paraId="45C33D95" w14:textId="77777777" w:rsidR="00D57C09" w:rsidRPr="00090C64" w:rsidRDefault="00D57C09" w:rsidP="00D57C09">
      <w:pPr>
        <w:pStyle w:val="Heading4"/>
        <w:rPr>
          <w:lang w:eastAsia="sv-SE"/>
        </w:rPr>
      </w:pPr>
      <w:bookmarkStart w:id="4532" w:name="_Toc21125335"/>
      <w:bookmarkStart w:id="4533" w:name="_Toc29768325"/>
      <w:bookmarkStart w:id="4534" w:name="_Toc36044767"/>
      <w:bookmarkStart w:id="4535" w:name="_Toc37230672"/>
      <w:bookmarkStart w:id="4536" w:name="_Toc45907815"/>
      <w:bookmarkStart w:id="4537" w:name="_Toc53181920"/>
      <w:bookmarkStart w:id="4538" w:name="_Toc61127735"/>
      <w:bookmarkStart w:id="4539" w:name="_Toc67054749"/>
      <w:bookmarkStart w:id="4540" w:name="_Toc67061747"/>
      <w:r w:rsidRPr="00090C64">
        <w:rPr>
          <w:lang w:eastAsia="sv-SE"/>
        </w:rPr>
        <w:t>8.4.5.1</w:t>
      </w:r>
      <w:r w:rsidRPr="00090C64">
        <w:rPr>
          <w:lang w:eastAsia="sv-SE"/>
        </w:rPr>
        <w:tab/>
        <w:t>Initial conditions</w:t>
      </w:r>
      <w:bookmarkEnd w:id="4532"/>
      <w:bookmarkEnd w:id="4533"/>
      <w:bookmarkEnd w:id="4534"/>
      <w:bookmarkEnd w:id="4535"/>
      <w:bookmarkEnd w:id="4536"/>
      <w:bookmarkEnd w:id="4537"/>
      <w:bookmarkEnd w:id="4538"/>
      <w:bookmarkEnd w:id="4539"/>
      <w:bookmarkEnd w:id="454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4541" w:name="_Toc21125336"/>
      <w:bookmarkStart w:id="4542" w:name="_Toc29768326"/>
      <w:bookmarkStart w:id="4543" w:name="_Toc36044768"/>
      <w:bookmarkStart w:id="4544" w:name="_Toc37230673"/>
      <w:bookmarkStart w:id="4545" w:name="_Toc45907816"/>
      <w:bookmarkStart w:id="4546" w:name="_Toc53181921"/>
      <w:bookmarkStart w:id="4547" w:name="_Toc61127736"/>
      <w:bookmarkStart w:id="4548" w:name="_Toc67054750"/>
      <w:bookmarkStart w:id="4549" w:name="_Toc67061748"/>
      <w:r w:rsidRPr="00090C64">
        <w:rPr>
          <w:lang w:eastAsia="sv-SE"/>
        </w:rPr>
        <w:t>8.4.5.2</w:t>
      </w:r>
      <w:r w:rsidRPr="00090C64">
        <w:rPr>
          <w:lang w:eastAsia="sv-SE"/>
        </w:rPr>
        <w:tab/>
        <w:t>Procedure</w:t>
      </w:r>
      <w:bookmarkEnd w:id="4541"/>
      <w:bookmarkEnd w:id="4542"/>
      <w:bookmarkEnd w:id="4543"/>
      <w:bookmarkEnd w:id="4544"/>
      <w:bookmarkEnd w:id="4545"/>
      <w:bookmarkEnd w:id="4546"/>
      <w:bookmarkEnd w:id="4547"/>
      <w:bookmarkEnd w:id="4548"/>
      <w:bookmarkEnd w:id="4549"/>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4550" w:name="_Toc21125337"/>
      <w:bookmarkStart w:id="4551" w:name="_Toc29768327"/>
      <w:bookmarkStart w:id="4552" w:name="_Toc36044769"/>
      <w:bookmarkStart w:id="4553" w:name="_Toc37230674"/>
      <w:bookmarkStart w:id="4554" w:name="_Toc45907817"/>
      <w:bookmarkStart w:id="4555" w:name="_Toc53181922"/>
      <w:bookmarkStart w:id="4556" w:name="_Toc61127737"/>
      <w:bookmarkStart w:id="4557" w:name="_Toc67054751"/>
      <w:bookmarkStart w:id="4558" w:name="_Toc67061749"/>
      <w:r w:rsidRPr="00090C64">
        <w:t>8.4.6</w:t>
      </w:r>
      <w:r w:rsidRPr="00090C64">
        <w:tab/>
        <w:t>Test requirements</w:t>
      </w:r>
      <w:bookmarkEnd w:id="4550"/>
      <w:bookmarkEnd w:id="4551"/>
      <w:bookmarkEnd w:id="4552"/>
      <w:bookmarkEnd w:id="4553"/>
      <w:bookmarkEnd w:id="4554"/>
      <w:bookmarkEnd w:id="4555"/>
      <w:bookmarkEnd w:id="4556"/>
      <w:bookmarkEnd w:id="4557"/>
      <w:bookmarkEnd w:id="4558"/>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4559" w:name="_Toc21125338"/>
      <w:bookmarkStart w:id="4560" w:name="_Toc29768328"/>
      <w:bookmarkStart w:id="4561" w:name="_Toc36044770"/>
      <w:bookmarkStart w:id="4562" w:name="_Toc37230675"/>
      <w:bookmarkStart w:id="4563" w:name="_Toc45907818"/>
      <w:bookmarkStart w:id="4564" w:name="_Toc53181923"/>
      <w:bookmarkStart w:id="4565" w:name="_Toc61127738"/>
      <w:bookmarkStart w:id="4566" w:name="_Toc67054752"/>
      <w:bookmarkStart w:id="4567" w:name="_Toc67061750"/>
      <w:r w:rsidRPr="00090C64">
        <w:t>8.5</w:t>
      </w:r>
      <w:r w:rsidRPr="00090C64">
        <w:tab/>
        <w:t>Radiated performance requirements for NR</w:t>
      </w:r>
      <w:bookmarkEnd w:id="4559"/>
      <w:bookmarkEnd w:id="4560"/>
      <w:bookmarkEnd w:id="4561"/>
      <w:bookmarkEnd w:id="4562"/>
      <w:bookmarkEnd w:id="4563"/>
      <w:bookmarkEnd w:id="4564"/>
      <w:bookmarkEnd w:id="4565"/>
      <w:bookmarkEnd w:id="4566"/>
      <w:bookmarkEnd w:id="4567"/>
    </w:p>
    <w:p w14:paraId="1673B084" w14:textId="77777777" w:rsidR="00D57C09" w:rsidRPr="00090C64" w:rsidRDefault="00D57C09" w:rsidP="00D57C09">
      <w:pPr>
        <w:pStyle w:val="Heading3"/>
      </w:pPr>
      <w:bookmarkStart w:id="4568" w:name="_Toc21125339"/>
      <w:bookmarkStart w:id="4569" w:name="_Toc29768329"/>
      <w:bookmarkStart w:id="4570" w:name="_Toc36044771"/>
      <w:bookmarkStart w:id="4571" w:name="_Toc37230676"/>
      <w:bookmarkStart w:id="4572" w:name="_Toc45907819"/>
      <w:bookmarkStart w:id="4573" w:name="_Toc53181924"/>
      <w:bookmarkStart w:id="4574" w:name="_Toc61127739"/>
      <w:bookmarkStart w:id="4575" w:name="_Toc67054753"/>
      <w:bookmarkStart w:id="4576" w:name="_Toc67061751"/>
      <w:r w:rsidRPr="00090C64">
        <w:t>8.5.1</w:t>
      </w:r>
      <w:r w:rsidRPr="00090C64">
        <w:tab/>
        <w:t>General</w:t>
      </w:r>
      <w:bookmarkEnd w:id="4568"/>
      <w:bookmarkEnd w:id="4569"/>
      <w:bookmarkEnd w:id="4570"/>
      <w:bookmarkEnd w:id="4571"/>
      <w:bookmarkEnd w:id="4572"/>
      <w:bookmarkEnd w:id="4573"/>
      <w:bookmarkEnd w:id="4574"/>
      <w:bookmarkEnd w:id="4575"/>
      <w:bookmarkEnd w:id="4576"/>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4577" w:name="_Toc21125340"/>
      <w:bookmarkStart w:id="4578" w:name="_Toc29768330"/>
      <w:bookmarkStart w:id="4579" w:name="_Toc36044772"/>
      <w:bookmarkStart w:id="4580" w:name="_Toc37230677"/>
      <w:bookmarkStart w:id="4581" w:name="_Toc45907820"/>
      <w:bookmarkStart w:id="4582" w:name="_Toc53181925"/>
      <w:bookmarkStart w:id="4583" w:name="_Toc61127740"/>
      <w:bookmarkStart w:id="4584" w:name="_Toc67054754"/>
      <w:bookmarkStart w:id="4585" w:name="_Toc67061752"/>
      <w:r w:rsidRPr="00090C64">
        <w:t>8.5.2</w:t>
      </w:r>
      <w:r w:rsidRPr="00090C64">
        <w:tab/>
        <w:t>Definitions and applicability</w:t>
      </w:r>
      <w:bookmarkEnd w:id="4577"/>
      <w:bookmarkEnd w:id="4578"/>
      <w:bookmarkEnd w:id="4579"/>
      <w:bookmarkEnd w:id="4580"/>
      <w:bookmarkEnd w:id="4581"/>
      <w:bookmarkEnd w:id="4582"/>
      <w:bookmarkEnd w:id="4583"/>
      <w:bookmarkEnd w:id="4584"/>
      <w:bookmarkEnd w:id="4585"/>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4586" w:name="_Toc21125341"/>
      <w:bookmarkStart w:id="4587" w:name="_Toc29768331"/>
      <w:bookmarkStart w:id="4588" w:name="_Toc36044773"/>
      <w:bookmarkStart w:id="4589" w:name="_Toc37230678"/>
      <w:bookmarkStart w:id="4590" w:name="_Toc45907821"/>
      <w:bookmarkStart w:id="4591" w:name="_Toc53181926"/>
      <w:bookmarkStart w:id="4592" w:name="_Toc61127741"/>
      <w:bookmarkStart w:id="4593" w:name="_Toc67054755"/>
      <w:bookmarkStart w:id="4594" w:name="_Toc67061753"/>
      <w:r w:rsidRPr="00090C64">
        <w:t>8.5.3</w:t>
      </w:r>
      <w:r w:rsidRPr="00090C64">
        <w:tab/>
        <w:t>Minimum requirements</w:t>
      </w:r>
      <w:bookmarkEnd w:id="4586"/>
      <w:bookmarkEnd w:id="4587"/>
      <w:bookmarkEnd w:id="4588"/>
      <w:bookmarkEnd w:id="4589"/>
      <w:bookmarkEnd w:id="4590"/>
      <w:bookmarkEnd w:id="4591"/>
      <w:bookmarkEnd w:id="4592"/>
      <w:bookmarkEnd w:id="4593"/>
      <w:bookmarkEnd w:id="4594"/>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4595" w:name="_Toc21125342"/>
      <w:bookmarkStart w:id="4596" w:name="_Toc29768332"/>
      <w:bookmarkStart w:id="4597" w:name="_Toc36044774"/>
      <w:bookmarkStart w:id="4598" w:name="_Toc37230679"/>
      <w:bookmarkStart w:id="4599" w:name="_Toc45907822"/>
      <w:bookmarkStart w:id="4600" w:name="_Toc53181927"/>
      <w:bookmarkStart w:id="4601" w:name="_Toc61127742"/>
      <w:bookmarkStart w:id="4602" w:name="_Toc67054756"/>
      <w:bookmarkStart w:id="4603" w:name="_Toc67061754"/>
      <w:r w:rsidRPr="00090C64">
        <w:lastRenderedPageBreak/>
        <w:t>8.5.4</w:t>
      </w:r>
      <w:r w:rsidRPr="00090C64">
        <w:tab/>
        <w:t>Test purposes</w:t>
      </w:r>
      <w:bookmarkEnd w:id="4595"/>
      <w:bookmarkEnd w:id="4596"/>
      <w:bookmarkEnd w:id="4597"/>
      <w:bookmarkEnd w:id="4598"/>
      <w:bookmarkEnd w:id="4599"/>
      <w:bookmarkEnd w:id="4600"/>
      <w:bookmarkEnd w:id="4601"/>
      <w:bookmarkEnd w:id="4602"/>
      <w:bookmarkEnd w:id="4603"/>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4604" w:name="_Toc21125343"/>
      <w:bookmarkStart w:id="4605" w:name="_Toc29768333"/>
      <w:bookmarkStart w:id="4606" w:name="_Toc36044775"/>
      <w:bookmarkStart w:id="4607" w:name="_Toc37230680"/>
      <w:bookmarkStart w:id="4608" w:name="_Toc45907823"/>
      <w:bookmarkStart w:id="4609" w:name="_Toc53181928"/>
      <w:bookmarkStart w:id="4610" w:name="_Toc61127743"/>
      <w:bookmarkStart w:id="4611" w:name="_Toc67054757"/>
      <w:bookmarkStart w:id="4612" w:name="_Toc67061755"/>
      <w:r w:rsidRPr="00090C64">
        <w:t>8.5.5</w:t>
      </w:r>
      <w:r w:rsidRPr="00090C64">
        <w:rPr>
          <w:lang w:eastAsia="sv-SE"/>
        </w:rPr>
        <w:tab/>
        <w:t>Method of test</w:t>
      </w:r>
      <w:bookmarkEnd w:id="4604"/>
      <w:bookmarkEnd w:id="4605"/>
      <w:bookmarkEnd w:id="4606"/>
      <w:bookmarkEnd w:id="4607"/>
      <w:bookmarkEnd w:id="4608"/>
      <w:bookmarkEnd w:id="4609"/>
      <w:bookmarkEnd w:id="4610"/>
      <w:bookmarkEnd w:id="4611"/>
      <w:bookmarkEnd w:id="4612"/>
    </w:p>
    <w:p w14:paraId="55532991" w14:textId="77777777" w:rsidR="00D57C09" w:rsidRPr="00090C64" w:rsidRDefault="00D57C09" w:rsidP="00D57C09">
      <w:pPr>
        <w:pStyle w:val="Heading4"/>
        <w:rPr>
          <w:lang w:eastAsia="sv-SE"/>
        </w:rPr>
      </w:pPr>
      <w:bookmarkStart w:id="4613" w:name="_Toc21125344"/>
      <w:bookmarkStart w:id="4614" w:name="_Toc29768334"/>
      <w:bookmarkStart w:id="4615" w:name="_Toc36044776"/>
      <w:bookmarkStart w:id="4616" w:name="_Toc37230681"/>
      <w:bookmarkStart w:id="4617" w:name="_Toc45907824"/>
      <w:bookmarkStart w:id="4618" w:name="_Toc53181929"/>
      <w:bookmarkStart w:id="4619" w:name="_Toc61127744"/>
      <w:bookmarkStart w:id="4620" w:name="_Toc67054758"/>
      <w:bookmarkStart w:id="4621" w:name="_Toc67061756"/>
      <w:r w:rsidRPr="00090C64">
        <w:rPr>
          <w:lang w:eastAsia="sv-SE"/>
        </w:rPr>
        <w:t>8.5.5.1</w:t>
      </w:r>
      <w:r w:rsidRPr="00090C64">
        <w:rPr>
          <w:lang w:eastAsia="sv-SE"/>
        </w:rPr>
        <w:tab/>
        <w:t>Initial conditions</w:t>
      </w:r>
      <w:bookmarkEnd w:id="4613"/>
      <w:bookmarkEnd w:id="4614"/>
      <w:bookmarkEnd w:id="4615"/>
      <w:bookmarkEnd w:id="4616"/>
      <w:bookmarkEnd w:id="4617"/>
      <w:bookmarkEnd w:id="4618"/>
      <w:bookmarkEnd w:id="4619"/>
      <w:bookmarkEnd w:id="4620"/>
      <w:bookmarkEnd w:id="4621"/>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4622" w:name="_Toc21125345"/>
      <w:bookmarkStart w:id="4623" w:name="_Toc29768335"/>
      <w:bookmarkStart w:id="4624" w:name="_Toc36044777"/>
      <w:bookmarkStart w:id="4625" w:name="_Toc37230682"/>
      <w:bookmarkStart w:id="4626" w:name="_Toc45907825"/>
      <w:bookmarkStart w:id="4627" w:name="_Toc53181930"/>
      <w:bookmarkStart w:id="4628" w:name="_Toc61127745"/>
      <w:bookmarkStart w:id="4629" w:name="_Toc67054759"/>
      <w:bookmarkStart w:id="4630" w:name="_Toc67061757"/>
      <w:r w:rsidRPr="00090C64">
        <w:rPr>
          <w:lang w:eastAsia="sv-SE"/>
        </w:rPr>
        <w:t>8.5.5.2</w:t>
      </w:r>
      <w:r w:rsidRPr="00090C64">
        <w:rPr>
          <w:lang w:eastAsia="sv-SE"/>
        </w:rPr>
        <w:tab/>
        <w:t>Procedure</w:t>
      </w:r>
      <w:bookmarkEnd w:id="4622"/>
      <w:bookmarkEnd w:id="4623"/>
      <w:bookmarkEnd w:id="4624"/>
      <w:bookmarkEnd w:id="4625"/>
      <w:bookmarkEnd w:id="4626"/>
      <w:bookmarkEnd w:id="4627"/>
      <w:bookmarkEnd w:id="4628"/>
      <w:bookmarkEnd w:id="4629"/>
      <w:bookmarkEnd w:id="463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0"/>
        <w:ind w:left="644" w:firstLine="0"/>
        <w:jc w:val="center"/>
      </w:pPr>
      <w:r w:rsidRPr="00090C64">
        <w:t>TBD</w:t>
      </w:r>
    </w:p>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lastRenderedPageBreak/>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4631" w:name="_Toc21125346"/>
      <w:bookmarkStart w:id="4632" w:name="_Toc29768336"/>
      <w:bookmarkStart w:id="4633" w:name="_Toc36044778"/>
      <w:bookmarkStart w:id="4634" w:name="_Toc37230683"/>
      <w:bookmarkStart w:id="4635" w:name="_Toc45907826"/>
      <w:bookmarkStart w:id="4636" w:name="_Toc53181931"/>
      <w:bookmarkStart w:id="4637" w:name="_Toc61127746"/>
      <w:bookmarkStart w:id="4638" w:name="_Toc67054760"/>
      <w:bookmarkStart w:id="4639" w:name="_Toc67061758"/>
      <w:r w:rsidRPr="00090C64">
        <w:t>8.5.6</w:t>
      </w:r>
      <w:r w:rsidRPr="00090C64">
        <w:tab/>
        <w:t>Test requirements</w:t>
      </w:r>
      <w:bookmarkEnd w:id="4631"/>
      <w:bookmarkEnd w:id="4632"/>
      <w:bookmarkEnd w:id="4633"/>
      <w:bookmarkEnd w:id="4634"/>
      <w:bookmarkEnd w:id="4635"/>
      <w:bookmarkEnd w:id="4636"/>
      <w:bookmarkEnd w:id="4637"/>
      <w:bookmarkEnd w:id="4638"/>
      <w:bookmarkEnd w:id="4639"/>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4640" w:name="_Toc21125347"/>
      <w:bookmarkStart w:id="4641" w:name="_Toc29768337"/>
      <w:bookmarkStart w:id="4642" w:name="_Toc36044779"/>
      <w:bookmarkStart w:id="4643" w:name="_Toc37230684"/>
      <w:bookmarkStart w:id="4644" w:name="_Toc45907827"/>
      <w:bookmarkStart w:id="4645" w:name="_Toc53181932"/>
      <w:bookmarkStart w:id="4646" w:name="_Toc61127747"/>
      <w:bookmarkStart w:id="4647" w:name="_Toc67054761"/>
      <w:bookmarkStart w:id="4648" w:name="_Toc67061759"/>
      <w:r w:rsidRPr="00090C64">
        <w:lastRenderedPageBreak/>
        <w:t>Annex A (normative):</w:t>
      </w:r>
      <w:r w:rsidRPr="00090C64">
        <w:br/>
        <w:t>Test system characterization</w:t>
      </w:r>
      <w:bookmarkEnd w:id="4640"/>
      <w:bookmarkEnd w:id="4641"/>
      <w:bookmarkEnd w:id="4642"/>
      <w:bookmarkEnd w:id="4643"/>
      <w:bookmarkEnd w:id="4644"/>
      <w:bookmarkEnd w:id="4645"/>
      <w:bookmarkEnd w:id="4646"/>
      <w:bookmarkEnd w:id="4647"/>
      <w:bookmarkEnd w:id="4648"/>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4649" w:name="_Toc21125348"/>
      <w:bookmarkStart w:id="4650" w:name="_Toc29768338"/>
      <w:bookmarkStart w:id="4651" w:name="_Toc36044780"/>
      <w:bookmarkStart w:id="4652" w:name="_Toc37230685"/>
      <w:bookmarkStart w:id="4653" w:name="_Toc45907828"/>
      <w:bookmarkStart w:id="4654" w:name="_Toc53181933"/>
      <w:bookmarkStart w:id="4655" w:name="_Toc61127748"/>
      <w:bookmarkStart w:id="4656" w:name="_Toc67054762"/>
      <w:bookmarkStart w:id="4657" w:name="_Toc67061760"/>
      <w:r w:rsidRPr="00090C64">
        <w:lastRenderedPageBreak/>
        <w:t>Annex B (normative):</w:t>
      </w:r>
      <w:r w:rsidRPr="00090C64">
        <w:br/>
        <w:t>Calibration</w:t>
      </w:r>
      <w:bookmarkEnd w:id="4649"/>
      <w:bookmarkEnd w:id="4650"/>
      <w:bookmarkEnd w:id="4651"/>
      <w:bookmarkEnd w:id="4652"/>
      <w:bookmarkEnd w:id="4653"/>
      <w:bookmarkEnd w:id="4654"/>
      <w:bookmarkEnd w:id="4655"/>
      <w:bookmarkEnd w:id="4656"/>
      <w:bookmarkEnd w:id="4657"/>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4658" w:name="_Toc21125349"/>
      <w:bookmarkStart w:id="4659" w:name="_Toc29768339"/>
      <w:bookmarkStart w:id="4660" w:name="_Toc36044781"/>
      <w:bookmarkStart w:id="4661" w:name="_Toc37230686"/>
      <w:bookmarkStart w:id="4662" w:name="_Toc45907829"/>
      <w:bookmarkStart w:id="4663" w:name="_Toc53181934"/>
      <w:bookmarkStart w:id="4664" w:name="_Toc61127749"/>
      <w:bookmarkStart w:id="4665" w:name="_Toc67054763"/>
      <w:bookmarkStart w:id="4666" w:name="_Toc67061761"/>
      <w:r w:rsidRPr="00090C64">
        <w:lastRenderedPageBreak/>
        <w:t>Annex C (informative):</w:t>
      </w:r>
      <w:r w:rsidRPr="00090C64">
        <w:br/>
        <w:t>Test tolerances and derivation of test requirements</w:t>
      </w:r>
      <w:bookmarkEnd w:id="4658"/>
      <w:bookmarkEnd w:id="4659"/>
      <w:bookmarkEnd w:id="4660"/>
      <w:bookmarkEnd w:id="4661"/>
      <w:bookmarkEnd w:id="4662"/>
      <w:bookmarkEnd w:id="4663"/>
      <w:bookmarkEnd w:id="4664"/>
      <w:bookmarkEnd w:id="4665"/>
      <w:bookmarkEnd w:id="4666"/>
    </w:p>
    <w:p w14:paraId="4A79EB55" w14:textId="77777777" w:rsidR="00D57C09" w:rsidRPr="00090C64" w:rsidRDefault="00D57C09" w:rsidP="00D57C09">
      <w:pPr>
        <w:pStyle w:val="Heading1"/>
      </w:pPr>
      <w:bookmarkStart w:id="4667" w:name="_Toc21125350"/>
      <w:bookmarkStart w:id="4668" w:name="_Toc29768340"/>
      <w:bookmarkStart w:id="4669" w:name="_Toc36044782"/>
      <w:bookmarkStart w:id="4670" w:name="_Toc37230687"/>
      <w:bookmarkStart w:id="4671" w:name="_Toc45907830"/>
      <w:bookmarkStart w:id="4672" w:name="_Toc53181935"/>
      <w:bookmarkStart w:id="4673" w:name="_Toc61127750"/>
      <w:bookmarkStart w:id="4674" w:name="_Toc67054764"/>
      <w:bookmarkStart w:id="4675" w:name="_Toc67061762"/>
      <w:r w:rsidRPr="00090C64">
        <w:t>C.1</w:t>
      </w:r>
      <w:r w:rsidRPr="00090C64">
        <w:tab/>
      </w:r>
      <w:r w:rsidRPr="00090C64">
        <w:rPr>
          <w:lang w:eastAsia="sv-SE"/>
        </w:rPr>
        <w:t>General</w:t>
      </w:r>
      <w:bookmarkEnd w:id="4667"/>
      <w:bookmarkEnd w:id="4668"/>
      <w:bookmarkEnd w:id="4669"/>
      <w:bookmarkEnd w:id="4670"/>
      <w:bookmarkEnd w:id="4671"/>
      <w:bookmarkEnd w:id="4672"/>
      <w:bookmarkEnd w:id="4673"/>
      <w:bookmarkEnd w:id="4674"/>
      <w:bookmarkEnd w:id="4675"/>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4676" w:name="_Toc21125351"/>
      <w:bookmarkStart w:id="4677" w:name="_Toc29768341"/>
      <w:bookmarkStart w:id="4678" w:name="_Toc36044783"/>
      <w:bookmarkStart w:id="4679" w:name="_Toc37230688"/>
      <w:bookmarkStart w:id="4680" w:name="_Toc45907831"/>
      <w:bookmarkStart w:id="4681" w:name="_Toc53181936"/>
      <w:bookmarkStart w:id="4682" w:name="_Toc61127751"/>
      <w:bookmarkStart w:id="4683" w:name="_Toc67054765"/>
      <w:bookmarkStart w:id="4684" w:name="_Toc67061763"/>
      <w:r w:rsidRPr="00090C64">
        <w:lastRenderedPageBreak/>
        <w:t>C.2</w:t>
      </w:r>
      <w:r w:rsidRPr="00090C64">
        <w:tab/>
      </w:r>
      <w:r w:rsidRPr="00090C64">
        <w:rPr>
          <w:lang w:eastAsia="sv-SE"/>
        </w:rPr>
        <w:t>Measurement of transmitter (OTA)</w:t>
      </w:r>
      <w:bookmarkEnd w:id="4676"/>
      <w:bookmarkEnd w:id="4677"/>
      <w:bookmarkEnd w:id="4678"/>
      <w:bookmarkEnd w:id="4679"/>
      <w:bookmarkEnd w:id="4680"/>
      <w:bookmarkEnd w:id="4681"/>
      <w:bookmarkEnd w:id="4682"/>
      <w:bookmarkEnd w:id="4683"/>
      <w:bookmarkEnd w:id="4684"/>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lastRenderedPageBreak/>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4685" w:name="_Toc21125352"/>
      <w:bookmarkStart w:id="4686" w:name="_Toc29768342"/>
      <w:bookmarkStart w:id="4687" w:name="_Toc36044784"/>
      <w:bookmarkStart w:id="4688" w:name="_Toc37230689"/>
      <w:bookmarkStart w:id="4689" w:name="_Toc45907832"/>
      <w:bookmarkStart w:id="4690" w:name="_Toc53181937"/>
      <w:bookmarkStart w:id="4691" w:name="_Toc61127752"/>
      <w:bookmarkStart w:id="4692" w:name="_Toc67054766"/>
      <w:bookmarkStart w:id="4693" w:name="_Toc67061764"/>
      <w:r w:rsidRPr="00090C64">
        <w:t>C.3</w:t>
      </w:r>
      <w:r w:rsidRPr="00090C64">
        <w:tab/>
      </w:r>
      <w:r w:rsidRPr="00090C64">
        <w:rPr>
          <w:lang w:eastAsia="sv-SE"/>
        </w:rPr>
        <w:t>Measurement of receiv</w:t>
      </w:r>
      <w:r w:rsidRPr="00090C64">
        <w:t>er (OTA)</w:t>
      </w:r>
      <w:bookmarkEnd w:id="4685"/>
      <w:bookmarkEnd w:id="4686"/>
      <w:bookmarkEnd w:id="4687"/>
      <w:bookmarkEnd w:id="4688"/>
      <w:bookmarkEnd w:id="4689"/>
      <w:bookmarkEnd w:id="4690"/>
      <w:bookmarkEnd w:id="4691"/>
      <w:bookmarkEnd w:id="4692"/>
      <w:bookmarkEnd w:id="4693"/>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4694" w:name="_Toc21125353"/>
      <w:bookmarkStart w:id="4695" w:name="_Toc29768343"/>
      <w:bookmarkStart w:id="4696" w:name="_Toc36044785"/>
      <w:bookmarkStart w:id="4697" w:name="_Toc37230690"/>
      <w:bookmarkStart w:id="4698" w:name="_Toc45907833"/>
      <w:bookmarkStart w:id="4699" w:name="_Toc53181938"/>
      <w:bookmarkStart w:id="4700" w:name="_Toc61127753"/>
      <w:bookmarkStart w:id="4701" w:name="_Toc67054767"/>
      <w:bookmarkStart w:id="4702" w:name="_Toc67061765"/>
      <w:r w:rsidRPr="00090C64">
        <w:lastRenderedPageBreak/>
        <w:t>Annex D (informative):</w:t>
      </w:r>
      <w:r w:rsidRPr="00090C64">
        <w:br/>
        <w:t>Test system set-up</w:t>
      </w:r>
      <w:bookmarkEnd w:id="4694"/>
      <w:bookmarkEnd w:id="4695"/>
      <w:bookmarkEnd w:id="4696"/>
      <w:bookmarkEnd w:id="4697"/>
      <w:bookmarkEnd w:id="4698"/>
      <w:bookmarkEnd w:id="4699"/>
      <w:bookmarkEnd w:id="4700"/>
      <w:bookmarkEnd w:id="4701"/>
      <w:bookmarkEnd w:id="4702"/>
    </w:p>
    <w:p w14:paraId="41BFEE4C" w14:textId="77777777" w:rsidR="00D57C09" w:rsidRPr="00090C64" w:rsidRDefault="00D57C09" w:rsidP="00D57C09">
      <w:pPr>
        <w:pStyle w:val="Heading1"/>
      </w:pPr>
      <w:bookmarkStart w:id="4703" w:name="_Toc21125354"/>
      <w:bookmarkStart w:id="4704" w:name="_Toc29768344"/>
      <w:bookmarkStart w:id="4705" w:name="_Toc36044786"/>
      <w:bookmarkStart w:id="4706" w:name="_Toc37230691"/>
      <w:bookmarkStart w:id="4707" w:name="_Toc45907834"/>
      <w:bookmarkStart w:id="4708" w:name="_Toc53181939"/>
      <w:bookmarkStart w:id="4709" w:name="_Toc61127754"/>
      <w:bookmarkStart w:id="4710" w:name="_Toc67054768"/>
      <w:bookmarkStart w:id="4711" w:name="_Toc67061766"/>
      <w:r w:rsidRPr="00090C64">
        <w:t>D.1</w:t>
      </w:r>
      <w:r w:rsidRPr="00090C64">
        <w:tab/>
        <w:t>Transmitter</w:t>
      </w:r>
      <w:bookmarkEnd w:id="4703"/>
      <w:bookmarkEnd w:id="4704"/>
      <w:bookmarkEnd w:id="4705"/>
      <w:bookmarkEnd w:id="4706"/>
      <w:bookmarkEnd w:id="4707"/>
      <w:bookmarkEnd w:id="4708"/>
      <w:bookmarkEnd w:id="4709"/>
      <w:bookmarkEnd w:id="4710"/>
      <w:bookmarkEnd w:id="4711"/>
    </w:p>
    <w:p w14:paraId="7B25B192" w14:textId="77777777" w:rsidR="00D57C09" w:rsidRPr="00090C64" w:rsidRDefault="00D57C09" w:rsidP="00D57C09">
      <w:pPr>
        <w:pStyle w:val="Heading2"/>
      </w:pPr>
      <w:bookmarkStart w:id="4712" w:name="_Toc21125355"/>
      <w:bookmarkStart w:id="4713" w:name="_Toc29768345"/>
      <w:bookmarkStart w:id="4714" w:name="_Toc36044787"/>
      <w:bookmarkStart w:id="4715" w:name="_Toc37230692"/>
      <w:bookmarkStart w:id="4716" w:name="_Toc45907835"/>
      <w:bookmarkStart w:id="4717" w:name="_Toc53181940"/>
      <w:bookmarkStart w:id="4718" w:name="_Toc61127755"/>
      <w:bookmarkStart w:id="4719" w:name="_Toc67054769"/>
      <w:bookmarkStart w:id="4720" w:name="_Toc67061767"/>
      <w:r w:rsidRPr="00090C64">
        <w:t>D.1.1</w:t>
      </w:r>
      <w:r w:rsidRPr="00090C64">
        <w:tab/>
        <w:t>Radiated Transmit Power, OTA E-UTRA DL RS power, output power dynamics and Transmitter signal quality</w:t>
      </w:r>
      <w:bookmarkEnd w:id="4712"/>
      <w:bookmarkEnd w:id="4713"/>
      <w:bookmarkEnd w:id="4714"/>
      <w:bookmarkEnd w:id="4715"/>
      <w:bookmarkEnd w:id="4716"/>
      <w:bookmarkEnd w:id="4717"/>
      <w:bookmarkEnd w:id="4718"/>
      <w:bookmarkEnd w:id="4719"/>
      <w:bookmarkEnd w:id="4720"/>
    </w:p>
    <w:bookmarkStart w:id="4721" w:name="_MON_1537741137"/>
    <w:bookmarkEnd w:id="4721"/>
    <w:p w14:paraId="701A37AE" w14:textId="77777777" w:rsidR="00D57C09" w:rsidRPr="00C330E2" w:rsidRDefault="00D57C09" w:rsidP="00D57C09">
      <w:pPr>
        <w:pStyle w:val="TH"/>
      </w:pPr>
      <w:r w:rsidRPr="00C330E2">
        <w:object w:dxaOrig="10382" w:dyaOrig="5433" w14:anchorId="7B7E1A2A">
          <v:shape id="_x0000_i1042" type="#_x0000_t75" style="width:480.5pt;height:253.5pt" o:ole="">
            <v:imagedata r:id="rId56" o:title=""/>
          </v:shape>
          <o:OLEObject Type="Embed" ProgID="Word.Picture.8" ShapeID="_x0000_i1042" DrawAspect="Content" ObjectID="_1679382574" r:id="rId57"/>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4722" w:name="_Toc21125356"/>
      <w:bookmarkStart w:id="4723" w:name="_Toc29768346"/>
      <w:bookmarkStart w:id="4724" w:name="_Toc36044788"/>
      <w:bookmarkStart w:id="4725" w:name="_Toc37230693"/>
      <w:bookmarkStart w:id="4726" w:name="_Toc45907836"/>
      <w:bookmarkStart w:id="4727" w:name="_Toc53181941"/>
      <w:bookmarkStart w:id="4728" w:name="_Toc61127756"/>
      <w:bookmarkStart w:id="4729" w:name="_Toc67054770"/>
      <w:bookmarkStart w:id="4730" w:name="_Toc67061768"/>
      <w:r w:rsidRPr="00090C64">
        <w:lastRenderedPageBreak/>
        <w:t>D.1.2</w:t>
      </w:r>
      <w:r w:rsidRPr="00090C64">
        <w:tab/>
        <w:t>OTA Base Station output power, ACLR, OTA spectrum emissions mask, OTA operating band unwanted emissions</w:t>
      </w:r>
      <w:bookmarkEnd w:id="4722"/>
      <w:bookmarkEnd w:id="4723"/>
      <w:bookmarkEnd w:id="4724"/>
      <w:bookmarkEnd w:id="4725"/>
      <w:bookmarkEnd w:id="4726"/>
      <w:bookmarkEnd w:id="4727"/>
      <w:bookmarkEnd w:id="4728"/>
      <w:bookmarkEnd w:id="4729"/>
      <w:bookmarkEnd w:id="4730"/>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4731" w:name="_Toc21125357"/>
      <w:bookmarkStart w:id="4732" w:name="_Toc29768347"/>
      <w:bookmarkStart w:id="4733" w:name="_Toc36044789"/>
      <w:bookmarkStart w:id="4734" w:name="_Toc37230694"/>
      <w:bookmarkStart w:id="4735" w:name="_Toc45907837"/>
      <w:bookmarkStart w:id="4736" w:name="_Toc53181942"/>
      <w:bookmarkStart w:id="4737" w:name="_Toc61127757"/>
      <w:bookmarkStart w:id="4738" w:name="_Toc67054771"/>
      <w:bookmarkStart w:id="4739" w:name="_Toc67061769"/>
      <w:r w:rsidRPr="00090C64">
        <w:t>D.1.3</w:t>
      </w:r>
      <w:r w:rsidRPr="00090C64">
        <w:tab/>
        <w:t>OTA spurious emissions</w:t>
      </w:r>
      <w:bookmarkEnd w:id="4731"/>
      <w:bookmarkEnd w:id="4732"/>
      <w:bookmarkEnd w:id="4733"/>
      <w:bookmarkEnd w:id="4734"/>
      <w:bookmarkEnd w:id="4735"/>
      <w:bookmarkEnd w:id="4736"/>
      <w:bookmarkEnd w:id="4737"/>
      <w:bookmarkEnd w:id="4738"/>
      <w:bookmarkEnd w:id="4739"/>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4740" w:name="_Toc21125358"/>
      <w:bookmarkStart w:id="4741" w:name="_Toc29768348"/>
      <w:bookmarkStart w:id="4742" w:name="_Toc36044790"/>
      <w:bookmarkStart w:id="4743" w:name="_Toc37230695"/>
      <w:bookmarkStart w:id="4744" w:name="_Toc45907838"/>
      <w:bookmarkStart w:id="4745" w:name="_Toc53181943"/>
      <w:bookmarkStart w:id="4746" w:name="_Toc61127758"/>
      <w:bookmarkStart w:id="4747" w:name="_Toc67054772"/>
      <w:bookmarkStart w:id="4748" w:name="_Toc67061770"/>
      <w:r w:rsidRPr="00090C64">
        <w:lastRenderedPageBreak/>
        <w:t>D.1.4</w:t>
      </w:r>
      <w:r w:rsidRPr="00090C64">
        <w:tab/>
        <w:t>OTA Co-location emissions, TX OFF power</w:t>
      </w:r>
      <w:bookmarkEnd w:id="4740"/>
      <w:bookmarkEnd w:id="4741"/>
      <w:bookmarkEnd w:id="4742"/>
      <w:bookmarkEnd w:id="4743"/>
      <w:bookmarkEnd w:id="4744"/>
      <w:bookmarkEnd w:id="4745"/>
      <w:bookmarkEnd w:id="4746"/>
      <w:bookmarkEnd w:id="4747"/>
      <w:bookmarkEnd w:id="4748"/>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4749" w:name="_Toc21125359"/>
      <w:bookmarkStart w:id="4750" w:name="_Toc29768349"/>
      <w:bookmarkStart w:id="4751" w:name="_Toc36044791"/>
      <w:bookmarkStart w:id="4752" w:name="_Toc37230696"/>
      <w:bookmarkStart w:id="4753" w:name="_Toc45907839"/>
      <w:bookmarkStart w:id="4754" w:name="_Toc53181944"/>
      <w:bookmarkStart w:id="4755" w:name="_Toc61127759"/>
      <w:bookmarkStart w:id="4756" w:name="_Toc67054773"/>
      <w:bookmarkStart w:id="4757" w:name="_Toc67061771"/>
      <w:r w:rsidRPr="00090C64">
        <w:t>D.1.5</w:t>
      </w:r>
      <w:r w:rsidRPr="00090C64">
        <w:tab/>
        <w:t>OTA Transmitter Intermodulation</w:t>
      </w:r>
      <w:bookmarkEnd w:id="4749"/>
      <w:bookmarkEnd w:id="4750"/>
      <w:bookmarkEnd w:id="4751"/>
      <w:bookmarkEnd w:id="4752"/>
      <w:bookmarkEnd w:id="4753"/>
      <w:bookmarkEnd w:id="4754"/>
      <w:bookmarkEnd w:id="4755"/>
      <w:bookmarkEnd w:id="4756"/>
      <w:bookmarkEnd w:id="4757"/>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4758" w:name="_Toc21125360"/>
      <w:bookmarkStart w:id="4759" w:name="_Toc29768350"/>
      <w:bookmarkStart w:id="4760" w:name="_Toc36044792"/>
      <w:bookmarkStart w:id="4761" w:name="_Toc37230697"/>
      <w:bookmarkStart w:id="4762" w:name="_Toc45907840"/>
      <w:bookmarkStart w:id="4763" w:name="_Toc53181945"/>
      <w:bookmarkStart w:id="4764" w:name="_Toc61127760"/>
      <w:bookmarkStart w:id="4765" w:name="_Toc67054774"/>
      <w:bookmarkStart w:id="4766" w:name="_Toc67061772"/>
      <w:r w:rsidRPr="00090C64">
        <w:lastRenderedPageBreak/>
        <w:t>D.2</w:t>
      </w:r>
      <w:r w:rsidRPr="00090C64">
        <w:tab/>
        <w:t>Receiver</w:t>
      </w:r>
      <w:bookmarkEnd w:id="4758"/>
      <w:bookmarkEnd w:id="4759"/>
      <w:bookmarkEnd w:id="4760"/>
      <w:bookmarkEnd w:id="4761"/>
      <w:bookmarkEnd w:id="4762"/>
      <w:bookmarkEnd w:id="4763"/>
      <w:bookmarkEnd w:id="4764"/>
      <w:bookmarkEnd w:id="4765"/>
      <w:bookmarkEnd w:id="4766"/>
    </w:p>
    <w:p w14:paraId="6E1E5044" w14:textId="77777777" w:rsidR="00D57C09" w:rsidRPr="00090C64" w:rsidRDefault="00D57C09" w:rsidP="00D57C09">
      <w:pPr>
        <w:pStyle w:val="Heading2"/>
      </w:pPr>
      <w:bookmarkStart w:id="4767" w:name="_Toc21125361"/>
      <w:bookmarkStart w:id="4768" w:name="_Toc29768351"/>
      <w:bookmarkStart w:id="4769" w:name="_Toc36044793"/>
      <w:bookmarkStart w:id="4770" w:name="_Toc37230698"/>
      <w:bookmarkStart w:id="4771" w:name="_Toc45907841"/>
      <w:bookmarkStart w:id="4772" w:name="_Toc53181946"/>
      <w:bookmarkStart w:id="4773" w:name="_Toc61127761"/>
      <w:bookmarkStart w:id="4774" w:name="_Toc67054775"/>
      <w:bookmarkStart w:id="4775" w:name="_Toc67061773"/>
      <w:r w:rsidRPr="00090C64">
        <w:t>D.2.1</w:t>
      </w:r>
      <w:r w:rsidRPr="00090C64">
        <w:tab/>
        <w:t>OTA sensitivity and OTA Reference sensitivity</w:t>
      </w:r>
      <w:bookmarkEnd w:id="4767"/>
      <w:bookmarkEnd w:id="4768"/>
      <w:bookmarkEnd w:id="4769"/>
      <w:bookmarkEnd w:id="4770"/>
      <w:bookmarkEnd w:id="4771"/>
      <w:bookmarkEnd w:id="4772"/>
      <w:bookmarkEnd w:id="4773"/>
      <w:bookmarkEnd w:id="4774"/>
      <w:bookmarkEnd w:id="4775"/>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4776" w:name="_Toc21125362"/>
      <w:bookmarkStart w:id="4777" w:name="_Toc29768352"/>
      <w:bookmarkStart w:id="4778" w:name="_Toc36044794"/>
      <w:bookmarkStart w:id="4779" w:name="_Toc37230699"/>
      <w:bookmarkStart w:id="4780" w:name="_Toc45907842"/>
      <w:bookmarkStart w:id="4781" w:name="_Toc53181947"/>
      <w:bookmarkStart w:id="4782" w:name="_Toc61127762"/>
      <w:bookmarkStart w:id="4783" w:name="_Toc67054776"/>
      <w:bookmarkStart w:id="4784" w:name="_Toc67061774"/>
      <w:r w:rsidRPr="00090C64">
        <w:t>D.2.2</w:t>
      </w:r>
      <w:r w:rsidRPr="00090C64">
        <w:tab/>
        <w:t>OTA Dynamic range</w:t>
      </w:r>
      <w:bookmarkEnd w:id="4776"/>
      <w:bookmarkEnd w:id="4777"/>
      <w:bookmarkEnd w:id="4778"/>
      <w:bookmarkEnd w:id="4779"/>
      <w:bookmarkEnd w:id="4780"/>
      <w:bookmarkEnd w:id="4781"/>
      <w:bookmarkEnd w:id="4782"/>
      <w:bookmarkEnd w:id="4783"/>
      <w:bookmarkEnd w:id="4784"/>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4785" w:name="_Toc21125363"/>
      <w:bookmarkStart w:id="4786" w:name="_Toc29768353"/>
      <w:bookmarkStart w:id="4787" w:name="_Toc36044795"/>
      <w:bookmarkStart w:id="4788" w:name="_Toc37230700"/>
      <w:bookmarkStart w:id="4789" w:name="_Toc45907843"/>
      <w:bookmarkStart w:id="4790" w:name="_Toc53181948"/>
      <w:bookmarkStart w:id="4791" w:name="_Toc61127763"/>
      <w:bookmarkStart w:id="4792" w:name="_Toc67054777"/>
      <w:bookmarkStart w:id="4793" w:name="_Toc67061775"/>
      <w:r w:rsidRPr="00090C64">
        <w:lastRenderedPageBreak/>
        <w:t>D.2.3</w:t>
      </w:r>
      <w:r w:rsidRPr="00090C64">
        <w:tab/>
        <w:t>OTA Adjacent channel selectivity, general blocking, and narrowband blocking</w:t>
      </w:r>
      <w:bookmarkEnd w:id="4785"/>
      <w:bookmarkEnd w:id="4786"/>
      <w:bookmarkEnd w:id="4787"/>
      <w:bookmarkEnd w:id="4788"/>
      <w:bookmarkEnd w:id="4789"/>
      <w:bookmarkEnd w:id="4790"/>
      <w:bookmarkEnd w:id="4791"/>
      <w:bookmarkEnd w:id="4792"/>
      <w:bookmarkEnd w:id="4793"/>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4794" w:name="_Toc21125364"/>
      <w:bookmarkStart w:id="4795" w:name="_Toc29768354"/>
      <w:bookmarkStart w:id="4796" w:name="_Toc36044796"/>
      <w:bookmarkStart w:id="4797" w:name="_Toc37230701"/>
      <w:bookmarkStart w:id="4798" w:name="_Toc45907844"/>
      <w:bookmarkStart w:id="4799" w:name="_Toc53181949"/>
      <w:bookmarkStart w:id="4800" w:name="_Toc61127764"/>
      <w:bookmarkStart w:id="4801" w:name="_Toc67054778"/>
      <w:bookmarkStart w:id="4802" w:name="_Toc67061776"/>
      <w:r w:rsidRPr="00090C64">
        <w:lastRenderedPageBreak/>
        <w:t>D.2.4</w:t>
      </w:r>
      <w:r w:rsidRPr="00090C64">
        <w:tab/>
        <w:t>OTA Blocking</w:t>
      </w:r>
      <w:bookmarkEnd w:id="4794"/>
      <w:bookmarkEnd w:id="4795"/>
      <w:bookmarkEnd w:id="4796"/>
      <w:bookmarkEnd w:id="4797"/>
      <w:bookmarkEnd w:id="4798"/>
      <w:bookmarkEnd w:id="4799"/>
      <w:bookmarkEnd w:id="4800"/>
      <w:bookmarkEnd w:id="4801"/>
      <w:bookmarkEnd w:id="4802"/>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4803" w:name="_Toc21125365"/>
      <w:bookmarkStart w:id="4804" w:name="_Toc29768355"/>
      <w:bookmarkStart w:id="4805" w:name="_Toc36044797"/>
      <w:bookmarkStart w:id="4806" w:name="_Toc37230702"/>
      <w:bookmarkStart w:id="4807" w:name="_Toc45907845"/>
      <w:bookmarkStart w:id="4808" w:name="_Toc53181950"/>
      <w:bookmarkStart w:id="4809" w:name="_Toc61127765"/>
      <w:bookmarkStart w:id="4810" w:name="_Toc67054779"/>
      <w:bookmarkStart w:id="4811" w:name="_Toc67061777"/>
      <w:r w:rsidRPr="00090C64">
        <w:lastRenderedPageBreak/>
        <w:t>D.2.5</w:t>
      </w:r>
      <w:r w:rsidRPr="00090C64">
        <w:tab/>
        <w:t>OTA Receiver spurious emissions</w:t>
      </w:r>
      <w:bookmarkEnd w:id="4803"/>
      <w:bookmarkEnd w:id="4804"/>
      <w:bookmarkEnd w:id="4805"/>
      <w:bookmarkEnd w:id="4806"/>
      <w:bookmarkEnd w:id="4807"/>
      <w:bookmarkEnd w:id="4808"/>
      <w:bookmarkEnd w:id="4809"/>
      <w:bookmarkEnd w:id="4810"/>
      <w:bookmarkEnd w:id="481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4812" w:name="_Toc21125366"/>
      <w:bookmarkStart w:id="4813" w:name="_Toc29768356"/>
      <w:bookmarkStart w:id="4814" w:name="_Toc36044798"/>
      <w:bookmarkStart w:id="4815" w:name="_Toc37230703"/>
      <w:bookmarkStart w:id="4816" w:name="_Toc45907846"/>
      <w:bookmarkStart w:id="4817" w:name="_Toc53181951"/>
      <w:bookmarkStart w:id="4818" w:name="_Toc61127766"/>
      <w:bookmarkStart w:id="4819" w:name="_Toc67054780"/>
      <w:bookmarkStart w:id="4820" w:name="_Toc67061778"/>
      <w:r w:rsidRPr="00090C64">
        <w:t>D.2.6</w:t>
      </w:r>
      <w:r w:rsidRPr="00090C64">
        <w:tab/>
        <w:t>OTA Receiver intermodulation</w:t>
      </w:r>
      <w:bookmarkEnd w:id="4812"/>
      <w:bookmarkEnd w:id="4813"/>
      <w:bookmarkEnd w:id="4814"/>
      <w:bookmarkEnd w:id="4815"/>
      <w:bookmarkEnd w:id="4816"/>
      <w:bookmarkEnd w:id="4817"/>
      <w:bookmarkEnd w:id="4818"/>
      <w:bookmarkEnd w:id="4819"/>
      <w:bookmarkEnd w:id="4820"/>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4821" w:name="_Toc21125367"/>
      <w:bookmarkStart w:id="4822" w:name="_Toc29768357"/>
      <w:bookmarkStart w:id="4823" w:name="_Toc36044799"/>
      <w:bookmarkStart w:id="4824" w:name="_Toc37230704"/>
      <w:bookmarkStart w:id="4825" w:name="_Toc45907847"/>
      <w:bookmarkStart w:id="4826" w:name="_Toc53181952"/>
      <w:bookmarkStart w:id="4827" w:name="_Toc61127767"/>
      <w:bookmarkStart w:id="4828" w:name="_Toc67054781"/>
      <w:bookmarkStart w:id="4829" w:name="_Toc67061779"/>
      <w:r w:rsidRPr="00090C64">
        <w:lastRenderedPageBreak/>
        <w:t>D.2.7</w:t>
      </w:r>
      <w:r w:rsidRPr="00090C64">
        <w:tab/>
        <w:t>OTA In-channel selectivity</w:t>
      </w:r>
      <w:bookmarkEnd w:id="4821"/>
      <w:bookmarkEnd w:id="4822"/>
      <w:bookmarkEnd w:id="4823"/>
      <w:bookmarkEnd w:id="4824"/>
      <w:bookmarkEnd w:id="4825"/>
      <w:bookmarkEnd w:id="4826"/>
      <w:bookmarkEnd w:id="4827"/>
      <w:bookmarkEnd w:id="4828"/>
      <w:bookmarkEnd w:id="4829"/>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4830" w:name="_Toc21125368"/>
      <w:bookmarkStart w:id="4831" w:name="_Toc29768358"/>
      <w:bookmarkStart w:id="4832" w:name="_Toc36044800"/>
      <w:bookmarkStart w:id="4833" w:name="_Toc37230705"/>
      <w:bookmarkStart w:id="4834" w:name="_Toc45907848"/>
      <w:bookmarkStart w:id="4835" w:name="_Toc53181953"/>
      <w:bookmarkStart w:id="4836" w:name="_Toc61127768"/>
      <w:bookmarkStart w:id="4837" w:name="_Toc67054782"/>
      <w:bookmarkStart w:id="4838" w:name="_Toc67061780"/>
      <w:r w:rsidRPr="00090C64">
        <w:lastRenderedPageBreak/>
        <w:t>D.3</w:t>
      </w:r>
      <w:r w:rsidRPr="00090C64">
        <w:tab/>
        <w:t>Performance requirements</w:t>
      </w:r>
      <w:bookmarkEnd w:id="4830"/>
      <w:bookmarkEnd w:id="4831"/>
      <w:bookmarkEnd w:id="4832"/>
      <w:bookmarkEnd w:id="4833"/>
      <w:bookmarkEnd w:id="4834"/>
      <w:bookmarkEnd w:id="4835"/>
      <w:bookmarkEnd w:id="4836"/>
      <w:bookmarkEnd w:id="4837"/>
      <w:bookmarkEnd w:id="4838"/>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4839" w:name="_Toc21125369"/>
      <w:bookmarkStart w:id="4840" w:name="_Toc29768359"/>
      <w:bookmarkStart w:id="4841" w:name="_Toc36044801"/>
      <w:bookmarkStart w:id="4842" w:name="_Toc37230706"/>
      <w:bookmarkStart w:id="4843" w:name="_Toc45907849"/>
      <w:bookmarkStart w:id="4844" w:name="_Toc53181954"/>
      <w:r>
        <w:br w:type="page"/>
      </w:r>
    </w:p>
    <w:p w14:paraId="3E989CE9" w14:textId="0E7CBA0E" w:rsidR="00D57C09" w:rsidRPr="00090C64" w:rsidRDefault="00D57C09" w:rsidP="00D57C09">
      <w:pPr>
        <w:pStyle w:val="Heading8"/>
      </w:pPr>
      <w:bookmarkStart w:id="4845" w:name="_Toc61127769"/>
      <w:bookmarkStart w:id="4846" w:name="_Toc67054783"/>
      <w:bookmarkStart w:id="4847" w:name="_Toc67061781"/>
      <w:r w:rsidRPr="00090C64">
        <w:lastRenderedPageBreak/>
        <w:t>Annex E (normative):</w:t>
      </w:r>
      <w:r w:rsidRPr="00090C64">
        <w:br/>
        <w:t>Estimation of Measurement Uncertainty</w:t>
      </w:r>
      <w:bookmarkEnd w:id="4839"/>
      <w:bookmarkEnd w:id="4840"/>
      <w:bookmarkEnd w:id="4841"/>
      <w:bookmarkEnd w:id="4842"/>
      <w:bookmarkEnd w:id="4843"/>
      <w:bookmarkEnd w:id="4844"/>
      <w:bookmarkEnd w:id="4845"/>
      <w:bookmarkEnd w:id="4846"/>
      <w:bookmarkEnd w:id="4847"/>
    </w:p>
    <w:p w14:paraId="7FC86384" w14:textId="77777777" w:rsidR="00D57C09" w:rsidRPr="00090C64" w:rsidRDefault="00D57C09" w:rsidP="00D57C09">
      <w:pPr>
        <w:pStyle w:val="Heading1"/>
      </w:pPr>
      <w:bookmarkStart w:id="4848" w:name="_Toc21125370"/>
      <w:bookmarkStart w:id="4849" w:name="_Toc29768360"/>
      <w:bookmarkStart w:id="4850" w:name="_Toc36044802"/>
      <w:bookmarkStart w:id="4851" w:name="_Toc37230707"/>
      <w:bookmarkStart w:id="4852" w:name="_Toc45907850"/>
      <w:bookmarkStart w:id="4853" w:name="_Toc53181955"/>
      <w:bookmarkStart w:id="4854" w:name="_Toc61127770"/>
      <w:bookmarkStart w:id="4855" w:name="_Toc67054784"/>
      <w:bookmarkStart w:id="4856" w:name="_Toc67061782"/>
      <w:r w:rsidRPr="00090C64">
        <w:t>E.1</w:t>
      </w:r>
      <w:r w:rsidRPr="00090C64">
        <w:tab/>
        <w:t>General</w:t>
      </w:r>
      <w:bookmarkEnd w:id="4848"/>
      <w:bookmarkEnd w:id="4849"/>
      <w:bookmarkEnd w:id="4850"/>
      <w:bookmarkEnd w:id="4851"/>
      <w:bookmarkEnd w:id="4852"/>
      <w:bookmarkEnd w:id="4853"/>
      <w:bookmarkEnd w:id="4854"/>
      <w:bookmarkEnd w:id="4855"/>
      <w:bookmarkEnd w:id="4856"/>
    </w:p>
    <w:p w14:paraId="459ECD18" w14:textId="1B308514" w:rsidR="00CF0E35" w:rsidRPr="00090C64" w:rsidRDefault="00CF0E35" w:rsidP="00CF0E35">
      <w:bookmarkStart w:id="4857" w:name="_Toc21125371"/>
      <w:bookmarkStart w:id="4858" w:name="_Toc29768361"/>
      <w:bookmarkStart w:id="4859" w:name="_Toc36044803"/>
      <w:bookmarkStart w:id="4860" w:name="_Toc37230708"/>
      <w:bookmarkStart w:id="4861"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4862" w:name="_Toc53181956"/>
      <w:bookmarkStart w:id="4863" w:name="_Toc61127771"/>
      <w:bookmarkStart w:id="4864" w:name="_Toc67054785"/>
      <w:bookmarkStart w:id="4865" w:name="_Toc67061783"/>
      <w:r w:rsidRPr="00090C64">
        <w:t>E.2</w:t>
      </w:r>
      <w:r w:rsidRPr="00090C64">
        <w:tab/>
        <w:t>Measurement methodology descriptions</w:t>
      </w:r>
      <w:bookmarkEnd w:id="4857"/>
      <w:bookmarkEnd w:id="4858"/>
      <w:bookmarkEnd w:id="4859"/>
      <w:bookmarkEnd w:id="4860"/>
      <w:bookmarkEnd w:id="4861"/>
      <w:bookmarkEnd w:id="4862"/>
      <w:bookmarkEnd w:id="4863"/>
      <w:bookmarkEnd w:id="4864"/>
      <w:bookmarkEnd w:id="4865"/>
    </w:p>
    <w:p w14:paraId="389CFAD1" w14:textId="5C0B34B1" w:rsidR="00CF0E35" w:rsidRPr="00090C64" w:rsidRDefault="00CF0E35" w:rsidP="00CF0E35">
      <w:bookmarkStart w:id="4866" w:name="_Toc21125372"/>
      <w:bookmarkStart w:id="4867" w:name="_Toc29768362"/>
      <w:bookmarkStart w:id="4868" w:name="_Toc36044804"/>
      <w:bookmarkStart w:id="4869" w:name="_Toc37230709"/>
      <w:bookmarkStart w:id="4870"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4871" w:name="_Toc53181957"/>
      <w:bookmarkStart w:id="4872" w:name="_Toc61127772"/>
      <w:bookmarkStart w:id="4873" w:name="_Toc67054786"/>
      <w:bookmarkStart w:id="4874" w:name="_Toc67061784"/>
      <w:r w:rsidRPr="00090C64">
        <w:t>E.3</w:t>
      </w:r>
      <w:r w:rsidRPr="00090C64">
        <w:tab/>
        <w:t>Measurement uncertainty budget format</w:t>
      </w:r>
      <w:bookmarkEnd w:id="4866"/>
      <w:bookmarkEnd w:id="4867"/>
      <w:bookmarkEnd w:id="4868"/>
      <w:bookmarkEnd w:id="4869"/>
      <w:bookmarkEnd w:id="4870"/>
      <w:bookmarkEnd w:id="4871"/>
      <w:bookmarkEnd w:id="4872"/>
      <w:bookmarkEnd w:id="4873"/>
      <w:bookmarkEnd w:id="4874"/>
    </w:p>
    <w:p w14:paraId="63004130" w14:textId="6F1F9134" w:rsidR="00CF0E35" w:rsidRPr="00090C64" w:rsidRDefault="00CF0E35" w:rsidP="00CF0E35">
      <w:pPr>
        <w:rPr>
          <w:lang w:eastAsia="zh-CN"/>
        </w:rPr>
      </w:pPr>
      <w:bookmarkStart w:id="4875" w:name="_Toc21125373"/>
      <w:bookmarkStart w:id="4876" w:name="_Toc29768363"/>
      <w:bookmarkStart w:id="4877" w:name="_Toc36044805"/>
      <w:bookmarkStart w:id="4878" w:name="_Toc37230710"/>
      <w:bookmarkStart w:id="4879"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4880" w:name="_Toc21123351"/>
      <w:bookmarkStart w:id="4881" w:name="_Toc53181958"/>
      <w:bookmarkStart w:id="4882" w:name="_Toc61127773"/>
      <w:bookmarkStart w:id="4883" w:name="_Toc67054787"/>
      <w:bookmarkStart w:id="4884" w:name="_Toc67061785"/>
      <w:bookmarkEnd w:id="4875"/>
      <w:bookmarkEnd w:id="4876"/>
      <w:bookmarkEnd w:id="4877"/>
      <w:bookmarkEnd w:id="4878"/>
      <w:bookmarkEnd w:id="4879"/>
      <w:r w:rsidRPr="00090C64">
        <w:t>E.4</w:t>
      </w:r>
      <w:r w:rsidRPr="00090C64">
        <w:tab/>
        <w:t>Measurement uncertainty budgets</w:t>
      </w:r>
      <w:bookmarkEnd w:id="4880"/>
      <w:bookmarkEnd w:id="4881"/>
      <w:bookmarkEnd w:id="4882"/>
      <w:bookmarkEnd w:id="4883"/>
      <w:bookmarkEnd w:id="4884"/>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4885" w:name="_Toc21123352"/>
      <w:bookmarkStart w:id="4886" w:name="_Toc53181959"/>
      <w:bookmarkStart w:id="4887" w:name="_Toc61127774"/>
      <w:bookmarkStart w:id="4888" w:name="_Toc67054788"/>
      <w:bookmarkStart w:id="4889" w:name="_Toc67061786"/>
      <w:r w:rsidRPr="00090C64">
        <w:t>E.5</w:t>
      </w:r>
      <w:r w:rsidRPr="00090C64">
        <w:tab/>
        <w:t>Measurement error contribution descriptions</w:t>
      </w:r>
      <w:bookmarkEnd w:id="4885"/>
      <w:bookmarkEnd w:id="4886"/>
      <w:bookmarkEnd w:id="4887"/>
      <w:bookmarkEnd w:id="4888"/>
      <w:bookmarkEnd w:id="4889"/>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4890" w:name="_Hlk513537424"/>
      <w:bookmarkStart w:id="4891" w:name="_Toc21125375"/>
      <w:bookmarkStart w:id="4892" w:name="_Toc29768365"/>
      <w:bookmarkStart w:id="4893" w:name="_Toc36044807"/>
      <w:bookmarkStart w:id="4894" w:name="_Toc37230712"/>
      <w:bookmarkStart w:id="4895" w:name="_Toc45907855"/>
      <w:bookmarkStart w:id="4896" w:name="_Toc53181960"/>
      <w:bookmarkStart w:id="4897" w:name="historyclause"/>
      <w:r>
        <w:br w:type="page"/>
      </w:r>
    </w:p>
    <w:p w14:paraId="61E9A7BF" w14:textId="5D9967C5" w:rsidR="00D57C09" w:rsidRPr="00090C64" w:rsidRDefault="00D57C09" w:rsidP="00D57C09">
      <w:pPr>
        <w:pStyle w:val="Heading8"/>
      </w:pPr>
      <w:bookmarkStart w:id="4898" w:name="_Toc61127775"/>
      <w:bookmarkStart w:id="4899" w:name="_Toc67054789"/>
      <w:bookmarkStart w:id="4900" w:name="_Toc67061787"/>
      <w:r w:rsidRPr="00090C64">
        <w:lastRenderedPageBreak/>
        <w:t>Annex F (normative):</w:t>
      </w:r>
      <w:bookmarkEnd w:id="4890"/>
      <w:r w:rsidRPr="00090C64">
        <w:br/>
        <w:t>TRP measurement grids</w:t>
      </w:r>
      <w:bookmarkEnd w:id="4891"/>
      <w:bookmarkEnd w:id="4892"/>
      <w:bookmarkEnd w:id="4893"/>
      <w:bookmarkEnd w:id="4894"/>
      <w:bookmarkEnd w:id="4895"/>
      <w:bookmarkEnd w:id="4896"/>
      <w:bookmarkEnd w:id="4898"/>
      <w:bookmarkEnd w:id="4899"/>
      <w:bookmarkEnd w:id="4900"/>
    </w:p>
    <w:p w14:paraId="5BD53A54" w14:textId="77777777" w:rsidR="00D57C09" w:rsidRPr="00090C64" w:rsidRDefault="00D57C09" w:rsidP="00D57C09">
      <w:pPr>
        <w:pStyle w:val="Heading1"/>
      </w:pPr>
      <w:bookmarkStart w:id="4901" w:name="_Toc21125376"/>
      <w:bookmarkStart w:id="4902" w:name="_Toc29768366"/>
      <w:bookmarkStart w:id="4903" w:name="_Toc36044808"/>
      <w:bookmarkStart w:id="4904" w:name="_Toc37230713"/>
      <w:bookmarkStart w:id="4905" w:name="_Toc45907856"/>
      <w:bookmarkStart w:id="4906" w:name="_Toc53181961"/>
      <w:bookmarkStart w:id="4907" w:name="_Toc61127776"/>
      <w:bookmarkStart w:id="4908" w:name="_Toc67054790"/>
      <w:bookmarkStart w:id="4909" w:name="_Toc67061788"/>
      <w:r w:rsidRPr="00090C64">
        <w:t>F.1</w:t>
      </w:r>
      <w:r w:rsidRPr="00090C64">
        <w:tab/>
        <w:t>General</w:t>
      </w:r>
      <w:bookmarkEnd w:id="4901"/>
      <w:bookmarkEnd w:id="4902"/>
      <w:bookmarkEnd w:id="4903"/>
      <w:bookmarkEnd w:id="4904"/>
      <w:bookmarkEnd w:id="4905"/>
      <w:bookmarkEnd w:id="4906"/>
      <w:bookmarkEnd w:id="4907"/>
      <w:bookmarkEnd w:id="4908"/>
      <w:bookmarkEnd w:id="4909"/>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4910" w:name="_Toc21125377"/>
      <w:bookmarkStart w:id="4911" w:name="_Toc29768367"/>
      <w:bookmarkStart w:id="4912" w:name="_Toc36044809"/>
      <w:bookmarkStart w:id="4913" w:name="_Toc37230714"/>
      <w:bookmarkStart w:id="4914" w:name="_Toc45907857"/>
      <w:bookmarkStart w:id="4915" w:name="_Toc53181962"/>
      <w:bookmarkStart w:id="4916" w:name="_Toc61127777"/>
      <w:bookmarkStart w:id="4917" w:name="_Toc67054791"/>
      <w:bookmarkStart w:id="4918" w:name="_Toc67061789"/>
      <w:r w:rsidRPr="00090C64">
        <w:t>F.2</w:t>
      </w:r>
      <w:r w:rsidRPr="00090C64">
        <w:tab/>
        <w:t>Spherical equal angle grid</w:t>
      </w:r>
      <w:bookmarkEnd w:id="4910"/>
      <w:bookmarkEnd w:id="4911"/>
      <w:bookmarkEnd w:id="4912"/>
      <w:bookmarkEnd w:id="4913"/>
      <w:bookmarkEnd w:id="4914"/>
      <w:bookmarkEnd w:id="4915"/>
      <w:bookmarkEnd w:id="4916"/>
      <w:bookmarkEnd w:id="4917"/>
      <w:bookmarkEnd w:id="4918"/>
    </w:p>
    <w:p w14:paraId="36DE4B43" w14:textId="77777777" w:rsidR="00D57C09" w:rsidRPr="00090C64" w:rsidRDefault="00D57C09" w:rsidP="00D57C09">
      <w:pPr>
        <w:pStyle w:val="Heading2"/>
      </w:pPr>
      <w:bookmarkStart w:id="4919" w:name="_Toc21125378"/>
      <w:bookmarkStart w:id="4920" w:name="_Toc29768368"/>
      <w:bookmarkStart w:id="4921" w:name="_Toc36044810"/>
      <w:bookmarkStart w:id="4922" w:name="_Toc37230715"/>
      <w:bookmarkStart w:id="4923" w:name="_Toc45907858"/>
      <w:bookmarkStart w:id="4924" w:name="_Toc53181963"/>
      <w:bookmarkStart w:id="4925" w:name="_Toc61127778"/>
      <w:bookmarkStart w:id="4926" w:name="_Toc67054792"/>
      <w:bookmarkStart w:id="4927" w:name="_Toc67061790"/>
      <w:r w:rsidRPr="00090C64">
        <w:rPr>
          <w:rFonts w:eastAsia="SimSun"/>
          <w:lang w:eastAsia="zh-CN"/>
        </w:rPr>
        <w:t>F.2.1</w:t>
      </w:r>
      <w:r w:rsidRPr="00090C64">
        <w:rPr>
          <w:lang w:eastAsia="en-GB"/>
        </w:rPr>
        <w:tab/>
        <w:t>General</w:t>
      </w:r>
      <w:bookmarkEnd w:id="4919"/>
      <w:bookmarkEnd w:id="4920"/>
      <w:bookmarkEnd w:id="4921"/>
      <w:bookmarkEnd w:id="4922"/>
      <w:bookmarkEnd w:id="4923"/>
      <w:bookmarkEnd w:id="4924"/>
      <w:bookmarkEnd w:id="4925"/>
      <w:bookmarkEnd w:id="4926"/>
      <w:bookmarkEnd w:id="4927"/>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4928" w:name="_Toc21125379"/>
      <w:bookmarkStart w:id="4929" w:name="_Toc29768369"/>
      <w:bookmarkStart w:id="4930" w:name="_Toc36044811"/>
      <w:bookmarkStart w:id="4931" w:name="_Toc37230716"/>
      <w:bookmarkStart w:id="4932" w:name="_Toc45907859"/>
      <w:bookmarkStart w:id="4933" w:name="_Toc53181964"/>
      <w:bookmarkStart w:id="4934" w:name="_Toc61127779"/>
      <w:bookmarkStart w:id="4935" w:name="_Toc67054793"/>
      <w:bookmarkStart w:id="4936" w:name="_Toc67061791"/>
      <w:r w:rsidRPr="00090C64">
        <w:rPr>
          <w:rFonts w:eastAsia="SimSun"/>
          <w:lang w:eastAsia="zh-CN"/>
        </w:rPr>
        <w:t>F.2.2</w:t>
      </w:r>
      <w:r w:rsidRPr="00090C64">
        <w:rPr>
          <w:lang w:eastAsia="en-GB"/>
        </w:rPr>
        <w:tab/>
        <w:t>Reference angular step criteria</w:t>
      </w:r>
      <w:bookmarkEnd w:id="4928"/>
      <w:bookmarkEnd w:id="4929"/>
      <w:bookmarkEnd w:id="4930"/>
      <w:bookmarkEnd w:id="4931"/>
      <w:bookmarkEnd w:id="4932"/>
      <w:bookmarkEnd w:id="4933"/>
      <w:bookmarkEnd w:id="4934"/>
      <w:bookmarkEnd w:id="4935"/>
      <w:bookmarkEnd w:id="4936"/>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866EC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866EC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pt;height:14pt" o:ole="">
            <v:imagedata r:id="rId75" o:title=""/>
          </v:shape>
          <o:OLEObject Type="Embed" ProgID="Equation.3" ShapeID="_x0000_i1043" DrawAspect="Content" ObjectID="_1679382575" r:id="rId76"/>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4937" w:name="_Toc21125380"/>
      <w:bookmarkStart w:id="4938" w:name="_Toc29768370"/>
      <w:bookmarkStart w:id="4939" w:name="_Toc36044812"/>
      <w:bookmarkStart w:id="4940" w:name="_Toc37230717"/>
      <w:bookmarkStart w:id="4941" w:name="_Toc45907860"/>
      <w:bookmarkStart w:id="4942" w:name="_Toc53181965"/>
      <w:bookmarkStart w:id="4943" w:name="_Toc61127780"/>
      <w:bookmarkStart w:id="4944" w:name="_Toc67054794"/>
      <w:bookmarkStart w:id="4945" w:name="_Toc67061792"/>
      <w:r w:rsidRPr="00090C64">
        <w:t>F.3</w:t>
      </w:r>
      <w:r w:rsidRPr="00090C64">
        <w:tab/>
        <w:t>Spherical equal area grid</w:t>
      </w:r>
      <w:bookmarkEnd w:id="4937"/>
      <w:bookmarkEnd w:id="4938"/>
      <w:bookmarkEnd w:id="4939"/>
      <w:bookmarkEnd w:id="4940"/>
      <w:bookmarkEnd w:id="4941"/>
      <w:bookmarkEnd w:id="4942"/>
      <w:bookmarkEnd w:id="4943"/>
      <w:bookmarkEnd w:id="4944"/>
      <w:bookmarkEnd w:id="4945"/>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4946" w:name="_Toc21125381"/>
      <w:bookmarkStart w:id="4947" w:name="_Toc29768371"/>
      <w:bookmarkStart w:id="4948" w:name="_Toc36044813"/>
      <w:bookmarkStart w:id="4949" w:name="_Toc37230718"/>
      <w:bookmarkStart w:id="4950" w:name="_Toc45907861"/>
      <w:bookmarkStart w:id="4951" w:name="_Toc53181966"/>
      <w:bookmarkStart w:id="4952" w:name="_Toc61127781"/>
      <w:bookmarkStart w:id="4953" w:name="_Toc67054795"/>
      <w:bookmarkStart w:id="4954" w:name="_Toc67061793"/>
      <w:r w:rsidRPr="00090C64">
        <w:lastRenderedPageBreak/>
        <w:t>F.4</w:t>
      </w:r>
      <w:r w:rsidRPr="00090C64">
        <w:tab/>
        <w:t>Spherical Fibonacci grid</w:t>
      </w:r>
      <w:bookmarkEnd w:id="4946"/>
      <w:bookmarkEnd w:id="4947"/>
      <w:bookmarkEnd w:id="4948"/>
      <w:bookmarkEnd w:id="4949"/>
      <w:bookmarkEnd w:id="4950"/>
      <w:bookmarkEnd w:id="4951"/>
      <w:bookmarkEnd w:id="4952"/>
      <w:bookmarkEnd w:id="4953"/>
      <w:bookmarkEnd w:id="4954"/>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4955"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4955"/>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4956" w:name="_Toc21125382"/>
      <w:bookmarkStart w:id="4957" w:name="_Toc29768372"/>
      <w:bookmarkStart w:id="4958" w:name="_Toc36044814"/>
      <w:bookmarkStart w:id="4959" w:name="_Toc37230719"/>
      <w:bookmarkStart w:id="4960" w:name="_Toc45907862"/>
      <w:bookmarkStart w:id="4961" w:name="_Toc53181967"/>
      <w:bookmarkStart w:id="4962" w:name="_Toc61127782"/>
      <w:bookmarkStart w:id="4963" w:name="_Toc67054796"/>
      <w:bookmarkStart w:id="4964" w:name="_Toc67061794"/>
      <w:r w:rsidRPr="00090C64">
        <w:t>F.5</w:t>
      </w:r>
      <w:r w:rsidRPr="00090C64">
        <w:tab/>
        <w:t>Orthogonal cut grid</w:t>
      </w:r>
      <w:bookmarkEnd w:id="4956"/>
      <w:bookmarkEnd w:id="4957"/>
      <w:bookmarkEnd w:id="4958"/>
      <w:bookmarkEnd w:id="4959"/>
      <w:bookmarkEnd w:id="4960"/>
      <w:bookmarkEnd w:id="4961"/>
      <w:bookmarkEnd w:id="4962"/>
      <w:bookmarkEnd w:id="4963"/>
      <w:bookmarkEnd w:id="4964"/>
    </w:p>
    <w:p w14:paraId="11064014" w14:textId="77777777" w:rsidR="00D57C09" w:rsidRPr="00090C64" w:rsidRDefault="00D57C09" w:rsidP="00554118">
      <w:pPr>
        <w:pStyle w:val="Heading2"/>
      </w:pPr>
      <w:bookmarkStart w:id="4965" w:name="_Toc21125383"/>
      <w:bookmarkStart w:id="4966" w:name="_Toc29768373"/>
      <w:bookmarkStart w:id="4967" w:name="_Toc36044815"/>
      <w:bookmarkStart w:id="4968" w:name="_Toc37230720"/>
      <w:bookmarkStart w:id="4969" w:name="_Toc45907863"/>
      <w:bookmarkStart w:id="4970" w:name="_Toc53181968"/>
      <w:bookmarkStart w:id="4971" w:name="_Toc61127783"/>
      <w:bookmarkStart w:id="4972" w:name="_Toc67054797"/>
      <w:bookmarkStart w:id="4973" w:name="_Toc67061795"/>
      <w:r w:rsidRPr="00090C64">
        <w:t>F.5.1</w:t>
      </w:r>
      <w:r w:rsidRPr="00090C64">
        <w:tab/>
        <w:t>General</w:t>
      </w:r>
      <w:bookmarkEnd w:id="4965"/>
      <w:bookmarkEnd w:id="4966"/>
      <w:bookmarkEnd w:id="4967"/>
      <w:bookmarkEnd w:id="4968"/>
      <w:bookmarkEnd w:id="4969"/>
      <w:bookmarkEnd w:id="4970"/>
      <w:bookmarkEnd w:id="4971"/>
      <w:bookmarkEnd w:id="4972"/>
      <w:bookmarkEnd w:id="4973"/>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4974" w:name="_Toc21125384"/>
      <w:bookmarkStart w:id="4975" w:name="_Toc29768374"/>
      <w:bookmarkStart w:id="4976" w:name="_Toc36044816"/>
      <w:bookmarkStart w:id="4977" w:name="_Toc37230721"/>
      <w:bookmarkStart w:id="4978" w:name="_Toc45907864"/>
      <w:bookmarkStart w:id="4979" w:name="_Toc53181969"/>
      <w:bookmarkStart w:id="4980" w:name="_Toc61127784"/>
      <w:bookmarkStart w:id="4981" w:name="_Toc67054798"/>
      <w:bookmarkStart w:id="4982" w:name="_Toc67061796"/>
      <w:r w:rsidRPr="00090C64">
        <w:t>F.5.2</w:t>
      </w:r>
      <w:r w:rsidRPr="00090C64">
        <w:tab/>
        <w:t>Operating band unwanted emissions</w:t>
      </w:r>
      <w:bookmarkEnd w:id="4974"/>
      <w:bookmarkEnd w:id="4975"/>
      <w:bookmarkEnd w:id="4976"/>
      <w:bookmarkEnd w:id="4977"/>
      <w:bookmarkEnd w:id="4978"/>
      <w:bookmarkEnd w:id="4979"/>
      <w:bookmarkEnd w:id="4980"/>
      <w:bookmarkEnd w:id="4981"/>
      <w:bookmarkEnd w:id="4982"/>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4983" w:name="_Toc21125385"/>
      <w:bookmarkStart w:id="4984" w:name="_Toc29768375"/>
      <w:bookmarkStart w:id="4985" w:name="_Toc36044817"/>
      <w:bookmarkStart w:id="4986" w:name="_Toc37230722"/>
      <w:bookmarkStart w:id="4987" w:name="_Toc45907865"/>
      <w:bookmarkStart w:id="4988" w:name="_Toc53181970"/>
      <w:bookmarkStart w:id="4989" w:name="_Toc61127785"/>
      <w:bookmarkStart w:id="4990" w:name="_Toc67054799"/>
      <w:bookmarkStart w:id="4991" w:name="_Toc67061797"/>
      <w:r w:rsidRPr="00090C64">
        <w:t>F.5.3</w:t>
      </w:r>
      <w:r w:rsidRPr="00090C64">
        <w:tab/>
        <w:t>Spurious unwanted emissions</w:t>
      </w:r>
      <w:bookmarkEnd w:id="4983"/>
      <w:bookmarkEnd w:id="4984"/>
      <w:bookmarkEnd w:id="4985"/>
      <w:bookmarkEnd w:id="4986"/>
      <w:bookmarkEnd w:id="4987"/>
      <w:bookmarkEnd w:id="4988"/>
      <w:bookmarkEnd w:id="4989"/>
      <w:bookmarkEnd w:id="4990"/>
      <w:bookmarkEnd w:id="499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4992" w:name="_Toc21125386"/>
      <w:bookmarkStart w:id="4993" w:name="_Toc29768376"/>
      <w:bookmarkStart w:id="4994" w:name="_Toc36044818"/>
      <w:bookmarkStart w:id="4995" w:name="_Toc37230723"/>
      <w:bookmarkStart w:id="4996" w:name="_Toc45907866"/>
      <w:bookmarkStart w:id="4997" w:name="_Toc53181971"/>
      <w:bookmarkStart w:id="4998" w:name="_Toc61127786"/>
      <w:bookmarkStart w:id="4999" w:name="_Toc67054800"/>
      <w:bookmarkStart w:id="5000" w:name="_Toc67061798"/>
      <w:r w:rsidRPr="00090C64">
        <w:lastRenderedPageBreak/>
        <w:t>F.6</w:t>
      </w:r>
      <w:r w:rsidRPr="00090C64">
        <w:tab/>
        <w:t>Wave vector space grid</w:t>
      </w:r>
      <w:bookmarkEnd w:id="4992"/>
      <w:bookmarkEnd w:id="4993"/>
      <w:bookmarkEnd w:id="4994"/>
      <w:bookmarkEnd w:id="4995"/>
      <w:bookmarkEnd w:id="4996"/>
      <w:bookmarkEnd w:id="4997"/>
      <w:bookmarkEnd w:id="4998"/>
      <w:bookmarkEnd w:id="4999"/>
      <w:bookmarkEnd w:id="5000"/>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5001" w:name="_Toc21125387"/>
      <w:bookmarkStart w:id="5002" w:name="_Toc29768377"/>
      <w:bookmarkStart w:id="5003" w:name="_Toc36044819"/>
      <w:bookmarkStart w:id="5004" w:name="_Toc37230724"/>
      <w:bookmarkStart w:id="5005" w:name="_Toc45907867"/>
      <w:bookmarkStart w:id="5006" w:name="_Toc53181972"/>
      <w:bookmarkStart w:id="5007" w:name="_Toc61127787"/>
      <w:bookmarkStart w:id="5008" w:name="_Toc67054801"/>
      <w:bookmarkStart w:id="5009" w:name="_Toc67061799"/>
      <w:r w:rsidRPr="00090C64">
        <w:t>F.7</w:t>
      </w:r>
      <w:r w:rsidRPr="00090C64">
        <w:tab/>
        <w:t>Orthogonal 2 cuts with pattern multiplication</w:t>
      </w:r>
      <w:bookmarkEnd w:id="5001"/>
      <w:bookmarkEnd w:id="5002"/>
      <w:bookmarkEnd w:id="5003"/>
      <w:bookmarkEnd w:id="5004"/>
      <w:bookmarkEnd w:id="5005"/>
      <w:bookmarkEnd w:id="5006"/>
      <w:bookmarkEnd w:id="5007"/>
      <w:bookmarkEnd w:id="5008"/>
      <w:bookmarkEnd w:id="5009"/>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5010" w:name="_Toc21125388"/>
      <w:bookmarkStart w:id="5011" w:name="_Toc29768378"/>
      <w:bookmarkStart w:id="5012" w:name="_Toc36044820"/>
      <w:bookmarkStart w:id="5013" w:name="_Toc37230725"/>
      <w:bookmarkStart w:id="5014" w:name="_Toc45907868"/>
      <w:bookmarkStart w:id="5015" w:name="_Toc53181973"/>
      <w:bookmarkStart w:id="5016" w:name="_Toc61127788"/>
      <w:bookmarkStart w:id="5017" w:name="_Toc67054802"/>
      <w:bookmarkStart w:id="5018" w:name="_Toc67061800"/>
      <w:r w:rsidRPr="00090C64">
        <w:t>F.8</w:t>
      </w:r>
      <w:r w:rsidRPr="00090C64">
        <w:tab/>
        <w:t>Void</w:t>
      </w:r>
      <w:bookmarkEnd w:id="5010"/>
      <w:bookmarkEnd w:id="5011"/>
      <w:bookmarkEnd w:id="5012"/>
      <w:bookmarkEnd w:id="5013"/>
      <w:bookmarkEnd w:id="5014"/>
      <w:bookmarkEnd w:id="5015"/>
      <w:bookmarkEnd w:id="5016"/>
      <w:bookmarkEnd w:id="5017"/>
      <w:bookmarkEnd w:id="5018"/>
    </w:p>
    <w:p w14:paraId="2BF8FD25" w14:textId="77777777" w:rsidR="00D57C09" w:rsidRPr="00090C64" w:rsidRDefault="00D57C09" w:rsidP="00D57C09"/>
    <w:p w14:paraId="0A144CEF" w14:textId="77777777" w:rsidR="00D57C09" w:rsidRPr="00090C64" w:rsidRDefault="00D57C09" w:rsidP="00D57C09">
      <w:pPr>
        <w:pStyle w:val="Heading1"/>
      </w:pPr>
      <w:bookmarkStart w:id="5019" w:name="_Toc21125389"/>
      <w:bookmarkStart w:id="5020" w:name="_Toc29768379"/>
      <w:bookmarkStart w:id="5021" w:name="_Toc36044821"/>
      <w:bookmarkStart w:id="5022" w:name="_Toc37230726"/>
      <w:bookmarkStart w:id="5023" w:name="_Toc45907869"/>
      <w:bookmarkStart w:id="5024" w:name="_Toc53181974"/>
      <w:bookmarkStart w:id="5025" w:name="_Toc61127789"/>
      <w:bookmarkStart w:id="5026" w:name="_Toc67054803"/>
      <w:bookmarkStart w:id="5027" w:name="_Toc67061801"/>
      <w:r w:rsidRPr="00090C64">
        <w:t>F.9</w:t>
      </w:r>
      <w:r w:rsidRPr="00090C64">
        <w:tab/>
        <w:t>Full sphere with sparse sampling</w:t>
      </w:r>
      <w:bookmarkEnd w:id="5019"/>
      <w:bookmarkEnd w:id="5020"/>
      <w:bookmarkEnd w:id="5021"/>
      <w:bookmarkEnd w:id="5022"/>
      <w:bookmarkEnd w:id="5023"/>
      <w:bookmarkEnd w:id="5024"/>
      <w:bookmarkEnd w:id="5025"/>
      <w:bookmarkEnd w:id="5026"/>
      <w:bookmarkEnd w:id="5027"/>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5028" w:name="_Toc21125390"/>
      <w:bookmarkStart w:id="5029" w:name="_Toc29768380"/>
      <w:bookmarkStart w:id="5030" w:name="_Toc36044822"/>
      <w:bookmarkStart w:id="5031" w:name="_Toc37230727"/>
      <w:bookmarkStart w:id="5032" w:name="_Toc45907870"/>
      <w:bookmarkStart w:id="5033" w:name="_Toc53181975"/>
      <w:bookmarkStart w:id="5034" w:name="_Toc61127790"/>
      <w:bookmarkStart w:id="5035" w:name="_Toc67054804"/>
      <w:bookmarkStart w:id="5036" w:name="_Toc67061802"/>
      <w:r w:rsidRPr="00090C64">
        <w:t>F.10</w:t>
      </w:r>
      <w:r w:rsidRPr="00090C64">
        <w:tab/>
        <w:t>Beam-based directions</w:t>
      </w:r>
      <w:bookmarkEnd w:id="5028"/>
      <w:bookmarkEnd w:id="5029"/>
      <w:bookmarkEnd w:id="5030"/>
      <w:bookmarkEnd w:id="5031"/>
      <w:bookmarkEnd w:id="5032"/>
      <w:bookmarkEnd w:id="5033"/>
      <w:bookmarkEnd w:id="5034"/>
      <w:bookmarkEnd w:id="5035"/>
      <w:bookmarkEnd w:id="5036"/>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5037" w:name="_Toc21125391"/>
      <w:bookmarkStart w:id="5038" w:name="_Toc29768381"/>
      <w:bookmarkStart w:id="5039" w:name="_Toc36044823"/>
      <w:bookmarkStart w:id="5040" w:name="_Toc37230728"/>
      <w:bookmarkStart w:id="5041" w:name="_Toc45907871"/>
      <w:bookmarkStart w:id="5042" w:name="_Toc53181976"/>
      <w:bookmarkStart w:id="5043" w:name="_Toc61127791"/>
      <w:bookmarkStart w:id="5044" w:name="_Toc67054805"/>
      <w:bookmarkStart w:id="5045" w:name="_Toc67061803"/>
      <w:r w:rsidRPr="00090C64">
        <w:t>F.11</w:t>
      </w:r>
      <w:r w:rsidRPr="00090C64">
        <w:tab/>
        <w:t>Peak method</w:t>
      </w:r>
      <w:bookmarkEnd w:id="5037"/>
      <w:bookmarkEnd w:id="5038"/>
      <w:bookmarkEnd w:id="5039"/>
      <w:bookmarkEnd w:id="5040"/>
      <w:bookmarkEnd w:id="5041"/>
      <w:bookmarkEnd w:id="5042"/>
      <w:bookmarkEnd w:id="5043"/>
      <w:bookmarkEnd w:id="5044"/>
      <w:bookmarkEnd w:id="5045"/>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5046" w:name="_Toc21125392"/>
      <w:bookmarkStart w:id="5047" w:name="_Toc29768382"/>
      <w:bookmarkStart w:id="5048" w:name="_Toc36044824"/>
      <w:bookmarkStart w:id="5049" w:name="_Toc37230729"/>
      <w:bookmarkStart w:id="5050" w:name="_Toc45907872"/>
      <w:bookmarkStart w:id="5051" w:name="_Toc53181977"/>
      <w:bookmarkStart w:id="5052" w:name="_Toc61127792"/>
      <w:bookmarkStart w:id="5053" w:name="_Toc67054806"/>
      <w:bookmarkStart w:id="5054" w:name="_Toc67061804"/>
      <w:r w:rsidRPr="00090C64">
        <w:t>F.12</w:t>
      </w:r>
      <w:r w:rsidRPr="00090C64">
        <w:tab/>
        <w:t>Equal sector with peak average</w:t>
      </w:r>
      <w:bookmarkEnd w:id="5046"/>
      <w:bookmarkEnd w:id="5047"/>
      <w:bookmarkEnd w:id="5048"/>
      <w:bookmarkEnd w:id="5049"/>
      <w:bookmarkEnd w:id="5050"/>
      <w:bookmarkEnd w:id="5051"/>
      <w:bookmarkEnd w:id="5052"/>
      <w:bookmarkEnd w:id="5053"/>
      <w:bookmarkEnd w:id="5054"/>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5055" w:name="_Toc21125393"/>
      <w:bookmarkStart w:id="5056" w:name="_Toc29768383"/>
      <w:bookmarkStart w:id="5057" w:name="_Toc36044825"/>
      <w:bookmarkStart w:id="5058" w:name="_Toc37230730"/>
      <w:bookmarkStart w:id="5059" w:name="_Toc45907873"/>
      <w:bookmarkStart w:id="5060" w:name="_Toc53181978"/>
      <w:bookmarkStart w:id="5061" w:name="_Toc61127793"/>
      <w:bookmarkStart w:id="5062" w:name="_Toc67054807"/>
      <w:bookmarkStart w:id="5063" w:name="_Toc67061805"/>
      <w:r w:rsidRPr="00090C64">
        <w:t>F.13</w:t>
      </w:r>
      <w:r w:rsidRPr="00090C64">
        <w:tab/>
        <w:t>Pre-scan</w:t>
      </w:r>
      <w:bookmarkEnd w:id="5055"/>
      <w:bookmarkEnd w:id="5056"/>
      <w:bookmarkEnd w:id="5057"/>
      <w:bookmarkEnd w:id="5058"/>
      <w:bookmarkEnd w:id="5059"/>
      <w:bookmarkEnd w:id="5060"/>
      <w:bookmarkEnd w:id="5061"/>
      <w:bookmarkEnd w:id="5062"/>
      <w:bookmarkEnd w:id="5063"/>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5064" w:name="_Toc21125394"/>
      <w:bookmarkStart w:id="5065" w:name="_Toc29768384"/>
      <w:bookmarkStart w:id="5066" w:name="_Toc36044826"/>
      <w:bookmarkStart w:id="5067" w:name="_Toc37230731"/>
      <w:bookmarkStart w:id="5068" w:name="_Toc45907874"/>
      <w:bookmarkStart w:id="5069" w:name="_Toc53181979"/>
      <w:r>
        <w:br w:type="page"/>
      </w:r>
    </w:p>
    <w:p w14:paraId="12F76DE8" w14:textId="089A9F02" w:rsidR="00D57C09" w:rsidRPr="00090C64" w:rsidRDefault="00D57C09" w:rsidP="00D57C09">
      <w:pPr>
        <w:pStyle w:val="Heading8"/>
      </w:pPr>
      <w:bookmarkStart w:id="5070" w:name="_Toc61127794"/>
      <w:bookmarkStart w:id="5071" w:name="_Toc67054808"/>
      <w:bookmarkStart w:id="5072" w:name="_Toc67061806"/>
      <w:r w:rsidRPr="00090C64">
        <w:lastRenderedPageBreak/>
        <w:t>Annex G (normative):</w:t>
      </w:r>
      <w:r w:rsidRPr="00090C64">
        <w:br/>
        <w:t>Environmental requirements for the BS equipment</w:t>
      </w:r>
      <w:bookmarkEnd w:id="5064"/>
      <w:bookmarkEnd w:id="5065"/>
      <w:bookmarkEnd w:id="5066"/>
      <w:bookmarkEnd w:id="5067"/>
      <w:bookmarkEnd w:id="5068"/>
      <w:bookmarkEnd w:id="5069"/>
      <w:bookmarkEnd w:id="5070"/>
      <w:bookmarkEnd w:id="5071"/>
      <w:bookmarkEnd w:id="5072"/>
    </w:p>
    <w:p w14:paraId="39402A4F" w14:textId="77777777" w:rsidR="00D57C09" w:rsidRPr="00090C64" w:rsidRDefault="00D57C09" w:rsidP="00D57C09">
      <w:pPr>
        <w:pStyle w:val="Heading1"/>
      </w:pPr>
      <w:bookmarkStart w:id="5073" w:name="_Toc21125395"/>
      <w:bookmarkStart w:id="5074" w:name="_Toc29768385"/>
      <w:bookmarkStart w:id="5075" w:name="_Toc36044827"/>
      <w:bookmarkStart w:id="5076" w:name="_Toc37230732"/>
      <w:bookmarkStart w:id="5077" w:name="_Toc45907875"/>
      <w:bookmarkStart w:id="5078" w:name="_Toc53181980"/>
      <w:bookmarkStart w:id="5079" w:name="_Toc61127795"/>
      <w:bookmarkStart w:id="5080" w:name="_Toc67054809"/>
      <w:bookmarkStart w:id="5081" w:name="_Toc67061807"/>
      <w:r w:rsidRPr="00090C64">
        <w:t>G.1</w:t>
      </w:r>
      <w:r w:rsidRPr="00090C64">
        <w:tab/>
        <w:t>General</w:t>
      </w:r>
      <w:bookmarkEnd w:id="5073"/>
      <w:bookmarkEnd w:id="5074"/>
      <w:bookmarkEnd w:id="5075"/>
      <w:bookmarkEnd w:id="5076"/>
      <w:bookmarkEnd w:id="5077"/>
      <w:bookmarkEnd w:id="5078"/>
      <w:bookmarkEnd w:id="5079"/>
      <w:bookmarkEnd w:id="5080"/>
      <w:bookmarkEnd w:id="508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5082" w:name="_Toc21125396"/>
      <w:bookmarkStart w:id="5083" w:name="_Toc29768386"/>
      <w:bookmarkStart w:id="5084" w:name="_Toc36044828"/>
      <w:bookmarkStart w:id="5085" w:name="_Toc37230733"/>
      <w:bookmarkStart w:id="5086" w:name="_Toc45907876"/>
      <w:bookmarkStart w:id="5087" w:name="_Toc53181981"/>
      <w:bookmarkStart w:id="5088" w:name="_Toc61127796"/>
      <w:bookmarkStart w:id="5089" w:name="_Toc67054810"/>
      <w:bookmarkStart w:id="5090" w:name="_Toc67061808"/>
      <w:r w:rsidRPr="00090C64">
        <w:t>G.2</w:t>
      </w:r>
      <w:r w:rsidRPr="00090C64">
        <w:tab/>
      </w:r>
      <w:r w:rsidRPr="00090C64">
        <w:rPr>
          <w:rFonts w:cs="v4.2.0"/>
        </w:rPr>
        <w:t>Normal test environment</w:t>
      </w:r>
      <w:bookmarkEnd w:id="5082"/>
      <w:bookmarkEnd w:id="5083"/>
      <w:bookmarkEnd w:id="5084"/>
      <w:bookmarkEnd w:id="5085"/>
      <w:bookmarkEnd w:id="5086"/>
      <w:bookmarkEnd w:id="5087"/>
      <w:bookmarkEnd w:id="5088"/>
      <w:bookmarkEnd w:id="5089"/>
      <w:bookmarkEnd w:id="5090"/>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5091" w:name="_Toc21125397"/>
      <w:bookmarkStart w:id="5092" w:name="_Toc29768387"/>
      <w:bookmarkStart w:id="5093" w:name="_Toc36044829"/>
      <w:bookmarkStart w:id="5094" w:name="_Toc37230734"/>
      <w:bookmarkStart w:id="5095" w:name="_Toc45907877"/>
      <w:bookmarkStart w:id="5096" w:name="_Toc53181982"/>
      <w:bookmarkStart w:id="5097" w:name="_Toc61127797"/>
      <w:bookmarkStart w:id="5098" w:name="_Toc67054811"/>
      <w:bookmarkStart w:id="5099" w:name="_Toc67061809"/>
      <w:r w:rsidRPr="00090C64">
        <w:t>G.3</w:t>
      </w:r>
      <w:r w:rsidRPr="00090C64">
        <w:tab/>
      </w:r>
      <w:r w:rsidRPr="00090C64">
        <w:rPr>
          <w:rFonts w:cs="v4.2.0"/>
        </w:rPr>
        <w:t>Extreme test environment</w:t>
      </w:r>
      <w:bookmarkEnd w:id="5091"/>
      <w:bookmarkEnd w:id="5092"/>
      <w:bookmarkEnd w:id="5093"/>
      <w:bookmarkEnd w:id="5094"/>
      <w:bookmarkEnd w:id="5095"/>
      <w:bookmarkEnd w:id="5096"/>
      <w:bookmarkEnd w:id="5097"/>
      <w:bookmarkEnd w:id="5098"/>
      <w:bookmarkEnd w:id="5099"/>
    </w:p>
    <w:p w14:paraId="62096E3B" w14:textId="77777777" w:rsidR="00D57C09" w:rsidRPr="00090C64" w:rsidRDefault="00D57C09" w:rsidP="00D57C09">
      <w:pPr>
        <w:pStyle w:val="Heading2"/>
      </w:pPr>
      <w:bookmarkStart w:id="5100" w:name="_Toc21125398"/>
      <w:bookmarkStart w:id="5101" w:name="_Toc29768388"/>
      <w:bookmarkStart w:id="5102" w:name="_Toc36044830"/>
      <w:bookmarkStart w:id="5103" w:name="_Toc37230735"/>
      <w:bookmarkStart w:id="5104" w:name="_Toc45907878"/>
      <w:bookmarkStart w:id="5105" w:name="_Toc53181983"/>
      <w:bookmarkStart w:id="5106" w:name="_Toc61127798"/>
      <w:bookmarkStart w:id="5107" w:name="_Toc67054812"/>
      <w:bookmarkStart w:id="5108" w:name="_Toc67061810"/>
      <w:r w:rsidRPr="00090C64">
        <w:t>G.3.1</w:t>
      </w:r>
      <w:r w:rsidRPr="00090C64">
        <w:tab/>
        <w:t>General</w:t>
      </w:r>
      <w:bookmarkEnd w:id="5100"/>
      <w:bookmarkEnd w:id="5101"/>
      <w:bookmarkEnd w:id="5102"/>
      <w:bookmarkEnd w:id="5103"/>
      <w:bookmarkEnd w:id="5104"/>
      <w:bookmarkEnd w:id="5105"/>
      <w:bookmarkEnd w:id="5106"/>
      <w:bookmarkEnd w:id="5107"/>
      <w:bookmarkEnd w:id="5108"/>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5109" w:name="_Toc21125399"/>
      <w:bookmarkStart w:id="5110" w:name="_Toc29768389"/>
      <w:bookmarkStart w:id="5111" w:name="_Toc36044831"/>
      <w:bookmarkStart w:id="5112" w:name="_Toc37230736"/>
      <w:bookmarkStart w:id="5113" w:name="_Toc45907879"/>
      <w:bookmarkStart w:id="5114" w:name="_Toc53181984"/>
      <w:bookmarkStart w:id="5115" w:name="_Toc61127799"/>
      <w:bookmarkStart w:id="5116" w:name="_Toc67054813"/>
      <w:bookmarkStart w:id="5117" w:name="_Toc67061811"/>
      <w:r w:rsidRPr="00090C64">
        <w:lastRenderedPageBreak/>
        <w:t>G.3.2</w:t>
      </w:r>
      <w:r w:rsidRPr="00090C64">
        <w:tab/>
        <w:t>Extreme temperature</w:t>
      </w:r>
      <w:bookmarkEnd w:id="5109"/>
      <w:bookmarkEnd w:id="5110"/>
      <w:bookmarkEnd w:id="5111"/>
      <w:bookmarkEnd w:id="5112"/>
      <w:bookmarkEnd w:id="5113"/>
      <w:bookmarkEnd w:id="5114"/>
      <w:bookmarkEnd w:id="5115"/>
      <w:bookmarkEnd w:id="5116"/>
      <w:bookmarkEnd w:id="5117"/>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5118" w:name="_Toc21125400"/>
      <w:bookmarkStart w:id="5119" w:name="_Toc29768390"/>
      <w:bookmarkStart w:id="5120" w:name="_Toc36044832"/>
      <w:bookmarkStart w:id="5121" w:name="_Toc37230737"/>
      <w:bookmarkStart w:id="5122" w:name="_Toc45907880"/>
      <w:bookmarkStart w:id="5123" w:name="_Toc53181985"/>
      <w:bookmarkStart w:id="5124" w:name="_Toc61127800"/>
      <w:bookmarkStart w:id="5125" w:name="_Toc67054814"/>
      <w:bookmarkStart w:id="5126" w:name="_Toc67061812"/>
      <w:r w:rsidRPr="00090C64">
        <w:t>G.4</w:t>
      </w:r>
      <w:r w:rsidRPr="00090C64">
        <w:tab/>
      </w:r>
      <w:r w:rsidRPr="00090C64">
        <w:rPr>
          <w:rFonts w:cs="v4.2.0"/>
        </w:rPr>
        <w:t>Vibration</w:t>
      </w:r>
      <w:bookmarkEnd w:id="5118"/>
      <w:bookmarkEnd w:id="5119"/>
      <w:bookmarkEnd w:id="5120"/>
      <w:bookmarkEnd w:id="5121"/>
      <w:bookmarkEnd w:id="5122"/>
      <w:bookmarkEnd w:id="5123"/>
      <w:bookmarkEnd w:id="5124"/>
      <w:bookmarkEnd w:id="5125"/>
      <w:bookmarkEnd w:id="5126"/>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5127" w:name="_Toc21125401"/>
      <w:bookmarkStart w:id="5128" w:name="_Toc29768391"/>
      <w:bookmarkStart w:id="5129" w:name="_Toc36044833"/>
      <w:bookmarkStart w:id="5130" w:name="_Toc37230738"/>
      <w:bookmarkStart w:id="5131" w:name="_Toc45907881"/>
      <w:bookmarkStart w:id="5132" w:name="_Toc53181986"/>
      <w:bookmarkStart w:id="5133" w:name="_Toc61127801"/>
      <w:bookmarkStart w:id="5134" w:name="_Toc67054815"/>
      <w:bookmarkStart w:id="5135" w:name="_Toc67061813"/>
      <w:r w:rsidRPr="00090C64">
        <w:t>G.5</w:t>
      </w:r>
      <w:r w:rsidRPr="00090C64">
        <w:tab/>
      </w:r>
      <w:r w:rsidRPr="00090C64">
        <w:rPr>
          <w:rFonts w:cs="v4.2.0"/>
        </w:rPr>
        <w:t>Power supply</w:t>
      </w:r>
      <w:bookmarkEnd w:id="5127"/>
      <w:bookmarkEnd w:id="5128"/>
      <w:bookmarkEnd w:id="5129"/>
      <w:bookmarkEnd w:id="5130"/>
      <w:bookmarkEnd w:id="5131"/>
      <w:bookmarkEnd w:id="5132"/>
      <w:bookmarkEnd w:id="5133"/>
      <w:bookmarkEnd w:id="5134"/>
      <w:bookmarkEnd w:id="5135"/>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5136" w:name="_Toc21125402"/>
      <w:bookmarkStart w:id="5137" w:name="_Toc29768392"/>
      <w:bookmarkStart w:id="5138" w:name="_Toc36044834"/>
      <w:bookmarkStart w:id="5139" w:name="_Toc37230739"/>
      <w:bookmarkStart w:id="5140" w:name="_Toc45907882"/>
      <w:bookmarkStart w:id="5141" w:name="_Toc53181987"/>
      <w:bookmarkStart w:id="5142" w:name="_Toc61127802"/>
      <w:bookmarkStart w:id="5143" w:name="_Toc67054816"/>
      <w:bookmarkStart w:id="5144" w:name="_Toc67061814"/>
      <w:r w:rsidRPr="00090C64">
        <w:rPr>
          <w:lang w:eastAsia="sv-SE"/>
        </w:rPr>
        <w:t>G.6</w:t>
      </w:r>
      <w:r w:rsidRPr="00090C64">
        <w:rPr>
          <w:lang w:eastAsia="sv-SE"/>
        </w:rPr>
        <w:tab/>
        <w:t>Measurement of test environments</w:t>
      </w:r>
      <w:bookmarkEnd w:id="5136"/>
      <w:bookmarkEnd w:id="5137"/>
      <w:bookmarkEnd w:id="5138"/>
      <w:bookmarkEnd w:id="5139"/>
      <w:bookmarkEnd w:id="5140"/>
      <w:bookmarkEnd w:id="5141"/>
      <w:bookmarkEnd w:id="5142"/>
      <w:bookmarkEnd w:id="5143"/>
      <w:bookmarkEnd w:id="5144"/>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5145" w:name="_Toc21125403"/>
      <w:bookmarkStart w:id="5146" w:name="_Toc29768393"/>
      <w:bookmarkStart w:id="5147" w:name="_Toc36044835"/>
      <w:bookmarkStart w:id="5148" w:name="_Toc37230740"/>
      <w:bookmarkStart w:id="5149" w:name="_Toc45907883"/>
      <w:bookmarkStart w:id="5150" w:name="_Toc53181988"/>
      <w:bookmarkStart w:id="5151" w:name="_Toc61127803"/>
      <w:bookmarkStart w:id="5152" w:name="_Toc67054817"/>
      <w:bookmarkStart w:id="5153" w:name="_Toc67061815"/>
      <w:r w:rsidRPr="00090C64">
        <w:rPr>
          <w:lang w:eastAsia="sv-SE"/>
        </w:rPr>
        <w:t>G.7</w:t>
      </w:r>
      <w:r w:rsidRPr="00090C64">
        <w:rPr>
          <w:lang w:eastAsia="sv-SE"/>
        </w:rPr>
        <w:tab/>
        <w:t>OTA extreme test methods</w:t>
      </w:r>
      <w:bookmarkEnd w:id="5145"/>
      <w:bookmarkEnd w:id="5146"/>
      <w:bookmarkEnd w:id="5147"/>
      <w:bookmarkEnd w:id="5148"/>
      <w:bookmarkEnd w:id="5149"/>
      <w:bookmarkEnd w:id="5150"/>
      <w:bookmarkEnd w:id="5151"/>
      <w:bookmarkEnd w:id="5152"/>
      <w:bookmarkEnd w:id="5153"/>
    </w:p>
    <w:p w14:paraId="307FF6C8" w14:textId="77777777" w:rsidR="00D57C09" w:rsidRPr="00090C64" w:rsidRDefault="00D57C09" w:rsidP="00D57C09">
      <w:pPr>
        <w:pStyle w:val="Heading2"/>
        <w:rPr>
          <w:lang w:eastAsia="sv-SE"/>
        </w:rPr>
      </w:pPr>
      <w:bookmarkStart w:id="5154" w:name="_Toc21125404"/>
      <w:bookmarkStart w:id="5155" w:name="_Toc29768394"/>
      <w:bookmarkStart w:id="5156" w:name="_Toc36044836"/>
      <w:bookmarkStart w:id="5157" w:name="_Toc37230741"/>
      <w:bookmarkStart w:id="5158" w:name="_Toc45907884"/>
      <w:bookmarkStart w:id="5159" w:name="_Toc53181989"/>
      <w:bookmarkStart w:id="5160" w:name="_Toc61127804"/>
      <w:bookmarkStart w:id="5161" w:name="_Toc67054818"/>
      <w:bookmarkStart w:id="5162" w:name="_Toc67061816"/>
      <w:r w:rsidRPr="00090C64">
        <w:rPr>
          <w:lang w:eastAsia="sv-SE"/>
        </w:rPr>
        <w:t>G.7.1</w:t>
      </w:r>
      <w:r w:rsidRPr="00090C64">
        <w:rPr>
          <w:lang w:eastAsia="sv-SE"/>
        </w:rPr>
        <w:tab/>
        <w:t>Direct far field method</w:t>
      </w:r>
      <w:bookmarkEnd w:id="5154"/>
      <w:bookmarkEnd w:id="5155"/>
      <w:bookmarkEnd w:id="5156"/>
      <w:bookmarkEnd w:id="5157"/>
      <w:bookmarkEnd w:id="5158"/>
      <w:bookmarkEnd w:id="5159"/>
      <w:bookmarkEnd w:id="5160"/>
      <w:bookmarkEnd w:id="5161"/>
      <w:bookmarkEnd w:id="5162"/>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5163" w:name="_Toc21125405"/>
      <w:bookmarkStart w:id="5164" w:name="_Toc29768395"/>
      <w:bookmarkStart w:id="5165" w:name="_Toc36044837"/>
      <w:bookmarkStart w:id="5166" w:name="_Toc37230742"/>
      <w:bookmarkStart w:id="5167" w:name="_Toc45907885"/>
      <w:bookmarkStart w:id="5168" w:name="_Toc53181990"/>
      <w:bookmarkStart w:id="5169" w:name="_Toc61127805"/>
      <w:bookmarkStart w:id="5170" w:name="_Toc67054819"/>
      <w:bookmarkStart w:id="5171" w:name="_Toc67061817"/>
      <w:r w:rsidRPr="00090C64">
        <w:rPr>
          <w:lang w:eastAsia="sv-SE"/>
        </w:rPr>
        <w:t>G.7.2</w:t>
      </w:r>
      <w:r w:rsidRPr="00090C64">
        <w:rPr>
          <w:lang w:eastAsia="sv-SE"/>
        </w:rPr>
        <w:tab/>
        <w:t>Relative method</w:t>
      </w:r>
      <w:bookmarkEnd w:id="5163"/>
      <w:bookmarkEnd w:id="5164"/>
      <w:bookmarkEnd w:id="5165"/>
      <w:bookmarkEnd w:id="5166"/>
      <w:bookmarkEnd w:id="5167"/>
      <w:bookmarkEnd w:id="5168"/>
      <w:bookmarkEnd w:id="5169"/>
      <w:bookmarkEnd w:id="5170"/>
      <w:bookmarkEnd w:id="517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5172" w:name="_Toc21125406"/>
      <w:bookmarkStart w:id="5173" w:name="_Toc29768396"/>
      <w:bookmarkStart w:id="5174" w:name="_Toc36044838"/>
      <w:bookmarkStart w:id="5175" w:name="_Toc37230743"/>
      <w:bookmarkStart w:id="5176" w:name="_Toc45907886"/>
      <w:bookmarkStart w:id="5177" w:name="_Toc53181991"/>
      <w:bookmarkStart w:id="5178" w:name="_Toc61127806"/>
      <w:bookmarkStart w:id="5179" w:name="_Toc67054820"/>
      <w:bookmarkStart w:id="5180" w:name="_Toc67061818"/>
      <w:r w:rsidRPr="00090C64">
        <w:lastRenderedPageBreak/>
        <w:t>Annex H (informative):</w:t>
      </w:r>
      <w:r w:rsidRPr="00090C64">
        <w:br/>
        <w:t>Measuring noise close to noise-floor</w:t>
      </w:r>
      <w:bookmarkEnd w:id="5172"/>
      <w:bookmarkEnd w:id="5173"/>
      <w:bookmarkEnd w:id="5174"/>
      <w:bookmarkEnd w:id="5175"/>
      <w:bookmarkEnd w:id="5176"/>
      <w:bookmarkEnd w:id="5177"/>
      <w:bookmarkEnd w:id="5178"/>
      <w:bookmarkEnd w:id="5179"/>
      <w:bookmarkEnd w:id="5180"/>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5181" w:name="_Hlk521396356"/>
      <w:r w:rsidR="00D57C09" w:rsidRPr="00090C64">
        <w:rPr>
          <w:rFonts w:ascii="Symbol" w:hAnsi="Symbol"/>
          <w:i/>
        </w:rPr>
        <w:t></w:t>
      </w:r>
      <w:r w:rsidR="00D57C09" w:rsidRPr="00090C64">
        <w:rPr>
          <w:i/>
          <w:vertAlign w:val="subscript"/>
        </w:rPr>
        <w:t>2</w:t>
      </w:r>
      <w:bookmarkEnd w:id="518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5182" w:name="_Toc21125407"/>
      <w:bookmarkStart w:id="5183" w:name="_Toc29768397"/>
      <w:bookmarkStart w:id="5184" w:name="_Toc36044839"/>
      <w:bookmarkStart w:id="5185" w:name="_Toc37230744"/>
      <w:bookmarkStart w:id="5186" w:name="_Toc45907887"/>
      <w:bookmarkStart w:id="5187" w:name="_Toc53181992"/>
      <w:bookmarkStart w:id="5188" w:name="_Toc61127807"/>
      <w:bookmarkStart w:id="5189" w:name="_Toc67054821"/>
      <w:bookmarkStart w:id="5190" w:name="_Toc67061819"/>
      <w:r w:rsidRPr="00090C64">
        <w:lastRenderedPageBreak/>
        <w:t>Annex I (informative):</w:t>
      </w:r>
      <w:r w:rsidRPr="00090C64">
        <w:br/>
        <w:t>Change history</w:t>
      </w:r>
      <w:bookmarkEnd w:id="5182"/>
      <w:bookmarkEnd w:id="5183"/>
      <w:bookmarkEnd w:id="5184"/>
      <w:bookmarkEnd w:id="5185"/>
      <w:bookmarkEnd w:id="5186"/>
      <w:bookmarkEnd w:id="5187"/>
      <w:bookmarkEnd w:id="5188"/>
      <w:bookmarkEnd w:id="5189"/>
      <w:bookmarkEnd w:id="5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4897"/>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bl>
    <w:p w14:paraId="5DE7F8B6" w14:textId="77777777" w:rsidR="00D57C09" w:rsidRPr="00090C64" w:rsidRDefault="00D57C09" w:rsidP="00D57C09"/>
    <w:sectPr w:rsidR="00D57C09" w:rsidRPr="00090C64">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D30947" w14:textId="77777777" w:rsidR="006B5FF2" w:rsidRDefault="006B5FF2">
      <w:r>
        <w:separator/>
      </w:r>
    </w:p>
  </w:endnote>
  <w:endnote w:type="continuationSeparator" w:id="0">
    <w:p w14:paraId="13731F76" w14:textId="77777777" w:rsidR="006B5FF2" w:rsidRDefault="006B5F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45D829" w14:textId="77777777" w:rsidR="00866EC0" w:rsidRDefault="00866E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92167" w14:textId="77777777" w:rsidR="00866EC0" w:rsidRDefault="00866EC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6F6FA" w14:textId="77777777" w:rsidR="00866EC0" w:rsidRDefault="00866EC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6B5FF2" w:rsidRDefault="006B5F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1974F" w14:textId="77777777" w:rsidR="006B5FF2" w:rsidRDefault="006B5FF2">
      <w:r>
        <w:separator/>
      </w:r>
    </w:p>
  </w:footnote>
  <w:footnote w:type="continuationSeparator" w:id="0">
    <w:p w14:paraId="68D12515" w14:textId="77777777" w:rsidR="006B5FF2" w:rsidRDefault="006B5F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8242D" w14:textId="77777777" w:rsidR="00866EC0" w:rsidRDefault="00866E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F52B2" w14:textId="77777777" w:rsidR="00866EC0" w:rsidRDefault="00866E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B44C2" w14:textId="77777777" w:rsidR="00866EC0" w:rsidRDefault="00866E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256B80F6" w:rsidR="006B5FF2" w:rsidRDefault="006B5F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6EC0">
      <w:rPr>
        <w:rFonts w:ascii="Arial" w:hAnsi="Arial" w:cs="Arial"/>
        <w:b/>
        <w:noProof/>
        <w:sz w:val="18"/>
        <w:szCs w:val="18"/>
      </w:rPr>
      <w:t>3GPP TS 37.145-2 V17.1.0 (2021-03)</w:t>
    </w:r>
    <w:r>
      <w:rPr>
        <w:rFonts w:ascii="Arial" w:hAnsi="Arial" w:cs="Arial"/>
        <w:b/>
        <w:sz w:val="18"/>
        <w:szCs w:val="18"/>
      </w:rPr>
      <w:fldChar w:fldCharType="end"/>
    </w:r>
  </w:p>
  <w:p w14:paraId="148DEA8F" w14:textId="77777777" w:rsidR="006B5FF2" w:rsidRDefault="006B5F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AF3CC6A" w:rsidR="006B5FF2" w:rsidRDefault="006B5F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6EC0">
      <w:rPr>
        <w:rFonts w:ascii="Arial" w:hAnsi="Arial" w:cs="Arial"/>
        <w:b/>
        <w:noProof/>
        <w:sz w:val="18"/>
        <w:szCs w:val="18"/>
      </w:rPr>
      <w:t>Release 17</w:t>
    </w:r>
    <w:r>
      <w:rPr>
        <w:rFonts w:ascii="Arial" w:hAnsi="Arial" w:cs="Arial"/>
        <w:b/>
        <w:sz w:val="18"/>
        <w:szCs w:val="18"/>
      </w:rPr>
      <w:fldChar w:fldCharType="end"/>
    </w:r>
  </w:p>
  <w:p w14:paraId="060824BD" w14:textId="77777777" w:rsidR="006B5FF2" w:rsidRDefault="006B5F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7"/>
  </w:num>
  <w:num w:numId="2">
    <w:abstractNumId w:val="11"/>
  </w:num>
  <w:num w:numId="3">
    <w:abstractNumId w:val="18"/>
  </w:num>
  <w:num w:numId="4">
    <w:abstractNumId w:val="4"/>
  </w:num>
  <w:num w:numId="5">
    <w:abstractNumId w:val="5"/>
  </w:num>
  <w:num w:numId="6">
    <w:abstractNumId w:val="7"/>
  </w:num>
  <w:num w:numId="7">
    <w:abstractNumId w:val="14"/>
  </w:num>
  <w:num w:numId="8">
    <w:abstractNumId w:val="16"/>
  </w:num>
  <w:num w:numId="9">
    <w:abstractNumId w:val="3"/>
  </w:num>
  <w:num w:numId="10">
    <w:abstractNumId w:val="13"/>
  </w:num>
  <w:num w:numId="11">
    <w:abstractNumId w:val="10"/>
  </w:num>
  <w:num w:numId="12">
    <w:abstractNumId w:val="2"/>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2"/>
  </w:num>
  <w:num w:numId="15">
    <w:abstractNumId w:val="8"/>
  </w:num>
  <w:num w:numId="16">
    <w:abstractNumId w:val="6"/>
  </w:num>
  <w:num w:numId="17">
    <w:abstractNumId w:val="9"/>
  </w:num>
  <w:num w:numId="18">
    <w:abstractNumId w:val="1"/>
  </w:num>
  <w:num w:numId="19">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5038B"/>
    <w:rsid w:val="00050738"/>
    <w:rsid w:val="00051834"/>
    <w:rsid w:val="00054A22"/>
    <w:rsid w:val="00062023"/>
    <w:rsid w:val="000655A6"/>
    <w:rsid w:val="00080512"/>
    <w:rsid w:val="00090C64"/>
    <w:rsid w:val="00090E0E"/>
    <w:rsid w:val="000937A4"/>
    <w:rsid w:val="000C3662"/>
    <w:rsid w:val="000C47C3"/>
    <w:rsid w:val="000D58AB"/>
    <w:rsid w:val="000F6116"/>
    <w:rsid w:val="0012716E"/>
    <w:rsid w:val="001330B6"/>
    <w:rsid w:val="001334D6"/>
    <w:rsid w:val="00133525"/>
    <w:rsid w:val="001855AA"/>
    <w:rsid w:val="001A4C42"/>
    <w:rsid w:val="001A7420"/>
    <w:rsid w:val="001B6637"/>
    <w:rsid w:val="001C21C3"/>
    <w:rsid w:val="001C6DF2"/>
    <w:rsid w:val="001D02C2"/>
    <w:rsid w:val="001F0C1D"/>
    <w:rsid w:val="001F1132"/>
    <w:rsid w:val="001F168B"/>
    <w:rsid w:val="001F4ED6"/>
    <w:rsid w:val="002200E6"/>
    <w:rsid w:val="002347A2"/>
    <w:rsid w:val="00240680"/>
    <w:rsid w:val="00260919"/>
    <w:rsid w:val="002675F0"/>
    <w:rsid w:val="00284470"/>
    <w:rsid w:val="002B6339"/>
    <w:rsid w:val="002D4621"/>
    <w:rsid w:val="002E00EE"/>
    <w:rsid w:val="0031480F"/>
    <w:rsid w:val="003172DC"/>
    <w:rsid w:val="003174F8"/>
    <w:rsid w:val="0035462D"/>
    <w:rsid w:val="0035789D"/>
    <w:rsid w:val="003765B8"/>
    <w:rsid w:val="0038589B"/>
    <w:rsid w:val="003866CD"/>
    <w:rsid w:val="003912AB"/>
    <w:rsid w:val="003B05A7"/>
    <w:rsid w:val="003C3971"/>
    <w:rsid w:val="00403E53"/>
    <w:rsid w:val="004119DC"/>
    <w:rsid w:val="00423334"/>
    <w:rsid w:val="0043266C"/>
    <w:rsid w:val="004345EC"/>
    <w:rsid w:val="004465BD"/>
    <w:rsid w:val="00465515"/>
    <w:rsid w:val="00474A7A"/>
    <w:rsid w:val="004908E0"/>
    <w:rsid w:val="004A59E1"/>
    <w:rsid w:val="004B25FE"/>
    <w:rsid w:val="004B5221"/>
    <w:rsid w:val="004D3578"/>
    <w:rsid w:val="004E213A"/>
    <w:rsid w:val="004E35B1"/>
    <w:rsid w:val="004F0988"/>
    <w:rsid w:val="004F0B4B"/>
    <w:rsid w:val="004F3340"/>
    <w:rsid w:val="00513509"/>
    <w:rsid w:val="0053388B"/>
    <w:rsid w:val="00535773"/>
    <w:rsid w:val="00543E6C"/>
    <w:rsid w:val="00553A28"/>
    <w:rsid w:val="00554118"/>
    <w:rsid w:val="00565087"/>
    <w:rsid w:val="00597B11"/>
    <w:rsid w:val="005D2715"/>
    <w:rsid w:val="005D2E01"/>
    <w:rsid w:val="005D4F0B"/>
    <w:rsid w:val="005D7526"/>
    <w:rsid w:val="005E4BB2"/>
    <w:rsid w:val="00602AEA"/>
    <w:rsid w:val="00614FDF"/>
    <w:rsid w:val="0063543D"/>
    <w:rsid w:val="00647114"/>
    <w:rsid w:val="00656D98"/>
    <w:rsid w:val="00660087"/>
    <w:rsid w:val="006761FA"/>
    <w:rsid w:val="00677DA3"/>
    <w:rsid w:val="00692527"/>
    <w:rsid w:val="006A323F"/>
    <w:rsid w:val="006B30D0"/>
    <w:rsid w:val="006B5FF2"/>
    <w:rsid w:val="006C1C95"/>
    <w:rsid w:val="006C3D95"/>
    <w:rsid w:val="006D0B48"/>
    <w:rsid w:val="006E5C86"/>
    <w:rsid w:val="006F70AC"/>
    <w:rsid w:val="007000C9"/>
    <w:rsid w:val="00701116"/>
    <w:rsid w:val="00704E22"/>
    <w:rsid w:val="00713C44"/>
    <w:rsid w:val="00734A5B"/>
    <w:rsid w:val="0074026F"/>
    <w:rsid w:val="007429F6"/>
    <w:rsid w:val="00744E76"/>
    <w:rsid w:val="00774DA4"/>
    <w:rsid w:val="00775551"/>
    <w:rsid w:val="00781F0F"/>
    <w:rsid w:val="00784970"/>
    <w:rsid w:val="00793F9C"/>
    <w:rsid w:val="007B600E"/>
    <w:rsid w:val="007C75AB"/>
    <w:rsid w:val="007F0F4A"/>
    <w:rsid w:val="008028A4"/>
    <w:rsid w:val="008175CA"/>
    <w:rsid w:val="00823CD5"/>
    <w:rsid w:val="00830747"/>
    <w:rsid w:val="008453CC"/>
    <w:rsid w:val="00866EC0"/>
    <w:rsid w:val="008768CA"/>
    <w:rsid w:val="0089230E"/>
    <w:rsid w:val="008C384C"/>
    <w:rsid w:val="008E54C9"/>
    <w:rsid w:val="0090271F"/>
    <w:rsid w:val="00902BE8"/>
    <w:rsid w:val="00902E23"/>
    <w:rsid w:val="009114D7"/>
    <w:rsid w:val="0091348E"/>
    <w:rsid w:val="00917CCB"/>
    <w:rsid w:val="00942EC2"/>
    <w:rsid w:val="00961C1B"/>
    <w:rsid w:val="009658CB"/>
    <w:rsid w:val="0097360C"/>
    <w:rsid w:val="009C13C7"/>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A45DF"/>
    <w:rsid w:val="00AC6BC6"/>
    <w:rsid w:val="00AE65E2"/>
    <w:rsid w:val="00AE6C7B"/>
    <w:rsid w:val="00B15449"/>
    <w:rsid w:val="00B9132C"/>
    <w:rsid w:val="00B93086"/>
    <w:rsid w:val="00BA19ED"/>
    <w:rsid w:val="00BA4B8D"/>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6208F"/>
    <w:rsid w:val="00C72833"/>
    <w:rsid w:val="00C80F1D"/>
    <w:rsid w:val="00C93F40"/>
    <w:rsid w:val="00CA3D0C"/>
    <w:rsid w:val="00CF0E35"/>
    <w:rsid w:val="00D117D2"/>
    <w:rsid w:val="00D57972"/>
    <w:rsid w:val="00D57C09"/>
    <w:rsid w:val="00D675A9"/>
    <w:rsid w:val="00D738D6"/>
    <w:rsid w:val="00D755EB"/>
    <w:rsid w:val="00D76048"/>
    <w:rsid w:val="00D834C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37ED5"/>
    <w:rsid w:val="00E44582"/>
    <w:rsid w:val="00E71EA1"/>
    <w:rsid w:val="00E77645"/>
    <w:rsid w:val="00E8116C"/>
    <w:rsid w:val="00E92402"/>
    <w:rsid w:val="00EA15B0"/>
    <w:rsid w:val="00EA5EA7"/>
    <w:rsid w:val="00EC4A25"/>
    <w:rsid w:val="00EE161C"/>
    <w:rsid w:val="00F025A2"/>
    <w:rsid w:val="00F04712"/>
    <w:rsid w:val="00F06EAE"/>
    <w:rsid w:val="00F13360"/>
    <w:rsid w:val="00F22EC7"/>
    <w:rsid w:val="00F325C8"/>
    <w:rsid w:val="00F407D2"/>
    <w:rsid w:val="00F470B0"/>
    <w:rsid w:val="00F653B8"/>
    <w:rsid w:val="00F9008D"/>
    <w:rsid w:val="00FA1266"/>
    <w:rsid w:val="00FC1192"/>
    <w:rsid w:val="00FC11EC"/>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8193"/>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package" Target="embeddings/Microsoft_Visio_Drawing1.vsdx"/><Relationship Id="rId39" Type="http://schemas.openxmlformats.org/officeDocument/2006/relationships/image" Target="media/image15.wmf"/><Relationship Id="rId21" Type="http://schemas.openxmlformats.org/officeDocument/2006/relationships/image" Target="media/image5.emf"/><Relationship Id="rId34" Type="http://schemas.openxmlformats.org/officeDocument/2006/relationships/package" Target="embeddings/Microsoft_Visio_Drawing3.vsdx"/><Relationship Id="rId42" Type="http://schemas.openxmlformats.org/officeDocument/2006/relationships/oleObject" Target="embeddings/oleObject8.bin"/><Relationship Id="rId47" Type="http://schemas.openxmlformats.org/officeDocument/2006/relationships/oleObject" Target="embeddings/oleObject9.bin"/><Relationship Id="rId50" Type="http://schemas.openxmlformats.org/officeDocument/2006/relationships/image" Target="media/image22.wmf"/><Relationship Id="rId55" Type="http://schemas.openxmlformats.org/officeDocument/2006/relationships/oleObject" Target="embeddings/oleObject13.bin"/><Relationship Id="rId63" Type="http://schemas.openxmlformats.org/officeDocument/2006/relationships/image" Target="media/image31.emf"/><Relationship Id="rId68" Type="http://schemas.openxmlformats.org/officeDocument/2006/relationships/image" Target="media/image36.emf"/><Relationship Id="rId76" Type="http://schemas.openxmlformats.org/officeDocument/2006/relationships/oleObject" Target="embeddings/oleObject15.bin"/><Relationship Id="rId8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package" Target="embeddings/Microsoft_Visio_Drawing.vsdx"/><Relationship Id="rId32" Type="http://schemas.openxmlformats.org/officeDocument/2006/relationships/oleObject" Target="embeddings/oleObject5.bin"/><Relationship Id="rId37" Type="http://schemas.openxmlformats.org/officeDocument/2006/relationships/image" Target="media/image14.wmf"/><Relationship Id="rId40" Type="http://schemas.openxmlformats.org/officeDocument/2006/relationships/oleObject" Target="embeddings/oleObject7.bin"/><Relationship Id="rId45" Type="http://schemas.openxmlformats.org/officeDocument/2006/relationships/image" Target="media/image19.wmf"/><Relationship Id="rId53" Type="http://schemas.openxmlformats.org/officeDocument/2006/relationships/oleObject" Target="embeddings/oleObject12.bin"/><Relationship Id="rId58" Type="http://schemas.openxmlformats.org/officeDocument/2006/relationships/image" Target="media/image26.emf"/><Relationship Id="rId66" Type="http://schemas.openxmlformats.org/officeDocument/2006/relationships/image" Target="media/image34.emf"/><Relationship Id="rId74" Type="http://schemas.openxmlformats.org/officeDocument/2006/relationships/image" Target="media/image42.png"/><Relationship Id="rId79" Type="http://schemas.openxmlformats.org/officeDocument/2006/relationships/image" Target="media/image46.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9.wmf"/><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image" Target="media/image17.wmf"/><Relationship Id="rId48" Type="http://schemas.openxmlformats.org/officeDocument/2006/relationships/image" Target="media/image21.wmf"/><Relationship Id="rId56" Type="http://schemas.openxmlformats.org/officeDocument/2006/relationships/image" Target="media/image25.emf"/><Relationship Id="rId64" Type="http://schemas.openxmlformats.org/officeDocument/2006/relationships/image" Target="media/image32.emf"/><Relationship Id="rId69" Type="http://schemas.openxmlformats.org/officeDocument/2006/relationships/image" Target="media/image37.emf"/><Relationship Id="rId77"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0.png"/><Relationship Id="rId80" Type="http://schemas.openxmlformats.org/officeDocument/2006/relationships/image" Target="media/image47.e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image" Target="media/image20.wmf"/><Relationship Id="rId59" Type="http://schemas.openxmlformats.org/officeDocument/2006/relationships/image" Target="media/image27.emf"/><Relationship Id="rId67" Type="http://schemas.openxmlformats.org/officeDocument/2006/relationships/image" Target="media/image35.emf"/><Relationship Id="rId20" Type="http://schemas.openxmlformats.org/officeDocument/2006/relationships/oleObject" Target="embeddings/oleObject2.bin"/><Relationship Id="rId41" Type="http://schemas.openxmlformats.org/officeDocument/2006/relationships/image" Target="media/image16.emf"/><Relationship Id="rId54" Type="http://schemas.openxmlformats.org/officeDocument/2006/relationships/image" Target="media/image24.wmf"/><Relationship Id="rId62"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image" Target="media/image43.w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wmf"/><Relationship Id="rId52" Type="http://schemas.openxmlformats.org/officeDocument/2006/relationships/image" Target="media/image23.wmf"/><Relationship Id="rId60" Type="http://schemas.openxmlformats.org/officeDocument/2006/relationships/image" Target="media/image28.emf"/><Relationship Id="rId65" Type="http://schemas.openxmlformats.org/officeDocument/2006/relationships/image" Target="media/image33.emf"/><Relationship Id="rId73" Type="http://schemas.openxmlformats.org/officeDocument/2006/relationships/image" Target="media/image41.png"/><Relationship Id="rId78" Type="http://schemas.openxmlformats.org/officeDocument/2006/relationships/image" Target="media/image45.emf"/><Relationship Id="rId81" Type="http://schemas.openxmlformats.org/officeDocument/2006/relationships/image" Target="media/image48.pn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365</Pages>
  <Words>140348</Words>
  <Characters>799989</Characters>
  <Application>Microsoft Office Word</Application>
  <DocSecurity>0</DocSecurity>
  <Lines>6666</Lines>
  <Paragraphs>1876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938461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2021-04-08T08:17:00Z</dcterms:created>
  <dcterms:modified xsi:type="dcterms:W3CDTF">2021-04-08T08:21:00Z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