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2E5FEC8B"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044ACF">
        <w:rPr>
          <w:noProof w:val="0"/>
        </w:rPr>
        <w:t>11</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D94883" w:rsidRPr="00B20AE8">
        <w:rPr>
          <w:rFonts w:hint="eastAsia"/>
          <w:noProof w:val="0"/>
          <w:sz w:val="32"/>
          <w:lang w:eastAsia="zh-CN"/>
        </w:rPr>
        <w:t>20</w:t>
      </w:r>
      <w:r w:rsidR="00D94883">
        <w:rPr>
          <w:noProof w:val="0"/>
          <w:sz w:val="32"/>
          <w:lang w:eastAsia="zh-CN"/>
        </w:rPr>
        <w:t>21</w:t>
      </w:r>
      <w:r w:rsidR="000224B9" w:rsidRPr="00B20AE8">
        <w:rPr>
          <w:noProof w:val="0"/>
          <w:sz w:val="32"/>
        </w:rPr>
        <w:t>-</w:t>
      </w:r>
      <w:r w:rsidR="00044ACF">
        <w:rPr>
          <w:noProof w:val="0"/>
          <w:sz w:val="32"/>
        </w:rPr>
        <w:t>06</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1"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560368D"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2" w:name="MCCQCTEMPBM_00000010"/>
      <w:r w:rsidR="00D94883">
        <w:rPr>
          <w:sz w:val="18"/>
        </w:rPr>
        <w:t>1</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3" w:name="copyrightaddon"/>
      <w:bookmarkEnd w:id="3"/>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2"/>
    </w:p>
    <w:p w14:paraId="42476D68" w14:textId="77777777" w:rsidR="005138D9" w:rsidRPr="00B20AE8" w:rsidRDefault="005138D9" w:rsidP="005138D9"/>
    <w:bookmarkEnd w:id="1"/>
    <w:p w14:paraId="493D18F4" w14:textId="77777777" w:rsidR="00080512" w:rsidRPr="00B20AE8" w:rsidRDefault="00080512" w:rsidP="00673E8E">
      <w:pPr>
        <w:pStyle w:val="TT"/>
        <w:outlineLvl w:val="0"/>
      </w:pPr>
      <w:r w:rsidRPr="00B20AE8">
        <w:br w:type="page"/>
      </w:r>
      <w:r w:rsidRPr="00B20AE8">
        <w:lastRenderedPageBreak/>
        <w:t>Contents</w:t>
      </w:r>
    </w:p>
    <w:p w14:paraId="3783AEB1" w14:textId="16876C91" w:rsidR="00FB619A" w:rsidRDefault="00FB619A">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_Toc76506107 \h </w:instrText>
      </w:r>
      <w:r>
        <w:fldChar w:fldCharType="separate"/>
      </w:r>
      <w:r>
        <w:t>13</w:t>
      </w:r>
      <w:r>
        <w:fldChar w:fldCharType="end"/>
      </w:r>
    </w:p>
    <w:p w14:paraId="51D19757" w14:textId="75B2EBDD" w:rsidR="00FB619A" w:rsidRDefault="00FB619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_Toc76506108 \h </w:instrText>
      </w:r>
      <w:r>
        <w:fldChar w:fldCharType="separate"/>
      </w:r>
      <w:r>
        <w:t>14</w:t>
      </w:r>
      <w:r>
        <w:fldChar w:fldCharType="end"/>
      </w:r>
    </w:p>
    <w:p w14:paraId="70A7B2AE" w14:textId="7810F0E9" w:rsidR="00FB619A" w:rsidRDefault="00FB619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_Toc76506109 \h </w:instrText>
      </w:r>
      <w:r>
        <w:fldChar w:fldCharType="separate"/>
      </w:r>
      <w:r>
        <w:t>14</w:t>
      </w:r>
      <w:r>
        <w:fldChar w:fldCharType="end"/>
      </w:r>
    </w:p>
    <w:p w14:paraId="6C7EA163" w14:textId="3A0663EC" w:rsidR="00FB619A" w:rsidRDefault="00FB619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_Toc76506110 \h </w:instrText>
      </w:r>
      <w:r>
        <w:fldChar w:fldCharType="separate"/>
      </w:r>
      <w:r>
        <w:t>16</w:t>
      </w:r>
      <w:r>
        <w:fldChar w:fldCharType="end"/>
      </w:r>
    </w:p>
    <w:p w14:paraId="51024D9F" w14:textId="1ADC19AB" w:rsidR="00FB619A" w:rsidRDefault="00FB619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_Toc76506111 \h </w:instrText>
      </w:r>
      <w:r>
        <w:fldChar w:fldCharType="separate"/>
      </w:r>
      <w:r>
        <w:t>16</w:t>
      </w:r>
      <w:r>
        <w:fldChar w:fldCharType="end"/>
      </w:r>
    </w:p>
    <w:p w14:paraId="6068B3F0" w14:textId="04CE92D7" w:rsidR="00FB619A" w:rsidRDefault="00FB619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_Toc76506112 \h </w:instrText>
      </w:r>
      <w:r>
        <w:fldChar w:fldCharType="separate"/>
      </w:r>
      <w:r>
        <w:t>20</w:t>
      </w:r>
      <w:r>
        <w:fldChar w:fldCharType="end"/>
      </w:r>
    </w:p>
    <w:p w14:paraId="2BCBDC99" w14:textId="27BF2EF6" w:rsidR="00FB619A" w:rsidRDefault="00FB619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_Toc76506113 \h </w:instrText>
      </w:r>
      <w:r>
        <w:fldChar w:fldCharType="separate"/>
      </w:r>
      <w:r>
        <w:t>22</w:t>
      </w:r>
      <w:r>
        <w:fldChar w:fldCharType="end"/>
      </w:r>
    </w:p>
    <w:p w14:paraId="46DAAE53" w14:textId="7F2892FA" w:rsidR="00FB619A" w:rsidRDefault="00FB619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_Toc76506114 \h </w:instrText>
      </w:r>
      <w:r>
        <w:fldChar w:fldCharType="separate"/>
      </w:r>
      <w:r>
        <w:t>23</w:t>
      </w:r>
      <w:r>
        <w:fldChar w:fldCharType="end"/>
      </w:r>
    </w:p>
    <w:p w14:paraId="4E5E90B3" w14:textId="61892B7A" w:rsidR="00FB619A" w:rsidRDefault="00FB619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_Toc76506115 \h </w:instrText>
      </w:r>
      <w:r>
        <w:fldChar w:fldCharType="separate"/>
      </w:r>
      <w:r>
        <w:t>23</w:t>
      </w:r>
      <w:r>
        <w:fldChar w:fldCharType="end"/>
      </w:r>
    </w:p>
    <w:p w14:paraId="1CE2081C" w14:textId="241DCC7B" w:rsidR="00FB619A" w:rsidRDefault="00FB619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_Toc76506116 \h </w:instrText>
      </w:r>
      <w:r>
        <w:fldChar w:fldCharType="separate"/>
      </w:r>
      <w:r>
        <w:t>23</w:t>
      </w:r>
      <w:r>
        <w:fldChar w:fldCharType="end"/>
      </w:r>
    </w:p>
    <w:p w14:paraId="265DCEEC" w14:textId="5B60520E" w:rsidR="00FB619A" w:rsidRDefault="00FB619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_Toc76506117 \h </w:instrText>
      </w:r>
      <w:r>
        <w:fldChar w:fldCharType="separate"/>
      </w:r>
      <w:r>
        <w:t>25</w:t>
      </w:r>
      <w:r>
        <w:fldChar w:fldCharType="end"/>
      </w:r>
    </w:p>
    <w:p w14:paraId="77D808C6" w14:textId="70E570D6" w:rsidR="00FB619A" w:rsidRDefault="00FB619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_Toc76506118 \h </w:instrText>
      </w:r>
      <w:r>
        <w:fldChar w:fldCharType="separate"/>
      </w:r>
      <w:r>
        <w:t>25</w:t>
      </w:r>
      <w:r>
        <w:fldChar w:fldCharType="end"/>
      </w:r>
    </w:p>
    <w:p w14:paraId="35D59A5A" w14:textId="1AC7B937" w:rsidR="00FB619A" w:rsidRDefault="00FB619A">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_Toc76506119 \h </w:instrText>
      </w:r>
      <w:r>
        <w:fldChar w:fldCharType="separate"/>
      </w:r>
      <w:r>
        <w:t>26</w:t>
      </w:r>
      <w:r>
        <w:fldChar w:fldCharType="end"/>
      </w:r>
    </w:p>
    <w:p w14:paraId="5E8F4370" w14:textId="25852B57" w:rsidR="00FB619A" w:rsidRDefault="00FB619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_Toc76506120 \h </w:instrText>
      </w:r>
      <w:r>
        <w:fldChar w:fldCharType="separate"/>
      </w:r>
      <w:r>
        <w:t>29</w:t>
      </w:r>
      <w:r>
        <w:fldChar w:fldCharType="end"/>
      </w:r>
    </w:p>
    <w:p w14:paraId="391B0A3C" w14:textId="1053AF4B" w:rsidR="00FB619A" w:rsidRDefault="00FB619A">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_Toc76506121 \h </w:instrText>
      </w:r>
      <w:r>
        <w:fldChar w:fldCharType="separate"/>
      </w:r>
      <w:r>
        <w:t>30</w:t>
      </w:r>
      <w:r>
        <w:fldChar w:fldCharType="end"/>
      </w:r>
    </w:p>
    <w:p w14:paraId="5D6484E0" w14:textId="00A2CFF0" w:rsidR="00FB619A" w:rsidRDefault="00FB619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_Toc76506122 \h </w:instrText>
      </w:r>
      <w:r>
        <w:fldChar w:fldCharType="separate"/>
      </w:r>
      <w:r>
        <w:t>30</w:t>
      </w:r>
      <w:r>
        <w:fldChar w:fldCharType="end"/>
      </w:r>
    </w:p>
    <w:p w14:paraId="744A607C" w14:textId="05B53898" w:rsidR="00FB619A" w:rsidRDefault="00FB619A">
      <w:pPr>
        <w:pStyle w:val="TOC2"/>
        <w:rPr>
          <w:rFonts w:asciiTheme="minorHAnsi" w:eastAsiaTheme="minorEastAsia" w:hAnsiTheme="minorHAnsi" w:cstheme="minorBidi"/>
          <w:sz w:val="22"/>
          <w:szCs w:val="22"/>
          <w:lang w:eastAsia="en-GB"/>
        </w:rPr>
      </w:pPr>
      <w:r w:rsidRPr="00033D45">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_Toc76506123 \h </w:instrText>
      </w:r>
      <w:r>
        <w:fldChar w:fldCharType="separate"/>
      </w:r>
      <w:r>
        <w:t>30</w:t>
      </w:r>
      <w:r>
        <w:fldChar w:fldCharType="end"/>
      </w:r>
    </w:p>
    <w:p w14:paraId="64647074" w14:textId="410AF866" w:rsidR="00FB619A" w:rsidRDefault="00FB619A">
      <w:pPr>
        <w:pStyle w:val="TOC2"/>
        <w:rPr>
          <w:rFonts w:asciiTheme="minorHAnsi" w:eastAsiaTheme="minorEastAsia" w:hAnsiTheme="minorHAnsi" w:cstheme="minorBidi"/>
          <w:sz w:val="22"/>
          <w:szCs w:val="22"/>
          <w:lang w:eastAsia="en-GB"/>
        </w:rPr>
      </w:pPr>
      <w:r w:rsidRPr="00033D45">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_Toc76506124 \h </w:instrText>
      </w:r>
      <w:r>
        <w:fldChar w:fldCharType="separate"/>
      </w:r>
      <w:r>
        <w:t>31</w:t>
      </w:r>
      <w:r>
        <w:fldChar w:fldCharType="end"/>
      </w:r>
    </w:p>
    <w:p w14:paraId="7C3AF245" w14:textId="2542A176" w:rsidR="00FB619A" w:rsidRDefault="00FB619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_Toc76506125 \h </w:instrText>
      </w:r>
      <w:r>
        <w:fldChar w:fldCharType="separate"/>
      </w:r>
      <w:r>
        <w:t>31</w:t>
      </w:r>
      <w:r>
        <w:fldChar w:fldCharType="end"/>
      </w:r>
    </w:p>
    <w:p w14:paraId="7C6D42FD" w14:textId="5C2EA0D8" w:rsidR="00FB619A" w:rsidRDefault="00FB619A">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_Toc76506126 \h </w:instrText>
      </w:r>
      <w:r>
        <w:fldChar w:fldCharType="separate"/>
      </w:r>
      <w:r>
        <w:t>32</w:t>
      </w:r>
      <w:r>
        <w:fldChar w:fldCharType="end"/>
      </w:r>
    </w:p>
    <w:p w14:paraId="06AFE2EB" w14:textId="6192B829" w:rsidR="00FB619A" w:rsidRDefault="00FB619A">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_Toc76506127 \h </w:instrText>
      </w:r>
      <w:r>
        <w:fldChar w:fldCharType="separate"/>
      </w:r>
      <w:r>
        <w:t>33</w:t>
      </w:r>
      <w:r>
        <w:fldChar w:fldCharType="end"/>
      </w:r>
    </w:p>
    <w:p w14:paraId="24A1005A" w14:textId="7F79D0B1" w:rsidR="00FB619A" w:rsidRDefault="00FB619A">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_Toc76506128 \h </w:instrText>
      </w:r>
      <w:r>
        <w:fldChar w:fldCharType="separate"/>
      </w:r>
      <w:r>
        <w:t>33</w:t>
      </w:r>
      <w:r>
        <w:fldChar w:fldCharType="end"/>
      </w:r>
    </w:p>
    <w:p w14:paraId="4F975243" w14:textId="227CD2D9" w:rsidR="00FB619A" w:rsidRDefault="00FB619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_Toc76506129 \h </w:instrText>
      </w:r>
      <w:r>
        <w:fldChar w:fldCharType="separate"/>
      </w:r>
      <w:r>
        <w:t>34</w:t>
      </w:r>
      <w:r>
        <w:fldChar w:fldCharType="end"/>
      </w:r>
    </w:p>
    <w:p w14:paraId="7B3BBECF" w14:textId="4D939773" w:rsidR="00FB619A" w:rsidRDefault="00FB619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_Toc76506130 \h </w:instrText>
      </w:r>
      <w:r>
        <w:fldChar w:fldCharType="separate"/>
      </w:r>
      <w:r>
        <w:t>34</w:t>
      </w:r>
      <w:r>
        <w:fldChar w:fldCharType="end"/>
      </w:r>
    </w:p>
    <w:p w14:paraId="3E140FAC" w14:textId="22A707A0" w:rsidR="00FB619A" w:rsidRDefault="00FB619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_Toc76506131 \h </w:instrText>
      </w:r>
      <w:r>
        <w:fldChar w:fldCharType="separate"/>
      </w:r>
      <w:r>
        <w:t>35</w:t>
      </w:r>
      <w:r>
        <w:fldChar w:fldCharType="end"/>
      </w:r>
    </w:p>
    <w:p w14:paraId="22AA18B8" w14:textId="56C6C012" w:rsidR="00FB619A" w:rsidRDefault="00FB619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_Toc76506132 \h </w:instrText>
      </w:r>
      <w:r>
        <w:fldChar w:fldCharType="separate"/>
      </w:r>
      <w:r>
        <w:t>36</w:t>
      </w:r>
      <w:r>
        <w:fldChar w:fldCharType="end"/>
      </w:r>
    </w:p>
    <w:p w14:paraId="72831F83" w14:textId="5F0E5664" w:rsidR="00FB619A" w:rsidRDefault="00FB619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_Toc76506133 \h </w:instrText>
      </w:r>
      <w:r>
        <w:fldChar w:fldCharType="separate"/>
      </w:r>
      <w:r>
        <w:t>36</w:t>
      </w:r>
      <w:r>
        <w:fldChar w:fldCharType="end"/>
      </w:r>
    </w:p>
    <w:p w14:paraId="2B5CC82C" w14:textId="542CD267" w:rsidR="00FB619A" w:rsidRDefault="00FB619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_Toc76506134 \h </w:instrText>
      </w:r>
      <w:r>
        <w:fldChar w:fldCharType="separate"/>
      </w:r>
      <w:r>
        <w:t>36</w:t>
      </w:r>
      <w:r>
        <w:fldChar w:fldCharType="end"/>
      </w:r>
    </w:p>
    <w:p w14:paraId="217802E6" w14:textId="1AC0864A" w:rsidR="00FB619A" w:rsidRDefault="00FB619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_Toc76506135 \h </w:instrText>
      </w:r>
      <w:r>
        <w:fldChar w:fldCharType="separate"/>
      </w:r>
      <w:r>
        <w:t>37</w:t>
      </w:r>
      <w:r>
        <w:fldChar w:fldCharType="end"/>
      </w:r>
    </w:p>
    <w:p w14:paraId="1413ECE7" w14:textId="28E03F56" w:rsidR="00FB619A" w:rsidRDefault="00FB619A">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_Toc76506136 \h </w:instrText>
      </w:r>
      <w:r>
        <w:fldChar w:fldCharType="separate"/>
      </w:r>
      <w:r>
        <w:t>44</w:t>
      </w:r>
      <w:r>
        <w:fldChar w:fldCharType="end"/>
      </w:r>
    </w:p>
    <w:p w14:paraId="5B7407FF" w14:textId="7ECDA3B4" w:rsidR="00FB619A" w:rsidRDefault="00FB619A">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_Toc76506137 \h </w:instrText>
      </w:r>
      <w:r>
        <w:fldChar w:fldCharType="separate"/>
      </w:r>
      <w:r>
        <w:t>44</w:t>
      </w:r>
      <w:r>
        <w:fldChar w:fldCharType="end"/>
      </w:r>
    </w:p>
    <w:p w14:paraId="0D63B6AE" w14:textId="2B7349D4" w:rsidR="00FB619A" w:rsidRDefault="00FB619A">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_Toc76506138 \h </w:instrText>
      </w:r>
      <w:r>
        <w:fldChar w:fldCharType="separate"/>
      </w:r>
      <w:r>
        <w:t>44</w:t>
      </w:r>
      <w:r>
        <w:fldChar w:fldCharType="end"/>
      </w:r>
    </w:p>
    <w:p w14:paraId="4563DA0C" w14:textId="5978528A" w:rsidR="00FB619A" w:rsidRDefault="00FB619A">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_Toc76506139 \h </w:instrText>
      </w:r>
      <w:r>
        <w:fldChar w:fldCharType="separate"/>
      </w:r>
      <w:r>
        <w:t>45</w:t>
      </w:r>
      <w:r>
        <w:fldChar w:fldCharType="end"/>
      </w:r>
    </w:p>
    <w:p w14:paraId="22B0D7FA" w14:textId="7F406159" w:rsidR="00FB619A" w:rsidRDefault="00FB619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_Toc76506140 \h </w:instrText>
      </w:r>
      <w:r>
        <w:fldChar w:fldCharType="separate"/>
      </w:r>
      <w:r>
        <w:t>45</w:t>
      </w:r>
      <w:r>
        <w:fldChar w:fldCharType="end"/>
      </w:r>
    </w:p>
    <w:p w14:paraId="755A4E96" w14:textId="074EF0DD" w:rsidR="00FB619A" w:rsidRDefault="00FB619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_Toc76506141 \h </w:instrText>
      </w:r>
      <w:r>
        <w:fldChar w:fldCharType="separate"/>
      </w:r>
      <w:r>
        <w:t>45</w:t>
      </w:r>
      <w:r>
        <w:fldChar w:fldCharType="end"/>
      </w:r>
    </w:p>
    <w:p w14:paraId="2485B63F" w14:textId="3AA8CC55" w:rsidR="00FB619A" w:rsidRDefault="00FB619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_Toc76506142 \h </w:instrText>
      </w:r>
      <w:r>
        <w:fldChar w:fldCharType="separate"/>
      </w:r>
      <w:r>
        <w:t>45</w:t>
      </w:r>
      <w:r>
        <w:fldChar w:fldCharType="end"/>
      </w:r>
    </w:p>
    <w:p w14:paraId="38AD5C23" w14:textId="4B298A15" w:rsidR="00FB619A" w:rsidRDefault="00FB619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_Toc76506143 \h </w:instrText>
      </w:r>
      <w:r>
        <w:fldChar w:fldCharType="separate"/>
      </w:r>
      <w:r>
        <w:t>45</w:t>
      </w:r>
      <w:r>
        <w:fldChar w:fldCharType="end"/>
      </w:r>
    </w:p>
    <w:p w14:paraId="6DB48EF7" w14:textId="53D4743C" w:rsidR="00FB619A" w:rsidRDefault="00FB619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_Toc76506144 \h </w:instrText>
      </w:r>
      <w:r>
        <w:fldChar w:fldCharType="separate"/>
      </w:r>
      <w:r>
        <w:t>45</w:t>
      </w:r>
      <w:r>
        <w:fldChar w:fldCharType="end"/>
      </w:r>
    </w:p>
    <w:p w14:paraId="42DD9B48" w14:textId="3ADD564A" w:rsidR="00FB619A" w:rsidRDefault="00FB619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_Toc76506145 \h </w:instrText>
      </w:r>
      <w:r>
        <w:fldChar w:fldCharType="separate"/>
      </w:r>
      <w:r>
        <w:t>45</w:t>
      </w:r>
      <w:r>
        <w:fldChar w:fldCharType="end"/>
      </w:r>
    </w:p>
    <w:p w14:paraId="4A9AF53E" w14:textId="458FD945" w:rsidR="00FB619A" w:rsidRDefault="00FB619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_Toc76506146 \h </w:instrText>
      </w:r>
      <w:r>
        <w:fldChar w:fldCharType="separate"/>
      </w:r>
      <w:r>
        <w:t>45</w:t>
      </w:r>
      <w:r>
        <w:fldChar w:fldCharType="end"/>
      </w:r>
    </w:p>
    <w:p w14:paraId="35BF2E6E" w14:textId="305383AF" w:rsidR="00FB619A" w:rsidRDefault="00FB619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_Toc76506147 \h </w:instrText>
      </w:r>
      <w:r>
        <w:fldChar w:fldCharType="separate"/>
      </w:r>
      <w:r>
        <w:t>45</w:t>
      </w:r>
      <w:r>
        <w:fldChar w:fldCharType="end"/>
      </w:r>
    </w:p>
    <w:p w14:paraId="026502D0" w14:textId="3BD48156" w:rsidR="00FB619A" w:rsidRDefault="00FB619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_Toc76506148 \h </w:instrText>
      </w:r>
      <w:r>
        <w:fldChar w:fldCharType="separate"/>
      </w:r>
      <w:r>
        <w:t>46</w:t>
      </w:r>
      <w:r>
        <w:fldChar w:fldCharType="end"/>
      </w:r>
    </w:p>
    <w:p w14:paraId="782998A9" w14:textId="6B3A657B" w:rsidR="00FB619A" w:rsidRDefault="00FB619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_Toc76506149 \h </w:instrText>
      </w:r>
      <w:r>
        <w:fldChar w:fldCharType="separate"/>
      </w:r>
      <w:r>
        <w:t>46</w:t>
      </w:r>
      <w:r>
        <w:fldChar w:fldCharType="end"/>
      </w:r>
    </w:p>
    <w:p w14:paraId="6ED286F3" w14:textId="49F2A9AC" w:rsidR="00FB619A" w:rsidRDefault="00FB619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_Toc76506150 \h </w:instrText>
      </w:r>
      <w:r>
        <w:fldChar w:fldCharType="separate"/>
      </w:r>
      <w:r>
        <w:t>46</w:t>
      </w:r>
      <w:r>
        <w:fldChar w:fldCharType="end"/>
      </w:r>
    </w:p>
    <w:p w14:paraId="1D901D47" w14:textId="3AE0ABE4" w:rsidR="00FB619A" w:rsidRDefault="00FB619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_Toc76506151 \h </w:instrText>
      </w:r>
      <w:r>
        <w:fldChar w:fldCharType="separate"/>
      </w:r>
      <w:r>
        <w:t>46</w:t>
      </w:r>
      <w:r>
        <w:fldChar w:fldCharType="end"/>
      </w:r>
    </w:p>
    <w:p w14:paraId="3CBFF027" w14:textId="0E09B19D" w:rsidR="00FB619A" w:rsidRDefault="00FB619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_Toc76506152 \h </w:instrText>
      </w:r>
      <w:r>
        <w:fldChar w:fldCharType="separate"/>
      </w:r>
      <w:r>
        <w:t>46</w:t>
      </w:r>
      <w:r>
        <w:fldChar w:fldCharType="end"/>
      </w:r>
    </w:p>
    <w:p w14:paraId="2A6CED53" w14:textId="546A6E58" w:rsidR="00FB619A" w:rsidRDefault="00FB619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_Toc76506153 \h </w:instrText>
      </w:r>
      <w:r>
        <w:fldChar w:fldCharType="separate"/>
      </w:r>
      <w:r>
        <w:t>47</w:t>
      </w:r>
      <w:r>
        <w:fldChar w:fldCharType="end"/>
      </w:r>
    </w:p>
    <w:p w14:paraId="2FD944DF" w14:textId="4C2E2B68" w:rsidR="00FB619A" w:rsidRDefault="00FB619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_Toc76506154 \h </w:instrText>
      </w:r>
      <w:r>
        <w:fldChar w:fldCharType="separate"/>
      </w:r>
      <w:r>
        <w:t>47</w:t>
      </w:r>
      <w:r>
        <w:fldChar w:fldCharType="end"/>
      </w:r>
    </w:p>
    <w:p w14:paraId="3D33EFEF" w14:textId="5E433FAA" w:rsidR="00FB619A" w:rsidRDefault="00FB619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_Toc76506155 \h </w:instrText>
      </w:r>
      <w:r>
        <w:fldChar w:fldCharType="separate"/>
      </w:r>
      <w:r>
        <w:t>47</w:t>
      </w:r>
      <w:r>
        <w:fldChar w:fldCharType="end"/>
      </w:r>
    </w:p>
    <w:p w14:paraId="0C888443" w14:textId="3D6333BB" w:rsidR="00FB619A" w:rsidRDefault="00FB619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_Toc76506156 \h </w:instrText>
      </w:r>
      <w:r>
        <w:fldChar w:fldCharType="separate"/>
      </w:r>
      <w:r>
        <w:t>47</w:t>
      </w:r>
      <w:r>
        <w:fldChar w:fldCharType="end"/>
      </w:r>
    </w:p>
    <w:p w14:paraId="6C46A90C" w14:textId="2BA8E1E1" w:rsidR="00FB619A" w:rsidRDefault="00FB619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_Toc76506157 \h </w:instrText>
      </w:r>
      <w:r>
        <w:fldChar w:fldCharType="separate"/>
      </w:r>
      <w:r>
        <w:t>48</w:t>
      </w:r>
      <w:r>
        <w:fldChar w:fldCharType="end"/>
      </w:r>
    </w:p>
    <w:p w14:paraId="6DD01FBA" w14:textId="78AC79C3" w:rsidR="00FB619A" w:rsidRDefault="00FB619A">
      <w:pPr>
        <w:pStyle w:val="TOC4"/>
        <w:rPr>
          <w:rFonts w:asciiTheme="minorHAnsi" w:eastAsiaTheme="minorEastAsia" w:hAnsiTheme="minorHAnsi" w:cstheme="minorBidi"/>
          <w:sz w:val="22"/>
          <w:szCs w:val="22"/>
          <w:lang w:eastAsia="en-GB"/>
        </w:rPr>
      </w:pPr>
      <w:r w:rsidRPr="00033D45">
        <w:rPr>
          <w:lang w:val="sv-FI"/>
        </w:rPr>
        <w:t>4.11.2.5</w:t>
      </w:r>
      <w:r>
        <w:rPr>
          <w:rFonts w:asciiTheme="minorHAnsi" w:eastAsiaTheme="minorEastAsia" w:hAnsiTheme="minorHAnsi" w:cstheme="minorBidi"/>
          <w:sz w:val="22"/>
          <w:szCs w:val="22"/>
          <w:lang w:eastAsia="en-GB"/>
        </w:rPr>
        <w:tab/>
      </w:r>
      <w:r w:rsidRPr="00033D45">
        <w:rPr>
          <w:lang w:val="sv-FI"/>
        </w:rPr>
        <w:t>ATCR3: UTRA and E-UTRA multi-RAT operation</w:t>
      </w:r>
      <w:r>
        <w:tab/>
      </w:r>
      <w:r>
        <w:fldChar w:fldCharType="begin"/>
      </w:r>
      <w:r>
        <w:instrText xml:space="preserve"> PAGEREF _Toc76506158 \h </w:instrText>
      </w:r>
      <w:r>
        <w:fldChar w:fldCharType="separate"/>
      </w:r>
      <w:r>
        <w:t>48</w:t>
      </w:r>
      <w:r>
        <w:fldChar w:fldCharType="end"/>
      </w:r>
    </w:p>
    <w:p w14:paraId="645E11D6" w14:textId="051286E7" w:rsidR="00FB619A" w:rsidRDefault="00FB619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_Toc76506159 \h </w:instrText>
      </w:r>
      <w:r>
        <w:fldChar w:fldCharType="separate"/>
      </w:r>
      <w:r>
        <w:t>48</w:t>
      </w:r>
      <w:r>
        <w:fldChar w:fldCharType="end"/>
      </w:r>
    </w:p>
    <w:p w14:paraId="07DF34E8" w14:textId="0005D515" w:rsidR="00FB619A" w:rsidRDefault="00FB619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_Toc76506160 \h </w:instrText>
      </w:r>
      <w:r>
        <w:fldChar w:fldCharType="separate"/>
      </w:r>
      <w:r>
        <w:t>48</w:t>
      </w:r>
      <w:r>
        <w:fldChar w:fldCharType="end"/>
      </w:r>
    </w:p>
    <w:p w14:paraId="18FD6CEB" w14:textId="0A22C86A" w:rsidR="00FB619A" w:rsidRDefault="00FB619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_Toc76506161 \h </w:instrText>
      </w:r>
      <w:r>
        <w:fldChar w:fldCharType="separate"/>
      </w:r>
      <w:r>
        <w:t>48</w:t>
      </w:r>
      <w:r>
        <w:fldChar w:fldCharType="end"/>
      </w:r>
    </w:p>
    <w:p w14:paraId="4D483588" w14:textId="5D86A463" w:rsidR="00FB619A" w:rsidRDefault="00FB619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_Toc76506162 \h </w:instrText>
      </w:r>
      <w:r>
        <w:fldChar w:fldCharType="separate"/>
      </w:r>
      <w:r>
        <w:t>49</w:t>
      </w:r>
      <w:r>
        <w:fldChar w:fldCharType="end"/>
      </w:r>
    </w:p>
    <w:p w14:paraId="663A8B27" w14:textId="3AA31D4A" w:rsidR="00FB619A" w:rsidRDefault="00FB619A">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_Toc76506163 \h </w:instrText>
      </w:r>
      <w:r>
        <w:fldChar w:fldCharType="separate"/>
      </w:r>
      <w:r>
        <w:t>49</w:t>
      </w:r>
      <w:r>
        <w:fldChar w:fldCharType="end"/>
      </w:r>
    </w:p>
    <w:p w14:paraId="6EF954D2" w14:textId="2BB5CB70" w:rsidR="00FB619A" w:rsidRDefault="00FB619A">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_Toc76506164 \h </w:instrText>
      </w:r>
      <w:r>
        <w:fldChar w:fldCharType="separate"/>
      </w:r>
      <w:r>
        <w:t>49</w:t>
      </w:r>
      <w:r>
        <w:fldChar w:fldCharType="end"/>
      </w:r>
    </w:p>
    <w:p w14:paraId="6E37ED94" w14:textId="589CEA72" w:rsidR="00FB619A" w:rsidRDefault="00FB619A">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_Toc76506165 \h </w:instrText>
      </w:r>
      <w:r>
        <w:fldChar w:fldCharType="separate"/>
      </w:r>
      <w:r>
        <w:t>49</w:t>
      </w:r>
      <w:r>
        <w:fldChar w:fldCharType="end"/>
      </w:r>
    </w:p>
    <w:p w14:paraId="72A2392E" w14:textId="6CE20E47" w:rsidR="00FB619A" w:rsidRDefault="00FB619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_Toc76506166 \h </w:instrText>
      </w:r>
      <w:r>
        <w:fldChar w:fldCharType="separate"/>
      </w:r>
      <w:r>
        <w:t>49</w:t>
      </w:r>
      <w:r>
        <w:fldChar w:fldCharType="end"/>
      </w:r>
    </w:p>
    <w:p w14:paraId="547881A3" w14:textId="6EAABDB2" w:rsidR="00FB619A" w:rsidRDefault="00FB619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_Toc76506167 \h </w:instrText>
      </w:r>
      <w:r>
        <w:fldChar w:fldCharType="separate"/>
      </w:r>
      <w:r>
        <w:t>50</w:t>
      </w:r>
      <w:r>
        <w:fldChar w:fldCharType="end"/>
      </w:r>
    </w:p>
    <w:p w14:paraId="2E1221A8" w14:textId="18DF50C2" w:rsidR="00FB619A" w:rsidRDefault="00FB619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_Toc76506168 \h </w:instrText>
      </w:r>
      <w:r>
        <w:fldChar w:fldCharType="separate"/>
      </w:r>
      <w:r>
        <w:t>50</w:t>
      </w:r>
      <w:r>
        <w:fldChar w:fldCharType="end"/>
      </w:r>
    </w:p>
    <w:p w14:paraId="08A202E6" w14:textId="2362CE05" w:rsidR="00FB619A" w:rsidRDefault="00FB619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_Toc76506169 \h </w:instrText>
      </w:r>
      <w:r>
        <w:fldChar w:fldCharType="separate"/>
      </w:r>
      <w:r>
        <w:t>50</w:t>
      </w:r>
      <w:r>
        <w:fldChar w:fldCharType="end"/>
      </w:r>
    </w:p>
    <w:p w14:paraId="4A55F55D" w14:textId="5A37FD88" w:rsidR="00FB619A" w:rsidRDefault="00FB619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_Toc76506170 \h </w:instrText>
      </w:r>
      <w:r>
        <w:fldChar w:fldCharType="separate"/>
      </w:r>
      <w:r>
        <w:t>50</w:t>
      </w:r>
      <w:r>
        <w:fldChar w:fldCharType="end"/>
      </w:r>
    </w:p>
    <w:p w14:paraId="5EB2D962" w14:textId="45613D21" w:rsidR="00FB619A" w:rsidRDefault="00FB619A">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_Toc76506171 \h </w:instrText>
      </w:r>
      <w:r>
        <w:fldChar w:fldCharType="separate"/>
      </w:r>
      <w:r>
        <w:t>50</w:t>
      </w:r>
      <w:r>
        <w:fldChar w:fldCharType="end"/>
      </w:r>
    </w:p>
    <w:p w14:paraId="0E4A7453" w14:textId="5B8B3530" w:rsidR="00FB619A" w:rsidRDefault="00FB619A">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_Toc76506172 \h </w:instrText>
      </w:r>
      <w:r>
        <w:fldChar w:fldCharType="separate"/>
      </w:r>
      <w:r>
        <w:t>50</w:t>
      </w:r>
      <w:r>
        <w:fldChar w:fldCharType="end"/>
      </w:r>
    </w:p>
    <w:p w14:paraId="595D40F5" w14:textId="3A034FE3" w:rsidR="00FB619A" w:rsidRDefault="00FB619A">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_Toc76506173 \h </w:instrText>
      </w:r>
      <w:r>
        <w:fldChar w:fldCharType="separate"/>
      </w:r>
      <w:r>
        <w:t>50</w:t>
      </w:r>
      <w:r>
        <w:fldChar w:fldCharType="end"/>
      </w:r>
    </w:p>
    <w:p w14:paraId="6991E8AB" w14:textId="0CE54151" w:rsidR="00FB619A" w:rsidRDefault="00FB619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_Toc76506174 \h </w:instrText>
      </w:r>
      <w:r>
        <w:fldChar w:fldCharType="separate"/>
      </w:r>
      <w:r>
        <w:t>50</w:t>
      </w:r>
      <w:r>
        <w:fldChar w:fldCharType="end"/>
      </w:r>
    </w:p>
    <w:p w14:paraId="1D97D704" w14:textId="5670B435" w:rsidR="00FB619A" w:rsidRDefault="00FB619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_Toc76506175 \h </w:instrText>
      </w:r>
      <w:r>
        <w:fldChar w:fldCharType="separate"/>
      </w:r>
      <w:r>
        <w:t>51</w:t>
      </w:r>
      <w:r>
        <w:fldChar w:fldCharType="end"/>
      </w:r>
    </w:p>
    <w:p w14:paraId="652087B2" w14:textId="6CC789BB" w:rsidR="00FB619A" w:rsidRDefault="00FB619A">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_Toc76506176 \h </w:instrText>
      </w:r>
      <w:r>
        <w:fldChar w:fldCharType="separate"/>
      </w:r>
      <w:r>
        <w:t>52</w:t>
      </w:r>
      <w:r>
        <w:fldChar w:fldCharType="end"/>
      </w:r>
    </w:p>
    <w:p w14:paraId="2C02B04D" w14:textId="23FA39AD" w:rsidR="00FB619A" w:rsidRDefault="00FB619A">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_Toc76506177 \h </w:instrText>
      </w:r>
      <w:r>
        <w:fldChar w:fldCharType="separate"/>
      </w:r>
      <w:r>
        <w:t>52</w:t>
      </w:r>
      <w:r>
        <w:fldChar w:fldCharType="end"/>
      </w:r>
    </w:p>
    <w:p w14:paraId="7E323E61" w14:textId="5416956E" w:rsidR="00FB619A" w:rsidRDefault="00FB619A">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_Toc76506178 \h </w:instrText>
      </w:r>
      <w:r>
        <w:fldChar w:fldCharType="separate"/>
      </w:r>
      <w:r>
        <w:t>52</w:t>
      </w:r>
      <w:r>
        <w:fldChar w:fldCharType="end"/>
      </w:r>
    </w:p>
    <w:p w14:paraId="68900938" w14:textId="3AFF88AD" w:rsidR="00FB619A" w:rsidRDefault="00FB619A">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_Toc76506179 \h </w:instrText>
      </w:r>
      <w:r>
        <w:fldChar w:fldCharType="separate"/>
      </w:r>
      <w:r>
        <w:t>53</w:t>
      </w:r>
      <w:r>
        <w:fldChar w:fldCharType="end"/>
      </w:r>
    </w:p>
    <w:p w14:paraId="78BE9E74" w14:textId="2BC4A14B" w:rsidR="00FB619A" w:rsidRDefault="00FB619A">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_Toc76506180 \h </w:instrText>
      </w:r>
      <w:r>
        <w:fldChar w:fldCharType="separate"/>
      </w:r>
      <w:r>
        <w:t>53</w:t>
      </w:r>
      <w:r>
        <w:fldChar w:fldCharType="end"/>
      </w:r>
    </w:p>
    <w:p w14:paraId="43D1C4AC" w14:textId="24ED449E" w:rsidR="00FB619A" w:rsidRDefault="00FB619A">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_Toc76506181 \h </w:instrText>
      </w:r>
      <w:r>
        <w:fldChar w:fldCharType="separate"/>
      </w:r>
      <w:r>
        <w:t>53</w:t>
      </w:r>
      <w:r>
        <w:fldChar w:fldCharType="end"/>
      </w:r>
    </w:p>
    <w:p w14:paraId="6172D020" w14:textId="66D02222" w:rsidR="00FB619A" w:rsidRDefault="00FB619A">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_Toc76506182 \h </w:instrText>
      </w:r>
      <w:r>
        <w:fldChar w:fldCharType="separate"/>
      </w:r>
      <w:r>
        <w:t>53</w:t>
      </w:r>
      <w:r>
        <w:fldChar w:fldCharType="end"/>
      </w:r>
    </w:p>
    <w:p w14:paraId="0CA74D12" w14:textId="53B2F62F" w:rsidR="00FB619A" w:rsidRDefault="00FB619A">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_Toc76506183 \h </w:instrText>
      </w:r>
      <w:r>
        <w:fldChar w:fldCharType="separate"/>
      </w:r>
      <w:r>
        <w:t>53</w:t>
      </w:r>
      <w:r>
        <w:fldChar w:fldCharType="end"/>
      </w:r>
    </w:p>
    <w:p w14:paraId="09445F2B" w14:textId="795E3CB0" w:rsidR="00FB619A" w:rsidRDefault="00FB619A">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_Toc76506184 \h </w:instrText>
      </w:r>
      <w:r>
        <w:fldChar w:fldCharType="separate"/>
      </w:r>
      <w:r>
        <w:t>53</w:t>
      </w:r>
      <w:r>
        <w:fldChar w:fldCharType="end"/>
      </w:r>
    </w:p>
    <w:p w14:paraId="1F03ADDE" w14:textId="00BF284E" w:rsidR="00FB619A" w:rsidRDefault="00FB619A">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_Toc76506185 \h </w:instrText>
      </w:r>
      <w:r>
        <w:fldChar w:fldCharType="separate"/>
      </w:r>
      <w:r>
        <w:t>53</w:t>
      </w:r>
      <w:r>
        <w:fldChar w:fldCharType="end"/>
      </w:r>
    </w:p>
    <w:p w14:paraId="6B31EECB" w14:textId="3B736A88" w:rsidR="00FB619A" w:rsidRDefault="00FB619A">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_Toc76506186 \h </w:instrText>
      </w:r>
      <w:r>
        <w:fldChar w:fldCharType="separate"/>
      </w:r>
      <w:r>
        <w:t>53</w:t>
      </w:r>
      <w:r>
        <w:fldChar w:fldCharType="end"/>
      </w:r>
    </w:p>
    <w:p w14:paraId="75A2D715" w14:textId="30E40A60" w:rsidR="00FB619A" w:rsidRDefault="00FB619A">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_Toc76506187 \h </w:instrText>
      </w:r>
      <w:r>
        <w:fldChar w:fldCharType="separate"/>
      </w:r>
      <w:r>
        <w:t>53</w:t>
      </w:r>
      <w:r>
        <w:fldChar w:fldCharType="end"/>
      </w:r>
    </w:p>
    <w:p w14:paraId="03222BDB" w14:textId="172B94AC" w:rsidR="00FB619A" w:rsidRDefault="00FB619A">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_Toc76506188 \h </w:instrText>
      </w:r>
      <w:r>
        <w:fldChar w:fldCharType="separate"/>
      </w:r>
      <w:r>
        <w:t>54</w:t>
      </w:r>
      <w:r>
        <w:fldChar w:fldCharType="end"/>
      </w:r>
    </w:p>
    <w:p w14:paraId="50F92156" w14:textId="431AFFAE" w:rsidR="00FB619A" w:rsidRDefault="00FB619A">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_Toc76506189 \h </w:instrText>
      </w:r>
      <w:r>
        <w:fldChar w:fldCharType="separate"/>
      </w:r>
      <w:r>
        <w:t>54</w:t>
      </w:r>
      <w:r>
        <w:fldChar w:fldCharType="end"/>
      </w:r>
    </w:p>
    <w:p w14:paraId="0080C39B" w14:textId="6109D539" w:rsidR="00FB619A" w:rsidRDefault="00FB619A">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_Toc76506190 \h </w:instrText>
      </w:r>
      <w:r>
        <w:fldChar w:fldCharType="separate"/>
      </w:r>
      <w:r>
        <w:t>54</w:t>
      </w:r>
      <w:r>
        <w:fldChar w:fldCharType="end"/>
      </w:r>
    </w:p>
    <w:p w14:paraId="66DCAFE1" w14:textId="340A4F69" w:rsidR="00FB619A" w:rsidRDefault="00FB619A">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_Toc76506191 \h </w:instrText>
      </w:r>
      <w:r>
        <w:fldChar w:fldCharType="separate"/>
      </w:r>
      <w:r>
        <w:t>54</w:t>
      </w:r>
      <w:r>
        <w:fldChar w:fldCharType="end"/>
      </w:r>
    </w:p>
    <w:p w14:paraId="3B5428C6" w14:textId="07217BBB" w:rsidR="00FB619A" w:rsidRDefault="00FB619A">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_Toc76506192 \h </w:instrText>
      </w:r>
      <w:r>
        <w:fldChar w:fldCharType="separate"/>
      </w:r>
      <w:r>
        <w:t>54</w:t>
      </w:r>
      <w:r>
        <w:fldChar w:fldCharType="end"/>
      </w:r>
    </w:p>
    <w:p w14:paraId="26AD17A9" w14:textId="15BF6845" w:rsidR="00FB619A" w:rsidRDefault="00FB619A">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_Toc76506193 \h </w:instrText>
      </w:r>
      <w:r>
        <w:fldChar w:fldCharType="separate"/>
      </w:r>
      <w:r>
        <w:t>55</w:t>
      </w:r>
      <w:r>
        <w:fldChar w:fldCharType="end"/>
      </w:r>
    </w:p>
    <w:p w14:paraId="59717F2A" w14:textId="2971F1BA" w:rsidR="00FB619A" w:rsidRDefault="00FB619A">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_Toc76506194 \h </w:instrText>
      </w:r>
      <w:r>
        <w:fldChar w:fldCharType="separate"/>
      </w:r>
      <w:r>
        <w:t>55</w:t>
      </w:r>
      <w:r>
        <w:fldChar w:fldCharType="end"/>
      </w:r>
    </w:p>
    <w:p w14:paraId="7228671D" w14:textId="47F456DB" w:rsidR="00FB619A" w:rsidRDefault="00FB619A">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_Toc76506195 \h </w:instrText>
      </w:r>
      <w:r>
        <w:fldChar w:fldCharType="separate"/>
      </w:r>
      <w:r>
        <w:t>55</w:t>
      </w:r>
      <w:r>
        <w:fldChar w:fldCharType="end"/>
      </w:r>
    </w:p>
    <w:p w14:paraId="1308C337" w14:textId="50667DA8" w:rsidR="00FB619A" w:rsidRDefault="00FB619A">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_Toc76506196 \h </w:instrText>
      </w:r>
      <w:r>
        <w:fldChar w:fldCharType="separate"/>
      </w:r>
      <w:r>
        <w:t>55</w:t>
      </w:r>
      <w:r>
        <w:fldChar w:fldCharType="end"/>
      </w:r>
    </w:p>
    <w:p w14:paraId="5235DC3D" w14:textId="62104159" w:rsidR="00FB619A" w:rsidRDefault="00FB619A">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_Toc76506197 \h </w:instrText>
      </w:r>
      <w:r>
        <w:fldChar w:fldCharType="separate"/>
      </w:r>
      <w:r>
        <w:t>55</w:t>
      </w:r>
      <w:r>
        <w:fldChar w:fldCharType="end"/>
      </w:r>
    </w:p>
    <w:p w14:paraId="774EE008" w14:textId="503CBC54" w:rsidR="00FB619A" w:rsidRDefault="00FB619A">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_Toc76506198 \h </w:instrText>
      </w:r>
      <w:r>
        <w:fldChar w:fldCharType="separate"/>
      </w:r>
      <w:r>
        <w:t>56</w:t>
      </w:r>
      <w:r>
        <w:fldChar w:fldCharType="end"/>
      </w:r>
    </w:p>
    <w:p w14:paraId="27F584E0" w14:textId="14D88DD2" w:rsidR="00FB619A" w:rsidRDefault="00FB619A">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_Toc76506199 \h </w:instrText>
      </w:r>
      <w:r>
        <w:fldChar w:fldCharType="separate"/>
      </w:r>
      <w:r>
        <w:t>56</w:t>
      </w:r>
      <w:r>
        <w:fldChar w:fldCharType="end"/>
      </w:r>
    </w:p>
    <w:p w14:paraId="10F7437E" w14:textId="43D65A23" w:rsidR="00FB619A" w:rsidRDefault="00FB619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_Toc76506200 \h </w:instrText>
      </w:r>
      <w:r>
        <w:fldChar w:fldCharType="separate"/>
      </w:r>
      <w:r>
        <w:t>56</w:t>
      </w:r>
      <w:r>
        <w:fldChar w:fldCharType="end"/>
      </w:r>
    </w:p>
    <w:p w14:paraId="78E50280" w14:textId="3A0D6A14" w:rsidR="00FB619A" w:rsidRDefault="00FB619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_Toc76506201 \h </w:instrText>
      </w:r>
      <w:r>
        <w:fldChar w:fldCharType="separate"/>
      </w:r>
      <w:r>
        <w:t>57</w:t>
      </w:r>
      <w:r>
        <w:fldChar w:fldCharType="end"/>
      </w:r>
    </w:p>
    <w:p w14:paraId="049DDE84" w14:textId="30016BA0" w:rsidR="00FB619A" w:rsidRDefault="00FB619A">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_Toc76506202 \h </w:instrText>
      </w:r>
      <w:r>
        <w:fldChar w:fldCharType="separate"/>
      </w:r>
      <w:r>
        <w:t>58</w:t>
      </w:r>
      <w:r>
        <w:fldChar w:fldCharType="end"/>
      </w:r>
    </w:p>
    <w:p w14:paraId="376E24BA" w14:textId="4CD28C7B" w:rsidR="00FB619A" w:rsidRDefault="00FB619A">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_Toc76506203 \h </w:instrText>
      </w:r>
      <w:r>
        <w:fldChar w:fldCharType="separate"/>
      </w:r>
      <w:r>
        <w:t>59</w:t>
      </w:r>
      <w:r>
        <w:fldChar w:fldCharType="end"/>
      </w:r>
    </w:p>
    <w:p w14:paraId="1783C4F2" w14:textId="7AC0385D" w:rsidR="00FB619A" w:rsidRDefault="00FB619A">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_Toc76506204 \h </w:instrText>
      </w:r>
      <w:r>
        <w:fldChar w:fldCharType="separate"/>
      </w:r>
      <w:r>
        <w:t>60</w:t>
      </w:r>
      <w:r>
        <w:fldChar w:fldCharType="end"/>
      </w:r>
    </w:p>
    <w:p w14:paraId="3527356E" w14:textId="2F92CF9F" w:rsidR="00FB619A" w:rsidRDefault="00FB619A">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_Toc76506205 \h </w:instrText>
      </w:r>
      <w:r>
        <w:fldChar w:fldCharType="separate"/>
      </w:r>
      <w:r>
        <w:t>60</w:t>
      </w:r>
      <w:r>
        <w:fldChar w:fldCharType="end"/>
      </w:r>
    </w:p>
    <w:p w14:paraId="3C399BAC" w14:textId="26050090" w:rsidR="00FB619A" w:rsidRDefault="00FB619A">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_Toc76506206 \h </w:instrText>
      </w:r>
      <w:r>
        <w:fldChar w:fldCharType="separate"/>
      </w:r>
      <w:r>
        <w:t>61</w:t>
      </w:r>
      <w:r>
        <w:fldChar w:fldCharType="end"/>
      </w:r>
    </w:p>
    <w:p w14:paraId="0915DFBE" w14:textId="431A535A" w:rsidR="00FB619A" w:rsidRDefault="00FB619A">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_Toc76506207 \h </w:instrText>
      </w:r>
      <w:r>
        <w:fldChar w:fldCharType="separate"/>
      </w:r>
      <w:r>
        <w:t>61</w:t>
      </w:r>
      <w:r>
        <w:fldChar w:fldCharType="end"/>
      </w:r>
    </w:p>
    <w:p w14:paraId="27352FBA" w14:textId="68C467B0" w:rsidR="00FB619A" w:rsidRDefault="00FB619A">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_Toc76506208 \h </w:instrText>
      </w:r>
      <w:r>
        <w:fldChar w:fldCharType="separate"/>
      </w:r>
      <w:r>
        <w:t>61</w:t>
      </w:r>
      <w:r>
        <w:fldChar w:fldCharType="end"/>
      </w:r>
    </w:p>
    <w:p w14:paraId="3E74B2C9" w14:textId="633E3D53" w:rsidR="00FB619A" w:rsidRDefault="00FB619A">
      <w:pPr>
        <w:pStyle w:val="TOC4"/>
        <w:rPr>
          <w:rFonts w:asciiTheme="minorHAnsi" w:eastAsiaTheme="minorEastAsia" w:hAnsiTheme="minorHAnsi" w:cstheme="minorBidi"/>
          <w:sz w:val="22"/>
          <w:szCs w:val="22"/>
          <w:lang w:eastAsia="en-GB"/>
        </w:rPr>
      </w:pPr>
      <w:r>
        <w:rPr>
          <w:lang w:eastAsia="zh-CN"/>
        </w:rPr>
        <w:t>4.15.2.</w:t>
      </w:r>
      <w:r w:rsidRPr="00033D45">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033D45">
        <w:rPr>
          <w:lang w:val="en-US" w:eastAsia="zh-CN"/>
        </w:rPr>
        <w:t xml:space="preserve"> alignment</w:t>
      </w:r>
      <w:r>
        <w:tab/>
      </w:r>
      <w:r>
        <w:fldChar w:fldCharType="begin"/>
      </w:r>
      <w:r>
        <w:instrText xml:space="preserve"> PAGEREF _Toc76506209 \h </w:instrText>
      </w:r>
      <w:r>
        <w:fldChar w:fldCharType="separate"/>
      </w:r>
      <w:r>
        <w:t>61</w:t>
      </w:r>
      <w:r>
        <w:fldChar w:fldCharType="end"/>
      </w:r>
    </w:p>
    <w:p w14:paraId="1DFB960C" w14:textId="03F7394B" w:rsidR="00FB619A" w:rsidRDefault="00FB619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_Toc76506210 \h </w:instrText>
      </w:r>
      <w:r>
        <w:fldChar w:fldCharType="separate"/>
      </w:r>
      <w:r>
        <w:t>62</w:t>
      </w:r>
      <w:r>
        <w:fldChar w:fldCharType="end"/>
      </w:r>
    </w:p>
    <w:p w14:paraId="57B819B5" w14:textId="5E2853EC" w:rsidR="00FB619A" w:rsidRDefault="00FB619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_Toc76506211 \h </w:instrText>
      </w:r>
      <w:r>
        <w:fldChar w:fldCharType="separate"/>
      </w:r>
      <w:r>
        <w:t>62</w:t>
      </w:r>
      <w:r>
        <w:fldChar w:fldCharType="end"/>
      </w:r>
    </w:p>
    <w:p w14:paraId="4CBF1C4E" w14:textId="7F54633B" w:rsidR="00FB619A" w:rsidRDefault="00FB619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_Toc76506212 \h </w:instrText>
      </w:r>
      <w:r>
        <w:fldChar w:fldCharType="separate"/>
      </w:r>
      <w:r>
        <w:t>64</w:t>
      </w:r>
      <w:r>
        <w:fldChar w:fldCharType="end"/>
      </w:r>
    </w:p>
    <w:p w14:paraId="5AADB739" w14:textId="23D9827D" w:rsidR="00FB619A" w:rsidRDefault="00FB619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_Toc76506213 \h </w:instrText>
      </w:r>
      <w:r>
        <w:fldChar w:fldCharType="separate"/>
      </w:r>
      <w:r>
        <w:t>71</w:t>
      </w:r>
      <w:r>
        <w:fldChar w:fldCharType="end"/>
      </w:r>
    </w:p>
    <w:p w14:paraId="555AEC35" w14:textId="52B7DC46" w:rsidR="00FB619A" w:rsidRDefault="00FB619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_Toc76506214 \h </w:instrText>
      </w:r>
      <w:r>
        <w:fldChar w:fldCharType="separate"/>
      </w:r>
      <w:r>
        <w:t>71</w:t>
      </w:r>
      <w:r>
        <w:fldChar w:fldCharType="end"/>
      </w:r>
    </w:p>
    <w:p w14:paraId="1C2499AD" w14:textId="2E4270DD" w:rsidR="00FB619A" w:rsidRDefault="00FB619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_Toc76506215 \h </w:instrText>
      </w:r>
      <w:r>
        <w:fldChar w:fldCharType="separate"/>
      </w:r>
      <w:r>
        <w:t>71</w:t>
      </w:r>
      <w:r>
        <w:fldChar w:fldCharType="end"/>
      </w:r>
    </w:p>
    <w:p w14:paraId="43285551" w14:textId="39896970" w:rsidR="00FB619A" w:rsidRDefault="00FB619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_Toc76506216 \h </w:instrText>
      </w:r>
      <w:r>
        <w:fldChar w:fldCharType="separate"/>
      </w:r>
      <w:r>
        <w:t>77</w:t>
      </w:r>
      <w:r>
        <w:fldChar w:fldCharType="end"/>
      </w:r>
    </w:p>
    <w:p w14:paraId="7D5DEB99" w14:textId="0EFA0D18" w:rsidR="00FB619A" w:rsidRDefault="00FB619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_Toc76506217 \h </w:instrText>
      </w:r>
      <w:r>
        <w:fldChar w:fldCharType="separate"/>
      </w:r>
      <w:r>
        <w:t>79</w:t>
      </w:r>
      <w:r>
        <w:fldChar w:fldCharType="end"/>
      </w:r>
    </w:p>
    <w:p w14:paraId="1724515C" w14:textId="39D74B2C" w:rsidR="00FB619A" w:rsidRDefault="00FB619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_Toc76506218 \h </w:instrText>
      </w:r>
      <w:r>
        <w:fldChar w:fldCharType="separate"/>
      </w:r>
      <w:r>
        <w:t>82</w:t>
      </w:r>
      <w:r>
        <w:fldChar w:fldCharType="end"/>
      </w:r>
    </w:p>
    <w:p w14:paraId="6751E4CD" w14:textId="17755CBC" w:rsidR="00FB619A" w:rsidRDefault="00FB619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_Toc76506219 \h </w:instrText>
      </w:r>
      <w:r>
        <w:fldChar w:fldCharType="separate"/>
      </w:r>
      <w:r>
        <w:t>82</w:t>
      </w:r>
      <w:r>
        <w:fldChar w:fldCharType="end"/>
      </w:r>
    </w:p>
    <w:p w14:paraId="4BC37705" w14:textId="21E71C3B" w:rsidR="00FB619A" w:rsidRDefault="00FB619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_Toc76506220 \h </w:instrText>
      </w:r>
      <w:r>
        <w:fldChar w:fldCharType="separate"/>
      </w:r>
      <w:r>
        <w:t>84</w:t>
      </w:r>
      <w:r>
        <w:fldChar w:fldCharType="end"/>
      </w:r>
    </w:p>
    <w:p w14:paraId="24B9DFE6" w14:textId="3849803B" w:rsidR="00FB619A" w:rsidRDefault="00FB619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_Toc76506221 \h </w:instrText>
      </w:r>
      <w:r>
        <w:fldChar w:fldCharType="separate"/>
      </w:r>
      <w:r>
        <w:t>87</w:t>
      </w:r>
      <w:r>
        <w:fldChar w:fldCharType="end"/>
      </w:r>
    </w:p>
    <w:p w14:paraId="09CF2F4F" w14:textId="0BE8D4E3" w:rsidR="00FB619A" w:rsidRDefault="00FB619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_Toc76506222 \h </w:instrText>
      </w:r>
      <w:r>
        <w:fldChar w:fldCharType="separate"/>
      </w:r>
      <w:r>
        <w:t>87</w:t>
      </w:r>
      <w:r>
        <w:fldChar w:fldCharType="end"/>
      </w:r>
    </w:p>
    <w:p w14:paraId="6C569861" w14:textId="51424EDE" w:rsidR="00FB619A" w:rsidRDefault="00FB619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_Toc76506223 \h </w:instrText>
      </w:r>
      <w:r>
        <w:fldChar w:fldCharType="separate"/>
      </w:r>
      <w:r>
        <w:t>87</w:t>
      </w:r>
      <w:r>
        <w:fldChar w:fldCharType="end"/>
      </w:r>
    </w:p>
    <w:p w14:paraId="5120A14C" w14:textId="2E798E65" w:rsidR="00FB619A" w:rsidRDefault="00FB619A">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_Toc76506224 \h </w:instrText>
      </w:r>
      <w:r>
        <w:fldChar w:fldCharType="separate"/>
      </w:r>
      <w:r>
        <w:t>87</w:t>
      </w:r>
      <w:r>
        <w:fldChar w:fldCharType="end"/>
      </w:r>
    </w:p>
    <w:p w14:paraId="6BD8B55A" w14:textId="764BDFEB" w:rsidR="00FB619A" w:rsidRDefault="00FB619A">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_Toc76506225 \h </w:instrText>
      </w:r>
      <w:r>
        <w:fldChar w:fldCharType="separate"/>
      </w:r>
      <w:r>
        <w:t>88</w:t>
      </w:r>
      <w:r>
        <w:fldChar w:fldCharType="end"/>
      </w:r>
    </w:p>
    <w:p w14:paraId="73B2283E" w14:textId="3BD62B6E" w:rsidR="00FB619A" w:rsidRDefault="00FB619A">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_Toc76506226 \h </w:instrText>
      </w:r>
      <w:r>
        <w:fldChar w:fldCharType="separate"/>
      </w:r>
      <w:r>
        <w:t>88</w:t>
      </w:r>
      <w:r>
        <w:fldChar w:fldCharType="end"/>
      </w:r>
    </w:p>
    <w:p w14:paraId="14BEB7C1" w14:textId="23238136" w:rsidR="00FB619A" w:rsidRDefault="00FB619A">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_Toc76506227 \h </w:instrText>
      </w:r>
      <w:r>
        <w:fldChar w:fldCharType="separate"/>
      </w:r>
      <w:r>
        <w:t>88</w:t>
      </w:r>
      <w:r>
        <w:fldChar w:fldCharType="end"/>
      </w:r>
    </w:p>
    <w:p w14:paraId="739C29DF" w14:textId="64248C72" w:rsidR="00FB619A" w:rsidRDefault="00FB619A">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_Toc76506228 \h </w:instrText>
      </w:r>
      <w:r>
        <w:fldChar w:fldCharType="separate"/>
      </w:r>
      <w:r>
        <w:t>88</w:t>
      </w:r>
      <w:r>
        <w:fldChar w:fldCharType="end"/>
      </w:r>
    </w:p>
    <w:p w14:paraId="48FF4A25" w14:textId="0597F278" w:rsidR="00FB619A" w:rsidRDefault="00FB619A">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_Toc76506229 \h </w:instrText>
      </w:r>
      <w:r>
        <w:fldChar w:fldCharType="separate"/>
      </w:r>
      <w:r>
        <w:t>88</w:t>
      </w:r>
      <w:r>
        <w:fldChar w:fldCharType="end"/>
      </w:r>
    </w:p>
    <w:p w14:paraId="04CC4A48" w14:textId="448975B2" w:rsidR="00FB619A" w:rsidRDefault="00FB619A">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_Toc76506230 \h </w:instrText>
      </w:r>
      <w:r>
        <w:fldChar w:fldCharType="separate"/>
      </w:r>
      <w:r>
        <w:t>89</w:t>
      </w:r>
      <w:r>
        <w:fldChar w:fldCharType="end"/>
      </w:r>
    </w:p>
    <w:p w14:paraId="2C4A61A8" w14:textId="4A63BF8F" w:rsidR="00FB619A" w:rsidRDefault="00FB619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_Toc76506231 \h </w:instrText>
      </w:r>
      <w:r>
        <w:fldChar w:fldCharType="separate"/>
      </w:r>
      <w:r>
        <w:t>89</w:t>
      </w:r>
      <w:r>
        <w:fldChar w:fldCharType="end"/>
      </w:r>
    </w:p>
    <w:p w14:paraId="3C913808" w14:textId="5C52454F" w:rsidR="00FB619A" w:rsidRDefault="00FB619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_Toc76506232 \h </w:instrText>
      </w:r>
      <w:r>
        <w:fldChar w:fldCharType="separate"/>
      </w:r>
      <w:r>
        <w:t>89</w:t>
      </w:r>
      <w:r>
        <w:fldChar w:fldCharType="end"/>
      </w:r>
    </w:p>
    <w:p w14:paraId="2A1F681E" w14:textId="19DD7349" w:rsidR="00FB619A" w:rsidRDefault="00FB619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_Toc76506233 \h </w:instrText>
      </w:r>
      <w:r>
        <w:fldChar w:fldCharType="separate"/>
      </w:r>
      <w:r>
        <w:t>89</w:t>
      </w:r>
      <w:r>
        <w:fldChar w:fldCharType="end"/>
      </w:r>
    </w:p>
    <w:p w14:paraId="11EA1F3E" w14:textId="5ACD7049" w:rsidR="00FB619A" w:rsidRDefault="00FB619A">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_Toc76506234 \h </w:instrText>
      </w:r>
      <w:r>
        <w:fldChar w:fldCharType="separate"/>
      </w:r>
      <w:r>
        <w:t>89</w:t>
      </w:r>
      <w:r>
        <w:fldChar w:fldCharType="end"/>
      </w:r>
    </w:p>
    <w:p w14:paraId="5DBD46EB" w14:textId="7655F4FF" w:rsidR="00FB619A" w:rsidRDefault="00FB619A">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_Toc76506235 \h </w:instrText>
      </w:r>
      <w:r>
        <w:fldChar w:fldCharType="separate"/>
      </w:r>
      <w:r>
        <w:t>90</w:t>
      </w:r>
      <w:r>
        <w:fldChar w:fldCharType="end"/>
      </w:r>
    </w:p>
    <w:p w14:paraId="41568475" w14:textId="166E8762" w:rsidR="00FB619A" w:rsidRDefault="00FB619A">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_Toc76506236 \h </w:instrText>
      </w:r>
      <w:r>
        <w:fldChar w:fldCharType="separate"/>
      </w:r>
      <w:r>
        <w:t>90</w:t>
      </w:r>
      <w:r>
        <w:fldChar w:fldCharType="end"/>
      </w:r>
    </w:p>
    <w:p w14:paraId="2F24433D" w14:textId="11565826"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_Toc76506237 \h </w:instrText>
      </w:r>
      <w:r>
        <w:fldChar w:fldCharType="separate"/>
      </w:r>
      <w:r>
        <w:t>90</w:t>
      </w:r>
      <w:r>
        <w:fldChar w:fldCharType="end"/>
      </w:r>
    </w:p>
    <w:p w14:paraId="1D34409F" w14:textId="628D770F" w:rsidR="00FB619A" w:rsidRDefault="00FB619A">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_Toc76506238 \h </w:instrText>
      </w:r>
      <w:r>
        <w:fldChar w:fldCharType="separate"/>
      </w:r>
      <w:r>
        <w:t>90</w:t>
      </w:r>
      <w:r>
        <w:fldChar w:fldCharType="end"/>
      </w:r>
    </w:p>
    <w:p w14:paraId="789FD5D8" w14:textId="6D3D9F38" w:rsidR="00FB619A" w:rsidRDefault="00FB619A">
      <w:pPr>
        <w:pStyle w:val="TOC7"/>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_Toc76506239 \h </w:instrText>
      </w:r>
      <w:r>
        <w:fldChar w:fldCharType="separate"/>
      </w:r>
      <w:r>
        <w:t>90</w:t>
      </w:r>
      <w:r>
        <w:fldChar w:fldCharType="end"/>
      </w:r>
    </w:p>
    <w:p w14:paraId="26DBC79E" w14:textId="5957ABDD"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_Toc76506240 \h </w:instrText>
      </w:r>
      <w:r>
        <w:fldChar w:fldCharType="separate"/>
      </w:r>
      <w:r>
        <w:t>91</w:t>
      </w:r>
      <w:r>
        <w:fldChar w:fldCharType="end"/>
      </w:r>
    </w:p>
    <w:p w14:paraId="5885AD85" w14:textId="175E5EBA" w:rsidR="00FB619A" w:rsidRDefault="00FB619A">
      <w:pPr>
        <w:pStyle w:val="TOC3"/>
        <w:rPr>
          <w:rFonts w:asciiTheme="minorHAnsi" w:eastAsiaTheme="minorEastAsia" w:hAnsiTheme="minorHAnsi" w:cstheme="minorBidi"/>
          <w:sz w:val="22"/>
          <w:szCs w:val="22"/>
          <w:lang w:eastAsia="en-GB"/>
        </w:rPr>
      </w:pPr>
      <w:r w:rsidRPr="00033D45">
        <w:rPr>
          <w:lang w:val="sv-FI"/>
        </w:rPr>
        <w:t>6.3.3</w:t>
      </w:r>
      <w:r>
        <w:rPr>
          <w:rFonts w:asciiTheme="minorHAnsi" w:eastAsiaTheme="minorEastAsia" w:hAnsiTheme="minorHAnsi" w:cstheme="minorBidi"/>
          <w:sz w:val="22"/>
          <w:szCs w:val="22"/>
          <w:lang w:eastAsia="en-GB"/>
        </w:rPr>
        <w:tab/>
      </w:r>
      <w:r w:rsidRPr="00033D45">
        <w:rPr>
          <w:lang w:val="sv-FI"/>
        </w:rPr>
        <w:t>OTA E-UTRA DL RS power</w:t>
      </w:r>
      <w:r>
        <w:tab/>
      </w:r>
      <w:r>
        <w:fldChar w:fldCharType="begin"/>
      </w:r>
      <w:r>
        <w:instrText xml:space="preserve"> PAGEREF _Toc76506241 \h </w:instrText>
      </w:r>
      <w:r>
        <w:fldChar w:fldCharType="separate"/>
      </w:r>
      <w:r>
        <w:t>91</w:t>
      </w:r>
      <w:r>
        <w:fldChar w:fldCharType="end"/>
      </w:r>
    </w:p>
    <w:p w14:paraId="1B5EBF34" w14:textId="53343227" w:rsidR="00FB619A" w:rsidRDefault="00FB619A">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_Toc76506242 \h </w:instrText>
      </w:r>
      <w:r>
        <w:fldChar w:fldCharType="separate"/>
      </w:r>
      <w:r>
        <w:t>91</w:t>
      </w:r>
      <w:r>
        <w:fldChar w:fldCharType="end"/>
      </w:r>
    </w:p>
    <w:p w14:paraId="1CD9F959" w14:textId="2E4CE9B2" w:rsidR="00FB619A" w:rsidRDefault="00FB619A">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_Toc76506243 \h </w:instrText>
      </w:r>
      <w:r>
        <w:fldChar w:fldCharType="separate"/>
      </w:r>
      <w:r>
        <w:t>91</w:t>
      </w:r>
      <w:r>
        <w:fldChar w:fldCharType="end"/>
      </w:r>
    </w:p>
    <w:p w14:paraId="713F7B6F" w14:textId="174C8F5A" w:rsidR="00FB619A" w:rsidRDefault="00FB619A">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_Toc76506244 \h </w:instrText>
      </w:r>
      <w:r>
        <w:fldChar w:fldCharType="separate"/>
      </w:r>
      <w:r>
        <w:t>91</w:t>
      </w:r>
      <w:r>
        <w:fldChar w:fldCharType="end"/>
      </w:r>
    </w:p>
    <w:p w14:paraId="2B6F42B1" w14:textId="0E71BB64"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_Toc76506245 \h </w:instrText>
      </w:r>
      <w:r>
        <w:fldChar w:fldCharType="separate"/>
      </w:r>
      <w:r>
        <w:t>91</w:t>
      </w:r>
      <w:r>
        <w:fldChar w:fldCharType="end"/>
      </w:r>
    </w:p>
    <w:p w14:paraId="665E5365" w14:textId="2ECB666A" w:rsidR="00FB619A" w:rsidRDefault="00FB619A">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_Toc76506246 \h </w:instrText>
      </w:r>
      <w:r>
        <w:fldChar w:fldCharType="separate"/>
      </w:r>
      <w:r>
        <w:t>91</w:t>
      </w:r>
      <w:r>
        <w:fldChar w:fldCharType="end"/>
      </w:r>
    </w:p>
    <w:p w14:paraId="4BB23464" w14:textId="11FC67AD" w:rsidR="00FB619A" w:rsidRDefault="00FB619A">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_Toc76506247 \h </w:instrText>
      </w:r>
      <w:r>
        <w:fldChar w:fldCharType="separate"/>
      </w:r>
      <w:r>
        <w:t>91</w:t>
      </w:r>
      <w:r>
        <w:fldChar w:fldCharType="end"/>
      </w:r>
    </w:p>
    <w:p w14:paraId="0E90ACFC" w14:textId="39BCE0B2"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_Toc76506248 \h </w:instrText>
      </w:r>
      <w:r>
        <w:fldChar w:fldCharType="separate"/>
      </w:r>
      <w:r>
        <w:t>92</w:t>
      </w:r>
      <w:r>
        <w:fldChar w:fldCharType="end"/>
      </w:r>
    </w:p>
    <w:p w14:paraId="5F48EC0D" w14:textId="03711B50" w:rsidR="00FB619A" w:rsidRDefault="00FB619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_Toc76506249 \h </w:instrText>
      </w:r>
      <w:r>
        <w:fldChar w:fldCharType="separate"/>
      </w:r>
      <w:r>
        <w:t>92</w:t>
      </w:r>
      <w:r>
        <w:fldChar w:fldCharType="end"/>
      </w:r>
    </w:p>
    <w:p w14:paraId="0B94AAE2" w14:textId="3B8AB3F6" w:rsidR="00FB619A" w:rsidRDefault="00FB619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_Toc76506250 \h </w:instrText>
      </w:r>
      <w:r>
        <w:fldChar w:fldCharType="separate"/>
      </w:r>
      <w:r>
        <w:t>92</w:t>
      </w:r>
      <w:r>
        <w:fldChar w:fldCharType="end"/>
      </w:r>
    </w:p>
    <w:p w14:paraId="616C52C0" w14:textId="6738911D" w:rsidR="00FB619A" w:rsidRDefault="00FB619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_Toc76506251 \h </w:instrText>
      </w:r>
      <w:r>
        <w:fldChar w:fldCharType="separate"/>
      </w:r>
      <w:r>
        <w:t>92</w:t>
      </w:r>
      <w:r>
        <w:fldChar w:fldCharType="end"/>
      </w:r>
    </w:p>
    <w:p w14:paraId="13AF87DD" w14:textId="58E96C54" w:rsidR="00FB619A" w:rsidRDefault="00FB619A">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_Toc76506252 \h </w:instrText>
      </w:r>
      <w:r>
        <w:fldChar w:fldCharType="separate"/>
      </w:r>
      <w:r>
        <w:t>92</w:t>
      </w:r>
      <w:r>
        <w:fldChar w:fldCharType="end"/>
      </w:r>
    </w:p>
    <w:p w14:paraId="4FFBE347" w14:textId="78A56EAC" w:rsidR="00FB619A" w:rsidRDefault="00FB619A">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_Toc76506253 \h </w:instrText>
      </w:r>
      <w:r>
        <w:fldChar w:fldCharType="separate"/>
      </w:r>
      <w:r>
        <w:t>92</w:t>
      </w:r>
      <w:r>
        <w:fldChar w:fldCharType="end"/>
      </w:r>
    </w:p>
    <w:p w14:paraId="0D4B0B44" w14:textId="14C31C94" w:rsidR="00FB619A" w:rsidRDefault="00FB619A">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_Toc76506254 \h </w:instrText>
      </w:r>
      <w:r>
        <w:fldChar w:fldCharType="separate"/>
      </w:r>
      <w:r>
        <w:t>92</w:t>
      </w:r>
      <w:r>
        <w:fldChar w:fldCharType="end"/>
      </w:r>
    </w:p>
    <w:p w14:paraId="12FBD578" w14:textId="6BFA8B29"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_Toc76506255 \h </w:instrText>
      </w:r>
      <w:r>
        <w:fldChar w:fldCharType="separate"/>
      </w:r>
      <w:r>
        <w:t>92</w:t>
      </w:r>
      <w:r>
        <w:fldChar w:fldCharType="end"/>
      </w:r>
    </w:p>
    <w:p w14:paraId="6239250C" w14:textId="4E66B95F" w:rsidR="00FB619A" w:rsidRDefault="00FB619A">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_Toc76506256 \h </w:instrText>
      </w:r>
      <w:r>
        <w:fldChar w:fldCharType="separate"/>
      </w:r>
      <w:r>
        <w:t>92</w:t>
      </w:r>
      <w:r>
        <w:fldChar w:fldCharType="end"/>
      </w:r>
    </w:p>
    <w:p w14:paraId="454F3000" w14:textId="675A1384" w:rsidR="00FB619A" w:rsidRDefault="00FB619A">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_Toc76506257 \h </w:instrText>
      </w:r>
      <w:r>
        <w:fldChar w:fldCharType="separate"/>
      </w:r>
      <w:r>
        <w:t>93</w:t>
      </w:r>
      <w:r>
        <w:fldChar w:fldCharType="end"/>
      </w:r>
    </w:p>
    <w:p w14:paraId="09F14665" w14:textId="0900BD13"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_Toc76506258 \h </w:instrText>
      </w:r>
      <w:r>
        <w:fldChar w:fldCharType="separate"/>
      </w:r>
      <w:r>
        <w:t>93</w:t>
      </w:r>
      <w:r>
        <w:fldChar w:fldCharType="end"/>
      </w:r>
    </w:p>
    <w:p w14:paraId="082654BB" w14:textId="36D12F1F" w:rsidR="00FB619A" w:rsidRDefault="00FB619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_Toc76506259 \h </w:instrText>
      </w:r>
      <w:r>
        <w:fldChar w:fldCharType="separate"/>
      </w:r>
      <w:r>
        <w:t>94</w:t>
      </w:r>
      <w:r>
        <w:fldChar w:fldCharType="end"/>
      </w:r>
    </w:p>
    <w:p w14:paraId="418D3AB6" w14:textId="649FD394" w:rsidR="00FB619A" w:rsidRDefault="00FB619A">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_Toc76506260 \h </w:instrText>
      </w:r>
      <w:r>
        <w:fldChar w:fldCharType="separate"/>
      </w:r>
      <w:r>
        <w:t>94</w:t>
      </w:r>
      <w:r>
        <w:fldChar w:fldCharType="end"/>
      </w:r>
    </w:p>
    <w:p w14:paraId="62123B78" w14:textId="5BAA5E04" w:rsidR="00FB619A" w:rsidRDefault="00FB619A">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_Toc76506261 \h </w:instrText>
      </w:r>
      <w:r>
        <w:fldChar w:fldCharType="separate"/>
      </w:r>
      <w:r>
        <w:t>94</w:t>
      </w:r>
      <w:r>
        <w:fldChar w:fldCharType="end"/>
      </w:r>
    </w:p>
    <w:p w14:paraId="70806540" w14:textId="1C4DD6E7" w:rsidR="00FB619A" w:rsidRDefault="00FB619A">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_Toc76506262 \h </w:instrText>
      </w:r>
      <w:r>
        <w:fldChar w:fldCharType="separate"/>
      </w:r>
      <w:r>
        <w:t>94</w:t>
      </w:r>
      <w:r>
        <w:fldChar w:fldCharType="end"/>
      </w:r>
    </w:p>
    <w:p w14:paraId="08B92F5B" w14:textId="1CB1AAD7"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_Toc76506263 \h </w:instrText>
      </w:r>
      <w:r>
        <w:fldChar w:fldCharType="separate"/>
      </w:r>
      <w:r>
        <w:t>94</w:t>
      </w:r>
      <w:r>
        <w:fldChar w:fldCharType="end"/>
      </w:r>
    </w:p>
    <w:p w14:paraId="435A6723" w14:textId="6FCC4417" w:rsidR="00FB619A" w:rsidRDefault="00FB619A">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_Toc76506264 \h </w:instrText>
      </w:r>
      <w:r>
        <w:fldChar w:fldCharType="separate"/>
      </w:r>
      <w:r>
        <w:t>94</w:t>
      </w:r>
      <w:r>
        <w:fldChar w:fldCharType="end"/>
      </w:r>
    </w:p>
    <w:p w14:paraId="7E338294" w14:textId="51F10E26" w:rsidR="00FB619A" w:rsidRDefault="00FB619A">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_Toc76506265 \h </w:instrText>
      </w:r>
      <w:r>
        <w:fldChar w:fldCharType="separate"/>
      </w:r>
      <w:r>
        <w:t>94</w:t>
      </w:r>
      <w:r>
        <w:fldChar w:fldCharType="end"/>
      </w:r>
    </w:p>
    <w:p w14:paraId="192551F1" w14:textId="457F5406"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_Toc76506266 \h </w:instrText>
      </w:r>
      <w:r>
        <w:fldChar w:fldCharType="separate"/>
      </w:r>
      <w:r>
        <w:t>95</w:t>
      </w:r>
      <w:r>
        <w:fldChar w:fldCharType="end"/>
      </w:r>
    </w:p>
    <w:p w14:paraId="47C54CDD" w14:textId="5756649D" w:rsidR="00FB619A" w:rsidRDefault="00FB619A">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_Toc76506267 \h </w:instrText>
      </w:r>
      <w:r>
        <w:fldChar w:fldCharType="separate"/>
      </w:r>
      <w:r>
        <w:t>95</w:t>
      </w:r>
      <w:r>
        <w:fldChar w:fldCharType="end"/>
      </w:r>
    </w:p>
    <w:p w14:paraId="77228A9B" w14:textId="6DBD8DC6" w:rsidR="00FB619A" w:rsidRDefault="00FB619A">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_Toc76506268 \h </w:instrText>
      </w:r>
      <w:r>
        <w:fldChar w:fldCharType="separate"/>
      </w:r>
      <w:r>
        <w:t>95</w:t>
      </w:r>
      <w:r>
        <w:fldChar w:fldCharType="end"/>
      </w:r>
    </w:p>
    <w:p w14:paraId="032C51BA" w14:textId="0BFC0A76" w:rsidR="00FB619A" w:rsidRDefault="00FB619A">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_Toc76506269 \h </w:instrText>
      </w:r>
      <w:r>
        <w:fldChar w:fldCharType="separate"/>
      </w:r>
      <w:r>
        <w:t>95</w:t>
      </w:r>
      <w:r>
        <w:fldChar w:fldCharType="end"/>
      </w:r>
    </w:p>
    <w:p w14:paraId="5647F1F5" w14:textId="7AE23D17" w:rsidR="00FB619A" w:rsidRDefault="00FB619A">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_Toc76506270 \h </w:instrText>
      </w:r>
      <w:r>
        <w:fldChar w:fldCharType="separate"/>
      </w:r>
      <w:r>
        <w:t>96</w:t>
      </w:r>
      <w:r>
        <w:fldChar w:fldCharType="end"/>
      </w:r>
    </w:p>
    <w:p w14:paraId="211A3659" w14:textId="6174B1B9"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_Toc76506271 \h </w:instrText>
      </w:r>
      <w:r>
        <w:fldChar w:fldCharType="separate"/>
      </w:r>
      <w:r>
        <w:t>96</w:t>
      </w:r>
      <w:r>
        <w:fldChar w:fldCharType="end"/>
      </w:r>
    </w:p>
    <w:p w14:paraId="05A3C5DC" w14:textId="28A0EE27" w:rsidR="00FB619A" w:rsidRDefault="00FB619A">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_Toc76506272 \h </w:instrText>
      </w:r>
      <w:r>
        <w:fldChar w:fldCharType="separate"/>
      </w:r>
      <w:r>
        <w:t>96</w:t>
      </w:r>
      <w:r>
        <w:fldChar w:fldCharType="end"/>
      </w:r>
    </w:p>
    <w:p w14:paraId="76EA2E02" w14:textId="3AB7069C" w:rsidR="00FB619A" w:rsidRDefault="00FB619A">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_Toc76506273 \h </w:instrText>
      </w:r>
      <w:r>
        <w:fldChar w:fldCharType="separate"/>
      </w:r>
      <w:r>
        <w:t>96</w:t>
      </w:r>
      <w:r>
        <w:fldChar w:fldCharType="end"/>
      </w:r>
    </w:p>
    <w:p w14:paraId="10F3FF8F" w14:textId="068FB489"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_Toc76506274 \h </w:instrText>
      </w:r>
      <w:r>
        <w:fldChar w:fldCharType="separate"/>
      </w:r>
      <w:r>
        <w:t>97</w:t>
      </w:r>
      <w:r>
        <w:fldChar w:fldCharType="end"/>
      </w:r>
    </w:p>
    <w:p w14:paraId="7B9FDC19" w14:textId="71623C5C" w:rsidR="00FB619A" w:rsidRDefault="00FB619A">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_Toc76506275 \h </w:instrText>
      </w:r>
      <w:r>
        <w:fldChar w:fldCharType="separate"/>
      </w:r>
      <w:r>
        <w:t>97</w:t>
      </w:r>
      <w:r>
        <w:fldChar w:fldCharType="end"/>
      </w:r>
    </w:p>
    <w:p w14:paraId="3ECBB267" w14:textId="4596E22D" w:rsidR="00FB619A" w:rsidRDefault="00FB619A">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_Toc76506276 \h </w:instrText>
      </w:r>
      <w:r>
        <w:fldChar w:fldCharType="separate"/>
      </w:r>
      <w:r>
        <w:t>97</w:t>
      </w:r>
      <w:r>
        <w:fldChar w:fldCharType="end"/>
      </w:r>
    </w:p>
    <w:p w14:paraId="2787F50F" w14:textId="3D3DDD97" w:rsidR="00FB619A" w:rsidRDefault="00FB619A">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_Toc76506277 \h </w:instrText>
      </w:r>
      <w:r>
        <w:fldChar w:fldCharType="separate"/>
      </w:r>
      <w:r>
        <w:t>98</w:t>
      </w:r>
      <w:r>
        <w:fldChar w:fldCharType="end"/>
      </w:r>
    </w:p>
    <w:p w14:paraId="25D0F98C" w14:textId="2C258FA3" w:rsidR="00FB619A" w:rsidRDefault="00FB619A">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_Toc76506278 \h </w:instrText>
      </w:r>
      <w:r>
        <w:fldChar w:fldCharType="separate"/>
      </w:r>
      <w:r>
        <w:t>98</w:t>
      </w:r>
      <w:r>
        <w:fldChar w:fldCharType="end"/>
      </w:r>
    </w:p>
    <w:p w14:paraId="5D023312" w14:textId="65074CD1" w:rsidR="00FB619A" w:rsidRDefault="00FB619A">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_Toc76506279 \h </w:instrText>
      </w:r>
      <w:r>
        <w:fldChar w:fldCharType="separate"/>
      </w:r>
      <w:r>
        <w:t>98</w:t>
      </w:r>
      <w:r>
        <w:fldChar w:fldCharType="end"/>
      </w:r>
    </w:p>
    <w:p w14:paraId="386E10C2" w14:textId="34A2ED7E" w:rsidR="00FB619A" w:rsidRDefault="00FB619A">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_Toc76506280 \h </w:instrText>
      </w:r>
      <w:r>
        <w:fldChar w:fldCharType="separate"/>
      </w:r>
      <w:r>
        <w:t>98</w:t>
      </w:r>
      <w:r>
        <w:fldChar w:fldCharType="end"/>
      </w:r>
    </w:p>
    <w:p w14:paraId="7185A66F" w14:textId="77074493" w:rsidR="00FB619A" w:rsidRDefault="00FB619A">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_Toc76506281 \h </w:instrText>
      </w:r>
      <w:r>
        <w:fldChar w:fldCharType="separate"/>
      </w:r>
      <w:r>
        <w:t>99</w:t>
      </w:r>
      <w:r>
        <w:fldChar w:fldCharType="end"/>
      </w:r>
    </w:p>
    <w:p w14:paraId="2F4EE6DD" w14:textId="138950CB"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_Toc76506282 \h </w:instrText>
      </w:r>
      <w:r>
        <w:fldChar w:fldCharType="separate"/>
      </w:r>
      <w:r>
        <w:t>99</w:t>
      </w:r>
      <w:r>
        <w:fldChar w:fldCharType="end"/>
      </w:r>
    </w:p>
    <w:p w14:paraId="00FB6D8D" w14:textId="69C6391C" w:rsidR="00FB619A" w:rsidRDefault="00FB619A">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_Toc76506283 \h </w:instrText>
      </w:r>
      <w:r>
        <w:fldChar w:fldCharType="separate"/>
      </w:r>
      <w:r>
        <w:t>99</w:t>
      </w:r>
      <w:r>
        <w:fldChar w:fldCharType="end"/>
      </w:r>
    </w:p>
    <w:p w14:paraId="48A675B7" w14:textId="6B8C8BC5" w:rsidR="00FB619A" w:rsidRDefault="00FB619A">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_Toc76506284 \h </w:instrText>
      </w:r>
      <w:r>
        <w:fldChar w:fldCharType="separate"/>
      </w:r>
      <w:r>
        <w:t>99</w:t>
      </w:r>
      <w:r>
        <w:fldChar w:fldCharType="end"/>
      </w:r>
    </w:p>
    <w:p w14:paraId="34FECFDD" w14:textId="60D594C4"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_Toc76506285 \h </w:instrText>
      </w:r>
      <w:r>
        <w:fldChar w:fldCharType="separate"/>
      </w:r>
      <w:r>
        <w:t>99</w:t>
      </w:r>
      <w:r>
        <w:fldChar w:fldCharType="end"/>
      </w:r>
    </w:p>
    <w:p w14:paraId="2E79232F" w14:textId="59458EEF" w:rsidR="00FB619A" w:rsidRDefault="00FB619A">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_Toc76506286 \h </w:instrText>
      </w:r>
      <w:r>
        <w:fldChar w:fldCharType="separate"/>
      </w:r>
      <w:r>
        <w:t>100</w:t>
      </w:r>
      <w:r>
        <w:fldChar w:fldCharType="end"/>
      </w:r>
    </w:p>
    <w:p w14:paraId="78478A01" w14:textId="7117A254" w:rsidR="00FB619A" w:rsidRDefault="00FB619A">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_Toc76506287 \h </w:instrText>
      </w:r>
      <w:r>
        <w:fldChar w:fldCharType="separate"/>
      </w:r>
      <w:r>
        <w:t>100</w:t>
      </w:r>
      <w:r>
        <w:fldChar w:fldCharType="end"/>
      </w:r>
    </w:p>
    <w:p w14:paraId="6B863096" w14:textId="4C4F7616" w:rsidR="00FB619A" w:rsidRDefault="00FB619A">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_Toc76506288 \h </w:instrText>
      </w:r>
      <w:r>
        <w:fldChar w:fldCharType="separate"/>
      </w:r>
      <w:r>
        <w:t>100</w:t>
      </w:r>
      <w:r>
        <w:fldChar w:fldCharType="end"/>
      </w:r>
    </w:p>
    <w:p w14:paraId="1602DDCF" w14:textId="14292F78"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_Toc76506289 \h </w:instrText>
      </w:r>
      <w:r>
        <w:fldChar w:fldCharType="separate"/>
      </w:r>
      <w:r>
        <w:t>100</w:t>
      </w:r>
      <w:r>
        <w:fldChar w:fldCharType="end"/>
      </w:r>
    </w:p>
    <w:p w14:paraId="070416A9" w14:textId="6B6ED092" w:rsidR="00FB619A" w:rsidRDefault="00FB619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_Toc76506290 \h </w:instrText>
      </w:r>
      <w:r>
        <w:fldChar w:fldCharType="separate"/>
      </w:r>
      <w:r>
        <w:t>100</w:t>
      </w:r>
      <w:r>
        <w:fldChar w:fldCharType="end"/>
      </w:r>
    </w:p>
    <w:p w14:paraId="42E5F74F" w14:textId="3F815752" w:rsidR="00FB619A" w:rsidRDefault="00FB619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_Toc76506291 \h </w:instrText>
      </w:r>
      <w:r>
        <w:fldChar w:fldCharType="separate"/>
      </w:r>
      <w:r>
        <w:t>100</w:t>
      </w:r>
      <w:r>
        <w:fldChar w:fldCharType="end"/>
      </w:r>
    </w:p>
    <w:p w14:paraId="0B4D6818" w14:textId="68C752D6" w:rsidR="00FB619A" w:rsidRDefault="00FB619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_Toc76506292 \h </w:instrText>
      </w:r>
      <w:r>
        <w:fldChar w:fldCharType="separate"/>
      </w:r>
      <w:r>
        <w:t>100</w:t>
      </w:r>
      <w:r>
        <w:fldChar w:fldCharType="end"/>
      </w:r>
    </w:p>
    <w:p w14:paraId="339F24C1" w14:textId="42B8F389" w:rsidR="00FB619A" w:rsidRDefault="00FB619A">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_Toc76506293 \h </w:instrText>
      </w:r>
      <w:r>
        <w:fldChar w:fldCharType="separate"/>
      </w:r>
      <w:r>
        <w:t>100</w:t>
      </w:r>
      <w:r>
        <w:fldChar w:fldCharType="end"/>
      </w:r>
    </w:p>
    <w:p w14:paraId="7B51D740" w14:textId="3FE00098" w:rsidR="00FB619A" w:rsidRDefault="00FB619A">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_Toc76506294 \h </w:instrText>
      </w:r>
      <w:r>
        <w:fldChar w:fldCharType="separate"/>
      </w:r>
      <w:r>
        <w:t>101</w:t>
      </w:r>
      <w:r>
        <w:fldChar w:fldCharType="end"/>
      </w:r>
    </w:p>
    <w:p w14:paraId="0DBBBBF9" w14:textId="764571C5" w:rsidR="00FB619A" w:rsidRDefault="00FB619A">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_Toc76506295 \h </w:instrText>
      </w:r>
      <w:r>
        <w:fldChar w:fldCharType="separate"/>
      </w:r>
      <w:r>
        <w:t>101</w:t>
      </w:r>
      <w:r>
        <w:fldChar w:fldCharType="end"/>
      </w:r>
    </w:p>
    <w:p w14:paraId="7626ED89" w14:textId="3BC1B71E"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_Toc76506296 \h </w:instrText>
      </w:r>
      <w:r>
        <w:fldChar w:fldCharType="separate"/>
      </w:r>
      <w:r>
        <w:t>101</w:t>
      </w:r>
      <w:r>
        <w:fldChar w:fldCharType="end"/>
      </w:r>
    </w:p>
    <w:p w14:paraId="4E7395CF" w14:textId="2362FF1F" w:rsidR="00FB619A" w:rsidRDefault="00FB619A">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_Toc76506297 \h </w:instrText>
      </w:r>
      <w:r>
        <w:fldChar w:fldCharType="separate"/>
      </w:r>
      <w:r>
        <w:t>101</w:t>
      </w:r>
      <w:r>
        <w:fldChar w:fldCharType="end"/>
      </w:r>
    </w:p>
    <w:p w14:paraId="4346F58C" w14:textId="253C9357" w:rsidR="00FB619A" w:rsidRDefault="00FB619A">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_Toc76506298 \h </w:instrText>
      </w:r>
      <w:r>
        <w:fldChar w:fldCharType="separate"/>
      </w:r>
      <w:r>
        <w:t>101</w:t>
      </w:r>
      <w:r>
        <w:fldChar w:fldCharType="end"/>
      </w:r>
    </w:p>
    <w:p w14:paraId="1446E36A" w14:textId="3769ABA2"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_Toc76506299 \h </w:instrText>
      </w:r>
      <w:r>
        <w:fldChar w:fldCharType="separate"/>
      </w:r>
      <w:r>
        <w:t>102</w:t>
      </w:r>
      <w:r>
        <w:fldChar w:fldCharType="end"/>
      </w:r>
    </w:p>
    <w:p w14:paraId="7E8F0E07" w14:textId="32C9C522" w:rsidR="00FB619A" w:rsidRDefault="00FB619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_Toc76506300 \h </w:instrText>
      </w:r>
      <w:r>
        <w:fldChar w:fldCharType="separate"/>
      </w:r>
      <w:r>
        <w:t>102</w:t>
      </w:r>
      <w:r>
        <w:fldChar w:fldCharType="end"/>
      </w:r>
    </w:p>
    <w:p w14:paraId="511A2F68" w14:textId="3E7284B3" w:rsidR="00FB619A" w:rsidRDefault="00FB619A">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_Toc76506301 \h </w:instrText>
      </w:r>
      <w:r>
        <w:fldChar w:fldCharType="separate"/>
      </w:r>
      <w:r>
        <w:t>102</w:t>
      </w:r>
      <w:r>
        <w:fldChar w:fldCharType="end"/>
      </w:r>
    </w:p>
    <w:p w14:paraId="74999533" w14:textId="41486C33" w:rsidR="00FB619A" w:rsidRDefault="00FB619A">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_Toc76506302 \h </w:instrText>
      </w:r>
      <w:r>
        <w:fldChar w:fldCharType="separate"/>
      </w:r>
      <w:r>
        <w:t>102</w:t>
      </w:r>
      <w:r>
        <w:fldChar w:fldCharType="end"/>
      </w:r>
    </w:p>
    <w:p w14:paraId="42FDBF5C" w14:textId="54A38C7E" w:rsidR="00FB619A" w:rsidRDefault="00FB619A">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_Toc76506303 \h </w:instrText>
      </w:r>
      <w:r>
        <w:fldChar w:fldCharType="separate"/>
      </w:r>
      <w:r>
        <w:t>103</w:t>
      </w:r>
      <w:r>
        <w:fldChar w:fldCharType="end"/>
      </w:r>
    </w:p>
    <w:p w14:paraId="1BA313C0" w14:textId="39D5C028"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_Toc76506304 \h </w:instrText>
      </w:r>
      <w:r>
        <w:fldChar w:fldCharType="separate"/>
      </w:r>
      <w:r>
        <w:t>103</w:t>
      </w:r>
      <w:r>
        <w:fldChar w:fldCharType="end"/>
      </w:r>
    </w:p>
    <w:p w14:paraId="5A3972BB" w14:textId="7CFA3D7F" w:rsidR="00FB619A" w:rsidRDefault="00FB619A">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_Toc76506305 \h </w:instrText>
      </w:r>
      <w:r>
        <w:fldChar w:fldCharType="separate"/>
      </w:r>
      <w:r>
        <w:t>103</w:t>
      </w:r>
      <w:r>
        <w:fldChar w:fldCharType="end"/>
      </w:r>
    </w:p>
    <w:p w14:paraId="68F362CC" w14:textId="36ECF706" w:rsidR="00FB619A" w:rsidRDefault="00FB619A">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_Toc76506306 \h </w:instrText>
      </w:r>
      <w:r>
        <w:fldChar w:fldCharType="separate"/>
      </w:r>
      <w:r>
        <w:t>103</w:t>
      </w:r>
      <w:r>
        <w:fldChar w:fldCharType="end"/>
      </w:r>
    </w:p>
    <w:p w14:paraId="5C221768" w14:textId="57DE0A54"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_Toc76506307 \h </w:instrText>
      </w:r>
      <w:r>
        <w:fldChar w:fldCharType="separate"/>
      </w:r>
      <w:r>
        <w:t>103</w:t>
      </w:r>
      <w:r>
        <w:fldChar w:fldCharType="end"/>
      </w:r>
    </w:p>
    <w:p w14:paraId="22E8CED1" w14:textId="0DBCDC06" w:rsidR="00FB619A" w:rsidRDefault="00FB619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_Toc76506308 \h </w:instrText>
      </w:r>
      <w:r>
        <w:fldChar w:fldCharType="separate"/>
      </w:r>
      <w:r>
        <w:t>104</w:t>
      </w:r>
      <w:r>
        <w:fldChar w:fldCharType="end"/>
      </w:r>
    </w:p>
    <w:p w14:paraId="58530031" w14:textId="78061999" w:rsidR="00FB619A" w:rsidRDefault="00FB619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_Toc76506309 \h </w:instrText>
      </w:r>
      <w:r>
        <w:fldChar w:fldCharType="separate"/>
      </w:r>
      <w:r>
        <w:t>104</w:t>
      </w:r>
      <w:r>
        <w:fldChar w:fldCharType="end"/>
      </w:r>
    </w:p>
    <w:p w14:paraId="033B3098" w14:textId="7B1257A7" w:rsidR="00FB619A" w:rsidRDefault="00FB619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_Toc76506310 \h </w:instrText>
      </w:r>
      <w:r>
        <w:fldChar w:fldCharType="separate"/>
      </w:r>
      <w:r>
        <w:t>104</w:t>
      </w:r>
      <w:r>
        <w:fldChar w:fldCharType="end"/>
      </w:r>
    </w:p>
    <w:p w14:paraId="10C3F410" w14:textId="7DFAF945" w:rsidR="00FB619A" w:rsidRDefault="00FB619A">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_Toc76506311 \h </w:instrText>
      </w:r>
      <w:r>
        <w:fldChar w:fldCharType="separate"/>
      </w:r>
      <w:r>
        <w:t>104</w:t>
      </w:r>
      <w:r>
        <w:fldChar w:fldCharType="end"/>
      </w:r>
    </w:p>
    <w:p w14:paraId="4876D02C" w14:textId="5443FA14" w:rsidR="00FB619A" w:rsidRDefault="00FB619A">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_Toc76506312 \h </w:instrText>
      </w:r>
      <w:r>
        <w:fldChar w:fldCharType="separate"/>
      </w:r>
      <w:r>
        <w:t>104</w:t>
      </w:r>
      <w:r>
        <w:fldChar w:fldCharType="end"/>
      </w:r>
    </w:p>
    <w:p w14:paraId="111D07F9" w14:textId="7B5B19D4" w:rsidR="00FB619A" w:rsidRDefault="00FB619A">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_Toc76506313 \h </w:instrText>
      </w:r>
      <w:r>
        <w:fldChar w:fldCharType="separate"/>
      </w:r>
      <w:r>
        <w:t>104</w:t>
      </w:r>
      <w:r>
        <w:fldChar w:fldCharType="end"/>
      </w:r>
    </w:p>
    <w:p w14:paraId="21C782B9" w14:textId="3173EA9F"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_Toc76506314 \h </w:instrText>
      </w:r>
      <w:r>
        <w:fldChar w:fldCharType="separate"/>
      </w:r>
      <w:r>
        <w:t>104</w:t>
      </w:r>
      <w:r>
        <w:fldChar w:fldCharType="end"/>
      </w:r>
    </w:p>
    <w:p w14:paraId="7DEEAD93" w14:textId="2B98E817"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_Toc76506315 \h </w:instrText>
      </w:r>
      <w:r>
        <w:fldChar w:fldCharType="separate"/>
      </w:r>
      <w:r>
        <w:t>104</w:t>
      </w:r>
      <w:r>
        <w:fldChar w:fldCharType="end"/>
      </w:r>
    </w:p>
    <w:p w14:paraId="4885CD59" w14:textId="4418DB8D" w:rsidR="00FB619A" w:rsidRDefault="00FB619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_Toc76506316 \h </w:instrText>
      </w:r>
      <w:r>
        <w:fldChar w:fldCharType="separate"/>
      </w:r>
      <w:r>
        <w:t>104</w:t>
      </w:r>
      <w:r>
        <w:fldChar w:fldCharType="end"/>
      </w:r>
    </w:p>
    <w:p w14:paraId="5023AD5E" w14:textId="1143BD96" w:rsidR="00FB619A" w:rsidRDefault="00FB619A">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_Toc76506317 \h </w:instrText>
      </w:r>
      <w:r>
        <w:fldChar w:fldCharType="separate"/>
      </w:r>
      <w:r>
        <w:t>104</w:t>
      </w:r>
      <w:r>
        <w:fldChar w:fldCharType="end"/>
      </w:r>
    </w:p>
    <w:p w14:paraId="03BEC76B" w14:textId="465A6B40" w:rsidR="00FB619A" w:rsidRDefault="00FB619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_Toc76506318 \h </w:instrText>
      </w:r>
      <w:r>
        <w:fldChar w:fldCharType="separate"/>
      </w:r>
      <w:r>
        <w:t>105</w:t>
      </w:r>
      <w:r>
        <w:fldChar w:fldCharType="end"/>
      </w:r>
    </w:p>
    <w:p w14:paraId="48F5064C" w14:textId="5A98412C" w:rsidR="00FB619A" w:rsidRDefault="00FB619A">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_Toc76506319 \h </w:instrText>
      </w:r>
      <w:r>
        <w:fldChar w:fldCharType="separate"/>
      </w:r>
      <w:r>
        <w:t>105</w:t>
      </w:r>
      <w:r>
        <w:fldChar w:fldCharType="end"/>
      </w:r>
    </w:p>
    <w:p w14:paraId="7AFF74D0" w14:textId="3B8346AB" w:rsidR="00FB619A" w:rsidRDefault="00FB619A">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_Toc76506320 \h </w:instrText>
      </w:r>
      <w:r>
        <w:fldChar w:fldCharType="separate"/>
      </w:r>
      <w:r>
        <w:t>105</w:t>
      </w:r>
      <w:r>
        <w:fldChar w:fldCharType="end"/>
      </w:r>
    </w:p>
    <w:p w14:paraId="35313C49" w14:textId="3C3DB999" w:rsidR="00FB619A" w:rsidRDefault="00FB619A">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_Toc76506321 \h </w:instrText>
      </w:r>
      <w:r>
        <w:fldChar w:fldCharType="separate"/>
      </w:r>
      <w:r>
        <w:t>105</w:t>
      </w:r>
      <w:r>
        <w:fldChar w:fldCharType="end"/>
      </w:r>
    </w:p>
    <w:p w14:paraId="3CE28593" w14:textId="6D814D81"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_Toc76506322 \h </w:instrText>
      </w:r>
      <w:r>
        <w:fldChar w:fldCharType="separate"/>
      </w:r>
      <w:r>
        <w:t>105</w:t>
      </w:r>
      <w:r>
        <w:fldChar w:fldCharType="end"/>
      </w:r>
    </w:p>
    <w:p w14:paraId="592B3610" w14:textId="399EBB21" w:rsidR="00FB619A" w:rsidRDefault="00FB619A">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_Toc76506323 \h </w:instrText>
      </w:r>
      <w:r>
        <w:fldChar w:fldCharType="separate"/>
      </w:r>
      <w:r>
        <w:t>105</w:t>
      </w:r>
      <w:r>
        <w:fldChar w:fldCharType="end"/>
      </w:r>
    </w:p>
    <w:p w14:paraId="69C5DF99" w14:textId="297BA329" w:rsidR="00FB619A" w:rsidRDefault="00FB619A">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_Toc76506324 \h </w:instrText>
      </w:r>
      <w:r>
        <w:fldChar w:fldCharType="separate"/>
      </w:r>
      <w:r>
        <w:t>106</w:t>
      </w:r>
      <w:r>
        <w:fldChar w:fldCharType="end"/>
      </w:r>
    </w:p>
    <w:p w14:paraId="671FDDFA" w14:textId="41D72DA4"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_Toc76506325 \h </w:instrText>
      </w:r>
      <w:r>
        <w:fldChar w:fldCharType="separate"/>
      </w:r>
      <w:r>
        <w:t>107</w:t>
      </w:r>
      <w:r>
        <w:fldChar w:fldCharType="end"/>
      </w:r>
    </w:p>
    <w:p w14:paraId="4C93A127" w14:textId="3DE58DDB" w:rsidR="00FB619A" w:rsidRDefault="00FB619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_Toc76506326 \h </w:instrText>
      </w:r>
      <w:r>
        <w:fldChar w:fldCharType="separate"/>
      </w:r>
      <w:r>
        <w:t>107</w:t>
      </w:r>
      <w:r>
        <w:fldChar w:fldCharType="end"/>
      </w:r>
    </w:p>
    <w:p w14:paraId="569A2D22" w14:textId="0A6188A0" w:rsidR="00FB619A" w:rsidRDefault="00FB619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_Toc76506327 \h </w:instrText>
      </w:r>
      <w:r>
        <w:fldChar w:fldCharType="separate"/>
      </w:r>
      <w:r>
        <w:t>107</w:t>
      </w:r>
      <w:r>
        <w:fldChar w:fldCharType="end"/>
      </w:r>
    </w:p>
    <w:p w14:paraId="73C254A1" w14:textId="37C1301B" w:rsidR="00FB619A" w:rsidRDefault="00FB619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_Toc76506328 \h </w:instrText>
      </w:r>
      <w:r>
        <w:fldChar w:fldCharType="separate"/>
      </w:r>
      <w:r>
        <w:t>107</w:t>
      </w:r>
      <w:r>
        <w:fldChar w:fldCharType="end"/>
      </w:r>
    </w:p>
    <w:p w14:paraId="0135982F" w14:textId="3ED65DB9" w:rsidR="00FB619A" w:rsidRDefault="00FB619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_Toc76506329 \h </w:instrText>
      </w:r>
      <w:r>
        <w:fldChar w:fldCharType="separate"/>
      </w:r>
      <w:r>
        <w:t>108</w:t>
      </w:r>
      <w:r>
        <w:fldChar w:fldCharType="end"/>
      </w:r>
    </w:p>
    <w:p w14:paraId="001BE193" w14:textId="4F976AD3" w:rsidR="00FB619A" w:rsidRDefault="00FB619A">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_Toc76506330 \h </w:instrText>
      </w:r>
      <w:r>
        <w:fldChar w:fldCharType="separate"/>
      </w:r>
      <w:r>
        <w:t>108</w:t>
      </w:r>
      <w:r>
        <w:fldChar w:fldCharType="end"/>
      </w:r>
    </w:p>
    <w:p w14:paraId="48A9751B" w14:textId="4AAE0374" w:rsidR="00FB619A" w:rsidRDefault="00FB619A">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_Toc76506331 \h </w:instrText>
      </w:r>
      <w:r>
        <w:fldChar w:fldCharType="separate"/>
      </w:r>
      <w:r>
        <w:t>108</w:t>
      </w:r>
      <w:r>
        <w:fldChar w:fldCharType="end"/>
      </w:r>
    </w:p>
    <w:p w14:paraId="27FE74B2" w14:textId="57A810F1" w:rsidR="00FB619A" w:rsidRDefault="00FB619A">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_Toc76506332 \h </w:instrText>
      </w:r>
      <w:r>
        <w:fldChar w:fldCharType="separate"/>
      </w:r>
      <w:r>
        <w:t>108</w:t>
      </w:r>
      <w:r>
        <w:fldChar w:fldCharType="end"/>
      </w:r>
    </w:p>
    <w:p w14:paraId="67CFA39C" w14:textId="354CA75A"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_Toc76506333 \h </w:instrText>
      </w:r>
      <w:r>
        <w:fldChar w:fldCharType="separate"/>
      </w:r>
      <w:r>
        <w:t>108</w:t>
      </w:r>
      <w:r>
        <w:fldChar w:fldCharType="end"/>
      </w:r>
    </w:p>
    <w:p w14:paraId="23C4746F" w14:textId="3939D629" w:rsidR="00FB619A" w:rsidRDefault="00FB619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_Toc76506334 \h </w:instrText>
      </w:r>
      <w:r>
        <w:fldChar w:fldCharType="separate"/>
      </w:r>
      <w:r>
        <w:t>108</w:t>
      </w:r>
      <w:r>
        <w:fldChar w:fldCharType="end"/>
      </w:r>
    </w:p>
    <w:p w14:paraId="42B39B38" w14:textId="08001A19" w:rsidR="00FB619A" w:rsidRDefault="00FB619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_Toc76506335 \h </w:instrText>
      </w:r>
      <w:r>
        <w:fldChar w:fldCharType="separate"/>
      </w:r>
      <w:r>
        <w:t>109</w:t>
      </w:r>
      <w:r>
        <w:fldChar w:fldCharType="end"/>
      </w:r>
    </w:p>
    <w:p w14:paraId="7F568576" w14:textId="1CCB1EAA"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_Toc76506336 \h </w:instrText>
      </w:r>
      <w:r>
        <w:fldChar w:fldCharType="separate"/>
      </w:r>
      <w:r>
        <w:t>111</w:t>
      </w:r>
      <w:r>
        <w:fldChar w:fldCharType="end"/>
      </w:r>
    </w:p>
    <w:p w14:paraId="354B0311" w14:textId="56BA1A85" w:rsidR="00FB619A" w:rsidRDefault="00FB619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_Toc76506337 \h </w:instrText>
      </w:r>
      <w:r>
        <w:fldChar w:fldCharType="separate"/>
      </w:r>
      <w:r>
        <w:t>111</w:t>
      </w:r>
      <w:r>
        <w:fldChar w:fldCharType="end"/>
      </w:r>
    </w:p>
    <w:p w14:paraId="19C17F1E" w14:textId="2F739EE3" w:rsidR="00FB619A" w:rsidRDefault="00FB619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_Toc76506338 \h </w:instrText>
      </w:r>
      <w:r>
        <w:fldChar w:fldCharType="separate"/>
      </w:r>
      <w:r>
        <w:t>111</w:t>
      </w:r>
      <w:r>
        <w:fldChar w:fldCharType="end"/>
      </w:r>
    </w:p>
    <w:p w14:paraId="2F365081" w14:textId="016FD21E" w:rsidR="00FB619A" w:rsidRDefault="00FB619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_Toc76506339 \h </w:instrText>
      </w:r>
      <w:r>
        <w:fldChar w:fldCharType="separate"/>
      </w:r>
      <w:r>
        <w:t>112</w:t>
      </w:r>
      <w:r>
        <w:fldChar w:fldCharType="end"/>
      </w:r>
    </w:p>
    <w:p w14:paraId="51BB3DF4" w14:textId="14302DB6" w:rsidR="00FB619A" w:rsidRDefault="00FB619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_Toc76506340 \h </w:instrText>
      </w:r>
      <w:r>
        <w:fldChar w:fldCharType="separate"/>
      </w:r>
      <w:r>
        <w:t>112</w:t>
      </w:r>
      <w:r>
        <w:fldChar w:fldCharType="end"/>
      </w:r>
    </w:p>
    <w:p w14:paraId="1744925C" w14:textId="088C14E2" w:rsidR="00FB619A" w:rsidRDefault="00FB619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_Toc76506341 \h </w:instrText>
      </w:r>
      <w:r>
        <w:fldChar w:fldCharType="separate"/>
      </w:r>
      <w:r>
        <w:t>112</w:t>
      </w:r>
      <w:r>
        <w:fldChar w:fldCharType="end"/>
      </w:r>
    </w:p>
    <w:p w14:paraId="3CAF894C" w14:textId="18F9EE50" w:rsidR="00FB619A" w:rsidRDefault="00FB619A">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_Toc76506342 \h </w:instrText>
      </w:r>
      <w:r>
        <w:fldChar w:fldCharType="separate"/>
      </w:r>
      <w:r>
        <w:t>112</w:t>
      </w:r>
      <w:r>
        <w:fldChar w:fldCharType="end"/>
      </w:r>
    </w:p>
    <w:p w14:paraId="3532F317" w14:textId="027E2C85" w:rsidR="00FB619A" w:rsidRDefault="00FB619A">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_Toc76506343 \h </w:instrText>
      </w:r>
      <w:r>
        <w:fldChar w:fldCharType="separate"/>
      </w:r>
      <w:r>
        <w:t>112</w:t>
      </w:r>
      <w:r>
        <w:fldChar w:fldCharType="end"/>
      </w:r>
    </w:p>
    <w:p w14:paraId="7EA481F5" w14:textId="2EB8229F" w:rsidR="00FB619A" w:rsidRDefault="00FB619A">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_Toc76506344 \h </w:instrText>
      </w:r>
      <w:r>
        <w:fldChar w:fldCharType="separate"/>
      </w:r>
      <w:r>
        <w:t>113</w:t>
      </w:r>
      <w:r>
        <w:fldChar w:fldCharType="end"/>
      </w:r>
    </w:p>
    <w:p w14:paraId="081A9496" w14:textId="2B607DC6"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_Toc76506345 \h </w:instrText>
      </w:r>
      <w:r>
        <w:fldChar w:fldCharType="separate"/>
      </w:r>
      <w:r>
        <w:t>113</w:t>
      </w:r>
      <w:r>
        <w:fldChar w:fldCharType="end"/>
      </w:r>
    </w:p>
    <w:p w14:paraId="7EC2E647" w14:textId="507CBC6B" w:rsidR="00FB619A" w:rsidRDefault="00FB619A">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_Toc76506346 \h </w:instrText>
      </w:r>
      <w:r>
        <w:fldChar w:fldCharType="separate"/>
      </w:r>
      <w:r>
        <w:t>113</w:t>
      </w:r>
      <w:r>
        <w:fldChar w:fldCharType="end"/>
      </w:r>
    </w:p>
    <w:p w14:paraId="16091CF1" w14:textId="31F46819" w:rsidR="00FB619A" w:rsidRDefault="00FB619A">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_Toc76506347 \h </w:instrText>
      </w:r>
      <w:r>
        <w:fldChar w:fldCharType="separate"/>
      </w:r>
      <w:r>
        <w:t>113</w:t>
      </w:r>
      <w:r>
        <w:fldChar w:fldCharType="end"/>
      </w:r>
    </w:p>
    <w:p w14:paraId="76A819CC" w14:textId="4FE59EC1"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_Toc76506348 \h </w:instrText>
      </w:r>
      <w:r>
        <w:fldChar w:fldCharType="separate"/>
      </w:r>
      <w:r>
        <w:t>114</w:t>
      </w:r>
      <w:r>
        <w:fldChar w:fldCharType="end"/>
      </w:r>
    </w:p>
    <w:p w14:paraId="29F2958E" w14:textId="2EC31D5F" w:rsidR="00FB619A" w:rsidRDefault="00FB619A">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_Toc76506349 \h </w:instrText>
      </w:r>
      <w:r>
        <w:fldChar w:fldCharType="separate"/>
      </w:r>
      <w:r>
        <w:t>114</w:t>
      </w:r>
      <w:r>
        <w:fldChar w:fldCharType="end"/>
      </w:r>
    </w:p>
    <w:p w14:paraId="5A603888" w14:textId="50815918" w:rsidR="00FB619A" w:rsidRDefault="00FB619A">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_Toc76506350 \h </w:instrText>
      </w:r>
      <w:r>
        <w:fldChar w:fldCharType="separate"/>
      </w:r>
      <w:r>
        <w:t>114</w:t>
      </w:r>
      <w:r>
        <w:fldChar w:fldCharType="end"/>
      </w:r>
    </w:p>
    <w:p w14:paraId="3865B257" w14:textId="638A70EA" w:rsidR="00FB619A" w:rsidRDefault="00FB619A">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_Toc76506351 \h </w:instrText>
      </w:r>
      <w:r>
        <w:fldChar w:fldCharType="separate"/>
      </w:r>
      <w:r>
        <w:t>115</w:t>
      </w:r>
      <w:r>
        <w:fldChar w:fldCharType="end"/>
      </w:r>
    </w:p>
    <w:p w14:paraId="307793E4" w14:textId="260AFDD1" w:rsidR="00FB619A" w:rsidRDefault="00FB619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_Toc76506352 \h </w:instrText>
      </w:r>
      <w:r>
        <w:fldChar w:fldCharType="separate"/>
      </w:r>
      <w:r>
        <w:t>115</w:t>
      </w:r>
      <w:r>
        <w:fldChar w:fldCharType="end"/>
      </w:r>
    </w:p>
    <w:p w14:paraId="767154F6" w14:textId="76CBB786" w:rsidR="00FB619A" w:rsidRDefault="00FB619A">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_Toc76506353 \h </w:instrText>
      </w:r>
      <w:r>
        <w:fldChar w:fldCharType="separate"/>
      </w:r>
      <w:r>
        <w:t>115</w:t>
      </w:r>
      <w:r>
        <w:fldChar w:fldCharType="end"/>
      </w:r>
    </w:p>
    <w:p w14:paraId="74D557FA" w14:textId="6054B5F5" w:rsidR="00FB619A" w:rsidRDefault="00FB619A">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_Toc76506354 \h </w:instrText>
      </w:r>
      <w:r>
        <w:fldChar w:fldCharType="separate"/>
      </w:r>
      <w:r>
        <w:t>115</w:t>
      </w:r>
      <w:r>
        <w:fldChar w:fldCharType="end"/>
      </w:r>
    </w:p>
    <w:p w14:paraId="379D0057" w14:textId="3C5B64DB" w:rsidR="00FB619A" w:rsidRDefault="00FB619A">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_Toc76506355 \h </w:instrText>
      </w:r>
      <w:r>
        <w:fldChar w:fldCharType="separate"/>
      </w:r>
      <w:r>
        <w:t>115</w:t>
      </w:r>
      <w:r>
        <w:fldChar w:fldCharType="end"/>
      </w:r>
    </w:p>
    <w:p w14:paraId="1D22E073" w14:textId="5F14FDEC"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_Toc76506356 \h </w:instrText>
      </w:r>
      <w:r>
        <w:fldChar w:fldCharType="separate"/>
      </w:r>
      <w:r>
        <w:t>115</w:t>
      </w:r>
      <w:r>
        <w:fldChar w:fldCharType="end"/>
      </w:r>
    </w:p>
    <w:p w14:paraId="5E096342" w14:textId="45B12618" w:rsidR="00FB619A" w:rsidRDefault="00FB619A">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_Toc76506357 \h </w:instrText>
      </w:r>
      <w:r>
        <w:fldChar w:fldCharType="separate"/>
      </w:r>
      <w:r>
        <w:t>115</w:t>
      </w:r>
      <w:r>
        <w:fldChar w:fldCharType="end"/>
      </w:r>
    </w:p>
    <w:p w14:paraId="2931BFC2" w14:textId="21DC6518" w:rsidR="00FB619A" w:rsidRDefault="00FB619A">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_Toc76506358 \h </w:instrText>
      </w:r>
      <w:r>
        <w:fldChar w:fldCharType="separate"/>
      </w:r>
      <w:r>
        <w:t>116</w:t>
      </w:r>
      <w:r>
        <w:fldChar w:fldCharType="end"/>
      </w:r>
    </w:p>
    <w:p w14:paraId="749634B7" w14:textId="12450EC6" w:rsidR="00FB619A" w:rsidRDefault="00FB619A">
      <w:pPr>
        <w:pStyle w:val="TOC6"/>
        <w:rPr>
          <w:rFonts w:asciiTheme="minorHAnsi" w:eastAsiaTheme="minorEastAsia" w:hAnsiTheme="minorHAnsi" w:cstheme="minorBidi"/>
          <w:sz w:val="22"/>
          <w:szCs w:val="22"/>
          <w:lang w:eastAsia="en-GB"/>
        </w:rPr>
      </w:pPr>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_Toc76506359 \h </w:instrText>
      </w:r>
      <w:r>
        <w:fldChar w:fldCharType="separate"/>
      </w:r>
      <w:r>
        <w:t>116</w:t>
      </w:r>
      <w:r>
        <w:fldChar w:fldCharType="end"/>
      </w:r>
    </w:p>
    <w:p w14:paraId="41713602" w14:textId="7E6DA111" w:rsidR="00FB619A" w:rsidRDefault="00FB619A">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_Toc76506360 \h </w:instrText>
      </w:r>
      <w:r>
        <w:fldChar w:fldCharType="separate"/>
      </w:r>
      <w:r>
        <w:t>116</w:t>
      </w:r>
      <w:r>
        <w:fldChar w:fldCharType="end"/>
      </w:r>
    </w:p>
    <w:p w14:paraId="2F31C95D" w14:textId="434F1021" w:rsidR="00FB619A" w:rsidRDefault="00FB619A">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_Toc76506361 \h </w:instrText>
      </w:r>
      <w:r>
        <w:fldChar w:fldCharType="separate"/>
      </w:r>
      <w:r>
        <w:t>117</w:t>
      </w:r>
      <w:r>
        <w:fldChar w:fldCharType="end"/>
      </w:r>
    </w:p>
    <w:p w14:paraId="2406B813" w14:textId="6FD84C1A" w:rsidR="00FB619A" w:rsidRDefault="00FB619A">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_Toc76506362 \h </w:instrText>
      </w:r>
      <w:r>
        <w:fldChar w:fldCharType="separate"/>
      </w:r>
      <w:r>
        <w:t>117</w:t>
      </w:r>
      <w:r>
        <w:fldChar w:fldCharType="end"/>
      </w:r>
    </w:p>
    <w:p w14:paraId="30D068BA" w14:textId="5A06B9CC"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_Toc76506363 \h </w:instrText>
      </w:r>
      <w:r>
        <w:fldChar w:fldCharType="separate"/>
      </w:r>
      <w:r>
        <w:t>117</w:t>
      </w:r>
      <w:r>
        <w:fldChar w:fldCharType="end"/>
      </w:r>
    </w:p>
    <w:p w14:paraId="464E6769" w14:textId="0F8E38F8" w:rsidR="00FB619A" w:rsidRDefault="00FB619A">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_Toc76506364 \h </w:instrText>
      </w:r>
      <w:r>
        <w:fldChar w:fldCharType="separate"/>
      </w:r>
      <w:r>
        <w:t>117</w:t>
      </w:r>
      <w:r>
        <w:fldChar w:fldCharType="end"/>
      </w:r>
    </w:p>
    <w:p w14:paraId="48E1F7B1" w14:textId="0EF0A8DD" w:rsidR="00FB619A" w:rsidRDefault="00FB619A">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_Toc76506365 \h </w:instrText>
      </w:r>
      <w:r>
        <w:fldChar w:fldCharType="separate"/>
      </w:r>
      <w:r>
        <w:t>124</w:t>
      </w:r>
      <w:r>
        <w:fldChar w:fldCharType="end"/>
      </w:r>
    </w:p>
    <w:p w14:paraId="1FE82542" w14:textId="09B93CBF" w:rsidR="00FB619A" w:rsidRDefault="00FB619A">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_Toc76506366 \h </w:instrText>
      </w:r>
      <w:r>
        <w:fldChar w:fldCharType="separate"/>
      </w:r>
      <w:r>
        <w:t>126</w:t>
      </w:r>
      <w:r>
        <w:fldChar w:fldCharType="end"/>
      </w:r>
    </w:p>
    <w:p w14:paraId="27EA144B" w14:textId="01CC3618" w:rsidR="00FB619A" w:rsidRDefault="00FB619A">
      <w:pPr>
        <w:pStyle w:val="TOC3"/>
        <w:rPr>
          <w:rFonts w:asciiTheme="minorHAnsi" w:eastAsiaTheme="minorEastAsia" w:hAnsiTheme="minorHAnsi" w:cstheme="minorBidi"/>
          <w:sz w:val="22"/>
          <w:szCs w:val="22"/>
          <w:lang w:eastAsia="en-GB"/>
        </w:rPr>
      </w:pPr>
      <w:r w:rsidRPr="00033D45">
        <w:rPr>
          <w:rFonts w:eastAsia="SimSun"/>
        </w:rPr>
        <w:t>6.7.4</w:t>
      </w:r>
      <w:r>
        <w:rPr>
          <w:rFonts w:asciiTheme="minorHAnsi" w:eastAsiaTheme="minorEastAsia" w:hAnsiTheme="minorHAnsi" w:cstheme="minorBidi"/>
          <w:sz w:val="22"/>
          <w:szCs w:val="22"/>
          <w:lang w:eastAsia="en-GB"/>
        </w:rPr>
        <w:tab/>
      </w:r>
      <w:r w:rsidRPr="00033D45">
        <w:rPr>
          <w:rFonts w:eastAsia="SimSun"/>
        </w:rPr>
        <w:t>OTA Spectrum emission mask</w:t>
      </w:r>
      <w:r>
        <w:tab/>
      </w:r>
      <w:r>
        <w:fldChar w:fldCharType="begin"/>
      </w:r>
      <w:r>
        <w:instrText xml:space="preserve"> PAGEREF _Toc76506367 \h </w:instrText>
      </w:r>
      <w:r>
        <w:fldChar w:fldCharType="separate"/>
      </w:r>
      <w:r>
        <w:t>128</w:t>
      </w:r>
      <w:r>
        <w:fldChar w:fldCharType="end"/>
      </w:r>
    </w:p>
    <w:p w14:paraId="5A194761" w14:textId="0E36399B" w:rsidR="00FB619A" w:rsidRDefault="00FB619A">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_Toc76506368 \h </w:instrText>
      </w:r>
      <w:r>
        <w:fldChar w:fldCharType="separate"/>
      </w:r>
      <w:r>
        <w:t>128</w:t>
      </w:r>
      <w:r>
        <w:fldChar w:fldCharType="end"/>
      </w:r>
    </w:p>
    <w:p w14:paraId="16D42EAE" w14:textId="7050543B" w:rsidR="00FB619A" w:rsidRDefault="00FB619A">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_Toc76506369 \h </w:instrText>
      </w:r>
      <w:r>
        <w:fldChar w:fldCharType="separate"/>
      </w:r>
      <w:r>
        <w:t>129</w:t>
      </w:r>
      <w:r>
        <w:fldChar w:fldCharType="end"/>
      </w:r>
    </w:p>
    <w:p w14:paraId="650F85E7" w14:textId="20B9FE33" w:rsidR="00FB619A" w:rsidRDefault="00FB619A">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_Toc76506370 \h </w:instrText>
      </w:r>
      <w:r>
        <w:fldChar w:fldCharType="separate"/>
      </w:r>
      <w:r>
        <w:t>129</w:t>
      </w:r>
      <w:r>
        <w:fldChar w:fldCharType="end"/>
      </w:r>
    </w:p>
    <w:p w14:paraId="1F90CDB4" w14:textId="53C419B5"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_Toc76506371 \h </w:instrText>
      </w:r>
      <w:r>
        <w:fldChar w:fldCharType="separate"/>
      </w:r>
      <w:r>
        <w:t>129</w:t>
      </w:r>
      <w:r>
        <w:fldChar w:fldCharType="end"/>
      </w:r>
    </w:p>
    <w:p w14:paraId="1130439E" w14:textId="0457A981" w:rsidR="00FB619A" w:rsidRDefault="00FB619A">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_Toc76506372 \h </w:instrText>
      </w:r>
      <w:r>
        <w:fldChar w:fldCharType="separate"/>
      </w:r>
      <w:r>
        <w:t>129</w:t>
      </w:r>
      <w:r>
        <w:fldChar w:fldCharType="end"/>
      </w:r>
    </w:p>
    <w:p w14:paraId="039EB3FB" w14:textId="7CCCCFAF" w:rsidR="00FB619A" w:rsidRDefault="00FB619A">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_Toc76506373 \h </w:instrText>
      </w:r>
      <w:r>
        <w:fldChar w:fldCharType="separate"/>
      </w:r>
      <w:r>
        <w:t>129</w:t>
      </w:r>
      <w:r>
        <w:fldChar w:fldCharType="end"/>
      </w:r>
    </w:p>
    <w:p w14:paraId="7A6B64C5" w14:textId="63582D56"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_Toc76506374 \h </w:instrText>
      </w:r>
      <w:r>
        <w:fldChar w:fldCharType="separate"/>
      </w:r>
      <w:r>
        <w:t>130</w:t>
      </w:r>
      <w:r>
        <w:fldChar w:fldCharType="end"/>
      </w:r>
    </w:p>
    <w:p w14:paraId="0505C970" w14:textId="2AB4AA12" w:rsidR="00FB619A" w:rsidRDefault="00FB619A">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_Toc76506375 \h </w:instrText>
      </w:r>
      <w:r>
        <w:fldChar w:fldCharType="separate"/>
      </w:r>
      <w:r>
        <w:t>130</w:t>
      </w:r>
      <w:r>
        <w:fldChar w:fldCharType="end"/>
      </w:r>
    </w:p>
    <w:p w14:paraId="4A0D8882" w14:textId="7384754C" w:rsidR="00FB619A" w:rsidRDefault="00FB619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_Toc76506376 \h </w:instrText>
      </w:r>
      <w:r>
        <w:fldChar w:fldCharType="separate"/>
      </w:r>
      <w:r>
        <w:t>140</w:t>
      </w:r>
      <w:r>
        <w:fldChar w:fldCharType="end"/>
      </w:r>
    </w:p>
    <w:p w14:paraId="043AAD42" w14:textId="0173D74E" w:rsidR="00FB619A" w:rsidRDefault="00FB619A">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_Toc76506377 \h </w:instrText>
      </w:r>
      <w:r>
        <w:fldChar w:fldCharType="separate"/>
      </w:r>
      <w:r>
        <w:t>140</w:t>
      </w:r>
      <w:r>
        <w:fldChar w:fldCharType="end"/>
      </w:r>
    </w:p>
    <w:p w14:paraId="5A158222" w14:textId="73EF6CDD" w:rsidR="00FB619A" w:rsidRDefault="00FB619A">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_Toc76506378 \h </w:instrText>
      </w:r>
      <w:r>
        <w:fldChar w:fldCharType="separate"/>
      </w:r>
      <w:r>
        <w:t>140</w:t>
      </w:r>
      <w:r>
        <w:fldChar w:fldCharType="end"/>
      </w:r>
    </w:p>
    <w:p w14:paraId="062E454C" w14:textId="47DEAAA3" w:rsidR="00FB619A" w:rsidRDefault="00FB619A">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_Toc76506379 \h </w:instrText>
      </w:r>
      <w:r>
        <w:fldChar w:fldCharType="separate"/>
      </w:r>
      <w:r>
        <w:t>141</w:t>
      </w:r>
      <w:r>
        <w:fldChar w:fldCharType="end"/>
      </w:r>
    </w:p>
    <w:p w14:paraId="38251A26" w14:textId="38357595"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_Toc76506380 \h </w:instrText>
      </w:r>
      <w:r>
        <w:fldChar w:fldCharType="separate"/>
      </w:r>
      <w:r>
        <w:t>141</w:t>
      </w:r>
      <w:r>
        <w:fldChar w:fldCharType="end"/>
      </w:r>
    </w:p>
    <w:p w14:paraId="0268FDB9" w14:textId="424A0236" w:rsidR="00FB619A" w:rsidRDefault="00FB619A">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_Toc76506381 \h </w:instrText>
      </w:r>
      <w:r>
        <w:fldChar w:fldCharType="separate"/>
      </w:r>
      <w:r>
        <w:t>141</w:t>
      </w:r>
      <w:r>
        <w:fldChar w:fldCharType="end"/>
      </w:r>
    </w:p>
    <w:p w14:paraId="10DA547D" w14:textId="24B39E3F" w:rsidR="00FB619A" w:rsidRDefault="00FB619A">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_Toc76506382 \h </w:instrText>
      </w:r>
      <w:r>
        <w:fldChar w:fldCharType="separate"/>
      </w:r>
      <w:r>
        <w:t>141</w:t>
      </w:r>
      <w:r>
        <w:fldChar w:fldCharType="end"/>
      </w:r>
    </w:p>
    <w:p w14:paraId="22E7EE52" w14:textId="7A8F6B6F" w:rsidR="00FB619A" w:rsidRDefault="00FB619A">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_Toc76506383 \h </w:instrText>
      </w:r>
      <w:r>
        <w:fldChar w:fldCharType="separate"/>
      </w:r>
      <w:r>
        <w:t>142</w:t>
      </w:r>
      <w:r>
        <w:fldChar w:fldCharType="end"/>
      </w:r>
    </w:p>
    <w:p w14:paraId="36AE7F08" w14:textId="2DF2124A" w:rsidR="00FB619A" w:rsidRDefault="00FB619A">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_Toc76506384 \h </w:instrText>
      </w:r>
      <w:r>
        <w:fldChar w:fldCharType="separate"/>
      </w:r>
      <w:r>
        <w:t>142</w:t>
      </w:r>
      <w:r>
        <w:fldChar w:fldCharType="end"/>
      </w:r>
    </w:p>
    <w:p w14:paraId="5F4C1512" w14:textId="1817EDFE" w:rsidR="00FB619A" w:rsidRDefault="00FB619A">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_Toc76506385 \h </w:instrText>
      </w:r>
      <w:r>
        <w:fldChar w:fldCharType="separate"/>
      </w:r>
      <w:r>
        <w:t>142</w:t>
      </w:r>
      <w:r>
        <w:fldChar w:fldCharType="end"/>
      </w:r>
    </w:p>
    <w:p w14:paraId="04D1321A" w14:textId="6E15B6E0" w:rsidR="00FB619A" w:rsidRDefault="00FB619A">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_Toc76506386 \h </w:instrText>
      </w:r>
      <w:r>
        <w:fldChar w:fldCharType="separate"/>
      </w:r>
      <w:r>
        <w:t>151</w:t>
      </w:r>
      <w:r>
        <w:fldChar w:fldCharType="end"/>
      </w:r>
    </w:p>
    <w:p w14:paraId="687BCBC3" w14:textId="19C08509" w:rsidR="00FB619A" w:rsidRDefault="00FB619A">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_Toc76506387 \h </w:instrText>
      </w:r>
      <w:r>
        <w:fldChar w:fldCharType="separate"/>
      </w:r>
      <w:r>
        <w:t>157</w:t>
      </w:r>
      <w:r>
        <w:fldChar w:fldCharType="end"/>
      </w:r>
    </w:p>
    <w:p w14:paraId="7044DA25" w14:textId="7F578346" w:rsidR="00FB619A" w:rsidRDefault="00FB619A">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_Toc76506388 \h </w:instrText>
      </w:r>
      <w:r>
        <w:fldChar w:fldCharType="separate"/>
      </w:r>
      <w:r>
        <w:t>161</w:t>
      </w:r>
      <w:r>
        <w:fldChar w:fldCharType="end"/>
      </w:r>
    </w:p>
    <w:p w14:paraId="1C71A345" w14:textId="4ACFF734" w:rsidR="00FB619A" w:rsidRDefault="00FB619A">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_Toc76506389 \h </w:instrText>
      </w:r>
      <w:r>
        <w:fldChar w:fldCharType="separate"/>
      </w:r>
      <w:r>
        <w:t>183</w:t>
      </w:r>
      <w:r>
        <w:fldChar w:fldCharType="end"/>
      </w:r>
    </w:p>
    <w:p w14:paraId="4E916236" w14:textId="538E4A5A" w:rsidR="00FB619A" w:rsidRDefault="00FB619A">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_Toc76506390 \h </w:instrText>
      </w:r>
      <w:r>
        <w:fldChar w:fldCharType="separate"/>
      </w:r>
      <w:r>
        <w:t>183</w:t>
      </w:r>
      <w:r>
        <w:fldChar w:fldCharType="end"/>
      </w:r>
    </w:p>
    <w:p w14:paraId="3A718AC8" w14:textId="722557AF" w:rsidR="00FB619A" w:rsidRDefault="00FB619A">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_Toc76506391 \h </w:instrText>
      </w:r>
      <w:r>
        <w:fldChar w:fldCharType="separate"/>
      </w:r>
      <w:r>
        <w:t>184</w:t>
      </w:r>
      <w:r>
        <w:fldChar w:fldCharType="end"/>
      </w:r>
    </w:p>
    <w:p w14:paraId="30E5FA57" w14:textId="18103E1E" w:rsidR="00FB619A" w:rsidRDefault="00FB619A">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_Toc76506392 \h </w:instrText>
      </w:r>
      <w:r>
        <w:fldChar w:fldCharType="separate"/>
      </w:r>
      <w:r>
        <w:t>184</w:t>
      </w:r>
      <w:r>
        <w:fldChar w:fldCharType="end"/>
      </w:r>
    </w:p>
    <w:p w14:paraId="01C1B3BA" w14:textId="7AF449D7" w:rsidR="00FB619A" w:rsidRDefault="00FB619A">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_Toc76506393 \h </w:instrText>
      </w:r>
      <w:r>
        <w:fldChar w:fldCharType="separate"/>
      </w:r>
      <w:r>
        <w:t>184</w:t>
      </w:r>
      <w:r>
        <w:fldChar w:fldCharType="end"/>
      </w:r>
    </w:p>
    <w:p w14:paraId="7F188B0F" w14:textId="254BA591" w:rsidR="00FB619A" w:rsidRDefault="00FB619A">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_Toc76506394 \h </w:instrText>
      </w:r>
      <w:r>
        <w:fldChar w:fldCharType="separate"/>
      </w:r>
      <w:r>
        <w:t>184</w:t>
      </w:r>
      <w:r>
        <w:fldChar w:fldCharType="end"/>
      </w:r>
    </w:p>
    <w:p w14:paraId="6B9BA9E5" w14:textId="4DB82717" w:rsidR="00FB619A" w:rsidRDefault="00FB619A">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_Toc76506395 \h </w:instrText>
      </w:r>
      <w:r>
        <w:fldChar w:fldCharType="separate"/>
      </w:r>
      <w:r>
        <w:t>184</w:t>
      </w:r>
      <w:r>
        <w:fldChar w:fldCharType="end"/>
      </w:r>
    </w:p>
    <w:p w14:paraId="4DD1B93E" w14:textId="16DF700E" w:rsidR="00FB619A" w:rsidRDefault="00FB619A">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_Toc76506396 \h </w:instrText>
      </w:r>
      <w:r>
        <w:fldChar w:fldCharType="separate"/>
      </w:r>
      <w:r>
        <w:t>185</w:t>
      </w:r>
      <w:r>
        <w:fldChar w:fldCharType="end"/>
      </w:r>
    </w:p>
    <w:p w14:paraId="01BC4D87" w14:textId="1F154382" w:rsidR="00FB619A" w:rsidRDefault="00FB619A">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_Toc76506397 \h </w:instrText>
      </w:r>
      <w:r>
        <w:fldChar w:fldCharType="separate"/>
      </w:r>
      <w:r>
        <w:t>188</w:t>
      </w:r>
      <w:r>
        <w:fldChar w:fldCharType="end"/>
      </w:r>
    </w:p>
    <w:p w14:paraId="2FF6EAE4" w14:textId="2DB585F8" w:rsidR="00FB619A" w:rsidRDefault="00FB619A">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_Toc76506398 \h </w:instrText>
      </w:r>
      <w:r>
        <w:fldChar w:fldCharType="separate"/>
      </w:r>
      <w:r>
        <w:t>188</w:t>
      </w:r>
      <w:r>
        <w:fldChar w:fldCharType="end"/>
      </w:r>
    </w:p>
    <w:p w14:paraId="2E9E052C" w14:textId="3283184D" w:rsidR="00FB619A" w:rsidRDefault="00FB619A">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_Toc76506399 \h </w:instrText>
      </w:r>
      <w:r>
        <w:fldChar w:fldCharType="separate"/>
      </w:r>
      <w:r>
        <w:t>188</w:t>
      </w:r>
      <w:r>
        <w:fldChar w:fldCharType="end"/>
      </w:r>
    </w:p>
    <w:p w14:paraId="7F393961" w14:textId="70E3720A" w:rsidR="00FB619A" w:rsidRDefault="00FB619A">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_Toc76506400 \h </w:instrText>
      </w:r>
      <w:r>
        <w:fldChar w:fldCharType="separate"/>
      </w:r>
      <w:r>
        <w:t>188</w:t>
      </w:r>
      <w:r>
        <w:fldChar w:fldCharType="end"/>
      </w:r>
    </w:p>
    <w:p w14:paraId="515B3A9E" w14:textId="05922905" w:rsidR="00FB619A" w:rsidRDefault="00FB619A">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_Toc76506401 \h </w:instrText>
      </w:r>
      <w:r>
        <w:fldChar w:fldCharType="separate"/>
      </w:r>
      <w:r>
        <w:t>188</w:t>
      </w:r>
      <w:r>
        <w:fldChar w:fldCharType="end"/>
      </w:r>
    </w:p>
    <w:p w14:paraId="33E4AD52" w14:textId="4967E3FB" w:rsidR="00FB619A" w:rsidRDefault="00FB619A">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_Toc76506402 \h </w:instrText>
      </w:r>
      <w:r>
        <w:fldChar w:fldCharType="separate"/>
      </w:r>
      <w:r>
        <w:t>190</w:t>
      </w:r>
      <w:r>
        <w:fldChar w:fldCharType="end"/>
      </w:r>
    </w:p>
    <w:p w14:paraId="66D9E82C" w14:textId="53CEFAA3" w:rsidR="00FB619A" w:rsidRDefault="00FB619A">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_Toc76506403 \h </w:instrText>
      </w:r>
      <w:r>
        <w:fldChar w:fldCharType="separate"/>
      </w:r>
      <w:r>
        <w:t>191</w:t>
      </w:r>
      <w:r>
        <w:fldChar w:fldCharType="end"/>
      </w:r>
    </w:p>
    <w:p w14:paraId="50ACC177" w14:textId="5F103B0E" w:rsidR="00FB619A" w:rsidRDefault="00FB619A">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_Toc76506404 \h </w:instrText>
      </w:r>
      <w:r>
        <w:fldChar w:fldCharType="separate"/>
      </w:r>
      <w:r>
        <w:t>191</w:t>
      </w:r>
      <w:r>
        <w:fldChar w:fldCharType="end"/>
      </w:r>
    </w:p>
    <w:p w14:paraId="0E86D823" w14:textId="000BA8DE" w:rsidR="00FB619A" w:rsidRDefault="00FB619A">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_Toc76506405 \h </w:instrText>
      </w:r>
      <w:r>
        <w:fldChar w:fldCharType="separate"/>
      </w:r>
      <w:r>
        <w:t>191</w:t>
      </w:r>
      <w:r>
        <w:fldChar w:fldCharType="end"/>
      </w:r>
    </w:p>
    <w:p w14:paraId="661E6B63" w14:textId="2FFF5608" w:rsidR="00FB619A" w:rsidRDefault="00FB619A">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_Toc76506406 \h </w:instrText>
      </w:r>
      <w:r>
        <w:fldChar w:fldCharType="separate"/>
      </w:r>
      <w:r>
        <w:t>191</w:t>
      </w:r>
      <w:r>
        <w:fldChar w:fldCharType="end"/>
      </w:r>
    </w:p>
    <w:p w14:paraId="380AA967" w14:textId="09B9EF9F" w:rsidR="00FB619A" w:rsidRDefault="00FB619A">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_Toc76506407 \h </w:instrText>
      </w:r>
      <w:r>
        <w:fldChar w:fldCharType="separate"/>
      </w:r>
      <w:r>
        <w:t>191</w:t>
      </w:r>
      <w:r>
        <w:fldChar w:fldCharType="end"/>
      </w:r>
    </w:p>
    <w:p w14:paraId="0C11B89A" w14:textId="2B0B3912" w:rsidR="00FB619A" w:rsidRDefault="00FB619A">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_Toc76506408 \h </w:instrText>
      </w:r>
      <w:r>
        <w:fldChar w:fldCharType="separate"/>
      </w:r>
      <w:r>
        <w:t>192</w:t>
      </w:r>
      <w:r>
        <w:fldChar w:fldCharType="end"/>
      </w:r>
    </w:p>
    <w:p w14:paraId="1EE399CE" w14:textId="13798875" w:rsidR="00FB619A" w:rsidRDefault="00FB619A">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_Toc76506409 \h </w:instrText>
      </w:r>
      <w:r>
        <w:fldChar w:fldCharType="separate"/>
      </w:r>
      <w:r>
        <w:t>220</w:t>
      </w:r>
      <w:r>
        <w:fldChar w:fldCharType="end"/>
      </w:r>
    </w:p>
    <w:p w14:paraId="1C902D9C" w14:textId="7BA09617" w:rsidR="00FB619A" w:rsidRDefault="00FB619A">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_Toc76506410 \h </w:instrText>
      </w:r>
      <w:r>
        <w:fldChar w:fldCharType="separate"/>
      </w:r>
      <w:r>
        <w:t>220</w:t>
      </w:r>
      <w:r>
        <w:fldChar w:fldCharType="end"/>
      </w:r>
    </w:p>
    <w:p w14:paraId="62326EDF" w14:textId="57D9B176" w:rsidR="00FB619A" w:rsidRDefault="00FB619A">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_Toc76506411 \h </w:instrText>
      </w:r>
      <w:r>
        <w:fldChar w:fldCharType="separate"/>
      </w:r>
      <w:r>
        <w:t>220</w:t>
      </w:r>
      <w:r>
        <w:fldChar w:fldCharType="end"/>
      </w:r>
    </w:p>
    <w:p w14:paraId="43D43981" w14:textId="019D06EF" w:rsidR="00FB619A" w:rsidRDefault="00FB619A">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_Toc76506412 \h </w:instrText>
      </w:r>
      <w:r>
        <w:fldChar w:fldCharType="separate"/>
      </w:r>
      <w:r>
        <w:t>220</w:t>
      </w:r>
      <w:r>
        <w:fldChar w:fldCharType="end"/>
      </w:r>
    </w:p>
    <w:p w14:paraId="3FAED132" w14:textId="32DDD077" w:rsidR="00FB619A" w:rsidRDefault="00FB619A">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_Toc76506413 \h </w:instrText>
      </w:r>
      <w:r>
        <w:fldChar w:fldCharType="separate"/>
      </w:r>
      <w:r>
        <w:t>220</w:t>
      </w:r>
      <w:r>
        <w:fldChar w:fldCharType="end"/>
      </w:r>
    </w:p>
    <w:p w14:paraId="309C4202" w14:textId="05B28025" w:rsidR="00FB619A" w:rsidRDefault="00FB619A">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_Toc76506414 \h </w:instrText>
      </w:r>
      <w:r>
        <w:fldChar w:fldCharType="separate"/>
      </w:r>
      <w:r>
        <w:t>220</w:t>
      </w:r>
      <w:r>
        <w:fldChar w:fldCharType="end"/>
      </w:r>
    </w:p>
    <w:p w14:paraId="759D0E35" w14:textId="79331676" w:rsidR="00FB619A" w:rsidRDefault="00FB619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_Toc76506415 \h </w:instrText>
      </w:r>
      <w:r>
        <w:fldChar w:fldCharType="separate"/>
      </w:r>
      <w:r>
        <w:t>238</w:t>
      </w:r>
      <w:r>
        <w:fldChar w:fldCharType="end"/>
      </w:r>
    </w:p>
    <w:p w14:paraId="2536EC09" w14:textId="79093135" w:rsidR="00FB619A" w:rsidRDefault="00FB619A">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_Toc76506416 \h </w:instrText>
      </w:r>
      <w:r>
        <w:fldChar w:fldCharType="separate"/>
      </w:r>
      <w:r>
        <w:t>238</w:t>
      </w:r>
      <w:r>
        <w:fldChar w:fldCharType="end"/>
      </w:r>
    </w:p>
    <w:p w14:paraId="4709D495" w14:textId="2A34C760" w:rsidR="00FB619A" w:rsidRDefault="00FB619A">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_Toc76506417 \h </w:instrText>
      </w:r>
      <w:r>
        <w:fldChar w:fldCharType="separate"/>
      </w:r>
      <w:r>
        <w:t>238</w:t>
      </w:r>
      <w:r>
        <w:fldChar w:fldCharType="end"/>
      </w:r>
    </w:p>
    <w:p w14:paraId="5F2D44A0" w14:textId="58DCA1AC" w:rsidR="00FB619A" w:rsidRDefault="00FB619A">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_Toc76506418 \h </w:instrText>
      </w:r>
      <w:r>
        <w:fldChar w:fldCharType="separate"/>
      </w:r>
      <w:r>
        <w:t>238</w:t>
      </w:r>
      <w:r>
        <w:fldChar w:fldCharType="end"/>
      </w:r>
    </w:p>
    <w:p w14:paraId="66AE8890" w14:textId="72522C9F" w:rsidR="00FB619A" w:rsidRDefault="00FB619A">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_Toc76506419 \h </w:instrText>
      </w:r>
      <w:r>
        <w:fldChar w:fldCharType="separate"/>
      </w:r>
      <w:r>
        <w:t>238</w:t>
      </w:r>
      <w:r>
        <w:fldChar w:fldCharType="end"/>
      </w:r>
    </w:p>
    <w:p w14:paraId="50B9DF5E" w14:textId="3B839C4E" w:rsidR="00FB619A" w:rsidRDefault="00FB619A">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_Toc76506420 \h </w:instrText>
      </w:r>
      <w:r>
        <w:fldChar w:fldCharType="separate"/>
      </w:r>
      <w:r>
        <w:t>238</w:t>
      </w:r>
      <w:r>
        <w:fldChar w:fldCharType="end"/>
      </w:r>
    </w:p>
    <w:p w14:paraId="05BAF7F0" w14:textId="73612C4C" w:rsidR="00FB619A" w:rsidRDefault="00FB619A">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_Toc76506421 \h </w:instrText>
      </w:r>
      <w:r>
        <w:fldChar w:fldCharType="separate"/>
      </w:r>
      <w:r>
        <w:t>239</w:t>
      </w:r>
      <w:r>
        <w:fldChar w:fldCharType="end"/>
      </w:r>
    </w:p>
    <w:p w14:paraId="70C65D0B" w14:textId="46C44B6B" w:rsidR="00FB619A" w:rsidRDefault="00FB619A">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_Toc76506422 \h </w:instrText>
      </w:r>
      <w:r>
        <w:fldChar w:fldCharType="separate"/>
      </w:r>
      <w:r>
        <w:t>241</w:t>
      </w:r>
      <w:r>
        <w:fldChar w:fldCharType="end"/>
      </w:r>
    </w:p>
    <w:p w14:paraId="04EC6B4E" w14:textId="2E84D3C4" w:rsidR="00FB619A" w:rsidRDefault="00FB619A">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_Toc76506423 \h </w:instrText>
      </w:r>
      <w:r>
        <w:fldChar w:fldCharType="separate"/>
      </w:r>
      <w:r>
        <w:t>241</w:t>
      </w:r>
      <w:r>
        <w:fldChar w:fldCharType="end"/>
      </w:r>
    </w:p>
    <w:p w14:paraId="7CDD4FFF" w14:textId="6E97EBE2" w:rsidR="00FB619A" w:rsidRDefault="00FB619A">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_Toc76506424 \h </w:instrText>
      </w:r>
      <w:r>
        <w:fldChar w:fldCharType="separate"/>
      </w:r>
      <w:r>
        <w:t>241</w:t>
      </w:r>
      <w:r>
        <w:fldChar w:fldCharType="end"/>
      </w:r>
    </w:p>
    <w:p w14:paraId="5152E079" w14:textId="4D75DCE3" w:rsidR="00FB619A" w:rsidRDefault="00FB619A">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_Toc76506425 \h </w:instrText>
      </w:r>
      <w:r>
        <w:fldChar w:fldCharType="separate"/>
      </w:r>
      <w:r>
        <w:t>242</w:t>
      </w:r>
      <w:r>
        <w:fldChar w:fldCharType="end"/>
      </w:r>
    </w:p>
    <w:p w14:paraId="737A5F17" w14:textId="3AB8449D" w:rsidR="00FB619A" w:rsidRDefault="00FB619A">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_Toc76506426 \h </w:instrText>
      </w:r>
      <w:r>
        <w:fldChar w:fldCharType="separate"/>
      </w:r>
      <w:r>
        <w:t>242</w:t>
      </w:r>
      <w:r>
        <w:fldChar w:fldCharType="end"/>
      </w:r>
    </w:p>
    <w:p w14:paraId="389EED17" w14:textId="52EE7032" w:rsidR="00FB619A" w:rsidRDefault="00FB619A">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_Toc76506427 \h </w:instrText>
      </w:r>
      <w:r>
        <w:fldChar w:fldCharType="separate"/>
      </w:r>
      <w:r>
        <w:t>243</w:t>
      </w:r>
      <w:r>
        <w:fldChar w:fldCharType="end"/>
      </w:r>
    </w:p>
    <w:p w14:paraId="43FA6F63" w14:textId="6B8AA2E3" w:rsidR="00FB619A" w:rsidRDefault="00FB619A">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_Toc76506428 \h </w:instrText>
      </w:r>
      <w:r>
        <w:fldChar w:fldCharType="separate"/>
      </w:r>
      <w:r>
        <w:t>243</w:t>
      </w:r>
      <w:r>
        <w:fldChar w:fldCharType="end"/>
      </w:r>
    </w:p>
    <w:p w14:paraId="798FEF3F" w14:textId="4B453BE8" w:rsidR="00FB619A" w:rsidRDefault="00FB619A">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_Toc76506429 \h </w:instrText>
      </w:r>
      <w:r>
        <w:fldChar w:fldCharType="separate"/>
      </w:r>
      <w:r>
        <w:t>244</w:t>
      </w:r>
      <w:r>
        <w:fldChar w:fldCharType="end"/>
      </w:r>
    </w:p>
    <w:p w14:paraId="21DA2C44" w14:textId="71CA5470" w:rsidR="00FB619A" w:rsidRDefault="00FB619A">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_Toc76506430 \h </w:instrText>
      </w:r>
      <w:r>
        <w:fldChar w:fldCharType="separate"/>
      </w:r>
      <w:r>
        <w:t>244</w:t>
      </w:r>
      <w:r>
        <w:fldChar w:fldCharType="end"/>
      </w:r>
    </w:p>
    <w:p w14:paraId="49E0E13A" w14:textId="554046BE" w:rsidR="00FB619A" w:rsidRDefault="00FB619A">
      <w:pPr>
        <w:pStyle w:val="TOC5"/>
        <w:rPr>
          <w:rFonts w:asciiTheme="minorHAnsi" w:eastAsiaTheme="minorEastAsia" w:hAnsiTheme="minorHAnsi" w:cstheme="minorBidi"/>
          <w:sz w:val="22"/>
          <w:szCs w:val="22"/>
          <w:lang w:eastAsia="en-GB"/>
        </w:rPr>
      </w:pPr>
      <w:r>
        <w:t>6.8.5.3.</w:t>
      </w:r>
      <w:r w:rsidRPr="00033D45">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_Toc76506431 \h </w:instrText>
      </w:r>
      <w:r>
        <w:fldChar w:fldCharType="separate"/>
      </w:r>
      <w:r>
        <w:t>244</w:t>
      </w:r>
      <w:r>
        <w:fldChar w:fldCharType="end"/>
      </w:r>
    </w:p>
    <w:p w14:paraId="532D5492" w14:textId="3884B973" w:rsidR="00FB619A" w:rsidRDefault="00FB619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_Toc76506432 \h </w:instrText>
      </w:r>
      <w:r>
        <w:fldChar w:fldCharType="separate"/>
      </w:r>
      <w:r>
        <w:t>244</w:t>
      </w:r>
      <w:r>
        <w:fldChar w:fldCharType="end"/>
      </w:r>
    </w:p>
    <w:p w14:paraId="0D125177" w14:textId="24500A1D" w:rsidR="00FB619A" w:rsidRDefault="00FB619A">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_Toc76506433 \h </w:instrText>
      </w:r>
      <w:r>
        <w:fldChar w:fldCharType="separate"/>
      </w:r>
      <w:r>
        <w:t>244</w:t>
      </w:r>
      <w:r>
        <w:fldChar w:fldCharType="end"/>
      </w:r>
    </w:p>
    <w:p w14:paraId="12CBEF57" w14:textId="16321D24" w:rsidR="00FB619A" w:rsidRDefault="00FB619A">
      <w:pPr>
        <w:pStyle w:val="TOC2"/>
        <w:rPr>
          <w:rFonts w:asciiTheme="minorHAnsi" w:eastAsiaTheme="minorEastAsia" w:hAnsiTheme="minorHAnsi" w:cstheme="minorBidi"/>
          <w:sz w:val="22"/>
          <w:szCs w:val="22"/>
          <w:lang w:eastAsia="en-GB"/>
        </w:rPr>
      </w:pPr>
      <w:r w:rsidRPr="00033D45">
        <w:rPr>
          <w:lang w:val="sv-FI" w:eastAsia="zh-CN"/>
        </w:rPr>
        <w:t>7.2</w:t>
      </w:r>
      <w:r>
        <w:rPr>
          <w:rFonts w:asciiTheme="minorHAnsi" w:eastAsiaTheme="minorEastAsia" w:hAnsiTheme="minorHAnsi" w:cstheme="minorBidi"/>
          <w:sz w:val="22"/>
          <w:szCs w:val="22"/>
          <w:lang w:eastAsia="en-GB"/>
        </w:rPr>
        <w:tab/>
      </w:r>
      <w:r w:rsidRPr="00033D45">
        <w:rPr>
          <w:lang w:val="sv-FI" w:eastAsia="zh-CN"/>
        </w:rPr>
        <w:t>OTA sensitivity</w:t>
      </w:r>
      <w:r>
        <w:tab/>
      </w:r>
      <w:r>
        <w:fldChar w:fldCharType="begin"/>
      </w:r>
      <w:r>
        <w:instrText xml:space="preserve"> PAGEREF _Toc76506434 \h </w:instrText>
      </w:r>
      <w:r>
        <w:fldChar w:fldCharType="separate"/>
      </w:r>
      <w:r>
        <w:t>245</w:t>
      </w:r>
      <w:r>
        <w:fldChar w:fldCharType="end"/>
      </w:r>
    </w:p>
    <w:p w14:paraId="34A99D6B" w14:textId="1F4C9AC7" w:rsidR="00FB619A" w:rsidRDefault="00FB619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_Toc76506435 \h </w:instrText>
      </w:r>
      <w:r>
        <w:fldChar w:fldCharType="separate"/>
      </w:r>
      <w:r>
        <w:t>245</w:t>
      </w:r>
      <w:r>
        <w:fldChar w:fldCharType="end"/>
      </w:r>
    </w:p>
    <w:p w14:paraId="6A08F047" w14:textId="49E4C789" w:rsidR="00FB619A" w:rsidRDefault="00FB619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_Toc76506436 \h </w:instrText>
      </w:r>
      <w:r>
        <w:fldChar w:fldCharType="separate"/>
      </w:r>
      <w:r>
        <w:t>246</w:t>
      </w:r>
      <w:r>
        <w:fldChar w:fldCharType="end"/>
      </w:r>
    </w:p>
    <w:p w14:paraId="73F6CEE6" w14:textId="0A6FE23E" w:rsidR="00FB619A" w:rsidRDefault="00FB619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_Toc76506437 \h </w:instrText>
      </w:r>
      <w:r>
        <w:fldChar w:fldCharType="separate"/>
      </w:r>
      <w:r>
        <w:t>246</w:t>
      </w:r>
      <w:r>
        <w:fldChar w:fldCharType="end"/>
      </w:r>
    </w:p>
    <w:p w14:paraId="5E6C381A" w14:textId="5EF0AE33" w:rsidR="00FB619A" w:rsidRDefault="00FB619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_Toc76506438 \h </w:instrText>
      </w:r>
      <w:r>
        <w:fldChar w:fldCharType="separate"/>
      </w:r>
      <w:r>
        <w:t>246</w:t>
      </w:r>
      <w:r>
        <w:fldChar w:fldCharType="end"/>
      </w:r>
    </w:p>
    <w:p w14:paraId="78B122AC" w14:textId="3E43986D" w:rsidR="00FB619A" w:rsidRDefault="00FB619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_Toc76506439 \h </w:instrText>
      </w:r>
      <w:r>
        <w:fldChar w:fldCharType="separate"/>
      </w:r>
      <w:r>
        <w:t>246</w:t>
      </w:r>
      <w:r>
        <w:fldChar w:fldCharType="end"/>
      </w:r>
    </w:p>
    <w:p w14:paraId="3E8C0989" w14:textId="1C5241CC" w:rsidR="00FB619A" w:rsidRDefault="00FB619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_Toc76506440 \h </w:instrText>
      </w:r>
      <w:r>
        <w:fldChar w:fldCharType="separate"/>
      </w:r>
      <w:r>
        <w:t>246</w:t>
      </w:r>
      <w:r>
        <w:fldChar w:fldCharType="end"/>
      </w:r>
    </w:p>
    <w:p w14:paraId="1D5699B9" w14:textId="6747E385" w:rsidR="00FB619A" w:rsidRDefault="00FB619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_Toc76506441 \h </w:instrText>
      </w:r>
      <w:r>
        <w:fldChar w:fldCharType="separate"/>
      </w:r>
      <w:r>
        <w:t>247</w:t>
      </w:r>
      <w:r>
        <w:fldChar w:fldCharType="end"/>
      </w:r>
    </w:p>
    <w:p w14:paraId="1E541697" w14:textId="481FCA9F" w:rsidR="00FB619A" w:rsidRDefault="00FB619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_Toc76506442 \h </w:instrText>
      </w:r>
      <w:r>
        <w:fldChar w:fldCharType="separate"/>
      </w:r>
      <w:r>
        <w:t>247</w:t>
      </w:r>
      <w:r>
        <w:fldChar w:fldCharType="end"/>
      </w:r>
    </w:p>
    <w:p w14:paraId="1AF3642B" w14:textId="54F8A660" w:rsidR="00FB619A" w:rsidRDefault="00FB619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_Toc76506443 \h </w:instrText>
      </w:r>
      <w:r>
        <w:fldChar w:fldCharType="separate"/>
      </w:r>
      <w:r>
        <w:t>247</w:t>
      </w:r>
      <w:r>
        <w:fldChar w:fldCharType="end"/>
      </w:r>
    </w:p>
    <w:p w14:paraId="065679C6" w14:textId="5D5CCA7E" w:rsidR="00FB619A" w:rsidRDefault="00FB619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_Toc76506444 \h </w:instrText>
      </w:r>
      <w:r>
        <w:fldChar w:fldCharType="separate"/>
      </w:r>
      <w:r>
        <w:t>247</w:t>
      </w:r>
      <w:r>
        <w:fldChar w:fldCharType="end"/>
      </w:r>
    </w:p>
    <w:p w14:paraId="3E8A6497" w14:textId="221E5DB5" w:rsidR="00FB619A" w:rsidRDefault="00FB619A">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_Toc76506445 \h </w:instrText>
      </w:r>
      <w:r>
        <w:fldChar w:fldCharType="separate"/>
      </w:r>
      <w:r>
        <w:t>247</w:t>
      </w:r>
      <w:r>
        <w:fldChar w:fldCharType="end"/>
      </w:r>
    </w:p>
    <w:p w14:paraId="5E41CF84" w14:textId="3F02B6FB" w:rsidR="00FB619A" w:rsidRDefault="00FB619A">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_Toc76506446 \h </w:instrText>
      </w:r>
      <w:r>
        <w:fldChar w:fldCharType="separate"/>
      </w:r>
      <w:r>
        <w:t>248</w:t>
      </w:r>
      <w:r>
        <w:fldChar w:fldCharType="end"/>
      </w:r>
    </w:p>
    <w:p w14:paraId="1DC2F2EA" w14:textId="6A4AD9AD" w:rsidR="00FB619A" w:rsidRDefault="00FB619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_Toc76506447 \h </w:instrText>
      </w:r>
      <w:r>
        <w:fldChar w:fldCharType="separate"/>
      </w:r>
      <w:r>
        <w:t>248</w:t>
      </w:r>
      <w:r>
        <w:fldChar w:fldCharType="end"/>
      </w:r>
    </w:p>
    <w:p w14:paraId="5AEDCD6D" w14:textId="1BB5B67F" w:rsidR="00FB619A" w:rsidRDefault="00FB619A">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_Toc76506448 \h </w:instrText>
      </w:r>
      <w:r>
        <w:fldChar w:fldCharType="separate"/>
      </w:r>
      <w:r>
        <w:t>248</w:t>
      </w:r>
      <w:r>
        <w:fldChar w:fldCharType="end"/>
      </w:r>
    </w:p>
    <w:p w14:paraId="6FEEC74E" w14:textId="770C9337" w:rsidR="00FB619A" w:rsidRDefault="00FB619A">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_Toc76506449 \h </w:instrText>
      </w:r>
      <w:r>
        <w:fldChar w:fldCharType="separate"/>
      </w:r>
      <w:r>
        <w:t>248</w:t>
      </w:r>
      <w:r>
        <w:fldChar w:fldCharType="end"/>
      </w:r>
    </w:p>
    <w:p w14:paraId="3660ED14" w14:textId="3E0DC20C" w:rsidR="00FB619A" w:rsidRDefault="00FB619A">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_Toc76506450 \h </w:instrText>
      </w:r>
      <w:r>
        <w:fldChar w:fldCharType="separate"/>
      </w:r>
      <w:r>
        <w:t>249</w:t>
      </w:r>
      <w:r>
        <w:fldChar w:fldCharType="end"/>
      </w:r>
    </w:p>
    <w:p w14:paraId="3F73E7EA" w14:textId="1EDAA831" w:rsidR="00FB619A" w:rsidRDefault="00FB619A">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_Toc76506451 \h </w:instrText>
      </w:r>
      <w:r>
        <w:fldChar w:fldCharType="separate"/>
      </w:r>
      <w:r>
        <w:t>249</w:t>
      </w:r>
      <w:r>
        <w:fldChar w:fldCharType="end"/>
      </w:r>
    </w:p>
    <w:p w14:paraId="5C94D911" w14:textId="53ED32FD" w:rsidR="00FB619A" w:rsidRDefault="00FB619A">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_Toc76506452 \h </w:instrText>
      </w:r>
      <w:r>
        <w:fldChar w:fldCharType="separate"/>
      </w:r>
      <w:r>
        <w:t>249</w:t>
      </w:r>
      <w:r>
        <w:fldChar w:fldCharType="end"/>
      </w:r>
    </w:p>
    <w:p w14:paraId="555851F1" w14:textId="708FC561" w:rsidR="00FB619A" w:rsidRDefault="00FB619A">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_Toc76506453 \h </w:instrText>
      </w:r>
      <w:r>
        <w:fldChar w:fldCharType="separate"/>
      </w:r>
      <w:r>
        <w:t>249</w:t>
      </w:r>
      <w:r>
        <w:fldChar w:fldCharType="end"/>
      </w:r>
    </w:p>
    <w:p w14:paraId="384C728D" w14:textId="4AB40F4A" w:rsidR="00FB619A" w:rsidRDefault="00FB619A">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_Toc76506454 \h </w:instrText>
      </w:r>
      <w:r>
        <w:fldChar w:fldCharType="separate"/>
      </w:r>
      <w:r>
        <w:t>250</w:t>
      </w:r>
      <w:r>
        <w:fldChar w:fldCharType="end"/>
      </w:r>
    </w:p>
    <w:p w14:paraId="67D3698E" w14:textId="62414697" w:rsidR="00FB619A" w:rsidRDefault="00FB619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_Toc76506455 \h </w:instrText>
      </w:r>
      <w:r>
        <w:fldChar w:fldCharType="separate"/>
      </w:r>
      <w:r>
        <w:t>250</w:t>
      </w:r>
      <w:r>
        <w:fldChar w:fldCharType="end"/>
      </w:r>
    </w:p>
    <w:p w14:paraId="348560BA" w14:textId="43475804" w:rsidR="00FB619A" w:rsidRDefault="00FB619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_Toc76506456 \h </w:instrText>
      </w:r>
      <w:r>
        <w:fldChar w:fldCharType="separate"/>
      </w:r>
      <w:r>
        <w:t>250</w:t>
      </w:r>
      <w:r>
        <w:fldChar w:fldCharType="end"/>
      </w:r>
    </w:p>
    <w:p w14:paraId="7BDC87DF" w14:textId="34478F06" w:rsidR="00FB619A" w:rsidRDefault="00FB619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_Toc76506457 \h </w:instrText>
      </w:r>
      <w:r>
        <w:fldChar w:fldCharType="separate"/>
      </w:r>
      <w:r>
        <w:t>250</w:t>
      </w:r>
      <w:r>
        <w:fldChar w:fldCharType="end"/>
      </w:r>
    </w:p>
    <w:p w14:paraId="56558114" w14:textId="51C77213" w:rsidR="00FB619A" w:rsidRDefault="00FB619A">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_Toc76506458 \h </w:instrText>
      </w:r>
      <w:r>
        <w:fldChar w:fldCharType="separate"/>
      </w:r>
      <w:r>
        <w:t>251</w:t>
      </w:r>
      <w:r>
        <w:fldChar w:fldCharType="end"/>
      </w:r>
    </w:p>
    <w:p w14:paraId="2945BAE7" w14:textId="2590117E" w:rsidR="00FB619A" w:rsidRDefault="00FB619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_Toc76506459 \h </w:instrText>
      </w:r>
      <w:r>
        <w:fldChar w:fldCharType="separate"/>
      </w:r>
      <w:r>
        <w:t>253</w:t>
      </w:r>
      <w:r>
        <w:fldChar w:fldCharType="end"/>
      </w:r>
    </w:p>
    <w:p w14:paraId="731FF333" w14:textId="4B410EB7" w:rsidR="00FB619A" w:rsidRDefault="00FB619A">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_Toc76506460 \h </w:instrText>
      </w:r>
      <w:r>
        <w:fldChar w:fldCharType="separate"/>
      </w:r>
      <w:r>
        <w:t>253</w:t>
      </w:r>
      <w:r>
        <w:fldChar w:fldCharType="end"/>
      </w:r>
    </w:p>
    <w:p w14:paraId="2BC1F014" w14:textId="179AD21A" w:rsidR="00FB619A" w:rsidRDefault="00FB619A">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_Toc76506461 \h </w:instrText>
      </w:r>
      <w:r>
        <w:fldChar w:fldCharType="separate"/>
      </w:r>
      <w:r>
        <w:t>253</w:t>
      </w:r>
      <w:r>
        <w:fldChar w:fldCharType="end"/>
      </w:r>
    </w:p>
    <w:p w14:paraId="4A23EF2E" w14:textId="56CF51A6" w:rsidR="00FB619A" w:rsidRDefault="00FB619A">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_Toc76506462 \h </w:instrText>
      </w:r>
      <w:r>
        <w:fldChar w:fldCharType="separate"/>
      </w:r>
      <w:r>
        <w:t>253</w:t>
      </w:r>
      <w:r>
        <w:fldChar w:fldCharType="end"/>
      </w:r>
    </w:p>
    <w:p w14:paraId="5F9B8F3A" w14:textId="3F035D6C" w:rsidR="00FB619A" w:rsidRDefault="00FB619A">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_Toc76506463 \h </w:instrText>
      </w:r>
      <w:r>
        <w:fldChar w:fldCharType="separate"/>
      </w:r>
      <w:r>
        <w:t>253</w:t>
      </w:r>
      <w:r>
        <w:fldChar w:fldCharType="end"/>
      </w:r>
    </w:p>
    <w:p w14:paraId="6DD283E7" w14:textId="12690155" w:rsidR="00FB619A" w:rsidRDefault="00FB619A">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_Toc76506464 \h </w:instrText>
      </w:r>
      <w:r>
        <w:fldChar w:fldCharType="separate"/>
      </w:r>
      <w:r>
        <w:t>253</w:t>
      </w:r>
      <w:r>
        <w:fldChar w:fldCharType="end"/>
      </w:r>
    </w:p>
    <w:p w14:paraId="401B1AF8" w14:textId="35B3315E" w:rsidR="00FB619A" w:rsidRDefault="00FB619A">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_Toc76506465 \h </w:instrText>
      </w:r>
      <w:r>
        <w:fldChar w:fldCharType="separate"/>
      </w:r>
      <w:r>
        <w:t>253</w:t>
      </w:r>
      <w:r>
        <w:fldChar w:fldCharType="end"/>
      </w:r>
    </w:p>
    <w:p w14:paraId="6AE68537" w14:textId="2CFE80B4" w:rsidR="00FB619A" w:rsidRDefault="00FB619A">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_Toc76506466 \h </w:instrText>
      </w:r>
      <w:r>
        <w:fldChar w:fldCharType="separate"/>
      </w:r>
      <w:r>
        <w:t>254</w:t>
      </w:r>
      <w:r>
        <w:fldChar w:fldCharType="end"/>
      </w:r>
    </w:p>
    <w:p w14:paraId="2891891E" w14:textId="76F772F6" w:rsidR="00FB619A" w:rsidRDefault="00FB619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_Toc76506467 \h </w:instrText>
      </w:r>
      <w:r>
        <w:fldChar w:fldCharType="separate"/>
      </w:r>
      <w:r>
        <w:t>254</w:t>
      </w:r>
      <w:r>
        <w:fldChar w:fldCharType="end"/>
      </w:r>
    </w:p>
    <w:p w14:paraId="7245FA5E" w14:textId="71BC401B" w:rsidR="00FB619A" w:rsidRDefault="00FB619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_Toc76506468 \h </w:instrText>
      </w:r>
      <w:r>
        <w:fldChar w:fldCharType="separate"/>
      </w:r>
      <w:r>
        <w:t>254</w:t>
      </w:r>
      <w:r>
        <w:fldChar w:fldCharType="end"/>
      </w:r>
    </w:p>
    <w:p w14:paraId="01A2EA61" w14:textId="77BD8C5D" w:rsidR="00FB619A" w:rsidRDefault="00FB619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_Toc76506469 \h </w:instrText>
      </w:r>
      <w:r>
        <w:fldChar w:fldCharType="separate"/>
      </w:r>
      <w:r>
        <w:t>256</w:t>
      </w:r>
      <w:r>
        <w:fldChar w:fldCharType="end"/>
      </w:r>
    </w:p>
    <w:p w14:paraId="62063306" w14:textId="3836C5C5" w:rsidR="00FB619A" w:rsidRDefault="00FB619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_Toc76506470 \h </w:instrText>
      </w:r>
      <w:r>
        <w:fldChar w:fldCharType="separate"/>
      </w:r>
      <w:r>
        <w:t>260</w:t>
      </w:r>
      <w:r>
        <w:fldChar w:fldCharType="end"/>
      </w:r>
    </w:p>
    <w:p w14:paraId="22E05855" w14:textId="718A715C" w:rsidR="00FB619A" w:rsidRDefault="00FB619A">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_Toc76506471 \h </w:instrText>
      </w:r>
      <w:r>
        <w:fldChar w:fldCharType="separate"/>
      </w:r>
      <w:r>
        <w:t>260</w:t>
      </w:r>
      <w:r>
        <w:fldChar w:fldCharType="end"/>
      </w:r>
    </w:p>
    <w:p w14:paraId="13A96A15" w14:textId="781FF168" w:rsidR="00FB619A" w:rsidRDefault="00FB619A">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_Toc76506472 \h </w:instrText>
      </w:r>
      <w:r>
        <w:fldChar w:fldCharType="separate"/>
      </w:r>
      <w:r>
        <w:t>260</w:t>
      </w:r>
      <w:r>
        <w:fldChar w:fldCharType="end"/>
      </w:r>
    </w:p>
    <w:p w14:paraId="655759C1" w14:textId="6CFE2186" w:rsidR="00FB619A" w:rsidRDefault="00FB619A">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_Toc76506473 \h </w:instrText>
      </w:r>
      <w:r>
        <w:fldChar w:fldCharType="separate"/>
      </w:r>
      <w:r>
        <w:t>260</w:t>
      </w:r>
      <w:r>
        <w:fldChar w:fldCharType="end"/>
      </w:r>
    </w:p>
    <w:p w14:paraId="631B2ECE" w14:textId="28DA3868" w:rsidR="00FB619A" w:rsidRDefault="00FB619A">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_Toc76506474 \h </w:instrText>
      </w:r>
      <w:r>
        <w:fldChar w:fldCharType="separate"/>
      </w:r>
      <w:r>
        <w:t>260</w:t>
      </w:r>
      <w:r>
        <w:fldChar w:fldCharType="end"/>
      </w:r>
    </w:p>
    <w:p w14:paraId="24DF920B" w14:textId="7A52B190" w:rsidR="00FB619A" w:rsidRDefault="00FB619A">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_Toc76506475 \h </w:instrText>
      </w:r>
      <w:r>
        <w:fldChar w:fldCharType="separate"/>
      </w:r>
      <w:r>
        <w:t>260</w:t>
      </w:r>
      <w:r>
        <w:fldChar w:fldCharType="end"/>
      </w:r>
    </w:p>
    <w:p w14:paraId="2FF2777B" w14:textId="76A081A3" w:rsidR="00FB619A" w:rsidRDefault="00FB619A">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_Toc76506476 \h </w:instrText>
      </w:r>
      <w:r>
        <w:fldChar w:fldCharType="separate"/>
      </w:r>
      <w:r>
        <w:t>261</w:t>
      </w:r>
      <w:r>
        <w:fldChar w:fldCharType="end"/>
      </w:r>
    </w:p>
    <w:p w14:paraId="03DE681A" w14:textId="2E3505FA" w:rsidR="00FB619A" w:rsidRDefault="00FB619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_Toc76506477 \h </w:instrText>
      </w:r>
      <w:r>
        <w:fldChar w:fldCharType="separate"/>
      </w:r>
      <w:r>
        <w:t>261</w:t>
      </w:r>
      <w:r>
        <w:fldChar w:fldCharType="end"/>
      </w:r>
    </w:p>
    <w:p w14:paraId="064C6CB0" w14:textId="7E67BF9E" w:rsidR="00FB619A" w:rsidRDefault="00FB619A">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_Toc76506478 \h </w:instrText>
      </w:r>
      <w:r>
        <w:fldChar w:fldCharType="separate"/>
      </w:r>
      <w:r>
        <w:t>261</w:t>
      </w:r>
      <w:r>
        <w:fldChar w:fldCharType="end"/>
      </w:r>
    </w:p>
    <w:p w14:paraId="3CF25B1A" w14:textId="3266BB1F" w:rsidR="00FB619A" w:rsidRDefault="00FB619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_Toc76506479 \h </w:instrText>
      </w:r>
      <w:r>
        <w:fldChar w:fldCharType="separate"/>
      </w:r>
      <w:r>
        <w:t>262</w:t>
      </w:r>
      <w:r>
        <w:fldChar w:fldCharType="end"/>
      </w:r>
    </w:p>
    <w:p w14:paraId="389DD301" w14:textId="13D15C65" w:rsidR="00FB619A" w:rsidRDefault="00FB619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_Toc76506480 \h </w:instrText>
      </w:r>
      <w:r>
        <w:fldChar w:fldCharType="separate"/>
      </w:r>
      <w:r>
        <w:t>262</w:t>
      </w:r>
      <w:r>
        <w:fldChar w:fldCharType="end"/>
      </w:r>
    </w:p>
    <w:p w14:paraId="19B4B00C" w14:textId="39718A22" w:rsidR="00FB619A" w:rsidRDefault="00FB619A">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_Toc76506481 \h </w:instrText>
      </w:r>
      <w:r>
        <w:fldChar w:fldCharType="separate"/>
      </w:r>
      <w:r>
        <w:t>263</w:t>
      </w:r>
      <w:r>
        <w:fldChar w:fldCharType="end"/>
      </w:r>
    </w:p>
    <w:p w14:paraId="43D2784D" w14:textId="137BB3CC" w:rsidR="00FB619A" w:rsidRDefault="00FB619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_Toc76506482 \h </w:instrText>
      </w:r>
      <w:r>
        <w:fldChar w:fldCharType="separate"/>
      </w:r>
      <w:r>
        <w:t>263</w:t>
      </w:r>
      <w:r>
        <w:fldChar w:fldCharType="end"/>
      </w:r>
    </w:p>
    <w:p w14:paraId="7C5E07CC" w14:textId="4AC450A8" w:rsidR="00FB619A" w:rsidRDefault="00FB619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_Toc76506483 \h </w:instrText>
      </w:r>
      <w:r>
        <w:fldChar w:fldCharType="separate"/>
      </w:r>
      <w:r>
        <w:t>263</w:t>
      </w:r>
      <w:r>
        <w:fldChar w:fldCharType="end"/>
      </w:r>
    </w:p>
    <w:p w14:paraId="3E5E178B" w14:textId="7B40EBEB" w:rsidR="00FB619A" w:rsidRDefault="00FB619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_Toc76506484 \h </w:instrText>
      </w:r>
      <w:r>
        <w:fldChar w:fldCharType="separate"/>
      </w:r>
      <w:r>
        <w:t>264</w:t>
      </w:r>
      <w:r>
        <w:fldChar w:fldCharType="end"/>
      </w:r>
    </w:p>
    <w:p w14:paraId="3ABA01D8" w14:textId="0241FEA9" w:rsidR="00FB619A" w:rsidRDefault="00FB619A">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_Toc76506485 \h </w:instrText>
      </w:r>
      <w:r>
        <w:fldChar w:fldCharType="separate"/>
      </w:r>
      <w:r>
        <w:t>265</w:t>
      </w:r>
      <w:r>
        <w:fldChar w:fldCharType="end"/>
      </w:r>
    </w:p>
    <w:p w14:paraId="0CE586DA" w14:textId="30B76C70" w:rsidR="00FB619A" w:rsidRDefault="00FB619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_Toc76506486 \h </w:instrText>
      </w:r>
      <w:r>
        <w:fldChar w:fldCharType="separate"/>
      </w:r>
      <w:r>
        <w:t>266</w:t>
      </w:r>
      <w:r>
        <w:fldChar w:fldCharType="end"/>
      </w:r>
    </w:p>
    <w:p w14:paraId="5C730254" w14:textId="6E1BBA64" w:rsidR="00FB619A" w:rsidRDefault="00FB619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_Toc76506487 \h </w:instrText>
      </w:r>
      <w:r>
        <w:fldChar w:fldCharType="separate"/>
      </w:r>
      <w:r>
        <w:t>266</w:t>
      </w:r>
      <w:r>
        <w:fldChar w:fldCharType="end"/>
      </w:r>
    </w:p>
    <w:p w14:paraId="432D4601" w14:textId="1D4E0501" w:rsidR="00FB619A" w:rsidRDefault="00FB619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_Toc76506488 \h </w:instrText>
      </w:r>
      <w:r>
        <w:fldChar w:fldCharType="separate"/>
      </w:r>
      <w:r>
        <w:t>269</w:t>
      </w:r>
      <w:r>
        <w:fldChar w:fldCharType="end"/>
      </w:r>
    </w:p>
    <w:p w14:paraId="3AE36703" w14:textId="1EEF63B7" w:rsidR="00FB619A" w:rsidRDefault="00FB619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_Toc76506489 \h </w:instrText>
      </w:r>
      <w:r>
        <w:fldChar w:fldCharType="separate"/>
      </w:r>
      <w:r>
        <w:t>269</w:t>
      </w:r>
      <w:r>
        <w:fldChar w:fldCharType="end"/>
      </w:r>
    </w:p>
    <w:p w14:paraId="40F39EFA" w14:textId="56ABFC5A" w:rsidR="00FB619A" w:rsidRDefault="00FB619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_Toc76506490 \h </w:instrText>
      </w:r>
      <w:r>
        <w:fldChar w:fldCharType="separate"/>
      </w:r>
      <w:r>
        <w:t>270</w:t>
      </w:r>
      <w:r>
        <w:fldChar w:fldCharType="end"/>
      </w:r>
    </w:p>
    <w:p w14:paraId="5D26C232" w14:textId="460B52F0" w:rsidR="00FB619A" w:rsidRDefault="00FB619A">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_Toc76506491 \h </w:instrText>
      </w:r>
      <w:r>
        <w:fldChar w:fldCharType="separate"/>
      </w:r>
      <w:r>
        <w:t>270</w:t>
      </w:r>
      <w:r>
        <w:fldChar w:fldCharType="end"/>
      </w:r>
    </w:p>
    <w:p w14:paraId="32F4EF27" w14:textId="792BECD4" w:rsidR="00FB619A" w:rsidRDefault="00FB619A">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_Toc76506492 \h </w:instrText>
      </w:r>
      <w:r>
        <w:fldChar w:fldCharType="separate"/>
      </w:r>
      <w:r>
        <w:t>270</w:t>
      </w:r>
      <w:r>
        <w:fldChar w:fldCharType="end"/>
      </w:r>
    </w:p>
    <w:p w14:paraId="79876FB9" w14:textId="173FFAED" w:rsidR="00FB619A" w:rsidRDefault="00FB619A">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_Toc76506493 \h </w:instrText>
      </w:r>
      <w:r>
        <w:fldChar w:fldCharType="separate"/>
      </w:r>
      <w:r>
        <w:t>270</w:t>
      </w:r>
      <w:r>
        <w:fldChar w:fldCharType="end"/>
      </w:r>
    </w:p>
    <w:p w14:paraId="5BD61420" w14:textId="74DFD95D" w:rsidR="00FB619A" w:rsidRDefault="00FB619A">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_Toc76506494 \h </w:instrText>
      </w:r>
      <w:r>
        <w:fldChar w:fldCharType="separate"/>
      </w:r>
      <w:r>
        <w:t>270</w:t>
      </w:r>
      <w:r>
        <w:fldChar w:fldCharType="end"/>
      </w:r>
    </w:p>
    <w:p w14:paraId="3ECEFCA5" w14:textId="5B4DD0C9" w:rsidR="00FB619A" w:rsidRDefault="00FB619A">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_Toc76506495 \h </w:instrText>
      </w:r>
      <w:r>
        <w:fldChar w:fldCharType="separate"/>
      </w:r>
      <w:r>
        <w:t>270</w:t>
      </w:r>
      <w:r>
        <w:fldChar w:fldCharType="end"/>
      </w:r>
    </w:p>
    <w:p w14:paraId="25BF2ACC" w14:textId="4B3961E6" w:rsidR="00FB619A" w:rsidRDefault="00FB619A">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_Toc76506496 \h </w:instrText>
      </w:r>
      <w:r>
        <w:fldChar w:fldCharType="separate"/>
      </w:r>
      <w:r>
        <w:t>270</w:t>
      </w:r>
      <w:r>
        <w:fldChar w:fldCharType="end"/>
      </w:r>
    </w:p>
    <w:p w14:paraId="31D99A52" w14:textId="4BDF039E" w:rsidR="00FB619A" w:rsidRDefault="00FB619A">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_Toc76506497 \h </w:instrText>
      </w:r>
      <w:r>
        <w:fldChar w:fldCharType="separate"/>
      </w:r>
      <w:r>
        <w:t>272</w:t>
      </w:r>
      <w:r>
        <w:fldChar w:fldCharType="end"/>
      </w:r>
    </w:p>
    <w:p w14:paraId="0401F6D6" w14:textId="438E185B" w:rsidR="00FB619A" w:rsidRDefault="00FB619A">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_Toc76506498 \h </w:instrText>
      </w:r>
      <w:r>
        <w:fldChar w:fldCharType="separate"/>
      </w:r>
      <w:r>
        <w:t>272</w:t>
      </w:r>
      <w:r>
        <w:fldChar w:fldCharType="end"/>
      </w:r>
    </w:p>
    <w:p w14:paraId="5A672850" w14:textId="779F8D4F" w:rsidR="00FB619A" w:rsidRDefault="00FB619A">
      <w:pPr>
        <w:pStyle w:val="TOC5"/>
        <w:rPr>
          <w:rFonts w:asciiTheme="minorHAnsi" w:eastAsiaTheme="minorEastAsia" w:hAnsiTheme="minorHAnsi" w:cstheme="minorBidi"/>
          <w:sz w:val="22"/>
          <w:szCs w:val="22"/>
          <w:lang w:eastAsia="en-GB"/>
        </w:rPr>
      </w:pPr>
      <w:r>
        <w:rPr>
          <w:lang w:eastAsia="sv-SE"/>
        </w:rPr>
        <w:t>7.6.2.</w:t>
      </w:r>
      <w:r w:rsidRPr="00033D45">
        <w:rPr>
          <w:lang w:val="en-US" w:eastAsia="sv-SE"/>
        </w:rPr>
        <w:t>5</w:t>
      </w:r>
      <w:r>
        <w:rPr>
          <w:lang w:eastAsia="sv-SE"/>
        </w:rPr>
        <w:t>.</w:t>
      </w:r>
      <w:r w:rsidRPr="00033D45">
        <w:rPr>
          <w:lang w:val="en-US" w:eastAsia="sv-SE"/>
        </w:rPr>
        <w:t>2</w:t>
      </w:r>
      <w:r>
        <w:rPr>
          <w:rFonts w:asciiTheme="minorHAnsi" w:eastAsiaTheme="minorEastAsia" w:hAnsiTheme="minorHAnsi" w:cstheme="minorBidi"/>
          <w:sz w:val="22"/>
          <w:szCs w:val="22"/>
          <w:lang w:eastAsia="en-GB"/>
        </w:rPr>
        <w:tab/>
      </w:r>
      <w:r w:rsidRPr="00033D45">
        <w:rPr>
          <w:lang w:val="en-US" w:eastAsia="sv-SE"/>
        </w:rPr>
        <w:t>Single RAT UTRA FDD operation</w:t>
      </w:r>
      <w:r>
        <w:tab/>
      </w:r>
      <w:r>
        <w:fldChar w:fldCharType="begin"/>
      </w:r>
      <w:r>
        <w:instrText xml:space="preserve"> PAGEREF _Toc76506499 \h </w:instrText>
      </w:r>
      <w:r>
        <w:fldChar w:fldCharType="separate"/>
      </w:r>
      <w:r>
        <w:t>273</w:t>
      </w:r>
      <w:r>
        <w:fldChar w:fldCharType="end"/>
      </w:r>
    </w:p>
    <w:p w14:paraId="42826439" w14:textId="29A3F826" w:rsidR="00FB619A" w:rsidRDefault="00FB619A">
      <w:pPr>
        <w:pStyle w:val="TOC5"/>
        <w:rPr>
          <w:rFonts w:asciiTheme="minorHAnsi" w:eastAsiaTheme="minorEastAsia" w:hAnsiTheme="minorHAnsi" w:cstheme="minorBidi"/>
          <w:sz w:val="22"/>
          <w:szCs w:val="22"/>
          <w:lang w:eastAsia="en-GB"/>
        </w:rPr>
      </w:pPr>
      <w:r>
        <w:rPr>
          <w:lang w:eastAsia="sv-SE"/>
        </w:rPr>
        <w:t>7.6.2.</w:t>
      </w:r>
      <w:r w:rsidRPr="00033D45">
        <w:rPr>
          <w:lang w:val="en-US" w:eastAsia="sv-SE"/>
        </w:rPr>
        <w:t>5</w:t>
      </w:r>
      <w:r>
        <w:rPr>
          <w:lang w:eastAsia="sv-SE"/>
        </w:rPr>
        <w:t>.</w:t>
      </w:r>
      <w:r w:rsidRPr="00033D45">
        <w:rPr>
          <w:lang w:val="en-US" w:eastAsia="sv-SE"/>
        </w:rPr>
        <w:t>3</w:t>
      </w:r>
      <w:r>
        <w:rPr>
          <w:rFonts w:asciiTheme="minorHAnsi" w:eastAsiaTheme="minorEastAsia" w:hAnsiTheme="minorHAnsi" w:cstheme="minorBidi"/>
          <w:sz w:val="22"/>
          <w:szCs w:val="22"/>
          <w:lang w:eastAsia="en-GB"/>
        </w:rPr>
        <w:tab/>
      </w:r>
      <w:r w:rsidRPr="00033D45">
        <w:rPr>
          <w:lang w:val="en-US" w:eastAsia="sv-SE"/>
        </w:rPr>
        <w:t>Single RAT E-UTRA operation</w:t>
      </w:r>
      <w:r>
        <w:tab/>
      </w:r>
      <w:r>
        <w:fldChar w:fldCharType="begin"/>
      </w:r>
      <w:r>
        <w:instrText xml:space="preserve"> PAGEREF _Toc76506500 \h </w:instrText>
      </w:r>
      <w:r>
        <w:fldChar w:fldCharType="separate"/>
      </w:r>
      <w:r>
        <w:t>274</w:t>
      </w:r>
      <w:r>
        <w:fldChar w:fldCharType="end"/>
      </w:r>
    </w:p>
    <w:p w14:paraId="1F4BAC69" w14:textId="552BCA40" w:rsidR="00FB619A" w:rsidRDefault="00FB619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_Toc76506501 \h </w:instrText>
      </w:r>
      <w:r>
        <w:fldChar w:fldCharType="separate"/>
      </w:r>
      <w:r>
        <w:t>275</w:t>
      </w:r>
      <w:r>
        <w:fldChar w:fldCharType="end"/>
      </w:r>
    </w:p>
    <w:p w14:paraId="3521F97C" w14:textId="5EAC28FF" w:rsidR="00FB619A" w:rsidRDefault="00FB619A">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_Toc76506502 \h </w:instrText>
      </w:r>
      <w:r>
        <w:fldChar w:fldCharType="separate"/>
      </w:r>
      <w:r>
        <w:t>275</w:t>
      </w:r>
      <w:r>
        <w:fldChar w:fldCharType="end"/>
      </w:r>
    </w:p>
    <w:p w14:paraId="736CCC81" w14:textId="2699ADEE" w:rsidR="00FB619A" w:rsidRDefault="00FB619A">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_Toc76506503 \h </w:instrText>
      </w:r>
      <w:r>
        <w:fldChar w:fldCharType="separate"/>
      </w:r>
      <w:r>
        <w:t>275</w:t>
      </w:r>
      <w:r>
        <w:fldChar w:fldCharType="end"/>
      </w:r>
    </w:p>
    <w:p w14:paraId="2FEE757D" w14:textId="31F43E9D" w:rsidR="00FB619A" w:rsidRDefault="00FB619A">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_Toc76506504 \h </w:instrText>
      </w:r>
      <w:r>
        <w:fldChar w:fldCharType="separate"/>
      </w:r>
      <w:r>
        <w:t>276</w:t>
      </w:r>
      <w:r>
        <w:fldChar w:fldCharType="end"/>
      </w:r>
    </w:p>
    <w:p w14:paraId="6A1E035D" w14:textId="2A5B0A1A" w:rsidR="00FB619A" w:rsidRDefault="00FB619A">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_Toc76506505 \h </w:instrText>
      </w:r>
      <w:r>
        <w:fldChar w:fldCharType="separate"/>
      </w:r>
      <w:r>
        <w:t>276</w:t>
      </w:r>
      <w:r>
        <w:fldChar w:fldCharType="end"/>
      </w:r>
    </w:p>
    <w:p w14:paraId="1C740784" w14:textId="73437859" w:rsidR="00FB619A" w:rsidRDefault="00FB619A">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_Toc76506506 \h </w:instrText>
      </w:r>
      <w:r>
        <w:fldChar w:fldCharType="separate"/>
      </w:r>
      <w:r>
        <w:t>276</w:t>
      </w:r>
      <w:r>
        <w:fldChar w:fldCharType="end"/>
      </w:r>
    </w:p>
    <w:p w14:paraId="2A5108AE" w14:textId="46A4B496" w:rsidR="00FB619A" w:rsidRDefault="00FB619A">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_Toc76506507 \h </w:instrText>
      </w:r>
      <w:r>
        <w:fldChar w:fldCharType="separate"/>
      </w:r>
      <w:r>
        <w:t>276</w:t>
      </w:r>
      <w:r>
        <w:fldChar w:fldCharType="end"/>
      </w:r>
    </w:p>
    <w:p w14:paraId="01C6B7C2" w14:textId="288290C8" w:rsidR="00FB619A" w:rsidRDefault="00FB619A">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_Toc76506508 \h </w:instrText>
      </w:r>
      <w:r>
        <w:fldChar w:fldCharType="separate"/>
      </w:r>
      <w:r>
        <w:t>276</w:t>
      </w:r>
      <w:r>
        <w:fldChar w:fldCharType="end"/>
      </w:r>
    </w:p>
    <w:p w14:paraId="3F8437F6" w14:textId="44F4B966" w:rsidR="00FB619A" w:rsidRDefault="00FB619A">
      <w:pPr>
        <w:pStyle w:val="TOC5"/>
        <w:rPr>
          <w:rFonts w:asciiTheme="minorHAnsi" w:eastAsiaTheme="minorEastAsia" w:hAnsiTheme="minorHAnsi" w:cstheme="minorBidi"/>
          <w:sz w:val="22"/>
          <w:szCs w:val="22"/>
          <w:lang w:eastAsia="en-GB"/>
        </w:rPr>
      </w:pPr>
      <w:r>
        <w:rPr>
          <w:lang w:eastAsia="sv-SE"/>
        </w:rPr>
        <w:t>7.6.3.</w:t>
      </w:r>
      <w:r w:rsidRPr="00033D45">
        <w:rPr>
          <w:lang w:val="en-US" w:eastAsia="sv-SE"/>
        </w:rPr>
        <w:t>5</w:t>
      </w:r>
      <w:r>
        <w:rPr>
          <w:lang w:eastAsia="sv-SE"/>
        </w:rPr>
        <w:t>.</w:t>
      </w:r>
      <w:r w:rsidRPr="00033D45">
        <w:rPr>
          <w:lang w:val="en-US" w:eastAsia="sv-SE"/>
        </w:rPr>
        <w:t>1</w:t>
      </w:r>
      <w:r>
        <w:rPr>
          <w:rFonts w:asciiTheme="minorHAnsi" w:eastAsiaTheme="minorEastAsia" w:hAnsiTheme="minorHAnsi" w:cstheme="minorBidi"/>
          <w:sz w:val="22"/>
          <w:szCs w:val="22"/>
          <w:lang w:eastAsia="en-GB"/>
        </w:rPr>
        <w:tab/>
      </w:r>
      <w:r w:rsidRPr="00033D45">
        <w:rPr>
          <w:lang w:val="en-US" w:eastAsia="sv-SE"/>
        </w:rPr>
        <w:t>MSR operation</w:t>
      </w:r>
      <w:r>
        <w:tab/>
      </w:r>
      <w:r>
        <w:fldChar w:fldCharType="begin"/>
      </w:r>
      <w:r>
        <w:instrText xml:space="preserve"> PAGEREF _Toc76506509 \h </w:instrText>
      </w:r>
      <w:r>
        <w:fldChar w:fldCharType="separate"/>
      </w:r>
      <w:r>
        <w:t>276</w:t>
      </w:r>
      <w:r>
        <w:fldChar w:fldCharType="end"/>
      </w:r>
    </w:p>
    <w:p w14:paraId="4E63B1D5" w14:textId="04CA5894" w:rsidR="00FB619A" w:rsidRDefault="00FB619A">
      <w:pPr>
        <w:pStyle w:val="TOC5"/>
        <w:rPr>
          <w:rFonts w:asciiTheme="minorHAnsi" w:eastAsiaTheme="minorEastAsia" w:hAnsiTheme="minorHAnsi" w:cstheme="minorBidi"/>
          <w:sz w:val="22"/>
          <w:szCs w:val="22"/>
          <w:lang w:eastAsia="en-GB"/>
        </w:rPr>
      </w:pPr>
      <w:r>
        <w:rPr>
          <w:lang w:eastAsia="sv-SE"/>
        </w:rPr>
        <w:t>7.6.3.</w:t>
      </w:r>
      <w:r w:rsidRPr="00033D45">
        <w:rPr>
          <w:lang w:val="en-US" w:eastAsia="sv-SE"/>
        </w:rPr>
        <w:t>5</w:t>
      </w:r>
      <w:r>
        <w:rPr>
          <w:lang w:eastAsia="sv-SE"/>
        </w:rPr>
        <w:t>.</w:t>
      </w:r>
      <w:r w:rsidRPr="00033D45">
        <w:rPr>
          <w:lang w:val="en-US" w:eastAsia="sv-SE"/>
        </w:rPr>
        <w:t>2</w:t>
      </w:r>
      <w:r>
        <w:rPr>
          <w:rFonts w:asciiTheme="minorHAnsi" w:eastAsiaTheme="minorEastAsia" w:hAnsiTheme="minorHAnsi" w:cstheme="minorBidi"/>
          <w:sz w:val="22"/>
          <w:szCs w:val="22"/>
          <w:lang w:eastAsia="en-GB"/>
        </w:rPr>
        <w:tab/>
      </w:r>
      <w:r w:rsidRPr="00033D45">
        <w:rPr>
          <w:lang w:val="en-US" w:eastAsia="sv-SE"/>
        </w:rPr>
        <w:t>Single RAT UTRA FDD operation</w:t>
      </w:r>
      <w:r>
        <w:tab/>
      </w:r>
      <w:r>
        <w:fldChar w:fldCharType="begin"/>
      </w:r>
      <w:r>
        <w:instrText xml:space="preserve"> PAGEREF _Toc76506510 \h </w:instrText>
      </w:r>
      <w:r>
        <w:fldChar w:fldCharType="separate"/>
      </w:r>
      <w:r>
        <w:t>281</w:t>
      </w:r>
      <w:r>
        <w:fldChar w:fldCharType="end"/>
      </w:r>
    </w:p>
    <w:p w14:paraId="61AA2493" w14:textId="217758EE" w:rsidR="00FB619A" w:rsidRDefault="00FB619A">
      <w:pPr>
        <w:pStyle w:val="TOC5"/>
        <w:rPr>
          <w:rFonts w:asciiTheme="minorHAnsi" w:eastAsiaTheme="minorEastAsia" w:hAnsiTheme="minorHAnsi" w:cstheme="minorBidi"/>
          <w:sz w:val="22"/>
          <w:szCs w:val="22"/>
          <w:lang w:eastAsia="en-GB"/>
        </w:rPr>
      </w:pPr>
      <w:r>
        <w:rPr>
          <w:lang w:eastAsia="sv-SE"/>
        </w:rPr>
        <w:t>7.6.3.</w:t>
      </w:r>
      <w:r w:rsidRPr="00033D45">
        <w:rPr>
          <w:lang w:val="en-US" w:eastAsia="sv-SE"/>
        </w:rPr>
        <w:t>5</w:t>
      </w:r>
      <w:r>
        <w:rPr>
          <w:lang w:eastAsia="sv-SE"/>
        </w:rPr>
        <w:t>.</w:t>
      </w:r>
      <w:r w:rsidRPr="00033D45">
        <w:rPr>
          <w:lang w:val="en-US" w:eastAsia="sv-SE"/>
        </w:rPr>
        <w:t>3</w:t>
      </w:r>
      <w:r>
        <w:rPr>
          <w:rFonts w:asciiTheme="minorHAnsi" w:eastAsiaTheme="minorEastAsia" w:hAnsiTheme="minorHAnsi" w:cstheme="minorBidi"/>
          <w:sz w:val="22"/>
          <w:szCs w:val="22"/>
          <w:lang w:eastAsia="en-GB"/>
        </w:rPr>
        <w:tab/>
      </w:r>
      <w:r w:rsidRPr="00033D45">
        <w:rPr>
          <w:lang w:val="en-US" w:eastAsia="sv-SE"/>
        </w:rPr>
        <w:t>Single RAT E-UTRA operation</w:t>
      </w:r>
      <w:r>
        <w:tab/>
      </w:r>
      <w:r>
        <w:fldChar w:fldCharType="begin"/>
      </w:r>
      <w:r>
        <w:instrText xml:space="preserve"> PAGEREF _Toc76506511 \h </w:instrText>
      </w:r>
      <w:r>
        <w:fldChar w:fldCharType="separate"/>
      </w:r>
      <w:r>
        <w:t>286</w:t>
      </w:r>
      <w:r>
        <w:fldChar w:fldCharType="end"/>
      </w:r>
    </w:p>
    <w:p w14:paraId="574A0054" w14:textId="25C2910A" w:rsidR="00FB619A" w:rsidRDefault="00FB619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_Toc76506512 \h </w:instrText>
      </w:r>
      <w:r>
        <w:fldChar w:fldCharType="separate"/>
      </w:r>
      <w:r>
        <w:t>291</w:t>
      </w:r>
      <w:r>
        <w:fldChar w:fldCharType="end"/>
      </w:r>
    </w:p>
    <w:p w14:paraId="4CFB8A0E" w14:textId="7A840F68" w:rsidR="00FB619A" w:rsidRDefault="00FB619A">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_Toc76506513 \h </w:instrText>
      </w:r>
      <w:r>
        <w:fldChar w:fldCharType="separate"/>
      </w:r>
      <w:r>
        <w:t>291</w:t>
      </w:r>
      <w:r>
        <w:fldChar w:fldCharType="end"/>
      </w:r>
    </w:p>
    <w:p w14:paraId="68EC185F" w14:textId="1407044B" w:rsidR="00FB619A" w:rsidRDefault="00FB619A">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_Toc76506514 \h </w:instrText>
      </w:r>
      <w:r>
        <w:fldChar w:fldCharType="separate"/>
      </w:r>
      <w:r>
        <w:t>291</w:t>
      </w:r>
      <w:r>
        <w:fldChar w:fldCharType="end"/>
      </w:r>
    </w:p>
    <w:p w14:paraId="446FD3D2" w14:textId="42309689" w:rsidR="00FB619A" w:rsidRDefault="00FB619A">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_Toc76506515 \h </w:instrText>
      </w:r>
      <w:r>
        <w:fldChar w:fldCharType="separate"/>
      </w:r>
      <w:r>
        <w:t>291</w:t>
      </w:r>
      <w:r>
        <w:fldChar w:fldCharType="end"/>
      </w:r>
    </w:p>
    <w:p w14:paraId="111DFAEE" w14:textId="3AC20A58" w:rsidR="00FB619A" w:rsidRDefault="00FB619A">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_Toc76506516 \h </w:instrText>
      </w:r>
      <w:r>
        <w:fldChar w:fldCharType="separate"/>
      </w:r>
      <w:r>
        <w:t>291</w:t>
      </w:r>
      <w:r>
        <w:fldChar w:fldCharType="end"/>
      </w:r>
    </w:p>
    <w:p w14:paraId="4630358E" w14:textId="5F90E847" w:rsidR="00FB619A" w:rsidRDefault="00FB619A">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_Toc76506517 \h </w:instrText>
      </w:r>
      <w:r>
        <w:fldChar w:fldCharType="separate"/>
      </w:r>
      <w:r>
        <w:t>291</w:t>
      </w:r>
      <w:r>
        <w:fldChar w:fldCharType="end"/>
      </w:r>
    </w:p>
    <w:p w14:paraId="42837229" w14:textId="545F646A" w:rsidR="00FB619A" w:rsidRDefault="00FB619A">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_Toc76506518 \h </w:instrText>
      </w:r>
      <w:r>
        <w:fldChar w:fldCharType="separate"/>
      </w:r>
      <w:r>
        <w:t>291</w:t>
      </w:r>
      <w:r>
        <w:fldChar w:fldCharType="end"/>
      </w:r>
    </w:p>
    <w:p w14:paraId="47BF661C" w14:textId="2BE33159" w:rsidR="00FB619A" w:rsidRDefault="00FB619A">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_Toc76506519 \h </w:instrText>
      </w:r>
      <w:r>
        <w:fldChar w:fldCharType="separate"/>
      </w:r>
      <w:r>
        <w:t>292</w:t>
      </w:r>
      <w:r>
        <w:fldChar w:fldCharType="end"/>
      </w:r>
    </w:p>
    <w:p w14:paraId="14BD2A80" w14:textId="1BD96F88" w:rsidR="00FB619A" w:rsidRDefault="00FB619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_Toc76506520 \h </w:instrText>
      </w:r>
      <w:r>
        <w:fldChar w:fldCharType="separate"/>
      </w:r>
      <w:r>
        <w:t>292</w:t>
      </w:r>
      <w:r>
        <w:fldChar w:fldCharType="end"/>
      </w:r>
    </w:p>
    <w:p w14:paraId="38141A50" w14:textId="71002F57" w:rsidR="00FB619A" w:rsidRDefault="00FB619A">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_Toc76506521 \h </w:instrText>
      </w:r>
      <w:r>
        <w:fldChar w:fldCharType="separate"/>
      </w:r>
      <w:r>
        <w:t>292</w:t>
      </w:r>
      <w:r>
        <w:fldChar w:fldCharType="end"/>
      </w:r>
    </w:p>
    <w:p w14:paraId="7642302C" w14:textId="1135A81E" w:rsidR="00FB619A" w:rsidRDefault="00FB619A">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_Toc76506522 \h </w:instrText>
      </w:r>
      <w:r>
        <w:fldChar w:fldCharType="separate"/>
      </w:r>
      <w:r>
        <w:t>293</w:t>
      </w:r>
      <w:r>
        <w:fldChar w:fldCharType="end"/>
      </w:r>
    </w:p>
    <w:p w14:paraId="643F0244" w14:textId="69675728" w:rsidR="00FB619A" w:rsidRDefault="00FB619A">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_Toc76506523 \h </w:instrText>
      </w:r>
      <w:r>
        <w:fldChar w:fldCharType="separate"/>
      </w:r>
      <w:r>
        <w:t>293</w:t>
      </w:r>
      <w:r>
        <w:fldChar w:fldCharType="end"/>
      </w:r>
    </w:p>
    <w:p w14:paraId="6046D553" w14:textId="2EA9FADC" w:rsidR="00FB619A" w:rsidRDefault="00FB619A">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_Toc76506524 \h </w:instrText>
      </w:r>
      <w:r>
        <w:fldChar w:fldCharType="separate"/>
      </w:r>
      <w:r>
        <w:t>293</w:t>
      </w:r>
      <w:r>
        <w:fldChar w:fldCharType="end"/>
      </w:r>
    </w:p>
    <w:p w14:paraId="1872BD34" w14:textId="7F299DCD" w:rsidR="00FB619A" w:rsidRDefault="00FB619A">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_Toc76506525 \h </w:instrText>
      </w:r>
      <w:r>
        <w:fldChar w:fldCharType="separate"/>
      </w:r>
      <w:r>
        <w:t>293</w:t>
      </w:r>
      <w:r>
        <w:fldChar w:fldCharType="end"/>
      </w:r>
    </w:p>
    <w:p w14:paraId="04D12486" w14:textId="44AA5289" w:rsidR="00FB619A" w:rsidRDefault="00FB619A">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_Toc76506526 \h </w:instrText>
      </w:r>
      <w:r>
        <w:fldChar w:fldCharType="separate"/>
      </w:r>
      <w:r>
        <w:t>293</w:t>
      </w:r>
      <w:r>
        <w:fldChar w:fldCharType="end"/>
      </w:r>
    </w:p>
    <w:p w14:paraId="6672D7BC" w14:textId="72188C85" w:rsidR="00FB619A" w:rsidRDefault="00FB619A">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_Toc76506527 \h </w:instrText>
      </w:r>
      <w:r>
        <w:fldChar w:fldCharType="separate"/>
      </w:r>
      <w:r>
        <w:t>293</w:t>
      </w:r>
      <w:r>
        <w:fldChar w:fldCharType="end"/>
      </w:r>
    </w:p>
    <w:p w14:paraId="5ECB23D5" w14:textId="23F701FA" w:rsidR="00FB619A" w:rsidRDefault="00FB619A">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_Toc76506528 \h </w:instrText>
      </w:r>
      <w:r>
        <w:fldChar w:fldCharType="separate"/>
      </w:r>
      <w:r>
        <w:t>294</w:t>
      </w:r>
      <w:r>
        <w:fldChar w:fldCharType="end"/>
      </w:r>
    </w:p>
    <w:p w14:paraId="322A88BB" w14:textId="04761B5E" w:rsidR="00FB619A" w:rsidRDefault="00FB619A">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_Toc76506529 \h </w:instrText>
      </w:r>
      <w:r>
        <w:fldChar w:fldCharType="separate"/>
      </w:r>
      <w:r>
        <w:t>294</w:t>
      </w:r>
      <w:r>
        <w:fldChar w:fldCharType="end"/>
      </w:r>
    </w:p>
    <w:p w14:paraId="24CC4C6C" w14:textId="0192B485" w:rsidR="00FB619A" w:rsidRDefault="00FB619A">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_Toc76506530 \h </w:instrText>
      </w:r>
      <w:r>
        <w:fldChar w:fldCharType="separate"/>
      </w:r>
      <w:r>
        <w:t>294</w:t>
      </w:r>
      <w:r>
        <w:fldChar w:fldCharType="end"/>
      </w:r>
    </w:p>
    <w:p w14:paraId="4C9C8095" w14:textId="5D9BE0D6" w:rsidR="00FB619A" w:rsidRDefault="00FB619A">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_Toc76506531 \h </w:instrText>
      </w:r>
      <w:r>
        <w:fldChar w:fldCharType="separate"/>
      </w:r>
      <w:r>
        <w:t>295</w:t>
      </w:r>
      <w:r>
        <w:fldChar w:fldCharType="end"/>
      </w:r>
    </w:p>
    <w:p w14:paraId="2AFDBA8F" w14:textId="31BB8785" w:rsidR="00FB619A" w:rsidRDefault="00FB619A">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_Toc76506532 \h </w:instrText>
      </w:r>
      <w:r>
        <w:fldChar w:fldCharType="separate"/>
      </w:r>
      <w:r>
        <w:t>295</w:t>
      </w:r>
      <w:r>
        <w:fldChar w:fldCharType="end"/>
      </w:r>
    </w:p>
    <w:p w14:paraId="62EABF09" w14:textId="7CD8CA6C" w:rsidR="00FB619A" w:rsidRDefault="00FB619A">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_Toc76506533 \h </w:instrText>
      </w:r>
      <w:r>
        <w:fldChar w:fldCharType="separate"/>
      </w:r>
      <w:r>
        <w:t>295</w:t>
      </w:r>
      <w:r>
        <w:fldChar w:fldCharType="end"/>
      </w:r>
    </w:p>
    <w:p w14:paraId="62AFBA39" w14:textId="0E8B3BA6" w:rsidR="00FB619A" w:rsidRDefault="00FB619A">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_Toc76506534 \h </w:instrText>
      </w:r>
      <w:r>
        <w:fldChar w:fldCharType="separate"/>
      </w:r>
      <w:r>
        <w:t>296</w:t>
      </w:r>
      <w:r>
        <w:fldChar w:fldCharType="end"/>
      </w:r>
    </w:p>
    <w:p w14:paraId="0A880383" w14:textId="3DFBEF7A" w:rsidR="00FB619A" w:rsidRDefault="00FB619A">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_Toc76506535 \h </w:instrText>
      </w:r>
      <w:r>
        <w:fldChar w:fldCharType="separate"/>
      </w:r>
      <w:r>
        <w:t>300</w:t>
      </w:r>
      <w:r>
        <w:fldChar w:fldCharType="end"/>
      </w:r>
    </w:p>
    <w:p w14:paraId="1EFB7429" w14:textId="0C015BD7" w:rsidR="00FB619A" w:rsidRDefault="00FB619A">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_Toc76506536 \h </w:instrText>
      </w:r>
      <w:r>
        <w:fldChar w:fldCharType="separate"/>
      </w:r>
      <w:r>
        <w:t>301</w:t>
      </w:r>
      <w:r>
        <w:fldChar w:fldCharType="end"/>
      </w:r>
    </w:p>
    <w:p w14:paraId="2FA40BE2" w14:textId="1A42A7A5" w:rsidR="00FB619A" w:rsidRDefault="00FB619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_Toc76506537 \h </w:instrText>
      </w:r>
      <w:r>
        <w:fldChar w:fldCharType="separate"/>
      </w:r>
      <w:r>
        <w:t>305</w:t>
      </w:r>
      <w:r>
        <w:fldChar w:fldCharType="end"/>
      </w:r>
    </w:p>
    <w:p w14:paraId="43689F6A" w14:textId="69CD92A3" w:rsidR="00FB619A" w:rsidRDefault="00FB619A">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_Toc76506538 \h </w:instrText>
      </w:r>
      <w:r>
        <w:fldChar w:fldCharType="separate"/>
      </w:r>
      <w:r>
        <w:t>305</w:t>
      </w:r>
      <w:r>
        <w:fldChar w:fldCharType="end"/>
      </w:r>
    </w:p>
    <w:p w14:paraId="1FB875D5" w14:textId="01BC1978" w:rsidR="00FB619A" w:rsidRDefault="00FB619A">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_Toc76506539 \h </w:instrText>
      </w:r>
      <w:r>
        <w:fldChar w:fldCharType="separate"/>
      </w:r>
      <w:r>
        <w:t>305</w:t>
      </w:r>
      <w:r>
        <w:fldChar w:fldCharType="end"/>
      </w:r>
    </w:p>
    <w:p w14:paraId="028D3B6F" w14:textId="409ED7EC" w:rsidR="00FB619A" w:rsidRDefault="00FB619A">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_Toc76506540 \h </w:instrText>
      </w:r>
      <w:r>
        <w:fldChar w:fldCharType="separate"/>
      </w:r>
      <w:r>
        <w:t>306</w:t>
      </w:r>
      <w:r>
        <w:fldChar w:fldCharType="end"/>
      </w:r>
    </w:p>
    <w:p w14:paraId="7F2DB6A3" w14:textId="7C17EF17" w:rsidR="00FB619A" w:rsidRDefault="00FB619A">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_Toc76506541 \h </w:instrText>
      </w:r>
      <w:r>
        <w:fldChar w:fldCharType="separate"/>
      </w:r>
      <w:r>
        <w:t>306</w:t>
      </w:r>
      <w:r>
        <w:fldChar w:fldCharType="end"/>
      </w:r>
    </w:p>
    <w:p w14:paraId="17C47698" w14:textId="51E4D4F3" w:rsidR="00FB619A" w:rsidRDefault="00FB619A">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_Toc76506542 \h </w:instrText>
      </w:r>
      <w:r>
        <w:fldChar w:fldCharType="separate"/>
      </w:r>
      <w:r>
        <w:t>306</w:t>
      </w:r>
      <w:r>
        <w:fldChar w:fldCharType="end"/>
      </w:r>
    </w:p>
    <w:p w14:paraId="6706547F" w14:textId="596BE514" w:rsidR="00FB619A" w:rsidRDefault="00FB619A">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_Toc76506543 \h </w:instrText>
      </w:r>
      <w:r>
        <w:fldChar w:fldCharType="separate"/>
      </w:r>
      <w:r>
        <w:t>306</w:t>
      </w:r>
      <w:r>
        <w:fldChar w:fldCharType="end"/>
      </w:r>
    </w:p>
    <w:p w14:paraId="78E47D93" w14:textId="4C73BB51" w:rsidR="00FB619A" w:rsidRDefault="00FB619A">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_Toc76506544 \h </w:instrText>
      </w:r>
      <w:r>
        <w:fldChar w:fldCharType="separate"/>
      </w:r>
      <w:r>
        <w:t>307</w:t>
      </w:r>
      <w:r>
        <w:fldChar w:fldCharType="end"/>
      </w:r>
    </w:p>
    <w:p w14:paraId="70B270C0" w14:textId="1FE92662" w:rsidR="00FB619A" w:rsidRDefault="00FB619A">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_Toc76506545 \h </w:instrText>
      </w:r>
      <w:r>
        <w:fldChar w:fldCharType="separate"/>
      </w:r>
      <w:r>
        <w:t>307</w:t>
      </w:r>
      <w:r>
        <w:fldChar w:fldCharType="end"/>
      </w:r>
    </w:p>
    <w:p w14:paraId="089C7BCD" w14:textId="5271892C" w:rsidR="00FB619A" w:rsidRDefault="00FB619A">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_Toc76506546 \h </w:instrText>
      </w:r>
      <w:r>
        <w:fldChar w:fldCharType="separate"/>
      </w:r>
      <w:r>
        <w:t>308</w:t>
      </w:r>
      <w:r>
        <w:fldChar w:fldCharType="end"/>
      </w:r>
    </w:p>
    <w:p w14:paraId="7646194C" w14:textId="28DC9064" w:rsidR="00FB619A" w:rsidRDefault="00FB619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_Toc76506547 \h </w:instrText>
      </w:r>
      <w:r>
        <w:fldChar w:fldCharType="separate"/>
      </w:r>
      <w:r>
        <w:t>310</w:t>
      </w:r>
      <w:r>
        <w:fldChar w:fldCharType="end"/>
      </w:r>
    </w:p>
    <w:p w14:paraId="7A4570CB" w14:textId="788252CC" w:rsidR="00FB619A" w:rsidRDefault="00FB619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_Toc76506548 \h </w:instrText>
      </w:r>
      <w:r>
        <w:fldChar w:fldCharType="separate"/>
      </w:r>
      <w:r>
        <w:t>310</w:t>
      </w:r>
      <w:r>
        <w:fldChar w:fldCharType="end"/>
      </w:r>
    </w:p>
    <w:p w14:paraId="55050312" w14:textId="7F78B65F" w:rsidR="00FB619A" w:rsidRDefault="00FB619A">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_Toc76506549 \h </w:instrText>
      </w:r>
      <w:r>
        <w:fldChar w:fldCharType="separate"/>
      </w:r>
      <w:r>
        <w:t>311</w:t>
      </w:r>
      <w:r>
        <w:fldChar w:fldCharType="end"/>
      </w:r>
    </w:p>
    <w:p w14:paraId="3C53B5F6" w14:textId="2C9DAA3B" w:rsidR="00FB619A" w:rsidRDefault="00FB619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_Toc76506550 \h </w:instrText>
      </w:r>
      <w:r>
        <w:fldChar w:fldCharType="separate"/>
      </w:r>
      <w:r>
        <w:t>311</w:t>
      </w:r>
      <w:r>
        <w:fldChar w:fldCharType="end"/>
      </w:r>
    </w:p>
    <w:p w14:paraId="727871D6" w14:textId="518C97A4" w:rsidR="00FB619A" w:rsidRDefault="00FB619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_Toc76506551 \h </w:instrText>
      </w:r>
      <w:r>
        <w:fldChar w:fldCharType="separate"/>
      </w:r>
      <w:r>
        <w:t>311</w:t>
      </w:r>
      <w:r>
        <w:fldChar w:fldCharType="end"/>
      </w:r>
    </w:p>
    <w:p w14:paraId="11B405EC" w14:textId="334B8ACB" w:rsidR="00FB619A" w:rsidRDefault="00FB619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_Toc76506552 \h </w:instrText>
      </w:r>
      <w:r>
        <w:fldChar w:fldCharType="separate"/>
      </w:r>
      <w:r>
        <w:t>311</w:t>
      </w:r>
      <w:r>
        <w:fldChar w:fldCharType="end"/>
      </w:r>
    </w:p>
    <w:p w14:paraId="4253E6DB" w14:textId="00F2A96E" w:rsidR="00FB619A" w:rsidRDefault="00FB619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_Toc76506553 \h </w:instrText>
      </w:r>
      <w:r>
        <w:fldChar w:fldCharType="separate"/>
      </w:r>
      <w:r>
        <w:t>312</w:t>
      </w:r>
      <w:r>
        <w:fldChar w:fldCharType="end"/>
      </w:r>
    </w:p>
    <w:p w14:paraId="27CC3B46" w14:textId="02EAE398" w:rsidR="00FB619A" w:rsidRDefault="00FB619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_Toc76506554 \h </w:instrText>
      </w:r>
      <w:r>
        <w:fldChar w:fldCharType="separate"/>
      </w:r>
      <w:r>
        <w:t>313</w:t>
      </w:r>
      <w:r>
        <w:fldChar w:fldCharType="end"/>
      </w:r>
    </w:p>
    <w:p w14:paraId="610AAC7E" w14:textId="3AD73ECE" w:rsidR="00FB619A" w:rsidRDefault="00FB619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_Toc76506555 \h </w:instrText>
      </w:r>
      <w:r>
        <w:fldChar w:fldCharType="separate"/>
      </w:r>
      <w:r>
        <w:t>313</w:t>
      </w:r>
      <w:r>
        <w:fldChar w:fldCharType="end"/>
      </w:r>
    </w:p>
    <w:p w14:paraId="71884339" w14:textId="46884522" w:rsidR="00FB619A" w:rsidRDefault="00FB619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_Toc76506556 \h </w:instrText>
      </w:r>
      <w:r>
        <w:fldChar w:fldCharType="separate"/>
      </w:r>
      <w:r>
        <w:t>313</w:t>
      </w:r>
      <w:r>
        <w:fldChar w:fldCharType="end"/>
      </w:r>
    </w:p>
    <w:p w14:paraId="1387DFAA" w14:textId="5F081500" w:rsidR="00FB619A" w:rsidRDefault="00FB619A">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_Toc76506557 \h </w:instrText>
      </w:r>
      <w:r>
        <w:fldChar w:fldCharType="separate"/>
      </w:r>
      <w:r>
        <w:t>313</w:t>
      </w:r>
      <w:r>
        <w:fldChar w:fldCharType="end"/>
      </w:r>
    </w:p>
    <w:p w14:paraId="5E9C3D45" w14:textId="6790555D" w:rsidR="00FB619A" w:rsidRDefault="00FB619A">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_Toc76506558 \h </w:instrText>
      </w:r>
      <w:r>
        <w:fldChar w:fldCharType="separate"/>
      </w:r>
      <w:r>
        <w:t>313</w:t>
      </w:r>
      <w:r>
        <w:fldChar w:fldCharType="end"/>
      </w:r>
    </w:p>
    <w:p w14:paraId="2AE768F8" w14:textId="1A3DFCD5" w:rsidR="00FB619A" w:rsidRDefault="00FB619A">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_Toc76506559 \h </w:instrText>
      </w:r>
      <w:r>
        <w:fldChar w:fldCharType="separate"/>
      </w:r>
      <w:r>
        <w:t>314</w:t>
      </w:r>
      <w:r>
        <w:fldChar w:fldCharType="end"/>
      </w:r>
    </w:p>
    <w:p w14:paraId="0AB2B0F6" w14:textId="254C5E57" w:rsidR="00FB619A" w:rsidRDefault="00FB619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_Toc76506560 \h </w:instrText>
      </w:r>
      <w:r>
        <w:fldChar w:fldCharType="separate"/>
      </w:r>
      <w:r>
        <w:t>315</w:t>
      </w:r>
      <w:r>
        <w:fldChar w:fldCharType="end"/>
      </w:r>
    </w:p>
    <w:p w14:paraId="043B900F" w14:textId="125846D6" w:rsidR="00FB619A" w:rsidRDefault="00FB619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_Toc76506561 \h </w:instrText>
      </w:r>
      <w:r>
        <w:fldChar w:fldCharType="separate"/>
      </w:r>
      <w:r>
        <w:t>315</w:t>
      </w:r>
      <w:r>
        <w:fldChar w:fldCharType="end"/>
      </w:r>
    </w:p>
    <w:p w14:paraId="7C1235E2" w14:textId="43370106" w:rsidR="00FB619A" w:rsidRDefault="00FB619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_Toc76506562 \h </w:instrText>
      </w:r>
      <w:r>
        <w:fldChar w:fldCharType="separate"/>
      </w:r>
      <w:r>
        <w:t>316</w:t>
      </w:r>
      <w:r>
        <w:fldChar w:fldCharType="end"/>
      </w:r>
    </w:p>
    <w:p w14:paraId="61AA2645" w14:textId="3EDFD39C" w:rsidR="00FB619A" w:rsidRDefault="00FB619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_Toc76506563 \h </w:instrText>
      </w:r>
      <w:r>
        <w:fldChar w:fldCharType="separate"/>
      </w:r>
      <w:r>
        <w:t>316</w:t>
      </w:r>
      <w:r>
        <w:fldChar w:fldCharType="end"/>
      </w:r>
    </w:p>
    <w:p w14:paraId="578B18FB" w14:textId="1F1BFEC1" w:rsidR="00FB619A" w:rsidRDefault="00FB619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_Toc76506564 \h </w:instrText>
      </w:r>
      <w:r>
        <w:fldChar w:fldCharType="separate"/>
      </w:r>
      <w:r>
        <w:t>316</w:t>
      </w:r>
      <w:r>
        <w:fldChar w:fldCharType="end"/>
      </w:r>
    </w:p>
    <w:p w14:paraId="0E4A2EF3" w14:textId="7DEDBD76" w:rsidR="00FB619A" w:rsidRDefault="00FB619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_Toc76506565 \h </w:instrText>
      </w:r>
      <w:r>
        <w:fldChar w:fldCharType="separate"/>
      </w:r>
      <w:r>
        <w:t>317</w:t>
      </w:r>
      <w:r>
        <w:fldChar w:fldCharType="end"/>
      </w:r>
    </w:p>
    <w:p w14:paraId="4EF7EAFB" w14:textId="390BD9DB" w:rsidR="00FB619A" w:rsidRDefault="00FB619A">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_Toc76506566 \h </w:instrText>
      </w:r>
      <w:r>
        <w:fldChar w:fldCharType="separate"/>
      </w:r>
      <w:r>
        <w:t>317</w:t>
      </w:r>
      <w:r>
        <w:fldChar w:fldCharType="end"/>
      </w:r>
    </w:p>
    <w:p w14:paraId="17FE7CB2" w14:textId="63A3677C" w:rsidR="00FB619A" w:rsidRDefault="00FB619A">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_Toc76506567 \h </w:instrText>
      </w:r>
      <w:r>
        <w:fldChar w:fldCharType="separate"/>
      </w:r>
      <w:r>
        <w:t>317</w:t>
      </w:r>
      <w:r>
        <w:fldChar w:fldCharType="end"/>
      </w:r>
    </w:p>
    <w:p w14:paraId="19028684" w14:textId="562658BB" w:rsidR="00FB619A" w:rsidRDefault="00FB619A">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_Toc76506568 \h </w:instrText>
      </w:r>
      <w:r>
        <w:fldChar w:fldCharType="separate"/>
      </w:r>
      <w:r>
        <w:t>318</w:t>
      </w:r>
      <w:r>
        <w:fldChar w:fldCharType="end"/>
      </w:r>
    </w:p>
    <w:p w14:paraId="10EF453B" w14:textId="092A9059" w:rsidR="00FB619A" w:rsidRDefault="00FB619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_Toc76506569 \h </w:instrText>
      </w:r>
      <w:r>
        <w:fldChar w:fldCharType="separate"/>
      </w:r>
      <w:r>
        <w:t>318</w:t>
      </w:r>
      <w:r>
        <w:fldChar w:fldCharType="end"/>
      </w:r>
    </w:p>
    <w:p w14:paraId="463FA2A7" w14:textId="7B0D4D58" w:rsidR="00FB619A" w:rsidRDefault="00FB619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_Toc76506570 \h </w:instrText>
      </w:r>
      <w:r>
        <w:fldChar w:fldCharType="separate"/>
      </w:r>
      <w:r>
        <w:t>318</w:t>
      </w:r>
      <w:r>
        <w:fldChar w:fldCharType="end"/>
      </w:r>
    </w:p>
    <w:p w14:paraId="124FBFAE" w14:textId="280CC101" w:rsidR="00FB619A" w:rsidRDefault="00FB619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_Toc76506571 \h </w:instrText>
      </w:r>
      <w:r>
        <w:fldChar w:fldCharType="separate"/>
      </w:r>
      <w:r>
        <w:t>319</w:t>
      </w:r>
      <w:r>
        <w:fldChar w:fldCharType="end"/>
      </w:r>
    </w:p>
    <w:p w14:paraId="187935FA" w14:textId="0A192942" w:rsidR="00FB619A" w:rsidRDefault="00FB619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_Toc76506572 \h </w:instrText>
      </w:r>
      <w:r>
        <w:fldChar w:fldCharType="separate"/>
      </w:r>
      <w:r>
        <w:t>319</w:t>
      </w:r>
      <w:r>
        <w:fldChar w:fldCharType="end"/>
      </w:r>
    </w:p>
    <w:p w14:paraId="7D188166" w14:textId="78B797B6" w:rsidR="00FB619A" w:rsidRDefault="00FB619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_Toc76506573 \h </w:instrText>
      </w:r>
      <w:r>
        <w:fldChar w:fldCharType="separate"/>
      </w:r>
      <w:r>
        <w:t>320</w:t>
      </w:r>
      <w:r>
        <w:fldChar w:fldCharType="end"/>
      </w:r>
    </w:p>
    <w:p w14:paraId="30290E22" w14:textId="1F0F5673" w:rsidR="00FB619A" w:rsidRDefault="00FB619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_Toc76506574 \h </w:instrText>
      </w:r>
      <w:r>
        <w:fldChar w:fldCharType="separate"/>
      </w:r>
      <w:r>
        <w:t>320</w:t>
      </w:r>
      <w:r>
        <w:fldChar w:fldCharType="end"/>
      </w:r>
    </w:p>
    <w:p w14:paraId="320FED5E" w14:textId="5AF757AB" w:rsidR="00FB619A" w:rsidRDefault="00FB619A">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_Toc76506575 \h </w:instrText>
      </w:r>
      <w:r>
        <w:fldChar w:fldCharType="separate"/>
      </w:r>
      <w:r>
        <w:t>320</w:t>
      </w:r>
      <w:r>
        <w:fldChar w:fldCharType="end"/>
      </w:r>
    </w:p>
    <w:p w14:paraId="2811FFC6" w14:textId="1F324FBB" w:rsidR="00FB619A" w:rsidRDefault="00FB619A">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_Toc76506576 \h </w:instrText>
      </w:r>
      <w:r>
        <w:fldChar w:fldCharType="separate"/>
      </w:r>
      <w:r>
        <w:t>320</w:t>
      </w:r>
      <w:r>
        <w:fldChar w:fldCharType="end"/>
      </w:r>
    </w:p>
    <w:p w14:paraId="558E137D" w14:textId="18FA81C9" w:rsidR="00FB619A" w:rsidRDefault="00FB619A">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_Toc76506577 \h </w:instrText>
      </w:r>
      <w:r>
        <w:fldChar w:fldCharType="separate"/>
      </w:r>
      <w:r>
        <w:t>321</w:t>
      </w:r>
      <w:r>
        <w:fldChar w:fldCharType="end"/>
      </w:r>
    </w:p>
    <w:p w14:paraId="468E83F7" w14:textId="6BB75CE3" w:rsidR="00FB619A" w:rsidRDefault="00FB619A">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_Toc76506578 \h </w:instrText>
      </w:r>
      <w:r>
        <w:fldChar w:fldCharType="separate"/>
      </w:r>
      <w:r>
        <w:t>322</w:t>
      </w:r>
      <w:r>
        <w:fldChar w:fldCharType="end"/>
      </w:r>
    </w:p>
    <w:p w14:paraId="64698799" w14:textId="08EF8884" w:rsidR="00FB619A" w:rsidRDefault="00FB619A">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_Toc76506579 \h </w:instrText>
      </w:r>
      <w:r>
        <w:fldChar w:fldCharType="separate"/>
      </w:r>
      <w:r>
        <w:t>323</w:t>
      </w:r>
      <w:r>
        <w:fldChar w:fldCharType="end"/>
      </w:r>
    </w:p>
    <w:p w14:paraId="3F83F5DD" w14:textId="27657F3D" w:rsidR="00FB619A" w:rsidRDefault="00FB619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_Toc76506580 \h </w:instrText>
      </w:r>
      <w:r>
        <w:fldChar w:fldCharType="separate"/>
      </w:r>
      <w:r>
        <w:t>324</w:t>
      </w:r>
      <w:r>
        <w:fldChar w:fldCharType="end"/>
      </w:r>
    </w:p>
    <w:p w14:paraId="447BEDBC" w14:textId="2865D7E2" w:rsidR="00FB619A" w:rsidRDefault="00FB619A">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_Toc76506581 \h </w:instrText>
      </w:r>
      <w:r>
        <w:fldChar w:fldCharType="separate"/>
      </w:r>
      <w:r>
        <w:t>324</w:t>
      </w:r>
      <w:r>
        <w:fldChar w:fldCharType="end"/>
      </w:r>
    </w:p>
    <w:p w14:paraId="615C25F4" w14:textId="16CAF513" w:rsidR="00FB619A" w:rsidRDefault="00FB619A">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_Toc76506582 \h </w:instrText>
      </w:r>
      <w:r>
        <w:fldChar w:fldCharType="separate"/>
      </w:r>
      <w:r>
        <w:t>325</w:t>
      </w:r>
      <w:r>
        <w:fldChar w:fldCharType="end"/>
      </w:r>
    </w:p>
    <w:p w14:paraId="2728E79F" w14:textId="18D6B1EE" w:rsidR="00FB619A" w:rsidRDefault="00FB619A">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_Toc76506583 \h </w:instrText>
      </w:r>
      <w:r>
        <w:fldChar w:fldCharType="separate"/>
      </w:r>
      <w:r>
        <w:t>327</w:t>
      </w:r>
      <w:r>
        <w:fldChar w:fldCharType="end"/>
      </w:r>
    </w:p>
    <w:p w14:paraId="674A7A67" w14:textId="5F4B5536" w:rsidR="00FB619A" w:rsidRDefault="00FB619A">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_Toc76506584 \h </w:instrText>
      </w:r>
      <w:r>
        <w:fldChar w:fldCharType="separate"/>
      </w:r>
      <w:r>
        <w:t>328</w:t>
      </w:r>
      <w:r>
        <w:fldChar w:fldCharType="end"/>
      </w:r>
    </w:p>
    <w:p w14:paraId="2F46B1BD" w14:textId="293AE719" w:rsidR="00FB619A" w:rsidRDefault="00FB619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_Toc76506585 \h </w:instrText>
      </w:r>
      <w:r>
        <w:fldChar w:fldCharType="separate"/>
      </w:r>
      <w:r>
        <w:t>328</w:t>
      </w:r>
      <w:r>
        <w:fldChar w:fldCharType="end"/>
      </w:r>
    </w:p>
    <w:p w14:paraId="461D5DDA" w14:textId="746FE8E7" w:rsidR="00FB619A" w:rsidRDefault="00FB619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_Toc76506586 \h </w:instrText>
      </w:r>
      <w:r>
        <w:fldChar w:fldCharType="separate"/>
      </w:r>
      <w:r>
        <w:t>328</w:t>
      </w:r>
      <w:r>
        <w:fldChar w:fldCharType="end"/>
      </w:r>
    </w:p>
    <w:p w14:paraId="6FA644E4" w14:textId="3E16DBEA" w:rsidR="00FB619A" w:rsidRDefault="00FB619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_Toc76506587 \h </w:instrText>
      </w:r>
      <w:r>
        <w:fldChar w:fldCharType="separate"/>
      </w:r>
      <w:r>
        <w:t>329</w:t>
      </w:r>
      <w:r>
        <w:fldChar w:fldCharType="end"/>
      </w:r>
    </w:p>
    <w:p w14:paraId="58ADD0B8" w14:textId="6951CCB6" w:rsidR="00FB619A" w:rsidRDefault="00FB619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_Toc76506588 \h </w:instrText>
      </w:r>
      <w:r>
        <w:fldChar w:fldCharType="separate"/>
      </w:r>
      <w:r>
        <w:t>329</w:t>
      </w:r>
      <w:r>
        <w:fldChar w:fldCharType="end"/>
      </w:r>
    </w:p>
    <w:p w14:paraId="1F2D0048" w14:textId="03BE998F" w:rsidR="00FB619A" w:rsidRDefault="00FB619A">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_Toc76506589 \h </w:instrText>
      </w:r>
      <w:r>
        <w:fldChar w:fldCharType="separate"/>
      </w:r>
      <w:r>
        <w:t>330</w:t>
      </w:r>
      <w:r>
        <w:fldChar w:fldCharType="end"/>
      </w:r>
    </w:p>
    <w:p w14:paraId="1C70910A" w14:textId="3BCFB251" w:rsidR="00FB619A" w:rsidRDefault="00FB619A">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_Toc76506590 \h </w:instrText>
      </w:r>
      <w:r>
        <w:fldChar w:fldCharType="separate"/>
      </w:r>
      <w:r>
        <w:t>330</w:t>
      </w:r>
      <w:r>
        <w:fldChar w:fldCharType="end"/>
      </w:r>
    </w:p>
    <w:p w14:paraId="25790008" w14:textId="734A2C84" w:rsidR="00FB619A" w:rsidRDefault="00FB619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_Toc76506591 \h </w:instrText>
      </w:r>
      <w:r>
        <w:fldChar w:fldCharType="separate"/>
      </w:r>
      <w:r>
        <w:t>331</w:t>
      </w:r>
      <w:r>
        <w:fldChar w:fldCharType="end"/>
      </w:r>
    </w:p>
    <w:p w14:paraId="2E02ECC1" w14:textId="6791A78C" w:rsidR="00FB619A" w:rsidRDefault="00FB619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_Toc76506592 \h </w:instrText>
      </w:r>
      <w:r>
        <w:fldChar w:fldCharType="separate"/>
      </w:r>
      <w:r>
        <w:t>331</w:t>
      </w:r>
      <w:r>
        <w:fldChar w:fldCharType="end"/>
      </w:r>
    </w:p>
    <w:p w14:paraId="41416448" w14:textId="11CBE01D" w:rsidR="00FB619A" w:rsidRDefault="00FB619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_Toc76506593 \h </w:instrText>
      </w:r>
      <w:r>
        <w:fldChar w:fldCharType="separate"/>
      </w:r>
      <w:r>
        <w:t>331</w:t>
      </w:r>
      <w:r>
        <w:fldChar w:fldCharType="end"/>
      </w:r>
    </w:p>
    <w:p w14:paraId="04B0F288" w14:textId="16A7A284" w:rsidR="00FB619A" w:rsidRDefault="00FB619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_Toc76506594 \h </w:instrText>
      </w:r>
      <w:r>
        <w:fldChar w:fldCharType="separate"/>
      </w:r>
      <w:r>
        <w:t>332</w:t>
      </w:r>
      <w:r>
        <w:fldChar w:fldCharType="end"/>
      </w:r>
    </w:p>
    <w:p w14:paraId="1354ECC1" w14:textId="3E7E0A9A" w:rsidR="00FB619A" w:rsidRDefault="00FB619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_Toc76506595 \h </w:instrText>
      </w:r>
      <w:r>
        <w:fldChar w:fldCharType="separate"/>
      </w:r>
      <w:r>
        <w:t>333</w:t>
      </w:r>
      <w:r>
        <w:fldChar w:fldCharType="end"/>
      </w:r>
    </w:p>
    <w:p w14:paraId="3C0B5512" w14:textId="79D3BF6F" w:rsidR="00FB619A" w:rsidRDefault="00FB619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_Toc76506596 \h </w:instrText>
      </w:r>
      <w:r>
        <w:fldChar w:fldCharType="separate"/>
      </w:r>
      <w:r>
        <w:t>334</w:t>
      </w:r>
      <w:r>
        <w:fldChar w:fldCharType="end"/>
      </w:r>
    </w:p>
    <w:p w14:paraId="19CB6CC8" w14:textId="1C56C593" w:rsidR="00FB619A" w:rsidRDefault="00FB619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_Toc76506597 \h </w:instrText>
      </w:r>
      <w:r>
        <w:fldChar w:fldCharType="separate"/>
      </w:r>
      <w:r>
        <w:t>334</w:t>
      </w:r>
      <w:r>
        <w:fldChar w:fldCharType="end"/>
      </w:r>
    </w:p>
    <w:p w14:paraId="2C18F4F2" w14:textId="7C98FA01" w:rsidR="00FB619A" w:rsidRDefault="00FB619A">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_Toc76506598 \h </w:instrText>
      </w:r>
      <w:r>
        <w:fldChar w:fldCharType="separate"/>
      </w:r>
      <w:r>
        <w:t>335</w:t>
      </w:r>
      <w:r>
        <w:fldChar w:fldCharType="end"/>
      </w:r>
    </w:p>
    <w:p w14:paraId="5479BBE8" w14:textId="69F64CC2" w:rsidR="00FB619A" w:rsidRDefault="00FB619A">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_Toc76506599 \h </w:instrText>
      </w:r>
      <w:r>
        <w:fldChar w:fldCharType="separate"/>
      </w:r>
      <w:r>
        <w:t>336</w:t>
      </w:r>
      <w:r>
        <w:fldChar w:fldCharType="end"/>
      </w:r>
    </w:p>
    <w:p w14:paraId="5D2AA4DF" w14:textId="26E87AF6" w:rsidR="00FB619A" w:rsidRDefault="00FB619A">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_Toc76506600 \h </w:instrText>
      </w:r>
      <w:r>
        <w:fldChar w:fldCharType="separate"/>
      </w:r>
      <w:r>
        <w:t>337</w:t>
      </w:r>
      <w:r>
        <w:fldChar w:fldCharType="end"/>
      </w:r>
    </w:p>
    <w:p w14:paraId="4803E6F0" w14:textId="0665CCAA" w:rsidR="00FB619A" w:rsidRDefault="00FB619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_Toc76506601 \h </w:instrText>
      </w:r>
      <w:r>
        <w:fldChar w:fldCharType="separate"/>
      </w:r>
      <w:r>
        <w:t>337</w:t>
      </w:r>
      <w:r>
        <w:fldChar w:fldCharType="end"/>
      </w:r>
    </w:p>
    <w:p w14:paraId="58BF5C8D" w14:textId="5865D0DE" w:rsidR="00FB619A" w:rsidRDefault="00FB619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_Toc76506602 \h </w:instrText>
      </w:r>
      <w:r>
        <w:fldChar w:fldCharType="separate"/>
      </w:r>
      <w:r>
        <w:t>337</w:t>
      </w:r>
      <w:r>
        <w:fldChar w:fldCharType="end"/>
      </w:r>
    </w:p>
    <w:p w14:paraId="404E857C" w14:textId="6E1C18BA" w:rsidR="00FB619A" w:rsidRDefault="00FB619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_Toc76506603 \h </w:instrText>
      </w:r>
      <w:r>
        <w:fldChar w:fldCharType="separate"/>
      </w:r>
      <w:r>
        <w:t>337</w:t>
      </w:r>
      <w:r>
        <w:fldChar w:fldCharType="end"/>
      </w:r>
    </w:p>
    <w:p w14:paraId="1F63ADFB" w14:textId="66B798FC" w:rsidR="00FB619A" w:rsidRDefault="00FB619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_Toc76506604 \h </w:instrText>
      </w:r>
      <w:r>
        <w:fldChar w:fldCharType="separate"/>
      </w:r>
      <w:r>
        <w:t>337</w:t>
      </w:r>
      <w:r>
        <w:fldChar w:fldCharType="end"/>
      </w:r>
    </w:p>
    <w:p w14:paraId="4E16380C" w14:textId="08C83C7F" w:rsidR="00FB619A" w:rsidRDefault="00FB619A">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_Toc76506605 \h </w:instrText>
      </w:r>
      <w:r>
        <w:fldChar w:fldCharType="separate"/>
      </w:r>
      <w:r>
        <w:t>337</w:t>
      </w:r>
      <w:r>
        <w:fldChar w:fldCharType="end"/>
      </w:r>
    </w:p>
    <w:p w14:paraId="4570F13C" w14:textId="3B25C078" w:rsidR="00FB619A" w:rsidRDefault="00FB619A">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_Toc76506606 \h </w:instrText>
      </w:r>
      <w:r>
        <w:fldChar w:fldCharType="separate"/>
      </w:r>
      <w:r>
        <w:t>338</w:t>
      </w:r>
      <w:r>
        <w:fldChar w:fldCharType="end"/>
      </w:r>
    </w:p>
    <w:p w14:paraId="18E37293" w14:textId="5533909C" w:rsidR="00FB619A" w:rsidRDefault="00FB619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_Toc76506607 \h </w:instrText>
      </w:r>
      <w:r>
        <w:fldChar w:fldCharType="separate"/>
      </w:r>
      <w:r>
        <w:t>338</w:t>
      </w:r>
      <w:r>
        <w:fldChar w:fldCharType="end"/>
      </w:r>
    </w:p>
    <w:p w14:paraId="68AF3AD4" w14:textId="49BCEEA6" w:rsidR="00FB619A" w:rsidRDefault="00FB619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_Toc76506608 \h </w:instrText>
      </w:r>
      <w:r>
        <w:fldChar w:fldCharType="separate"/>
      </w:r>
      <w:r>
        <w:t>338</w:t>
      </w:r>
      <w:r>
        <w:fldChar w:fldCharType="end"/>
      </w:r>
    </w:p>
    <w:p w14:paraId="2570D785" w14:textId="5466E7A1" w:rsidR="00FB619A" w:rsidRDefault="00FB619A">
      <w:pPr>
        <w:pStyle w:val="TOC2"/>
        <w:rPr>
          <w:rFonts w:asciiTheme="minorHAnsi" w:eastAsiaTheme="minorEastAsia" w:hAnsiTheme="minorHAnsi" w:cstheme="minorBidi"/>
          <w:sz w:val="22"/>
          <w:szCs w:val="22"/>
          <w:lang w:eastAsia="en-GB"/>
        </w:rPr>
      </w:pPr>
      <w:r w:rsidRPr="00033D45">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_Toc76506609 \h </w:instrText>
      </w:r>
      <w:r>
        <w:fldChar w:fldCharType="separate"/>
      </w:r>
      <w:r>
        <w:t>338</w:t>
      </w:r>
      <w:r>
        <w:fldChar w:fldCharType="end"/>
      </w:r>
    </w:p>
    <w:p w14:paraId="7508D07F" w14:textId="57E7A98D" w:rsidR="00FB619A" w:rsidRDefault="00FB619A">
      <w:pPr>
        <w:pStyle w:val="TOC2"/>
        <w:rPr>
          <w:rFonts w:asciiTheme="minorHAnsi" w:eastAsiaTheme="minorEastAsia" w:hAnsiTheme="minorHAnsi" w:cstheme="minorBidi"/>
          <w:sz w:val="22"/>
          <w:szCs w:val="22"/>
          <w:lang w:eastAsia="en-GB"/>
        </w:rPr>
      </w:pPr>
      <w:r w:rsidRPr="00033D45">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_Toc76506610 \h </w:instrText>
      </w:r>
      <w:r>
        <w:fldChar w:fldCharType="separate"/>
      </w:r>
      <w:r>
        <w:t>338</w:t>
      </w:r>
      <w:r>
        <w:fldChar w:fldCharType="end"/>
      </w:r>
    </w:p>
    <w:p w14:paraId="6E338767" w14:textId="7514485D" w:rsidR="00FB619A" w:rsidRDefault="00FB619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_Toc76506611 \h </w:instrText>
      </w:r>
      <w:r>
        <w:fldChar w:fldCharType="separate"/>
      </w:r>
      <w:r>
        <w:t>340</w:t>
      </w:r>
      <w:r>
        <w:fldChar w:fldCharType="end"/>
      </w:r>
    </w:p>
    <w:p w14:paraId="49DE7094" w14:textId="5BF1C899" w:rsidR="00FB619A" w:rsidRDefault="00FB619A">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_Toc76506612 \h </w:instrText>
      </w:r>
      <w:r>
        <w:fldChar w:fldCharType="separate"/>
      </w:r>
      <w:r>
        <w:t>341</w:t>
      </w:r>
      <w:r>
        <w:fldChar w:fldCharType="end"/>
      </w:r>
    </w:p>
    <w:p w14:paraId="7591C8D6" w14:textId="23F4B905" w:rsidR="00FB619A" w:rsidRDefault="00FB619A">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_Toc76506613 \h </w:instrText>
      </w:r>
      <w:r>
        <w:fldChar w:fldCharType="separate"/>
      </w:r>
      <w:r>
        <w:t>341</w:t>
      </w:r>
      <w:r>
        <w:fldChar w:fldCharType="end"/>
      </w:r>
    </w:p>
    <w:p w14:paraId="74D2A93C" w14:textId="5C69B783" w:rsidR="00FB619A" w:rsidRDefault="00FB619A">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_Toc76506614 \h </w:instrText>
      </w:r>
      <w:r>
        <w:fldChar w:fldCharType="separate"/>
      </w:r>
      <w:r>
        <w:t>341</w:t>
      </w:r>
      <w:r>
        <w:fldChar w:fldCharType="end"/>
      </w:r>
    </w:p>
    <w:p w14:paraId="50B3476D" w14:textId="50DC1D65" w:rsidR="00FB619A" w:rsidRDefault="00FB619A">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_Toc76506615 \h </w:instrText>
      </w:r>
      <w:r>
        <w:fldChar w:fldCharType="separate"/>
      </w:r>
      <w:r>
        <w:t>342</w:t>
      </w:r>
      <w:r>
        <w:fldChar w:fldCharType="end"/>
      </w:r>
    </w:p>
    <w:p w14:paraId="08C7F858" w14:textId="6A95821A" w:rsidR="00FB619A" w:rsidRDefault="00FB619A">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_Toc76506616 \h </w:instrText>
      </w:r>
      <w:r>
        <w:fldChar w:fldCharType="separate"/>
      </w:r>
      <w:r>
        <w:t>342</w:t>
      </w:r>
      <w:r>
        <w:fldChar w:fldCharType="end"/>
      </w:r>
    </w:p>
    <w:p w14:paraId="7A8EEFFA" w14:textId="5C720A58" w:rsidR="00FB619A" w:rsidRDefault="00FB619A">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_Toc76506617 \h </w:instrText>
      </w:r>
      <w:r>
        <w:fldChar w:fldCharType="separate"/>
      </w:r>
      <w:r>
        <w:t>342</w:t>
      </w:r>
      <w:r>
        <w:fldChar w:fldCharType="end"/>
      </w:r>
    </w:p>
    <w:p w14:paraId="589949DF" w14:textId="75E9FAD9" w:rsidR="00FB619A" w:rsidRDefault="00FB619A">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_Toc76506618 \h </w:instrText>
      </w:r>
      <w:r>
        <w:fldChar w:fldCharType="separate"/>
      </w:r>
      <w:r>
        <w:t>343</w:t>
      </w:r>
      <w:r>
        <w:fldChar w:fldCharType="end"/>
      </w:r>
    </w:p>
    <w:p w14:paraId="0BB3DA30" w14:textId="0CDA9E14" w:rsidR="00FB619A" w:rsidRDefault="00FB619A">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_Toc76506619 \h </w:instrText>
      </w:r>
      <w:r>
        <w:fldChar w:fldCharType="separate"/>
      </w:r>
      <w:r>
        <w:t>343</w:t>
      </w:r>
      <w:r>
        <w:fldChar w:fldCharType="end"/>
      </w:r>
    </w:p>
    <w:p w14:paraId="0DC625AD" w14:textId="45F321B9" w:rsidR="00FB619A" w:rsidRDefault="00FB619A">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_Toc76506620 \h </w:instrText>
      </w:r>
      <w:r>
        <w:fldChar w:fldCharType="separate"/>
      </w:r>
      <w:r>
        <w:t>343</w:t>
      </w:r>
      <w:r>
        <w:fldChar w:fldCharType="end"/>
      </w:r>
    </w:p>
    <w:p w14:paraId="05A02735" w14:textId="72737586" w:rsidR="00FB619A" w:rsidRDefault="00FB619A">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_Toc76506621 \h </w:instrText>
      </w:r>
      <w:r>
        <w:fldChar w:fldCharType="separate"/>
      </w:r>
      <w:r>
        <w:t>344</w:t>
      </w:r>
      <w:r>
        <w:fldChar w:fldCharType="end"/>
      </w:r>
    </w:p>
    <w:p w14:paraId="6C0CC90F" w14:textId="184C604F" w:rsidR="00FB619A" w:rsidRDefault="00FB619A">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_Toc76506622 \h </w:instrText>
      </w:r>
      <w:r>
        <w:fldChar w:fldCharType="separate"/>
      </w:r>
      <w:r>
        <w:t>344</w:t>
      </w:r>
      <w:r>
        <w:fldChar w:fldCharType="end"/>
      </w:r>
    </w:p>
    <w:p w14:paraId="418A361E" w14:textId="02D4B5CF" w:rsidR="00FB619A" w:rsidRDefault="00FB619A">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_Toc76506623 \h </w:instrText>
      </w:r>
      <w:r>
        <w:fldChar w:fldCharType="separate"/>
      </w:r>
      <w:r>
        <w:t>344</w:t>
      </w:r>
      <w:r>
        <w:fldChar w:fldCharType="end"/>
      </w:r>
    </w:p>
    <w:p w14:paraId="6E4AE580" w14:textId="6FF2DD9E" w:rsidR="00FB619A" w:rsidRDefault="00FB619A">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_Toc76506624 \h </w:instrText>
      </w:r>
      <w:r>
        <w:fldChar w:fldCharType="separate"/>
      </w:r>
      <w:r>
        <w:t>345</w:t>
      </w:r>
      <w:r>
        <w:fldChar w:fldCharType="end"/>
      </w:r>
    </w:p>
    <w:p w14:paraId="4A536014" w14:textId="23BEA355" w:rsidR="00FB619A" w:rsidRDefault="00FB619A">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_Toc76506625 \h </w:instrText>
      </w:r>
      <w:r>
        <w:fldChar w:fldCharType="separate"/>
      </w:r>
      <w:r>
        <w:t>345</w:t>
      </w:r>
      <w:r>
        <w:fldChar w:fldCharType="end"/>
      </w:r>
    </w:p>
    <w:p w14:paraId="7B99AD6A" w14:textId="39857614" w:rsidR="00FB619A" w:rsidRDefault="00FB619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_Toc76506626 \h </w:instrText>
      </w:r>
      <w:r>
        <w:fldChar w:fldCharType="separate"/>
      </w:r>
      <w:r>
        <w:t>345</w:t>
      </w:r>
      <w:r>
        <w:fldChar w:fldCharType="end"/>
      </w:r>
    </w:p>
    <w:p w14:paraId="519EA6A8" w14:textId="5910FDC5" w:rsidR="00FB619A" w:rsidRDefault="00FB619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033D45">
        <w:rPr>
          <w:rFonts w:cs="v4.2.0"/>
        </w:rPr>
        <w:t>Normal test environment</w:t>
      </w:r>
      <w:r>
        <w:tab/>
      </w:r>
      <w:r>
        <w:fldChar w:fldCharType="begin"/>
      </w:r>
      <w:r>
        <w:instrText xml:space="preserve"> PAGEREF _Toc76506627 \h </w:instrText>
      </w:r>
      <w:r>
        <w:fldChar w:fldCharType="separate"/>
      </w:r>
      <w:r>
        <w:t>345</w:t>
      </w:r>
      <w:r>
        <w:fldChar w:fldCharType="end"/>
      </w:r>
    </w:p>
    <w:p w14:paraId="4E6C4B47" w14:textId="12FC5604" w:rsidR="00FB619A" w:rsidRDefault="00FB619A">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033D45">
        <w:rPr>
          <w:rFonts w:cs="v4.2.0"/>
        </w:rPr>
        <w:t>Extreme test environment</w:t>
      </w:r>
      <w:r>
        <w:tab/>
      </w:r>
      <w:r>
        <w:fldChar w:fldCharType="begin"/>
      </w:r>
      <w:r>
        <w:instrText xml:space="preserve"> PAGEREF _Toc76506628 \h </w:instrText>
      </w:r>
      <w:r>
        <w:fldChar w:fldCharType="separate"/>
      </w:r>
      <w:r>
        <w:t>345</w:t>
      </w:r>
      <w:r>
        <w:fldChar w:fldCharType="end"/>
      </w:r>
    </w:p>
    <w:p w14:paraId="2B90D13D" w14:textId="48FAA81D" w:rsidR="00FB619A" w:rsidRDefault="00FB619A">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_Toc76506629 \h </w:instrText>
      </w:r>
      <w:r>
        <w:fldChar w:fldCharType="separate"/>
      </w:r>
      <w:r>
        <w:t>345</w:t>
      </w:r>
      <w:r>
        <w:fldChar w:fldCharType="end"/>
      </w:r>
    </w:p>
    <w:p w14:paraId="6DB7E0F5" w14:textId="065C2E83" w:rsidR="00FB619A" w:rsidRDefault="00FB619A">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_Toc76506630 \h </w:instrText>
      </w:r>
      <w:r>
        <w:fldChar w:fldCharType="separate"/>
      </w:r>
      <w:r>
        <w:t>346</w:t>
      </w:r>
      <w:r>
        <w:fldChar w:fldCharType="end"/>
      </w:r>
    </w:p>
    <w:p w14:paraId="423E0200" w14:textId="00CADA82" w:rsidR="00FB619A" w:rsidRDefault="00FB619A">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033D45">
        <w:rPr>
          <w:rFonts w:cs="v4.2.0"/>
        </w:rPr>
        <w:t>Vibration</w:t>
      </w:r>
      <w:r>
        <w:tab/>
      </w:r>
      <w:r>
        <w:fldChar w:fldCharType="begin"/>
      </w:r>
      <w:r>
        <w:instrText xml:space="preserve"> PAGEREF _Toc76506631 \h </w:instrText>
      </w:r>
      <w:r>
        <w:fldChar w:fldCharType="separate"/>
      </w:r>
      <w:r>
        <w:t>346</w:t>
      </w:r>
      <w:r>
        <w:fldChar w:fldCharType="end"/>
      </w:r>
    </w:p>
    <w:p w14:paraId="5FDFA286" w14:textId="63469E0F" w:rsidR="00FB619A" w:rsidRDefault="00FB619A">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033D45">
        <w:rPr>
          <w:rFonts w:cs="v4.2.0"/>
        </w:rPr>
        <w:t>Power supply</w:t>
      </w:r>
      <w:r>
        <w:tab/>
      </w:r>
      <w:r>
        <w:fldChar w:fldCharType="begin"/>
      </w:r>
      <w:r>
        <w:instrText xml:space="preserve"> PAGEREF _Toc76506632 \h </w:instrText>
      </w:r>
      <w:r>
        <w:fldChar w:fldCharType="separate"/>
      </w:r>
      <w:r>
        <w:t>346</w:t>
      </w:r>
      <w:r>
        <w:fldChar w:fldCharType="end"/>
      </w:r>
    </w:p>
    <w:p w14:paraId="216AD76E" w14:textId="26ACE6E1" w:rsidR="00FB619A" w:rsidRDefault="00FB619A">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_Toc76506633 \h </w:instrText>
      </w:r>
      <w:r>
        <w:fldChar w:fldCharType="separate"/>
      </w:r>
      <w:r>
        <w:t>347</w:t>
      </w:r>
      <w:r>
        <w:fldChar w:fldCharType="end"/>
      </w:r>
    </w:p>
    <w:p w14:paraId="1AD76E41" w14:textId="6BB4097A" w:rsidR="00FB619A" w:rsidRDefault="00FB619A">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_Toc76506634 \h </w:instrText>
      </w:r>
      <w:r>
        <w:fldChar w:fldCharType="separate"/>
      </w:r>
      <w:r>
        <w:t>347</w:t>
      </w:r>
      <w:r>
        <w:fldChar w:fldCharType="end"/>
      </w:r>
    </w:p>
    <w:p w14:paraId="55AD7E8A" w14:textId="301C133A" w:rsidR="00FB619A" w:rsidRDefault="00FB619A">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_Toc76506635 \h </w:instrText>
      </w:r>
      <w:r>
        <w:fldChar w:fldCharType="separate"/>
      </w:r>
      <w:r>
        <w:t>347</w:t>
      </w:r>
      <w:r>
        <w:fldChar w:fldCharType="end"/>
      </w:r>
    </w:p>
    <w:p w14:paraId="7BDC668C" w14:textId="17722CEC" w:rsidR="00FB619A" w:rsidRDefault="00FB619A">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_Toc76506636 \h </w:instrText>
      </w:r>
      <w:r>
        <w:fldChar w:fldCharType="separate"/>
      </w:r>
      <w:r>
        <w:t>348</w:t>
      </w:r>
      <w:r>
        <w:fldChar w:fldCharType="end"/>
      </w:r>
    </w:p>
    <w:p w14:paraId="5156F0B6" w14:textId="21C414C5" w:rsidR="00FB619A" w:rsidRDefault="00FB619A">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_Toc76506637 \h </w:instrText>
      </w:r>
      <w:r>
        <w:fldChar w:fldCharType="separate"/>
      </w:r>
      <w:r>
        <w:t>349</w:t>
      </w:r>
      <w:r>
        <w:fldChar w:fldCharType="end"/>
      </w:r>
    </w:p>
    <w:p w14:paraId="0F5D46AB" w14:textId="01C0C10F" w:rsidR="00FB619A" w:rsidRDefault="00FB619A">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_Toc76506638 \h </w:instrText>
      </w:r>
      <w:r>
        <w:fldChar w:fldCharType="separate"/>
      </w:r>
      <w:r>
        <w:t>350</w:t>
      </w:r>
      <w:r>
        <w:fldChar w:fldCharType="end"/>
      </w:r>
    </w:p>
    <w:p w14:paraId="576A4CDD" w14:textId="086CCBB7" w:rsidR="00080512" w:rsidRPr="00B20AE8" w:rsidRDefault="00FB619A">
      <w:r>
        <w:rPr>
          <w:noProof/>
          <w:color w:val="auto"/>
          <w:sz w:val="22"/>
        </w:rPr>
        <w:fldChar w:fldCharType="end"/>
      </w:r>
    </w:p>
    <w:p w14:paraId="2413A330" w14:textId="77777777" w:rsidR="00080512" w:rsidRPr="00B20AE8" w:rsidRDefault="00080512" w:rsidP="00673E8E">
      <w:pPr>
        <w:pStyle w:val="Heading1"/>
      </w:pPr>
      <w:r w:rsidRPr="00B20AE8">
        <w:br w:type="page"/>
      </w:r>
      <w:bookmarkStart w:id="4" w:name="_Toc21122796"/>
      <w:bookmarkStart w:id="5" w:name="_Toc45906989"/>
      <w:bookmarkStart w:id="6" w:name="_Toc53181093"/>
      <w:bookmarkStart w:id="7" w:name="_Toc61116916"/>
      <w:bookmarkStart w:id="8" w:name="_Toc67080768"/>
      <w:bookmarkStart w:id="9" w:name="_Toc68770120"/>
      <w:bookmarkStart w:id="10" w:name="_Toc74755183"/>
      <w:bookmarkStart w:id="11" w:name="_Toc76506107"/>
      <w:r w:rsidRPr="00B20AE8">
        <w:t>Foreword</w:t>
      </w:r>
      <w:bookmarkEnd w:id="4"/>
      <w:bookmarkEnd w:id="5"/>
      <w:bookmarkEnd w:id="6"/>
      <w:bookmarkEnd w:id="7"/>
      <w:bookmarkEnd w:id="8"/>
      <w:bookmarkEnd w:id="9"/>
      <w:bookmarkEnd w:id="10"/>
      <w:bookmarkEnd w:id="11"/>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2" w:name="_Toc21122797"/>
      <w:bookmarkStart w:id="13" w:name="_Toc45906990"/>
      <w:bookmarkStart w:id="14" w:name="_Toc53181094"/>
      <w:bookmarkStart w:id="15" w:name="_Toc61116917"/>
      <w:bookmarkStart w:id="16" w:name="_Toc67080769"/>
      <w:bookmarkStart w:id="17" w:name="_Toc68770121"/>
      <w:bookmarkStart w:id="18" w:name="_Toc74755184"/>
      <w:bookmarkStart w:id="19" w:name="_Toc76506108"/>
      <w:r w:rsidRPr="00B20AE8">
        <w:t>1</w:t>
      </w:r>
      <w:r w:rsidRPr="00B20AE8">
        <w:tab/>
        <w:t>Scope</w:t>
      </w:r>
      <w:bookmarkEnd w:id="12"/>
      <w:bookmarkEnd w:id="13"/>
      <w:bookmarkEnd w:id="14"/>
      <w:bookmarkEnd w:id="15"/>
      <w:bookmarkEnd w:id="16"/>
      <w:bookmarkEnd w:id="17"/>
      <w:bookmarkEnd w:id="18"/>
      <w:bookmarkEnd w:id="19"/>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0" w:name="_Toc21122798"/>
      <w:bookmarkStart w:id="21" w:name="_Toc45906991"/>
      <w:bookmarkStart w:id="22" w:name="_Toc53181095"/>
      <w:bookmarkStart w:id="23" w:name="_Toc61116918"/>
      <w:bookmarkStart w:id="24" w:name="_Toc67080770"/>
      <w:bookmarkStart w:id="25" w:name="_Toc68770122"/>
      <w:bookmarkStart w:id="26" w:name="_Toc74755185"/>
      <w:bookmarkStart w:id="27" w:name="_Toc76506109"/>
      <w:r w:rsidRPr="00B20AE8">
        <w:t>2</w:t>
      </w:r>
      <w:r w:rsidRPr="00B20AE8">
        <w:tab/>
        <w:t>References</w:t>
      </w:r>
      <w:bookmarkEnd w:id="20"/>
      <w:bookmarkEnd w:id="21"/>
      <w:bookmarkEnd w:id="22"/>
      <w:bookmarkEnd w:id="23"/>
      <w:bookmarkEnd w:id="24"/>
      <w:bookmarkEnd w:id="25"/>
      <w:bookmarkEnd w:id="26"/>
      <w:bookmarkEnd w:id="27"/>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28" w:name="_Toc21122799"/>
      <w:bookmarkStart w:id="29" w:name="_Toc45906992"/>
      <w:bookmarkStart w:id="30" w:name="_Toc53181096"/>
      <w:bookmarkStart w:id="31" w:name="_Toc61116919"/>
      <w:bookmarkStart w:id="32" w:name="_Toc67080771"/>
      <w:bookmarkStart w:id="33" w:name="_Toc68770123"/>
      <w:bookmarkStart w:id="34" w:name="_Toc74755186"/>
      <w:bookmarkStart w:id="35" w:name="_Toc76506110"/>
      <w:r w:rsidRPr="00B20AE8">
        <w:t>3</w:t>
      </w:r>
      <w:r w:rsidRPr="00B20AE8">
        <w:tab/>
        <w:t xml:space="preserve">Definitions, </w:t>
      </w:r>
      <w:r w:rsidR="008028A4" w:rsidRPr="00B20AE8">
        <w:t>symbols and abbreviations</w:t>
      </w:r>
      <w:bookmarkEnd w:id="28"/>
      <w:bookmarkEnd w:id="29"/>
      <w:bookmarkEnd w:id="30"/>
      <w:bookmarkEnd w:id="31"/>
      <w:bookmarkEnd w:id="32"/>
      <w:bookmarkEnd w:id="33"/>
      <w:bookmarkEnd w:id="34"/>
      <w:bookmarkEnd w:id="35"/>
    </w:p>
    <w:p w14:paraId="3D7603E1" w14:textId="77777777" w:rsidR="00080512" w:rsidRPr="00B20AE8" w:rsidRDefault="00080512" w:rsidP="00673E8E">
      <w:pPr>
        <w:pStyle w:val="Heading2"/>
      </w:pPr>
      <w:bookmarkStart w:id="36" w:name="_Toc21122800"/>
      <w:bookmarkStart w:id="37" w:name="_Toc45906993"/>
      <w:bookmarkStart w:id="38" w:name="_Toc53181097"/>
      <w:bookmarkStart w:id="39" w:name="_Toc61116920"/>
      <w:bookmarkStart w:id="40" w:name="_Toc67080772"/>
      <w:bookmarkStart w:id="41" w:name="_Toc68770124"/>
      <w:bookmarkStart w:id="42" w:name="_Toc74755187"/>
      <w:bookmarkStart w:id="43" w:name="_Toc76506111"/>
      <w:r w:rsidRPr="00B20AE8">
        <w:t>3.1</w:t>
      </w:r>
      <w:r w:rsidRPr="00B20AE8">
        <w:tab/>
        <w:t>Definitions</w:t>
      </w:r>
      <w:bookmarkEnd w:id="36"/>
      <w:bookmarkEnd w:id="37"/>
      <w:bookmarkEnd w:id="38"/>
      <w:bookmarkEnd w:id="39"/>
      <w:bookmarkEnd w:id="40"/>
      <w:bookmarkEnd w:id="41"/>
      <w:bookmarkEnd w:id="42"/>
      <w:bookmarkEnd w:id="43"/>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44" w:name="OLE_LINK44"/>
      <w:bookmarkStart w:id="45"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44"/>
      <w:bookmarkEnd w:id="45"/>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46"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46"/>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47" w:name="_Toc21122801"/>
      <w:bookmarkStart w:id="48" w:name="_Toc45906994"/>
      <w:bookmarkStart w:id="49" w:name="_Toc53181098"/>
      <w:bookmarkStart w:id="50" w:name="_Toc61116921"/>
      <w:bookmarkStart w:id="51" w:name="_Toc67080773"/>
      <w:bookmarkStart w:id="52" w:name="_Toc68770125"/>
      <w:bookmarkStart w:id="53" w:name="_Toc74755188"/>
      <w:bookmarkStart w:id="54" w:name="_Toc76506112"/>
      <w:r w:rsidRPr="00B20AE8">
        <w:t>3.2</w:t>
      </w:r>
      <w:r w:rsidRPr="00B20AE8">
        <w:tab/>
        <w:t>Symbols</w:t>
      </w:r>
      <w:bookmarkEnd w:id="47"/>
      <w:bookmarkEnd w:id="48"/>
      <w:bookmarkEnd w:id="49"/>
      <w:bookmarkEnd w:id="50"/>
      <w:bookmarkEnd w:id="51"/>
      <w:bookmarkEnd w:id="52"/>
      <w:bookmarkEnd w:id="53"/>
      <w:bookmarkEnd w:id="54"/>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35pt;height:258.1pt" o:ole="">
            <v:imagedata r:id="rId11" o:title=""/>
          </v:shape>
          <o:OLEObject Type="Embed" ProgID="Word.Picture.8" ShapeID="_x0000_i1025" DrawAspect="Content" ObjectID="_1687187468"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65pt;height:234.3pt" o:ole="">
            <v:imagedata r:id="rId13" o:title=""/>
          </v:shape>
          <o:OLEObject Type="Embed" ProgID="Word.Picture.8" ShapeID="_x0000_i1026" DrawAspect="Content" ObjectID="_1687187469"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65pt;height:234.3pt" o:ole="">
            <v:imagedata r:id="rId15" o:title=""/>
          </v:shape>
          <o:OLEObject Type="Embed" ProgID="Word.Picture.8" ShapeID="_x0000_i1027" DrawAspect="Content" ObjectID="_1687187470"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55" w:name="_Toc21122802"/>
      <w:bookmarkStart w:id="56" w:name="_Toc45906995"/>
      <w:bookmarkStart w:id="57" w:name="_Toc53181099"/>
      <w:bookmarkStart w:id="58" w:name="_Toc61116922"/>
      <w:bookmarkStart w:id="59" w:name="_Toc67080774"/>
      <w:bookmarkStart w:id="60" w:name="_Toc68770126"/>
      <w:bookmarkStart w:id="61" w:name="_Toc74755189"/>
      <w:bookmarkStart w:id="62" w:name="_Toc76506113"/>
      <w:r w:rsidRPr="00B20AE8">
        <w:t>3.3</w:t>
      </w:r>
      <w:r w:rsidRPr="00B20AE8">
        <w:tab/>
        <w:t>Abbreviations</w:t>
      </w:r>
      <w:bookmarkEnd w:id="55"/>
      <w:bookmarkEnd w:id="56"/>
      <w:bookmarkEnd w:id="57"/>
      <w:bookmarkEnd w:id="58"/>
      <w:bookmarkEnd w:id="59"/>
      <w:bookmarkEnd w:id="60"/>
      <w:bookmarkEnd w:id="61"/>
      <w:bookmarkEnd w:id="62"/>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63" w:name="_Toc21122803"/>
      <w:bookmarkStart w:id="64" w:name="_Toc45906996"/>
      <w:bookmarkStart w:id="65" w:name="_Toc53181100"/>
      <w:bookmarkStart w:id="66" w:name="_Toc61116923"/>
      <w:bookmarkStart w:id="67" w:name="_Toc67080775"/>
      <w:bookmarkStart w:id="68" w:name="_Toc68770127"/>
      <w:bookmarkStart w:id="69" w:name="_Toc74755190"/>
      <w:bookmarkStart w:id="70" w:name="_Toc76506114"/>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63"/>
      <w:bookmarkEnd w:id="64"/>
      <w:bookmarkEnd w:id="65"/>
      <w:bookmarkEnd w:id="66"/>
      <w:bookmarkEnd w:id="67"/>
      <w:bookmarkEnd w:id="68"/>
      <w:bookmarkEnd w:id="69"/>
      <w:bookmarkEnd w:id="70"/>
    </w:p>
    <w:p w14:paraId="6C2FEAE0" w14:textId="77777777" w:rsidR="00884863" w:rsidRPr="00B20AE8" w:rsidRDefault="006D12BA" w:rsidP="00673E8E">
      <w:pPr>
        <w:pStyle w:val="Heading2"/>
        <w:rPr>
          <w:lang w:eastAsia="zh-CN"/>
        </w:rPr>
      </w:pPr>
      <w:bookmarkStart w:id="71" w:name="_Toc21122804"/>
      <w:bookmarkStart w:id="72" w:name="_Toc45906997"/>
      <w:bookmarkStart w:id="73" w:name="_Toc53181101"/>
      <w:bookmarkStart w:id="74" w:name="_Toc61116924"/>
      <w:bookmarkStart w:id="75" w:name="_Toc67080776"/>
      <w:bookmarkStart w:id="76" w:name="_Toc68770128"/>
      <w:bookmarkStart w:id="77" w:name="_Toc74755191"/>
      <w:bookmarkStart w:id="78" w:name="_Toc76506115"/>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71"/>
      <w:bookmarkEnd w:id="72"/>
      <w:bookmarkEnd w:id="73"/>
      <w:bookmarkEnd w:id="74"/>
      <w:bookmarkEnd w:id="75"/>
      <w:bookmarkEnd w:id="76"/>
      <w:bookmarkEnd w:id="77"/>
      <w:bookmarkEnd w:id="78"/>
    </w:p>
    <w:p w14:paraId="05528E7C" w14:textId="77777777" w:rsidR="00AE0E8C" w:rsidRPr="00B20AE8" w:rsidRDefault="00AE0E8C" w:rsidP="00673E8E">
      <w:pPr>
        <w:pStyle w:val="Heading3"/>
      </w:pPr>
      <w:bookmarkStart w:id="79" w:name="_Toc21122805"/>
      <w:bookmarkStart w:id="80" w:name="_Toc45906998"/>
      <w:bookmarkStart w:id="81" w:name="_Toc53181102"/>
      <w:bookmarkStart w:id="82" w:name="_Toc61116925"/>
      <w:bookmarkStart w:id="83" w:name="_Toc67080777"/>
      <w:bookmarkStart w:id="84" w:name="_Toc68770129"/>
      <w:bookmarkStart w:id="85" w:name="_Toc74755192"/>
      <w:bookmarkStart w:id="86" w:name="_Toc76506116"/>
      <w:r w:rsidRPr="00B20AE8">
        <w:t>4.1.1</w:t>
      </w:r>
      <w:r w:rsidRPr="00B20AE8">
        <w:tab/>
        <w:t>General</w:t>
      </w:r>
      <w:bookmarkEnd w:id="79"/>
      <w:bookmarkEnd w:id="80"/>
      <w:bookmarkEnd w:id="81"/>
      <w:bookmarkEnd w:id="82"/>
      <w:bookmarkEnd w:id="83"/>
      <w:bookmarkEnd w:id="84"/>
      <w:bookmarkEnd w:id="85"/>
      <w:bookmarkEnd w:id="86"/>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87" w:name="_Toc21122806"/>
      <w:bookmarkStart w:id="88" w:name="_Toc45906999"/>
      <w:bookmarkStart w:id="89" w:name="_Toc53181103"/>
      <w:bookmarkStart w:id="90" w:name="_Toc61116926"/>
      <w:bookmarkStart w:id="91" w:name="_Toc67080778"/>
      <w:bookmarkStart w:id="92" w:name="_Toc68770130"/>
      <w:bookmarkStart w:id="93" w:name="_Toc74755193"/>
      <w:bookmarkStart w:id="94" w:name="_Toc76506117"/>
      <w:r w:rsidRPr="00B20AE8">
        <w:t>4.1.2</w:t>
      </w:r>
      <w:r w:rsidRPr="00B20AE8">
        <w:tab/>
        <w:t>Acceptable uncertainty of Test System</w:t>
      </w:r>
      <w:bookmarkEnd w:id="87"/>
      <w:bookmarkEnd w:id="88"/>
      <w:bookmarkEnd w:id="89"/>
      <w:bookmarkEnd w:id="90"/>
      <w:bookmarkEnd w:id="91"/>
      <w:bookmarkEnd w:id="92"/>
      <w:bookmarkEnd w:id="93"/>
      <w:bookmarkEnd w:id="94"/>
    </w:p>
    <w:p w14:paraId="23043CD8" w14:textId="77777777" w:rsidR="00672E74" w:rsidRPr="00B20AE8" w:rsidRDefault="00672E74" w:rsidP="00673E8E">
      <w:pPr>
        <w:pStyle w:val="Heading4"/>
      </w:pPr>
      <w:bookmarkStart w:id="95" w:name="_Toc21122807"/>
      <w:bookmarkStart w:id="96" w:name="_Toc45907000"/>
      <w:bookmarkStart w:id="97" w:name="_Toc53181104"/>
      <w:bookmarkStart w:id="98" w:name="_Toc61116927"/>
      <w:bookmarkStart w:id="99" w:name="_Toc67080779"/>
      <w:bookmarkStart w:id="100" w:name="_Toc68770131"/>
      <w:bookmarkStart w:id="101" w:name="_Toc74755194"/>
      <w:bookmarkStart w:id="102" w:name="_Toc76506118"/>
      <w:r w:rsidRPr="00B20AE8">
        <w:t>4.1.2.1</w:t>
      </w:r>
      <w:r w:rsidRPr="00B20AE8">
        <w:tab/>
        <w:t>General</w:t>
      </w:r>
      <w:bookmarkEnd w:id="95"/>
      <w:bookmarkEnd w:id="96"/>
      <w:bookmarkEnd w:id="97"/>
      <w:bookmarkEnd w:id="98"/>
      <w:bookmarkEnd w:id="99"/>
      <w:bookmarkEnd w:id="100"/>
      <w:bookmarkEnd w:id="101"/>
      <w:bookmarkEnd w:id="102"/>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103" w:name="_Toc21122808"/>
      <w:bookmarkStart w:id="104"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05" w:name="_Toc53181105"/>
      <w:bookmarkStart w:id="106" w:name="_Toc61116928"/>
      <w:bookmarkStart w:id="107" w:name="_Toc67080780"/>
      <w:bookmarkStart w:id="108" w:name="_Toc68770132"/>
      <w:bookmarkStart w:id="109" w:name="_Toc74755195"/>
      <w:bookmarkStart w:id="110" w:name="_Toc76506119"/>
      <w:r w:rsidRPr="00B20AE8">
        <w:rPr>
          <w:lang w:eastAsia="sv-SE"/>
        </w:rPr>
        <w:t>4.1.</w:t>
      </w:r>
      <w:r w:rsidRPr="00B20AE8">
        <w:t>2.</w:t>
      </w:r>
      <w:r w:rsidR="00672E74" w:rsidRPr="00B20AE8">
        <w:t>2</w:t>
      </w:r>
      <w:r w:rsidRPr="00B20AE8">
        <w:rPr>
          <w:lang w:eastAsia="sv-SE"/>
        </w:rPr>
        <w:tab/>
        <w:t>Measurement of t</w:t>
      </w:r>
      <w:r w:rsidRPr="00B20AE8">
        <w:t>ransmitter</w:t>
      </w:r>
      <w:bookmarkEnd w:id="103"/>
      <w:bookmarkEnd w:id="104"/>
      <w:bookmarkEnd w:id="105"/>
      <w:bookmarkEnd w:id="106"/>
      <w:bookmarkEnd w:id="107"/>
      <w:bookmarkEnd w:id="108"/>
      <w:bookmarkEnd w:id="109"/>
      <w:bookmarkEnd w:id="110"/>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111" w:name="_Toc21122809"/>
      <w:bookmarkStart w:id="112" w:name="_Toc45907002"/>
      <w:bookmarkStart w:id="113" w:name="_Toc53181106"/>
      <w:bookmarkStart w:id="114" w:name="_Toc61116929"/>
      <w:bookmarkStart w:id="115" w:name="_Toc67080781"/>
      <w:bookmarkStart w:id="116" w:name="_Toc68770133"/>
      <w:bookmarkStart w:id="117" w:name="_Toc74755196"/>
      <w:bookmarkStart w:id="118" w:name="_Toc76506120"/>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11"/>
      <w:bookmarkEnd w:id="112"/>
      <w:bookmarkEnd w:id="113"/>
      <w:bookmarkEnd w:id="114"/>
      <w:bookmarkEnd w:id="115"/>
      <w:bookmarkEnd w:id="116"/>
      <w:bookmarkEnd w:id="117"/>
      <w:bookmarkEnd w:id="118"/>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119" w:name="_Toc21122810"/>
      <w:bookmarkStart w:id="120" w:name="_Toc45907003"/>
      <w:bookmarkStart w:id="121" w:name="_Toc53181107"/>
      <w:bookmarkStart w:id="122" w:name="_Toc61116930"/>
      <w:bookmarkStart w:id="123" w:name="_Toc67080782"/>
      <w:bookmarkStart w:id="124" w:name="_Toc68770134"/>
      <w:bookmarkStart w:id="125" w:name="_Toc74755197"/>
      <w:bookmarkStart w:id="126" w:name="_Toc76506121"/>
      <w:r w:rsidRPr="00B20AE8">
        <w:rPr>
          <w:lang w:eastAsia="sv-SE"/>
        </w:rPr>
        <w:t>4.1.</w:t>
      </w:r>
      <w:r w:rsidRPr="00B20AE8">
        <w:t>2.4</w:t>
      </w:r>
      <w:r w:rsidRPr="00B20AE8">
        <w:rPr>
          <w:lang w:eastAsia="sv-SE"/>
        </w:rPr>
        <w:tab/>
        <w:t xml:space="preserve">Measurement of </w:t>
      </w:r>
      <w:r w:rsidRPr="00B20AE8">
        <w:t>performance requirement</w:t>
      </w:r>
      <w:bookmarkEnd w:id="119"/>
      <w:bookmarkEnd w:id="120"/>
      <w:bookmarkEnd w:id="121"/>
      <w:bookmarkEnd w:id="122"/>
      <w:bookmarkEnd w:id="123"/>
      <w:bookmarkEnd w:id="124"/>
      <w:bookmarkEnd w:id="125"/>
      <w:bookmarkEnd w:id="126"/>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127" w:name="_Toc21122811"/>
      <w:bookmarkStart w:id="128" w:name="_Toc45907004"/>
      <w:bookmarkStart w:id="129" w:name="_Toc53181108"/>
      <w:bookmarkStart w:id="130" w:name="_Toc61116931"/>
      <w:bookmarkStart w:id="131" w:name="_Toc67080783"/>
      <w:bookmarkStart w:id="132" w:name="_Toc68770135"/>
      <w:bookmarkStart w:id="133" w:name="_Toc74755198"/>
      <w:bookmarkStart w:id="134" w:name="_Toc76506122"/>
      <w:r w:rsidRPr="00B20AE8">
        <w:rPr>
          <w:lang w:eastAsia="sv-SE"/>
        </w:rPr>
        <w:t>4.1.</w:t>
      </w:r>
      <w:r w:rsidRPr="00B20AE8">
        <w:t>3</w:t>
      </w:r>
      <w:r w:rsidRPr="00B20AE8">
        <w:rPr>
          <w:lang w:eastAsia="sv-SE"/>
        </w:rPr>
        <w:tab/>
        <w:t>Interpretation of measurement results</w:t>
      </w:r>
      <w:bookmarkEnd w:id="127"/>
      <w:bookmarkEnd w:id="128"/>
      <w:bookmarkEnd w:id="129"/>
      <w:bookmarkEnd w:id="130"/>
      <w:bookmarkEnd w:id="131"/>
      <w:bookmarkEnd w:id="132"/>
      <w:bookmarkEnd w:id="133"/>
      <w:bookmarkEnd w:id="134"/>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135" w:name="_Toc21122812"/>
      <w:bookmarkStart w:id="136" w:name="_Toc45907005"/>
      <w:bookmarkStart w:id="137" w:name="_Toc53181109"/>
      <w:bookmarkStart w:id="138" w:name="_Toc61116932"/>
      <w:bookmarkStart w:id="139" w:name="_Toc67080784"/>
      <w:bookmarkStart w:id="140" w:name="_Toc68770136"/>
      <w:bookmarkStart w:id="141" w:name="_Toc74755199"/>
      <w:bookmarkStart w:id="142" w:name="_Toc76506123"/>
      <w:r w:rsidRPr="00B20AE8">
        <w:rPr>
          <w:snapToGrid w:val="0"/>
        </w:rPr>
        <w:t>4.2</w:t>
      </w:r>
      <w:r w:rsidRPr="00B20AE8">
        <w:rPr>
          <w:snapToGrid w:val="0"/>
        </w:rPr>
        <w:tab/>
      </w:r>
      <w:r w:rsidR="00E41234" w:rsidRPr="00B20AE8">
        <w:rPr>
          <w:lang w:eastAsia="zh-CN"/>
        </w:rPr>
        <w:t>Conducted and radiated requirement reference points</w:t>
      </w:r>
      <w:bookmarkEnd w:id="135"/>
      <w:bookmarkEnd w:id="136"/>
      <w:bookmarkEnd w:id="137"/>
      <w:bookmarkEnd w:id="138"/>
      <w:bookmarkEnd w:id="139"/>
      <w:bookmarkEnd w:id="140"/>
      <w:bookmarkEnd w:id="141"/>
      <w:bookmarkEnd w:id="142"/>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80.2pt;height:198.3pt" o:ole="">
            <v:imagedata r:id="rId17" o:title=""/>
          </v:shape>
          <o:OLEObject Type="Embed" ProgID="Visio.Drawing.15" ShapeID="_x0000_i1028" DrawAspect="Content" ObjectID="_1687187471"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6pt;height:192.2pt" o:ole="">
            <v:imagedata r:id="rId19" o:title=""/>
          </v:shape>
          <o:OLEObject Type="Embed" ProgID="Visio.Drawing.15" ShapeID="_x0000_i1029" DrawAspect="Content" ObjectID="_1687187472"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143" w:name="_Toc21122813"/>
      <w:bookmarkStart w:id="144" w:name="_Toc45907006"/>
      <w:bookmarkStart w:id="145" w:name="_Toc53181110"/>
      <w:bookmarkStart w:id="146" w:name="_Toc61116933"/>
      <w:bookmarkStart w:id="147" w:name="_Toc67080785"/>
      <w:bookmarkStart w:id="148" w:name="_Toc68770137"/>
      <w:bookmarkStart w:id="149" w:name="_Toc74755200"/>
      <w:bookmarkStart w:id="150" w:name="_Toc76506124"/>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143"/>
      <w:bookmarkEnd w:id="144"/>
      <w:bookmarkEnd w:id="145"/>
      <w:bookmarkEnd w:id="146"/>
      <w:bookmarkEnd w:id="147"/>
      <w:bookmarkEnd w:id="148"/>
      <w:bookmarkEnd w:id="149"/>
      <w:bookmarkEnd w:id="150"/>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151" w:name="_Toc21122814"/>
      <w:bookmarkStart w:id="152" w:name="_Toc45907007"/>
      <w:bookmarkStart w:id="153" w:name="_Toc53181111"/>
      <w:bookmarkStart w:id="154" w:name="_Toc61116934"/>
      <w:bookmarkStart w:id="155" w:name="_Toc67080786"/>
      <w:bookmarkStart w:id="156" w:name="_Toc68770138"/>
      <w:bookmarkStart w:id="157" w:name="_Toc74755201"/>
      <w:bookmarkStart w:id="158" w:name="_Toc76506125"/>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151"/>
      <w:bookmarkEnd w:id="152"/>
      <w:bookmarkEnd w:id="153"/>
      <w:bookmarkEnd w:id="154"/>
      <w:bookmarkEnd w:id="155"/>
      <w:bookmarkEnd w:id="156"/>
      <w:bookmarkEnd w:id="157"/>
      <w:bookmarkEnd w:id="158"/>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159" w:name="_Toc21122815"/>
      <w:bookmarkStart w:id="160" w:name="_Toc45907008"/>
      <w:bookmarkStart w:id="161" w:name="_Toc53181112"/>
      <w:bookmarkStart w:id="162" w:name="_Toc61116935"/>
      <w:bookmarkStart w:id="163" w:name="_Toc67080787"/>
      <w:bookmarkStart w:id="164" w:name="_Toc68770139"/>
      <w:bookmarkStart w:id="165" w:name="_Toc74755202"/>
      <w:bookmarkStart w:id="166" w:name="_Toc76506126"/>
      <w:r w:rsidRPr="00B20AE8">
        <w:rPr>
          <w:lang w:eastAsia="zh-CN"/>
        </w:rPr>
        <w:t>4.5</w:t>
      </w:r>
      <w:r w:rsidRPr="00B20AE8">
        <w:rPr>
          <w:lang w:eastAsia="zh-CN"/>
        </w:rPr>
        <w:tab/>
      </w:r>
      <w:r w:rsidR="00E41234" w:rsidRPr="00B20AE8">
        <w:rPr>
          <w:lang w:eastAsia="zh-CN"/>
        </w:rPr>
        <w:t>Operating bands and band categories</w:t>
      </w:r>
      <w:bookmarkEnd w:id="159"/>
      <w:bookmarkEnd w:id="160"/>
      <w:bookmarkEnd w:id="161"/>
      <w:bookmarkEnd w:id="162"/>
      <w:bookmarkEnd w:id="163"/>
      <w:bookmarkEnd w:id="164"/>
      <w:bookmarkEnd w:id="165"/>
      <w:bookmarkEnd w:id="166"/>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167" w:name="_Toc21122816"/>
      <w:bookmarkStart w:id="168" w:name="_Toc45907009"/>
      <w:bookmarkStart w:id="169" w:name="_Toc53181113"/>
      <w:bookmarkStart w:id="170" w:name="_Toc61116936"/>
      <w:bookmarkStart w:id="171" w:name="_Toc67080788"/>
      <w:bookmarkStart w:id="172" w:name="_Toc68770140"/>
      <w:bookmarkStart w:id="173" w:name="_Toc74755203"/>
      <w:bookmarkStart w:id="174" w:name="_Toc76506127"/>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167"/>
      <w:bookmarkEnd w:id="168"/>
      <w:bookmarkEnd w:id="169"/>
      <w:bookmarkEnd w:id="170"/>
      <w:bookmarkEnd w:id="171"/>
      <w:bookmarkEnd w:id="172"/>
      <w:bookmarkEnd w:id="173"/>
      <w:bookmarkEnd w:id="174"/>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175" w:name="_Toc21122817"/>
      <w:bookmarkStart w:id="176" w:name="_Toc45907010"/>
      <w:bookmarkStart w:id="177" w:name="_Toc53181114"/>
      <w:bookmarkStart w:id="178" w:name="_Toc61116937"/>
      <w:bookmarkStart w:id="179" w:name="_Toc67080789"/>
      <w:bookmarkStart w:id="180" w:name="_Toc68770141"/>
      <w:bookmarkStart w:id="181" w:name="_Toc74755204"/>
      <w:bookmarkStart w:id="182" w:name="_Toc76506128"/>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175"/>
      <w:bookmarkEnd w:id="176"/>
      <w:bookmarkEnd w:id="177"/>
      <w:bookmarkEnd w:id="178"/>
      <w:bookmarkEnd w:id="179"/>
      <w:bookmarkEnd w:id="180"/>
      <w:bookmarkEnd w:id="181"/>
      <w:bookmarkEnd w:id="182"/>
    </w:p>
    <w:p w14:paraId="07F4314D" w14:textId="77777777" w:rsidR="00C23F19" w:rsidRDefault="00C23F19" w:rsidP="00C23F19">
      <w:bookmarkStart w:id="183" w:name="_Toc21122818"/>
      <w:bookmarkStart w:id="184" w:name="_Toc45907011"/>
      <w:bookmarkStart w:id="185" w:name="_Toc53181115"/>
      <w:bookmarkStart w:id="186"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187" w:name="_Toc67080790"/>
      <w:bookmarkStart w:id="188" w:name="_Toc68770142"/>
      <w:bookmarkStart w:id="189" w:name="_Toc74755205"/>
      <w:bookmarkStart w:id="190" w:name="_Toc76506129"/>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183"/>
      <w:bookmarkEnd w:id="184"/>
      <w:bookmarkEnd w:id="185"/>
      <w:bookmarkEnd w:id="186"/>
      <w:bookmarkEnd w:id="187"/>
      <w:bookmarkEnd w:id="188"/>
      <w:bookmarkEnd w:id="189"/>
      <w:bookmarkEnd w:id="190"/>
    </w:p>
    <w:p w14:paraId="718A89A3" w14:textId="77777777" w:rsidR="00AE0E8C" w:rsidRPr="00B20AE8" w:rsidRDefault="00AE0E8C" w:rsidP="00673E8E">
      <w:pPr>
        <w:pStyle w:val="Heading3"/>
      </w:pPr>
      <w:bookmarkStart w:id="191" w:name="_Toc21122819"/>
      <w:bookmarkStart w:id="192" w:name="_Toc45907012"/>
      <w:bookmarkStart w:id="193" w:name="_Toc53181116"/>
      <w:bookmarkStart w:id="194" w:name="_Toc61116939"/>
      <w:bookmarkStart w:id="195" w:name="_Toc67080791"/>
      <w:bookmarkStart w:id="196" w:name="_Toc68770143"/>
      <w:bookmarkStart w:id="197" w:name="_Toc74755206"/>
      <w:bookmarkStart w:id="198" w:name="_Toc76506130"/>
      <w:r w:rsidRPr="00B20AE8">
        <w:t>4.8.1</w:t>
      </w:r>
      <w:r w:rsidRPr="00B20AE8">
        <w:tab/>
        <w:t>Transmit configurations</w:t>
      </w:r>
      <w:bookmarkEnd w:id="191"/>
      <w:bookmarkEnd w:id="192"/>
      <w:bookmarkEnd w:id="193"/>
      <w:bookmarkEnd w:id="194"/>
      <w:bookmarkEnd w:id="195"/>
      <w:bookmarkEnd w:id="196"/>
      <w:bookmarkEnd w:id="197"/>
      <w:bookmarkEnd w:id="198"/>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1pt;height:197.7pt" o:ole="">
            <v:imagedata r:id="rId21" o:title=""/>
          </v:shape>
          <o:OLEObject Type="Embed" ProgID="Word.Picture.8" ShapeID="_x0000_i1030" DrawAspect="Content" ObjectID="_1687187473"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2pt;height:5in" o:ole="">
            <v:imagedata r:id="rId23" o:title=""/>
          </v:shape>
          <o:OLEObject Type="Embed" ProgID="Visio.Drawing.15" ShapeID="_x0000_i1031" DrawAspect="Content" ObjectID="_1687187474"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199" w:name="_Toc21122820"/>
      <w:bookmarkStart w:id="200" w:name="_Toc45907013"/>
      <w:bookmarkStart w:id="201" w:name="_Toc53181117"/>
      <w:bookmarkStart w:id="202" w:name="_Toc61116940"/>
      <w:bookmarkStart w:id="203" w:name="_Toc67080792"/>
      <w:bookmarkStart w:id="204" w:name="_Toc68770144"/>
      <w:bookmarkStart w:id="205" w:name="_Toc74755207"/>
      <w:bookmarkStart w:id="206" w:name="_Toc76506131"/>
      <w:r w:rsidRPr="00B20AE8">
        <w:t>4.8.2</w:t>
      </w:r>
      <w:r w:rsidRPr="00B20AE8">
        <w:tab/>
        <w:t>Receive configurations</w:t>
      </w:r>
      <w:bookmarkEnd w:id="199"/>
      <w:bookmarkEnd w:id="200"/>
      <w:bookmarkEnd w:id="201"/>
      <w:bookmarkEnd w:id="202"/>
      <w:bookmarkEnd w:id="203"/>
      <w:bookmarkEnd w:id="204"/>
      <w:bookmarkEnd w:id="205"/>
      <w:bookmarkEnd w:id="206"/>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07" w:name="_MON_1561373884"/>
    <w:bookmarkEnd w:id="207"/>
    <w:p w14:paraId="4E8D9A3D" w14:textId="77777777" w:rsidR="00AE0E8C" w:rsidRPr="00B20AE8" w:rsidRDefault="00984AF4" w:rsidP="00AE0E8C">
      <w:pPr>
        <w:pStyle w:val="TH"/>
      </w:pPr>
      <w:r w:rsidRPr="00B20AE8">
        <w:object w:dxaOrig="10259" w:dyaOrig="4212" w14:anchorId="3D512474">
          <v:shape id="_x0000_i1032" type="#_x0000_t75" style="width:480.2pt;height:197.7pt" o:ole="">
            <v:imagedata r:id="rId25" o:title=""/>
          </v:shape>
          <o:OLEObject Type="Embed" ProgID="Word.Picture.8" ShapeID="_x0000_i1032" DrawAspect="Content" ObjectID="_1687187475"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3.65pt;height:348.9pt" o:ole="">
            <v:imagedata r:id="rId27" o:title=""/>
          </v:shape>
          <o:OLEObject Type="Embed" ProgID="Visio.Drawing.15" ShapeID="_x0000_i1033" DrawAspect="Content" ObjectID="_1687187476"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08" w:name="_Toc21122821"/>
      <w:bookmarkStart w:id="209" w:name="_Toc45907014"/>
      <w:bookmarkStart w:id="210" w:name="_Toc53181118"/>
      <w:bookmarkStart w:id="211" w:name="_Toc61116941"/>
      <w:bookmarkStart w:id="212" w:name="_Toc67080793"/>
      <w:bookmarkStart w:id="213" w:name="_Toc68770145"/>
      <w:bookmarkStart w:id="214" w:name="_Toc74755208"/>
      <w:bookmarkStart w:id="215" w:name="_Toc76506132"/>
      <w:r w:rsidRPr="00B20AE8">
        <w:t>4.8.3</w:t>
      </w:r>
      <w:r w:rsidRPr="00B20AE8">
        <w:tab/>
        <w:t>Power supply options</w:t>
      </w:r>
      <w:bookmarkEnd w:id="208"/>
      <w:bookmarkEnd w:id="209"/>
      <w:bookmarkEnd w:id="210"/>
      <w:bookmarkEnd w:id="211"/>
      <w:bookmarkEnd w:id="212"/>
      <w:bookmarkEnd w:id="213"/>
      <w:bookmarkEnd w:id="214"/>
      <w:bookmarkEnd w:id="215"/>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16" w:name="_Toc21122822"/>
      <w:bookmarkStart w:id="217" w:name="_Toc45907015"/>
      <w:bookmarkStart w:id="218" w:name="_Toc53181119"/>
      <w:bookmarkStart w:id="219" w:name="_Toc61116942"/>
      <w:bookmarkStart w:id="220" w:name="_Toc67080794"/>
      <w:bookmarkStart w:id="221" w:name="_Toc68770146"/>
      <w:bookmarkStart w:id="222" w:name="_Toc74755209"/>
      <w:bookmarkStart w:id="223" w:name="_Toc76506133"/>
      <w:r w:rsidRPr="00B20AE8">
        <w:t>4.8.4</w:t>
      </w:r>
      <w:r w:rsidRPr="00B20AE8">
        <w:tab/>
        <w:t>BS with integrated Iuant BS modem</w:t>
      </w:r>
      <w:bookmarkEnd w:id="216"/>
      <w:bookmarkEnd w:id="217"/>
      <w:bookmarkEnd w:id="218"/>
      <w:bookmarkEnd w:id="219"/>
      <w:bookmarkEnd w:id="220"/>
      <w:bookmarkEnd w:id="221"/>
      <w:bookmarkEnd w:id="222"/>
      <w:bookmarkEnd w:id="223"/>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224" w:name="_Toc21122823"/>
      <w:bookmarkStart w:id="225" w:name="_Toc45907016"/>
      <w:bookmarkStart w:id="226" w:name="_Toc53181120"/>
      <w:bookmarkStart w:id="227" w:name="_Toc61116943"/>
      <w:bookmarkStart w:id="228" w:name="_Toc67080795"/>
      <w:bookmarkStart w:id="229" w:name="_Toc68770147"/>
      <w:bookmarkStart w:id="230" w:name="_Toc74755210"/>
      <w:bookmarkStart w:id="231" w:name="_Toc76506134"/>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224"/>
      <w:bookmarkEnd w:id="225"/>
      <w:bookmarkEnd w:id="226"/>
      <w:bookmarkEnd w:id="227"/>
      <w:bookmarkEnd w:id="228"/>
      <w:bookmarkEnd w:id="229"/>
      <w:bookmarkEnd w:id="230"/>
      <w:bookmarkEnd w:id="231"/>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232" w:name="_Toc21122824"/>
      <w:bookmarkStart w:id="233" w:name="_Toc45907017"/>
      <w:bookmarkStart w:id="234" w:name="_Toc53181121"/>
      <w:bookmarkStart w:id="235" w:name="_Toc61116944"/>
      <w:bookmarkStart w:id="236" w:name="_Toc67080796"/>
      <w:bookmarkStart w:id="237" w:name="_Toc68770148"/>
      <w:bookmarkStart w:id="238" w:name="_Toc74755211"/>
      <w:bookmarkStart w:id="239" w:name="_Toc76506135"/>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232"/>
      <w:bookmarkEnd w:id="233"/>
      <w:bookmarkEnd w:id="234"/>
      <w:bookmarkEnd w:id="235"/>
      <w:bookmarkEnd w:id="236"/>
      <w:bookmarkEnd w:id="237"/>
      <w:bookmarkEnd w:id="238"/>
      <w:bookmarkEnd w:id="239"/>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240" w:name="_Toc21122825"/>
      <w:bookmarkStart w:id="241" w:name="_Toc45907018"/>
      <w:bookmarkStart w:id="242" w:name="_Toc53181122"/>
      <w:bookmarkStart w:id="243" w:name="_Toc61116945"/>
      <w:bookmarkStart w:id="244" w:name="_Toc67080797"/>
      <w:bookmarkStart w:id="245" w:name="_Toc68770149"/>
      <w:bookmarkStart w:id="246" w:name="_Toc74755212"/>
      <w:bookmarkStart w:id="247" w:name="_Toc76506136"/>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240"/>
      <w:bookmarkEnd w:id="241"/>
      <w:bookmarkEnd w:id="242"/>
      <w:bookmarkEnd w:id="243"/>
      <w:bookmarkEnd w:id="244"/>
      <w:bookmarkEnd w:id="245"/>
      <w:bookmarkEnd w:id="246"/>
      <w:bookmarkEnd w:id="247"/>
    </w:p>
    <w:p w14:paraId="7187520C" w14:textId="77777777" w:rsidR="00C605AF" w:rsidRPr="00B20AE8" w:rsidRDefault="00484869" w:rsidP="00C605AF">
      <w:pPr>
        <w:pStyle w:val="Heading3"/>
        <w:rPr>
          <w:lang w:eastAsia="zh-CN"/>
        </w:rPr>
      </w:pPr>
      <w:bookmarkStart w:id="248" w:name="_Toc21122826"/>
      <w:bookmarkStart w:id="249" w:name="_Toc45907019"/>
      <w:bookmarkStart w:id="250" w:name="_Toc53181123"/>
      <w:bookmarkStart w:id="251" w:name="_Toc61116946"/>
      <w:bookmarkStart w:id="252" w:name="_Toc67080798"/>
      <w:bookmarkStart w:id="253" w:name="_Toc68770150"/>
      <w:bookmarkStart w:id="254" w:name="_Toc74755213"/>
      <w:bookmarkStart w:id="255" w:name="_Toc76506137"/>
      <w:r w:rsidRPr="00B20AE8">
        <w:rPr>
          <w:lang w:eastAsia="zh-CN"/>
        </w:rPr>
        <w:t>4.11.1</w:t>
      </w:r>
      <w:r w:rsidR="003B2DEF" w:rsidRPr="00B20AE8">
        <w:rPr>
          <w:lang w:eastAsia="zh-CN"/>
        </w:rPr>
        <w:tab/>
        <w:t>General</w:t>
      </w:r>
      <w:bookmarkEnd w:id="248"/>
      <w:bookmarkEnd w:id="249"/>
      <w:bookmarkEnd w:id="250"/>
      <w:bookmarkEnd w:id="251"/>
      <w:bookmarkEnd w:id="252"/>
      <w:bookmarkEnd w:id="253"/>
      <w:bookmarkEnd w:id="254"/>
      <w:bookmarkEnd w:id="255"/>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256" w:name="_Toc21122827"/>
      <w:bookmarkStart w:id="257" w:name="_Toc45907020"/>
      <w:bookmarkStart w:id="258" w:name="_Toc53181124"/>
      <w:bookmarkStart w:id="259" w:name="_Toc61116947"/>
      <w:bookmarkStart w:id="260" w:name="_Toc67080799"/>
      <w:bookmarkStart w:id="261" w:name="_Toc68770151"/>
      <w:bookmarkStart w:id="262" w:name="_Toc74755214"/>
      <w:bookmarkStart w:id="263" w:name="_Toc76506138"/>
      <w:r w:rsidRPr="00B20AE8">
        <w:rPr>
          <w:lang w:eastAsia="zh-CN"/>
        </w:rPr>
        <w:t>4.11.1A</w:t>
      </w:r>
      <w:r w:rsidR="00C605AF" w:rsidRPr="00B20AE8">
        <w:rPr>
          <w:lang w:eastAsia="zh-CN"/>
        </w:rPr>
        <w:tab/>
        <w:t xml:space="preserve">NR </w:t>
      </w:r>
      <w:r w:rsidR="00C605AF" w:rsidRPr="00B20AE8">
        <w:t>Test signal used to build Test Configurations</w:t>
      </w:r>
      <w:bookmarkEnd w:id="256"/>
      <w:bookmarkEnd w:id="257"/>
      <w:bookmarkEnd w:id="258"/>
      <w:bookmarkEnd w:id="259"/>
      <w:bookmarkEnd w:id="260"/>
      <w:bookmarkEnd w:id="261"/>
      <w:bookmarkEnd w:id="262"/>
      <w:bookmarkEnd w:id="263"/>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264" w:name="_Ref516750404"/>
      <w:r w:rsidRPr="00B20AE8">
        <w:t>Table</w:t>
      </w:r>
      <w:bookmarkEnd w:id="264"/>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265" w:name="_Toc21122828"/>
      <w:bookmarkStart w:id="266" w:name="_Toc45907021"/>
      <w:bookmarkStart w:id="267" w:name="_Toc53181125"/>
      <w:bookmarkStart w:id="268" w:name="_Toc61116948"/>
      <w:bookmarkStart w:id="269" w:name="_Toc67080800"/>
      <w:bookmarkStart w:id="270" w:name="_Toc68770152"/>
      <w:bookmarkStart w:id="271" w:name="_Toc74755215"/>
      <w:bookmarkStart w:id="272" w:name="_Toc76506139"/>
      <w:r w:rsidRPr="00B20AE8">
        <w:rPr>
          <w:lang w:eastAsia="zh-CN"/>
        </w:rPr>
        <w:t>4.11.2</w:t>
      </w:r>
      <w:r w:rsidRPr="00B20AE8">
        <w:rPr>
          <w:lang w:eastAsia="zh-CN"/>
        </w:rPr>
        <w:tab/>
        <w:t>Test signal configurations</w:t>
      </w:r>
      <w:bookmarkEnd w:id="265"/>
      <w:bookmarkEnd w:id="266"/>
      <w:bookmarkEnd w:id="267"/>
      <w:bookmarkEnd w:id="268"/>
      <w:bookmarkEnd w:id="269"/>
      <w:bookmarkEnd w:id="270"/>
      <w:bookmarkEnd w:id="271"/>
      <w:bookmarkEnd w:id="272"/>
    </w:p>
    <w:p w14:paraId="1A0D7D88" w14:textId="77777777" w:rsidR="003B2DEF" w:rsidRPr="00B20AE8" w:rsidRDefault="003B2DEF" w:rsidP="00673E8E">
      <w:pPr>
        <w:pStyle w:val="Heading4"/>
      </w:pPr>
      <w:bookmarkStart w:id="273" w:name="_Toc21122829"/>
      <w:bookmarkStart w:id="274" w:name="_Toc45907022"/>
      <w:bookmarkStart w:id="275" w:name="_Toc53181126"/>
      <w:bookmarkStart w:id="276" w:name="_Toc61116949"/>
      <w:bookmarkStart w:id="277" w:name="_Toc67080801"/>
      <w:bookmarkStart w:id="278" w:name="_Toc68770153"/>
      <w:bookmarkStart w:id="279" w:name="_Toc74755216"/>
      <w:bookmarkStart w:id="280" w:name="_Toc76506140"/>
      <w:r w:rsidRPr="00B20AE8">
        <w:t>4.11.2.1</w:t>
      </w:r>
      <w:r w:rsidRPr="00B20AE8">
        <w:tab/>
        <w:t>ATCR1: UTRA multicarrier operation</w:t>
      </w:r>
      <w:bookmarkEnd w:id="273"/>
      <w:bookmarkEnd w:id="274"/>
      <w:bookmarkEnd w:id="275"/>
      <w:bookmarkEnd w:id="276"/>
      <w:bookmarkEnd w:id="277"/>
      <w:bookmarkEnd w:id="278"/>
      <w:bookmarkEnd w:id="279"/>
      <w:bookmarkEnd w:id="280"/>
    </w:p>
    <w:p w14:paraId="12957F4F" w14:textId="77777777" w:rsidR="003B2DEF" w:rsidRPr="00B20AE8" w:rsidRDefault="003B2DEF" w:rsidP="00673E8E">
      <w:pPr>
        <w:pStyle w:val="Heading5"/>
      </w:pPr>
      <w:bookmarkStart w:id="281" w:name="_Toc21122830"/>
      <w:bookmarkStart w:id="282" w:name="_Toc45907023"/>
      <w:bookmarkStart w:id="283" w:name="_Toc53181127"/>
      <w:bookmarkStart w:id="284" w:name="_Toc61116950"/>
      <w:bookmarkStart w:id="285" w:name="_Toc67080802"/>
      <w:bookmarkStart w:id="286" w:name="_Toc68770154"/>
      <w:bookmarkStart w:id="287" w:name="_Toc74755217"/>
      <w:bookmarkStart w:id="288" w:name="_Toc76506141"/>
      <w:r w:rsidRPr="00B20AE8">
        <w:t>4.11.2.1.1</w:t>
      </w:r>
      <w:r w:rsidRPr="00B20AE8">
        <w:tab/>
        <w:t>General</w:t>
      </w:r>
      <w:bookmarkEnd w:id="281"/>
      <w:bookmarkEnd w:id="282"/>
      <w:bookmarkEnd w:id="283"/>
      <w:bookmarkEnd w:id="284"/>
      <w:bookmarkEnd w:id="285"/>
      <w:bookmarkEnd w:id="286"/>
      <w:bookmarkEnd w:id="287"/>
      <w:bookmarkEnd w:id="288"/>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289" w:name="_Toc21122831"/>
      <w:bookmarkStart w:id="290" w:name="_Toc45907024"/>
      <w:bookmarkStart w:id="291" w:name="_Toc53181128"/>
      <w:bookmarkStart w:id="292" w:name="_Toc61116951"/>
      <w:bookmarkStart w:id="293" w:name="_Toc67080803"/>
      <w:bookmarkStart w:id="294" w:name="_Toc68770155"/>
      <w:bookmarkStart w:id="295" w:name="_Toc74755218"/>
      <w:bookmarkStart w:id="296" w:name="_Toc76506142"/>
      <w:r w:rsidRPr="00B20AE8">
        <w:t>4.11.2.1.2</w:t>
      </w:r>
      <w:r w:rsidRPr="00B20AE8">
        <w:tab/>
        <w:t>ATCR1a generation</w:t>
      </w:r>
      <w:bookmarkEnd w:id="289"/>
      <w:bookmarkEnd w:id="290"/>
      <w:bookmarkEnd w:id="291"/>
      <w:bookmarkEnd w:id="292"/>
      <w:bookmarkEnd w:id="293"/>
      <w:bookmarkEnd w:id="294"/>
      <w:bookmarkEnd w:id="295"/>
      <w:bookmarkEnd w:id="296"/>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297" w:name="_Toc21122832"/>
      <w:bookmarkStart w:id="298" w:name="_Toc45907025"/>
      <w:bookmarkStart w:id="299" w:name="_Toc53181129"/>
      <w:bookmarkStart w:id="300" w:name="_Toc61116952"/>
      <w:bookmarkStart w:id="301" w:name="_Toc67080804"/>
      <w:bookmarkStart w:id="302" w:name="_Toc68770156"/>
      <w:bookmarkStart w:id="303" w:name="_Toc74755219"/>
      <w:bookmarkStart w:id="304" w:name="_Toc76506143"/>
      <w:r w:rsidRPr="00B20AE8">
        <w:t>4.11.2.1.3</w:t>
      </w:r>
      <w:r w:rsidRPr="00B20AE8">
        <w:tab/>
        <w:t>ATCR1b generation</w:t>
      </w:r>
      <w:bookmarkEnd w:id="297"/>
      <w:bookmarkEnd w:id="298"/>
      <w:bookmarkEnd w:id="299"/>
      <w:bookmarkEnd w:id="300"/>
      <w:bookmarkEnd w:id="301"/>
      <w:bookmarkEnd w:id="302"/>
      <w:bookmarkEnd w:id="303"/>
      <w:bookmarkEnd w:id="304"/>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305" w:name="_Toc21122833"/>
      <w:bookmarkStart w:id="306" w:name="_Toc45907026"/>
      <w:bookmarkStart w:id="307" w:name="_Toc53181130"/>
      <w:bookmarkStart w:id="308" w:name="_Toc61116953"/>
      <w:bookmarkStart w:id="309" w:name="_Toc67080805"/>
      <w:bookmarkStart w:id="310" w:name="_Toc68770157"/>
      <w:bookmarkStart w:id="311" w:name="_Toc74755220"/>
      <w:bookmarkStart w:id="312" w:name="_Toc76506144"/>
      <w:r w:rsidRPr="00B20AE8">
        <w:t>4.11.2.1.4</w:t>
      </w:r>
      <w:r w:rsidRPr="00B20AE8">
        <w:tab/>
        <w:t xml:space="preserve">ATCR1 </w:t>
      </w:r>
      <w:r w:rsidR="007D687A" w:rsidRPr="00B20AE8">
        <w:t xml:space="preserve">power </w:t>
      </w:r>
      <w:r w:rsidRPr="00B20AE8">
        <w:t>allocation</w:t>
      </w:r>
      <w:bookmarkEnd w:id="305"/>
      <w:bookmarkEnd w:id="306"/>
      <w:bookmarkEnd w:id="307"/>
      <w:bookmarkEnd w:id="308"/>
      <w:bookmarkEnd w:id="309"/>
      <w:bookmarkEnd w:id="310"/>
      <w:bookmarkEnd w:id="311"/>
      <w:bookmarkEnd w:id="312"/>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313" w:name="_Toc21122834"/>
      <w:bookmarkStart w:id="314" w:name="_Toc45907027"/>
      <w:bookmarkStart w:id="315" w:name="_Toc53181131"/>
      <w:bookmarkStart w:id="316" w:name="_Toc61116954"/>
      <w:bookmarkStart w:id="317" w:name="_Toc67080806"/>
      <w:bookmarkStart w:id="318" w:name="_Toc68770158"/>
      <w:bookmarkStart w:id="319" w:name="_Toc74755221"/>
      <w:bookmarkStart w:id="320" w:name="_Toc76506145"/>
      <w:r w:rsidRPr="00B20AE8">
        <w:t>4.11.2.2</w:t>
      </w:r>
      <w:r w:rsidRPr="00B20AE8">
        <w:tab/>
        <w:t>ANTCR1: UTRA FDD multicarrier non-contiguous operation</w:t>
      </w:r>
      <w:bookmarkEnd w:id="313"/>
      <w:bookmarkEnd w:id="314"/>
      <w:bookmarkEnd w:id="315"/>
      <w:bookmarkEnd w:id="316"/>
      <w:bookmarkEnd w:id="317"/>
      <w:bookmarkEnd w:id="318"/>
      <w:bookmarkEnd w:id="319"/>
      <w:bookmarkEnd w:id="320"/>
    </w:p>
    <w:p w14:paraId="62C72584" w14:textId="77777777" w:rsidR="003B2DEF" w:rsidRPr="00B20AE8" w:rsidRDefault="003B2DEF" w:rsidP="00673E8E">
      <w:pPr>
        <w:pStyle w:val="Heading5"/>
      </w:pPr>
      <w:bookmarkStart w:id="321" w:name="_Toc21122835"/>
      <w:bookmarkStart w:id="322" w:name="_Toc45907028"/>
      <w:bookmarkStart w:id="323" w:name="_Toc53181132"/>
      <w:bookmarkStart w:id="324" w:name="_Toc61116955"/>
      <w:bookmarkStart w:id="325" w:name="_Toc67080807"/>
      <w:bookmarkStart w:id="326" w:name="_Toc68770159"/>
      <w:bookmarkStart w:id="327" w:name="_Toc74755222"/>
      <w:bookmarkStart w:id="328" w:name="_Toc76506146"/>
      <w:r w:rsidRPr="00B20AE8">
        <w:t>4.11.2.2.1</w:t>
      </w:r>
      <w:r w:rsidRPr="00B20AE8">
        <w:tab/>
        <w:t>General</w:t>
      </w:r>
      <w:bookmarkEnd w:id="321"/>
      <w:bookmarkEnd w:id="322"/>
      <w:bookmarkEnd w:id="323"/>
      <w:bookmarkEnd w:id="324"/>
      <w:bookmarkEnd w:id="325"/>
      <w:bookmarkEnd w:id="326"/>
      <w:bookmarkEnd w:id="327"/>
      <w:bookmarkEnd w:id="328"/>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329" w:name="_Toc21122836"/>
      <w:bookmarkStart w:id="330" w:name="_Toc45907029"/>
      <w:bookmarkStart w:id="331" w:name="_Toc53181133"/>
      <w:bookmarkStart w:id="332" w:name="_Toc61116956"/>
      <w:bookmarkStart w:id="333" w:name="_Toc67080808"/>
      <w:bookmarkStart w:id="334" w:name="_Toc68770160"/>
      <w:bookmarkStart w:id="335" w:name="_Toc74755223"/>
      <w:bookmarkStart w:id="336" w:name="_Toc76506147"/>
      <w:r w:rsidRPr="00B20AE8">
        <w:t>4.11.2.2.2</w:t>
      </w:r>
      <w:r w:rsidRPr="00B20AE8">
        <w:tab/>
        <w:t>ANTCR1 generation</w:t>
      </w:r>
      <w:bookmarkEnd w:id="329"/>
      <w:bookmarkEnd w:id="330"/>
      <w:bookmarkEnd w:id="331"/>
      <w:bookmarkEnd w:id="332"/>
      <w:bookmarkEnd w:id="333"/>
      <w:bookmarkEnd w:id="334"/>
      <w:bookmarkEnd w:id="335"/>
      <w:bookmarkEnd w:id="336"/>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337" w:name="_Toc21122837"/>
      <w:bookmarkStart w:id="338" w:name="_Toc45907030"/>
      <w:bookmarkStart w:id="339" w:name="_Toc53181134"/>
      <w:bookmarkStart w:id="340" w:name="_Toc61116957"/>
      <w:bookmarkStart w:id="341" w:name="_Toc67080809"/>
      <w:bookmarkStart w:id="342" w:name="_Toc68770161"/>
      <w:bookmarkStart w:id="343" w:name="_Toc74755224"/>
      <w:bookmarkStart w:id="344" w:name="_Toc76506148"/>
      <w:r w:rsidRPr="00B20AE8">
        <w:t>4.11.2.2.3</w:t>
      </w:r>
      <w:r w:rsidRPr="00B20AE8">
        <w:tab/>
        <w:t xml:space="preserve">ANTCR1 </w:t>
      </w:r>
      <w:r w:rsidR="007D687A" w:rsidRPr="00B20AE8">
        <w:t xml:space="preserve">power </w:t>
      </w:r>
      <w:r w:rsidRPr="00B20AE8">
        <w:t>allocation</w:t>
      </w:r>
      <w:bookmarkEnd w:id="337"/>
      <w:bookmarkEnd w:id="338"/>
      <w:bookmarkEnd w:id="339"/>
      <w:bookmarkEnd w:id="340"/>
      <w:bookmarkEnd w:id="341"/>
      <w:bookmarkEnd w:id="342"/>
      <w:bookmarkEnd w:id="343"/>
      <w:bookmarkEnd w:id="344"/>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345" w:name="_Toc21122838"/>
      <w:bookmarkStart w:id="346" w:name="_Toc45907031"/>
      <w:bookmarkStart w:id="347" w:name="_Toc53181135"/>
      <w:bookmarkStart w:id="348" w:name="_Toc61116958"/>
      <w:bookmarkStart w:id="349" w:name="_Toc67080810"/>
      <w:bookmarkStart w:id="350" w:name="_Toc68770162"/>
      <w:bookmarkStart w:id="351" w:name="_Toc74755225"/>
      <w:bookmarkStart w:id="352" w:name="_Toc76506149"/>
      <w:r w:rsidRPr="00B20AE8">
        <w:t>4.11.2.3</w:t>
      </w:r>
      <w:r w:rsidRPr="00B20AE8">
        <w:tab/>
        <w:t>ATCR2: E-UTRA multicarrier operation</w:t>
      </w:r>
      <w:bookmarkEnd w:id="345"/>
      <w:bookmarkEnd w:id="346"/>
      <w:bookmarkEnd w:id="347"/>
      <w:bookmarkEnd w:id="348"/>
      <w:bookmarkEnd w:id="349"/>
      <w:bookmarkEnd w:id="350"/>
      <w:bookmarkEnd w:id="351"/>
      <w:bookmarkEnd w:id="352"/>
    </w:p>
    <w:p w14:paraId="5FF94130" w14:textId="77777777" w:rsidR="003B2DEF" w:rsidRPr="00B20AE8" w:rsidRDefault="003B2DEF" w:rsidP="00673E8E">
      <w:pPr>
        <w:pStyle w:val="Heading5"/>
      </w:pPr>
      <w:bookmarkStart w:id="353" w:name="_Toc21122839"/>
      <w:bookmarkStart w:id="354" w:name="_Toc45907032"/>
      <w:bookmarkStart w:id="355" w:name="_Toc53181136"/>
      <w:bookmarkStart w:id="356" w:name="_Toc61116959"/>
      <w:bookmarkStart w:id="357" w:name="_Toc67080811"/>
      <w:bookmarkStart w:id="358" w:name="_Toc68770163"/>
      <w:bookmarkStart w:id="359" w:name="_Toc74755226"/>
      <w:bookmarkStart w:id="360" w:name="_Toc76506150"/>
      <w:r w:rsidRPr="00B20AE8">
        <w:t>4.11.2.3.1</w:t>
      </w:r>
      <w:r w:rsidRPr="00B20AE8">
        <w:tab/>
        <w:t>General</w:t>
      </w:r>
      <w:bookmarkEnd w:id="353"/>
      <w:bookmarkEnd w:id="354"/>
      <w:bookmarkEnd w:id="355"/>
      <w:bookmarkEnd w:id="356"/>
      <w:bookmarkEnd w:id="357"/>
      <w:bookmarkEnd w:id="358"/>
      <w:bookmarkEnd w:id="359"/>
      <w:bookmarkEnd w:id="360"/>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361" w:name="_Toc21122840"/>
      <w:bookmarkStart w:id="362" w:name="_Toc45907033"/>
      <w:bookmarkStart w:id="363" w:name="_Toc53181137"/>
      <w:bookmarkStart w:id="364" w:name="_Toc61116960"/>
      <w:bookmarkStart w:id="365" w:name="_Toc67080812"/>
      <w:bookmarkStart w:id="366" w:name="_Toc68770164"/>
      <w:bookmarkStart w:id="367" w:name="_Toc74755227"/>
      <w:bookmarkStart w:id="368" w:name="_Toc76506151"/>
      <w:r w:rsidRPr="00B20AE8">
        <w:t>4.11.2.3.2</w:t>
      </w:r>
      <w:r w:rsidRPr="00B20AE8">
        <w:tab/>
        <w:t>ATCR2a generation</w:t>
      </w:r>
      <w:bookmarkEnd w:id="361"/>
      <w:bookmarkEnd w:id="362"/>
      <w:bookmarkEnd w:id="363"/>
      <w:bookmarkEnd w:id="364"/>
      <w:bookmarkEnd w:id="365"/>
      <w:bookmarkEnd w:id="366"/>
      <w:bookmarkEnd w:id="367"/>
      <w:bookmarkEnd w:id="368"/>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369" w:name="_Toc21122841"/>
      <w:bookmarkStart w:id="370" w:name="_Toc45907034"/>
      <w:bookmarkStart w:id="371" w:name="_Toc53181138"/>
      <w:bookmarkStart w:id="372" w:name="_Toc61116961"/>
      <w:bookmarkStart w:id="373" w:name="_Toc67080813"/>
      <w:bookmarkStart w:id="374" w:name="_Toc68770165"/>
      <w:bookmarkStart w:id="375" w:name="_Toc74755228"/>
      <w:bookmarkStart w:id="376" w:name="_Toc76506152"/>
      <w:r w:rsidRPr="00B20AE8">
        <w:t>4.11.2.3.</w:t>
      </w:r>
      <w:r w:rsidR="009D0DC7" w:rsidRPr="00B20AE8">
        <w:t>3</w:t>
      </w:r>
      <w:r w:rsidRPr="00B20AE8">
        <w:tab/>
        <w:t>ATCR2b generation</w:t>
      </w:r>
      <w:bookmarkEnd w:id="369"/>
      <w:bookmarkEnd w:id="370"/>
      <w:bookmarkEnd w:id="371"/>
      <w:bookmarkEnd w:id="372"/>
      <w:bookmarkEnd w:id="373"/>
      <w:bookmarkEnd w:id="374"/>
      <w:bookmarkEnd w:id="375"/>
      <w:bookmarkEnd w:id="376"/>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6EEC907A" w14:textId="77777777" w:rsidR="003B2DEF" w:rsidRPr="00B20AE8" w:rsidRDefault="003B2DEF" w:rsidP="003B2DEF">
      <w:pPr>
        <w:pStyle w:val="B1"/>
      </w:pPr>
      <w:r w:rsidRPr="00B20AE8">
        <w:t>-</w:t>
      </w:r>
      <w:r w:rsidRPr="00B20AE8">
        <w:tab/>
      </w:r>
      <w:r w:rsidRPr="00B20AE8">
        <w:rPr>
          <w:rFonts w:hint="eastAsia"/>
        </w:rPr>
        <w:t xml:space="preserve">All </w:t>
      </w:r>
      <w:bookmarkStart w:id="377" w:name="OLE_LINK18"/>
      <w:r w:rsidRPr="00B20AE8">
        <w:rPr>
          <w:rFonts w:hint="eastAsia"/>
          <w:lang w:eastAsia="zh-CN"/>
        </w:rPr>
        <w:t>component carrier</w:t>
      </w:r>
      <w:bookmarkEnd w:id="377"/>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046F8798" w14:textId="77777777"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378" w:name="_Toc21122842"/>
      <w:bookmarkStart w:id="379" w:name="_Toc45907035"/>
      <w:bookmarkStart w:id="380" w:name="_Toc53181139"/>
      <w:bookmarkStart w:id="381" w:name="_Toc61116962"/>
      <w:bookmarkStart w:id="382" w:name="_Toc67080814"/>
      <w:bookmarkStart w:id="383" w:name="_Toc68770166"/>
      <w:bookmarkStart w:id="384" w:name="_Toc74755229"/>
      <w:bookmarkStart w:id="385" w:name="_Toc76506153"/>
      <w:r w:rsidRPr="00B20AE8">
        <w:t>4.11.2.3.</w:t>
      </w:r>
      <w:r w:rsidR="009D0DC7" w:rsidRPr="00B20AE8">
        <w:t>4</w:t>
      </w:r>
      <w:r w:rsidRPr="00B20AE8">
        <w:tab/>
        <w:t xml:space="preserve">ATCR2 </w:t>
      </w:r>
      <w:r w:rsidR="007D687A" w:rsidRPr="00B20AE8">
        <w:t xml:space="preserve">power </w:t>
      </w:r>
      <w:r w:rsidRPr="00B20AE8">
        <w:t>allocation</w:t>
      </w:r>
      <w:bookmarkEnd w:id="378"/>
      <w:bookmarkEnd w:id="379"/>
      <w:bookmarkEnd w:id="380"/>
      <w:bookmarkEnd w:id="381"/>
      <w:bookmarkEnd w:id="382"/>
      <w:bookmarkEnd w:id="383"/>
      <w:bookmarkEnd w:id="384"/>
      <w:bookmarkEnd w:id="385"/>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386" w:name="_Toc21122843"/>
      <w:bookmarkStart w:id="387" w:name="_Toc45907036"/>
      <w:bookmarkStart w:id="388" w:name="_Toc53181140"/>
      <w:bookmarkStart w:id="389" w:name="_Toc61116963"/>
      <w:bookmarkStart w:id="390" w:name="_Toc67080815"/>
      <w:bookmarkStart w:id="391" w:name="_Toc68770167"/>
      <w:bookmarkStart w:id="392" w:name="_Toc74755230"/>
      <w:bookmarkStart w:id="393" w:name="_Toc76506154"/>
      <w:r w:rsidRPr="00B20AE8">
        <w:t>4.11.2.4</w:t>
      </w:r>
      <w:r w:rsidRPr="00B20AE8">
        <w:tab/>
        <w:t>ANTCR2: E-UTRA multicarrier non-contiguous operation</w:t>
      </w:r>
      <w:bookmarkEnd w:id="386"/>
      <w:bookmarkEnd w:id="387"/>
      <w:bookmarkEnd w:id="388"/>
      <w:bookmarkEnd w:id="389"/>
      <w:bookmarkEnd w:id="390"/>
      <w:bookmarkEnd w:id="391"/>
      <w:bookmarkEnd w:id="392"/>
      <w:bookmarkEnd w:id="393"/>
    </w:p>
    <w:p w14:paraId="78F155F3" w14:textId="77777777" w:rsidR="003B2DEF" w:rsidRPr="00B20AE8" w:rsidRDefault="003B2DEF" w:rsidP="00673E8E">
      <w:pPr>
        <w:pStyle w:val="Heading5"/>
      </w:pPr>
      <w:bookmarkStart w:id="394" w:name="_Toc21122844"/>
      <w:bookmarkStart w:id="395" w:name="_Toc45907037"/>
      <w:bookmarkStart w:id="396" w:name="_Toc53181141"/>
      <w:bookmarkStart w:id="397" w:name="_Toc61116964"/>
      <w:bookmarkStart w:id="398" w:name="_Toc67080816"/>
      <w:bookmarkStart w:id="399" w:name="_Toc68770168"/>
      <w:bookmarkStart w:id="400" w:name="_Toc74755231"/>
      <w:bookmarkStart w:id="401" w:name="_Toc76506155"/>
      <w:r w:rsidRPr="00B20AE8">
        <w:t>4.11.2.4.1</w:t>
      </w:r>
      <w:r w:rsidRPr="00B20AE8">
        <w:tab/>
        <w:t>General</w:t>
      </w:r>
      <w:bookmarkEnd w:id="394"/>
      <w:bookmarkEnd w:id="395"/>
      <w:bookmarkEnd w:id="396"/>
      <w:bookmarkEnd w:id="397"/>
      <w:bookmarkEnd w:id="398"/>
      <w:bookmarkEnd w:id="399"/>
      <w:bookmarkEnd w:id="400"/>
      <w:bookmarkEnd w:id="401"/>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402" w:name="_Toc21122845"/>
      <w:bookmarkStart w:id="403" w:name="_Toc45907038"/>
      <w:bookmarkStart w:id="404" w:name="_Toc53181142"/>
      <w:bookmarkStart w:id="405" w:name="_Toc61116965"/>
      <w:bookmarkStart w:id="406" w:name="_Toc67080817"/>
      <w:bookmarkStart w:id="407" w:name="_Toc68770169"/>
      <w:bookmarkStart w:id="408" w:name="_Toc74755232"/>
      <w:bookmarkStart w:id="409" w:name="_Toc76506156"/>
      <w:r w:rsidRPr="00B20AE8">
        <w:t>4.11.2.4.2</w:t>
      </w:r>
      <w:r w:rsidRPr="00B20AE8">
        <w:tab/>
        <w:t>ANTCR2 generation</w:t>
      </w:r>
      <w:bookmarkEnd w:id="402"/>
      <w:bookmarkEnd w:id="403"/>
      <w:bookmarkEnd w:id="404"/>
      <w:bookmarkEnd w:id="405"/>
      <w:bookmarkEnd w:id="406"/>
      <w:bookmarkEnd w:id="407"/>
      <w:bookmarkEnd w:id="408"/>
      <w:bookmarkEnd w:id="409"/>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410" w:name="_Toc21122846"/>
      <w:bookmarkStart w:id="411" w:name="_Toc45907039"/>
      <w:bookmarkStart w:id="412" w:name="_Toc53181143"/>
      <w:bookmarkStart w:id="413" w:name="_Toc61116966"/>
      <w:bookmarkStart w:id="414" w:name="_Toc67080818"/>
      <w:bookmarkStart w:id="415" w:name="_Toc68770170"/>
      <w:bookmarkStart w:id="416" w:name="_Toc74755233"/>
      <w:bookmarkStart w:id="417" w:name="_Toc76506157"/>
      <w:r w:rsidRPr="00B20AE8">
        <w:t>4.11.2.4.3</w:t>
      </w:r>
      <w:r w:rsidRPr="00B20AE8">
        <w:tab/>
        <w:t xml:space="preserve">ANTCR2 </w:t>
      </w:r>
      <w:r w:rsidR="007D687A" w:rsidRPr="00B20AE8">
        <w:t xml:space="preserve">power </w:t>
      </w:r>
      <w:r w:rsidRPr="00B20AE8">
        <w:t>allocation</w:t>
      </w:r>
      <w:bookmarkEnd w:id="410"/>
      <w:bookmarkEnd w:id="411"/>
      <w:bookmarkEnd w:id="412"/>
      <w:bookmarkEnd w:id="413"/>
      <w:bookmarkEnd w:id="414"/>
      <w:bookmarkEnd w:id="415"/>
      <w:bookmarkEnd w:id="416"/>
      <w:bookmarkEnd w:id="417"/>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418" w:name="_Toc21122847"/>
      <w:bookmarkStart w:id="419" w:name="_Toc45907040"/>
      <w:bookmarkStart w:id="420" w:name="_Toc53181144"/>
      <w:bookmarkStart w:id="421" w:name="_Toc61116967"/>
      <w:bookmarkStart w:id="422" w:name="_Toc67080819"/>
      <w:bookmarkStart w:id="423" w:name="_Toc68770171"/>
      <w:bookmarkStart w:id="424" w:name="_Toc74755234"/>
      <w:bookmarkStart w:id="425" w:name="_Toc76506158"/>
      <w:r w:rsidRPr="00B20AE8">
        <w:rPr>
          <w:lang w:val="sv-FI"/>
        </w:rPr>
        <w:t>4.11.2.5</w:t>
      </w:r>
      <w:r w:rsidRPr="00B20AE8">
        <w:rPr>
          <w:lang w:val="sv-FI"/>
        </w:rPr>
        <w:tab/>
        <w:t>ATCR3: UTRA and E-UTRA multi</w:t>
      </w:r>
      <w:r w:rsidR="00577BE5">
        <w:rPr>
          <w:lang w:val="sv-FI"/>
        </w:rPr>
        <w:t>-</w:t>
      </w:r>
      <w:r w:rsidRPr="00B20AE8">
        <w:rPr>
          <w:lang w:val="sv-FI"/>
        </w:rPr>
        <w:t>RAT operation</w:t>
      </w:r>
      <w:bookmarkEnd w:id="418"/>
      <w:bookmarkEnd w:id="419"/>
      <w:bookmarkEnd w:id="420"/>
      <w:bookmarkEnd w:id="421"/>
      <w:bookmarkEnd w:id="422"/>
      <w:bookmarkEnd w:id="423"/>
      <w:bookmarkEnd w:id="424"/>
      <w:bookmarkEnd w:id="425"/>
    </w:p>
    <w:p w14:paraId="2D74F049" w14:textId="77777777" w:rsidR="003B2DEF" w:rsidRPr="00B20AE8" w:rsidRDefault="003B2DEF" w:rsidP="00673E8E">
      <w:pPr>
        <w:pStyle w:val="Heading5"/>
      </w:pPr>
      <w:bookmarkStart w:id="426" w:name="_Toc21122848"/>
      <w:bookmarkStart w:id="427" w:name="_Toc45907041"/>
      <w:bookmarkStart w:id="428" w:name="_Toc53181145"/>
      <w:bookmarkStart w:id="429" w:name="_Toc61116968"/>
      <w:bookmarkStart w:id="430" w:name="_Toc67080820"/>
      <w:bookmarkStart w:id="431" w:name="_Toc68770172"/>
      <w:bookmarkStart w:id="432" w:name="_Toc74755235"/>
      <w:bookmarkStart w:id="433" w:name="_Toc76506159"/>
      <w:r w:rsidRPr="00B20AE8">
        <w:t>4.11.2.5.1</w:t>
      </w:r>
      <w:r w:rsidRPr="00B20AE8">
        <w:tab/>
        <w:t>General</w:t>
      </w:r>
      <w:bookmarkEnd w:id="426"/>
      <w:bookmarkEnd w:id="427"/>
      <w:bookmarkEnd w:id="428"/>
      <w:bookmarkEnd w:id="429"/>
      <w:bookmarkEnd w:id="430"/>
      <w:bookmarkEnd w:id="431"/>
      <w:bookmarkEnd w:id="432"/>
      <w:bookmarkEnd w:id="433"/>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434" w:name="_Toc21122849"/>
      <w:bookmarkStart w:id="435" w:name="_Toc45907042"/>
      <w:bookmarkStart w:id="436" w:name="_Toc53181146"/>
      <w:bookmarkStart w:id="437" w:name="_Toc61116969"/>
      <w:bookmarkStart w:id="438" w:name="_Toc67080821"/>
      <w:bookmarkStart w:id="439" w:name="_Toc68770173"/>
      <w:bookmarkStart w:id="440" w:name="_Toc74755236"/>
      <w:bookmarkStart w:id="441" w:name="_Toc76506160"/>
      <w:r w:rsidRPr="00B20AE8">
        <w:t>4.11.2.5.2</w:t>
      </w:r>
      <w:r w:rsidRPr="00B20AE8">
        <w:tab/>
        <w:t>ATCR3a generation</w:t>
      </w:r>
      <w:bookmarkEnd w:id="434"/>
      <w:bookmarkEnd w:id="435"/>
      <w:bookmarkEnd w:id="436"/>
      <w:bookmarkEnd w:id="437"/>
      <w:bookmarkEnd w:id="438"/>
      <w:bookmarkEnd w:id="439"/>
      <w:bookmarkEnd w:id="440"/>
      <w:bookmarkEnd w:id="441"/>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442" w:name="_Toc21122850"/>
      <w:bookmarkStart w:id="443" w:name="_Toc45907043"/>
      <w:bookmarkStart w:id="444" w:name="_Toc53181147"/>
      <w:bookmarkStart w:id="445" w:name="_Toc61116970"/>
      <w:bookmarkStart w:id="446" w:name="_Toc67080822"/>
      <w:bookmarkStart w:id="447" w:name="_Toc68770174"/>
      <w:bookmarkStart w:id="448" w:name="_Toc74755237"/>
      <w:bookmarkStart w:id="449" w:name="_Toc76506161"/>
      <w:r w:rsidRPr="00B20AE8">
        <w:t>4.11.2.5.3</w:t>
      </w:r>
      <w:r w:rsidRPr="00B20AE8">
        <w:tab/>
        <w:t>ATCR3b generation</w:t>
      </w:r>
      <w:bookmarkEnd w:id="442"/>
      <w:bookmarkEnd w:id="443"/>
      <w:bookmarkEnd w:id="444"/>
      <w:bookmarkEnd w:id="445"/>
      <w:bookmarkEnd w:id="446"/>
      <w:bookmarkEnd w:id="447"/>
      <w:bookmarkEnd w:id="448"/>
      <w:bookmarkEnd w:id="449"/>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450" w:name="_Toc21122851"/>
      <w:bookmarkStart w:id="451" w:name="_Toc45907044"/>
      <w:bookmarkStart w:id="452" w:name="_Toc53181148"/>
      <w:bookmarkStart w:id="453" w:name="_Toc61116971"/>
      <w:bookmarkStart w:id="454" w:name="_Toc67080823"/>
      <w:bookmarkStart w:id="455" w:name="_Toc68770175"/>
      <w:bookmarkStart w:id="456" w:name="_Toc74755238"/>
      <w:bookmarkStart w:id="457" w:name="_Toc76506162"/>
      <w:r w:rsidRPr="00B20AE8">
        <w:t>4.11.2.5.4</w:t>
      </w:r>
      <w:r w:rsidRPr="00B20AE8">
        <w:tab/>
        <w:t xml:space="preserve">ATCR3 </w:t>
      </w:r>
      <w:r w:rsidR="007D687A" w:rsidRPr="00B20AE8">
        <w:t xml:space="preserve">power </w:t>
      </w:r>
      <w:r w:rsidRPr="00B20AE8">
        <w:t>allocation</w:t>
      </w:r>
      <w:bookmarkEnd w:id="450"/>
      <w:bookmarkEnd w:id="451"/>
      <w:bookmarkEnd w:id="452"/>
      <w:bookmarkEnd w:id="453"/>
      <w:bookmarkEnd w:id="454"/>
      <w:bookmarkEnd w:id="455"/>
      <w:bookmarkEnd w:id="456"/>
      <w:bookmarkEnd w:id="457"/>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458" w:name="_Toc21122852"/>
      <w:bookmarkStart w:id="459" w:name="_Toc45907045"/>
      <w:bookmarkStart w:id="460" w:name="_Toc53181149"/>
      <w:bookmarkStart w:id="461" w:name="_Toc61116972"/>
      <w:bookmarkStart w:id="462" w:name="_Toc67080824"/>
      <w:bookmarkStart w:id="463" w:name="_Toc68770176"/>
      <w:bookmarkStart w:id="464" w:name="_Toc74755239"/>
      <w:bookmarkStart w:id="465" w:name="_Toc76506163"/>
      <w:r w:rsidRPr="00B20AE8">
        <w:t>4.11.2.6</w:t>
      </w:r>
      <w:r w:rsidRPr="00B20AE8">
        <w:tab/>
        <w:t>ANTCR3: UTRA and E-UTRA multi</w:t>
      </w:r>
      <w:r w:rsidR="00577BE5">
        <w:t>-</w:t>
      </w:r>
      <w:r w:rsidRPr="00B20AE8">
        <w:t>RAT non-contiguous operation</w:t>
      </w:r>
      <w:bookmarkEnd w:id="458"/>
      <w:bookmarkEnd w:id="459"/>
      <w:bookmarkEnd w:id="460"/>
      <w:bookmarkEnd w:id="461"/>
      <w:bookmarkEnd w:id="462"/>
      <w:bookmarkEnd w:id="463"/>
      <w:bookmarkEnd w:id="464"/>
      <w:bookmarkEnd w:id="465"/>
    </w:p>
    <w:p w14:paraId="731C0F5A" w14:textId="77777777" w:rsidR="003B2DEF" w:rsidRPr="00B20AE8" w:rsidRDefault="003B2DEF" w:rsidP="00673E8E">
      <w:pPr>
        <w:pStyle w:val="Heading5"/>
      </w:pPr>
      <w:bookmarkStart w:id="466" w:name="_Toc21122853"/>
      <w:bookmarkStart w:id="467" w:name="_Toc45907046"/>
      <w:bookmarkStart w:id="468" w:name="_Toc53181150"/>
      <w:bookmarkStart w:id="469" w:name="_Toc61116973"/>
      <w:bookmarkStart w:id="470" w:name="_Toc67080825"/>
      <w:bookmarkStart w:id="471" w:name="_Toc68770177"/>
      <w:bookmarkStart w:id="472" w:name="_Toc74755240"/>
      <w:bookmarkStart w:id="473" w:name="_Toc76506164"/>
      <w:r w:rsidRPr="00B20AE8">
        <w:t>4.11.2.6.1</w:t>
      </w:r>
      <w:r w:rsidRPr="00B20AE8">
        <w:tab/>
        <w:t>General</w:t>
      </w:r>
      <w:bookmarkEnd w:id="466"/>
      <w:bookmarkEnd w:id="467"/>
      <w:bookmarkEnd w:id="468"/>
      <w:bookmarkEnd w:id="469"/>
      <w:bookmarkEnd w:id="470"/>
      <w:bookmarkEnd w:id="471"/>
      <w:bookmarkEnd w:id="472"/>
      <w:bookmarkEnd w:id="473"/>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474" w:name="_Toc21122854"/>
      <w:bookmarkStart w:id="475" w:name="_Toc45907047"/>
      <w:bookmarkStart w:id="476" w:name="_Toc53181151"/>
      <w:bookmarkStart w:id="477" w:name="_Toc61116974"/>
      <w:bookmarkStart w:id="478" w:name="_Toc67080826"/>
      <w:bookmarkStart w:id="479" w:name="_Toc68770178"/>
      <w:bookmarkStart w:id="480" w:name="_Toc74755241"/>
      <w:bookmarkStart w:id="481" w:name="_Toc76506165"/>
      <w:r w:rsidRPr="00B20AE8">
        <w:t>4.11.2.6.2</w:t>
      </w:r>
      <w:r w:rsidRPr="00B20AE8">
        <w:tab/>
        <w:t>ANTCR3a generation</w:t>
      </w:r>
      <w:bookmarkEnd w:id="474"/>
      <w:bookmarkEnd w:id="475"/>
      <w:bookmarkEnd w:id="476"/>
      <w:bookmarkEnd w:id="477"/>
      <w:bookmarkEnd w:id="478"/>
      <w:bookmarkEnd w:id="479"/>
      <w:bookmarkEnd w:id="480"/>
      <w:bookmarkEnd w:id="481"/>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482" w:name="_Toc21122855"/>
      <w:bookmarkStart w:id="483" w:name="_Toc45907048"/>
      <w:bookmarkStart w:id="484" w:name="_Toc53181152"/>
      <w:bookmarkStart w:id="485" w:name="_Toc61116975"/>
      <w:bookmarkStart w:id="486" w:name="_Toc67080827"/>
      <w:bookmarkStart w:id="487" w:name="_Toc68770179"/>
      <w:bookmarkStart w:id="488" w:name="_Toc74755242"/>
      <w:bookmarkStart w:id="489" w:name="_Toc76506166"/>
      <w:r w:rsidRPr="00B20AE8">
        <w:t>4.11.2.6.3</w:t>
      </w:r>
      <w:r w:rsidRPr="00B20AE8">
        <w:tab/>
        <w:t xml:space="preserve">ANTCR3 </w:t>
      </w:r>
      <w:r w:rsidR="007D687A" w:rsidRPr="00B20AE8">
        <w:t xml:space="preserve">power </w:t>
      </w:r>
      <w:r w:rsidRPr="00B20AE8">
        <w:t>allocation</w:t>
      </w:r>
      <w:bookmarkEnd w:id="482"/>
      <w:bookmarkEnd w:id="483"/>
      <w:bookmarkEnd w:id="484"/>
      <w:bookmarkEnd w:id="485"/>
      <w:bookmarkEnd w:id="486"/>
      <w:bookmarkEnd w:id="487"/>
      <w:bookmarkEnd w:id="488"/>
      <w:bookmarkEnd w:id="489"/>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490" w:name="_Toc21122856"/>
      <w:bookmarkStart w:id="491" w:name="_Toc45907049"/>
      <w:bookmarkStart w:id="492" w:name="_Toc53181153"/>
      <w:bookmarkStart w:id="493" w:name="_Toc61116976"/>
      <w:bookmarkStart w:id="494" w:name="_Toc67080828"/>
      <w:bookmarkStart w:id="495" w:name="_Toc68770180"/>
      <w:bookmarkStart w:id="496" w:name="_Toc74755243"/>
      <w:bookmarkStart w:id="497" w:name="_Toc76506167"/>
      <w:r w:rsidRPr="00B20AE8">
        <w:t>4.11.2.7</w:t>
      </w:r>
      <w:r w:rsidRPr="00B20AE8">
        <w:tab/>
        <w:t>ATCR4: Single carrier for receiver tests</w:t>
      </w:r>
      <w:bookmarkEnd w:id="490"/>
      <w:bookmarkEnd w:id="491"/>
      <w:bookmarkEnd w:id="492"/>
      <w:bookmarkEnd w:id="493"/>
      <w:bookmarkEnd w:id="494"/>
      <w:bookmarkEnd w:id="495"/>
      <w:bookmarkEnd w:id="496"/>
      <w:bookmarkEnd w:id="497"/>
    </w:p>
    <w:p w14:paraId="1A6B5E53" w14:textId="77777777" w:rsidR="003B2DEF" w:rsidRPr="00B20AE8" w:rsidRDefault="003B2DEF" w:rsidP="00673E8E">
      <w:pPr>
        <w:pStyle w:val="Heading5"/>
      </w:pPr>
      <w:bookmarkStart w:id="498" w:name="_Toc21122857"/>
      <w:bookmarkStart w:id="499" w:name="_Toc45907050"/>
      <w:bookmarkStart w:id="500" w:name="_Toc53181154"/>
      <w:bookmarkStart w:id="501" w:name="_Toc61116977"/>
      <w:bookmarkStart w:id="502" w:name="_Toc67080829"/>
      <w:bookmarkStart w:id="503" w:name="_Toc68770181"/>
      <w:bookmarkStart w:id="504" w:name="_Toc74755244"/>
      <w:bookmarkStart w:id="505" w:name="_Toc76506168"/>
      <w:r w:rsidRPr="00B20AE8">
        <w:t>4.11.2.7.1</w:t>
      </w:r>
      <w:r w:rsidRPr="00B20AE8">
        <w:tab/>
        <w:t>ATCR4a generation</w:t>
      </w:r>
      <w:bookmarkEnd w:id="498"/>
      <w:bookmarkEnd w:id="499"/>
      <w:bookmarkEnd w:id="500"/>
      <w:bookmarkEnd w:id="501"/>
      <w:bookmarkEnd w:id="502"/>
      <w:bookmarkEnd w:id="503"/>
      <w:bookmarkEnd w:id="504"/>
      <w:bookmarkEnd w:id="505"/>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506" w:name="_Toc21122858"/>
      <w:bookmarkStart w:id="507" w:name="_Toc45907051"/>
      <w:bookmarkStart w:id="508" w:name="_Toc53181155"/>
      <w:bookmarkStart w:id="509" w:name="_Toc61116978"/>
      <w:bookmarkStart w:id="510" w:name="_Toc67080830"/>
      <w:bookmarkStart w:id="511" w:name="_Toc68770182"/>
      <w:bookmarkStart w:id="512" w:name="_Toc74755245"/>
      <w:bookmarkStart w:id="513" w:name="_Toc76506169"/>
      <w:r w:rsidRPr="00B20AE8">
        <w:t>4.11.2.7.2</w:t>
      </w:r>
      <w:r w:rsidRPr="00B20AE8">
        <w:tab/>
        <w:t>ATCR4b generation</w:t>
      </w:r>
      <w:bookmarkEnd w:id="506"/>
      <w:bookmarkEnd w:id="507"/>
      <w:bookmarkEnd w:id="508"/>
      <w:bookmarkEnd w:id="509"/>
      <w:bookmarkEnd w:id="510"/>
      <w:bookmarkEnd w:id="511"/>
      <w:bookmarkEnd w:id="512"/>
      <w:bookmarkEnd w:id="513"/>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514" w:name="_Toc21122859"/>
      <w:bookmarkStart w:id="515" w:name="_Toc45907052"/>
      <w:bookmarkStart w:id="516" w:name="_Toc53181156"/>
      <w:bookmarkStart w:id="517" w:name="_Toc61116979"/>
      <w:bookmarkStart w:id="518" w:name="_Toc67080831"/>
      <w:bookmarkStart w:id="519" w:name="_Toc68770183"/>
      <w:bookmarkStart w:id="520" w:name="_Toc74755246"/>
      <w:bookmarkStart w:id="521" w:name="_Toc76506170"/>
      <w:r w:rsidRPr="00B20AE8">
        <w:t>4.11.2.7.3</w:t>
      </w:r>
      <w:r w:rsidRPr="00B20AE8">
        <w:tab/>
        <w:t>ATCR4c generation</w:t>
      </w:r>
      <w:bookmarkEnd w:id="514"/>
      <w:bookmarkEnd w:id="515"/>
      <w:bookmarkEnd w:id="516"/>
      <w:bookmarkEnd w:id="517"/>
      <w:bookmarkEnd w:id="518"/>
      <w:bookmarkEnd w:id="519"/>
      <w:bookmarkEnd w:id="520"/>
      <w:bookmarkEnd w:id="521"/>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522" w:name="_Toc21122860"/>
      <w:bookmarkStart w:id="523" w:name="_Toc45907053"/>
      <w:bookmarkStart w:id="524" w:name="_Toc53181157"/>
      <w:bookmarkStart w:id="525" w:name="_Toc61116980"/>
      <w:bookmarkStart w:id="526" w:name="_Toc67080832"/>
      <w:bookmarkStart w:id="527" w:name="_Toc68770184"/>
      <w:bookmarkStart w:id="528" w:name="_Toc74755247"/>
      <w:bookmarkStart w:id="529" w:name="_Toc76506171"/>
      <w:r w:rsidRPr="00B20AE8">
        <w:t>4.11.2.7.3A</w:t>
      </w:r>
      <w:r w:rsidR="00C605AF" w:rsidRPr="00B20AE8">
        <w:tab/>
        <w:t>ATCR4d generation</w:t>
      </w:r>
      <w:bookmarkEnd w:id="522"/>
      <w:bookmarkEnd w:id="523"/>
      <w:bookmarkEnd w:id="524"/>
      <w:bookmarkEnd w:id="525"/>
      <w:bookmarkEnd w:id="526"/>
      <w:bookmarkEnd w:id="527"/>
      <w:bookmarkEnd w:id="528"/>
      <w:bookmarkEnd w:id="529"/>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530" w:name="_Toc21122861"/>
      <w:bookmarkStart w:id="531" w:name="_Toc45907054"/>
      <w:bookmarkStart w:id="532" w:name="_Toc53181158"/>
      <w:bookmarkStart w:id="533" w:name="_Toc61116981"/>
      <w:bookmarkStart w:id="534" w:name="_Toc67080833"/>
      <w:bookmarkStart w:id="535" w:name="_Toc68770185"/>
      <w:bookmarkStart w:id="536" w:name="_Toc74755248"/>
      <w:bookmarkStart w:id="537" w:name="_Toc76506172"/>
      <w:r w:rsidRPr="00B20AE8">
        <w:t>11.2.7.4</w:t>
      </w:r>
      <w:r w:rsidRPr="00B20AE8">
        <w:tab/>
        <w:t xml:space="preserve">ATCR4 </w:t>
      </w:r>
      <w:r w:rsidR="007D687A" w:rsidRPr="00B20AE8">
        <w:t xml:space="preserve">power </w:t>
      </w:r>
      <w:r w:rsidRPr="00B20AE8">
        <w:t>allocation</w:t>
      </w:r>
      <w:bookmarkEnd w:id="530"/>
      <w:bookmarkEnd w:id="531"/>
      <w:bookmarkEnd w:id="532"/>
      <w:bookmarkEnd w:id="533"/>
      <w:bookmarkEnd w:id="534"/>
      <w:bookmarkEnd w:id="535"/>
      <w:bookmarkEnd w:id="536"/>
      <w:bookmarkEnd w:id="537"/>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538" w:name="_Toc21122862"/>
      <w:bookmarkStart w:id="539" w:name="_Toc45907055"/>
      <w:bookmarkStart w:id="540" w:name="_Toc53181159"/>
      <w:bookmarkStart w:id="541" w:name="_Toc61116982"/>
      <w:bookmarkStart w:id="542" w:name="_Toc67080834"/>
      <w:bookmarkStart w:id="543" w:name="_Toc68770186"/>
      <w:bookmarkStart w:id="544" w:name="_Toc74755249"/>
      <w:bookmarkStart w:id="545" w:name="_Toc76506173"/>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538"/>
      <w:bookmarkEnd w:id="539"/>
      <w:bookmarkEnd w:id="540"/>
      <w:bookmarkEnd w:id="541"/>
      <w:bookmarkEnd w:id="542"/>
      <w:bookmarkEnd w:id="543"/>
      <w:bookmarkEnd w:id="544"/>
      <w:bookmarkEnd w:id="545"/>
    </w:p>
    <w:p w14:paraId="775FD2E7" w14:textId="77777777" w:rsidR="003B2DEF" w:rsidRPr="00B20AE8" w:rsidRDefault="003B2DEF" w:rsidP="00673E8E">
      <w:pPr>
        <w:pStyle w:val="Heading5"/>
      </w:pPr>
      <w:bookmarkStart w:id="546" w:name="_Toc21122863"/>
      <w:bookmarkStart w:id="547" w:name="_Toc45907056"/>
      <w:bookmarkStart w:id="548" w:name="_Toc53181160"/>
      <w:bookmarkStart w:id="549" w:name="_Toc61116983"/>
      <w:bookmarkStart w:id="550" w:name="_Toc67080835"/>
      <w:bookmarkStart w:id="551" w:name="_Toc68770187"/>
      <w:bookmarkStart w:id="552" w:name="_Toc74755250"/>
      <w:bookmarkStart w:id="553" w:name="_Toc7650617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546"/>
      <w:bookmarkEnd w:id="547"/>
      <w:bookmarkEnd w:id="548"/>
      <w:bookmarkEnd w:id="549"/>
      <w:bookmarkEnd w:id="550"/>
      <w:bookmarkEnd w:id="551"/>
      <w:bookmarkEnd w:id="552"/>
      <w:bookmarkEnd w:id="553"/>
    </w:p>
    <w:p w14:paraId="322AE486" w14:textId="77777777" w:rsidR="00DD6845" w:rsidRPr="00B20AE8" w:rsidRDefault="003B2DEF" w:rsidP="00F437E4">
      <w:pPr>
        <w:pStyle w:val="H6"/>
      </w:pPr>
      <w:bookmarkStart w:id="554" w:name="_Toc21122864"/>
      <w:bookmarkStart w:id="555" w:name="_Toc45907057"/>
      <w:bookmarkStart w:id="556" w:name="_Toc53181161"/>
      <w:r w:rsidRPr="00B20AE8">
        <w:rPr>
          <w:rFonts w:hint="eastAsia"/>
          <w:lang w:eastAsia="zh-CN"/>
        </w:rPr>
        <w:t>4</w:t>
      </w:r>
      <w:r w:rsidRPr="00B20AE8">
        <w:t>.</w:t>
      </w:r>
      <w:r w:rsidRPr="00B20AE8">
        <w:rPr>
          <w:lang w:eastAsia="zh-CN"/>
        </w:rPr>
        <w:t>11.2.8</w:t>
      </w:r>
      <w:r w:rsidRPr="00B20AE8">
        <w:t>.1.1</w:t>
      </w:r>
      <w:r w:rsidRPr="00B20AE8">
        <w:tab/>
        <w:t>General</w:t>
      </w:r>
      <w:bookmarkEnd w:id="554"/>
      <w:bookmarkEnd w:id="555"/>
      <w:bookmarkEnd w:id="556"/>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557" w:name="_Toc21122865"/>
      <w:bookmarkStart w:id="558" w:name="_Toc45907058"/>
      <w:bookmarkStart w:id="559"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557"/>
      <w:bookmarkEnd w:id="558"/>
      <w:bookmarkEnd w:id="559"/>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560" w:name="_Toc21122866"/>
      <w:bookmarkStart w:id="561" w:name="_Toc45907059"/>
      <w:bookmarkStart w:id="562"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560"/>
      <w:bookmarkEnd w:id="561"/>
      <w:bookmarkEnd w:id="562"/>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563" w:name="_Toc21122867"/>
      <w:bookmarkStart w:id="564" w:name="_Toc45907060"/>
      <w:bookmarkStart w:id="565" w:name="_Toc53181164"/>
      <w:bookmarkStart w:id="566" w:name="_Toc61116984"/>
      <w:bookmarkStart w:id="567" w:name="_Toc67080836"/>
      <w:bookmarkStart w:id="568" w:name="_Toc68770188"/>
      <w:bookmarkStart w:id="569" w:name="_Toc74755251"/>
      <w:bookmarkStart w:id="570" w:name="_Toc7650617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563"/>
      <w:bookmarkEnd w:id="564"/>
      <w:bookmarkEnd w:id="565"/>
      <w:bookmarkEnd w:id="566"/>
      <w:bookmarkEnd w:id="567"/>
      <w:bookmarkEnd w:id="568"/>
      <w:bookmarkEnd w:id="569"/>
      <w:bookmarkEnd w:id="570"/>
    </w:p>
    <w:p w14:paraId="31AD60B5" w14:textId="77777777" w:rsidR="00DD6845" w:rsidRPr="00B20AE8" w:rsidRDefault="003B2DEF" w:rsidP="00F437E4">
      <w:pPr>
        <w:pStyle w:val="H6"/>
      </w:pPr>
      <w:bookmarkStart w:id="571" w:name="_Toc21122868"/>
      <w:bookmarkStart w:id="572" w:name="_Toc45907061"/>
      <w:bookmarkStart w:id="573"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571"/>
      <w:bookmarkEnd w:id="572"/>
      <w:bookmarkEnd w:id="573"/>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574" w:name="_Toc21122869"/>
      <w:bookmarkStart w:id="575" w:name="_Toc45907062"/>
      <w:bookmarkStart w:id="576"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574"/>
      <w:bookmarkEnd w:id="575"/>
      <w:bookmarkEnd w:id="576"/>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577" w:name="_Toc21122870"/>
      <w:bookmarkStart w:id="578" w:name="_Toc45907063"/>
      <w:bookmarkStart w:id="579"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577"/>
      <w:bookmarkEnd w:id="578"/>
      <w:bookmarkEnd w:id="579"/>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580" w:name="_Toc21122871"/>
      <w:bookmarkStart w:id="581" w:name="_Toc45907064"/>
      <w:bookmarkStart w:id="582" w:name="_Toc53181168"/>
      <w:bookmarkStart w:id="583" w:name="_Toc61116985"/>
      <w:bookmarkStart w:id="584" w:name="_Toc67080837"/>
      <w:bookmarkStart w:id="585" w:name="_Toc68770189"/>
      <w:bookmarkStart w:id="586" w:name="_Toc74755252"/>
      <w:bookmarkStart w:id="587" w:name="_Toc76506176"/>
      <w:r w:rsidRPr="00B20AE8">
        <w:t>4.11.2.9</w:t>
      </w:r>
      <w:r w:rsidRPr="00B20AE8">
        <w:tab/>
        <w:t xml:space="preserve">ATCR6: Single carrier for </w:t>
      </w:r>
      <w:r w:rsidR="00577BE5">
        <w:t>t</w:t>
      </w:r>
      <w:r w:rsidRPr="00B20AE8">
        <w:t>ransmitter tests</w:t>
      </w:r>
      <w:bookmarkEnd w:id="580"/>
      <w:bookmarkEnd w:id="581"/>
      <w:bookmarkEnd w:id="582"/>
      <w:bookmarkEnd w:id="583"/>
      <w:bookmarkEnd w:id="584"/>
      <w:bookmarkEnd w:id="585"/>
      <w:bookmarkEnd w:id="586"/>
      <w:bookmarkEnd w:id="587"/>
    </w:p>
    <w:p w14:paraId="73248384" w14:textId="77777777" w:rsidR="003D5832" w:rsidRPr="00B20AE8" w:rsidRDefault="003D5832" w:rsidP="00673E8E">
      <w:pPr>
        <w:pStyle w:val="Heading5"/>
      </w:pPr>
      <w:bookmarkStart w:id="588" w:name="_Toc21122872"/>
      <w:bookmarkStart w:id="589" w:name="_Toc45907065"/>
      <w:bookmarkStart w:id="590" w:name="_Toc53181169"/>
      <w:bookmarkStart w:id="591" w:name="_Toc61116986"/>
      <w:bookmarkStart w:id="592" w:name="_Toc67080838"/>
      <w:bookmarkStart w:id="593" w:name="_Toc68770190"/>
      <w:bookmarkStart w:id="594" w:name="_Toc74755253"/>
      <w:bookmarkStart w:id="595" w:name="_Toc76506177"/>
      <w:r w:rsidRPr="00B20AE8">
        <w:t>4.11.2.9.1</w:t>
      </w:r>
      <w:r w:rsidRPr="00B20AE8">
        <w:tab/>
        <w:t>ATCR6a generation</w:t>
      </w:r>
      <w:bookmarkEnd w:id="588"/>
      <w:bookmarkEnd w:id="589"/>
      <w:bookmarkEnd w:id="590"/>
      <w:bookmarkEnd w:id="591"/>
      <w:bookmarkEnd w:id="592"/>
      <w:bookmarkEnd w:id="593"/>
      <w:bookmarkEnd w:id="594"/>
      <w:bookmarkEnd w:id="595"/>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596" w:name="_Toc21122873"/>
      <w:bookmarkStart w:id="597" w:name="_Toc45907066"/>
      <w:bookmarkStart w:id="598" w:name="_Toc53181170"/>
      <w:bookmarkStart w:id="599" w:name="_Toc61116987"/>
      <w:bookmarkStart w:id="600" w:name="_Toc67080839"/>
      <w:bookmarkStart w:id="601" w:name="_Toc68770191"/>
      <w:bookmarkStart w:id="602" w:name="_Toc74755254"/>
      <w:bookmarkStart w:id="603" w:name="_Toc76506178"/>
      <w:r w:rsidRPr="00B20AE8">
        <w:t>4.11.2.9.2</w:t>
      </w:r>
      <w:r w:rsidRPr="00B20AE8">
        <w:tab/>
        <w:t>ATCR6b generation</w:t>
      </w:r>
      <w:bookmarkEnd w:id="596"/>
      <w:bookmarkEnd w:id="597"/>
      <w:bookmarkEnd w:id="598"/>
      <w:bookmarkEnd w:id="599"/>
      <w:bookmarkEnd w:id="600"/>
      <w:bookmarkEnd w:id="601"/>
      <w:bookmarkEnd w:id="602"/>
      <w:bookmarkEnd w:id="603"/>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604" w:name="_Toc21122874"/>
      <w:bookmarkStart w:id="605" w:name="_Toc45907067"/>
      <w:bookmarkStart w:id="606" w:name="_Toc53181171"/>
      <w:bookmarkStart w:id="607" w:name="_Toc61116988"/>
      <w:bookmarkStart w:id="608" w:name="_Toc67080840"/>
      <w:bookmarkStart w:id="609" w:name="_Toc68770192"/>
      <w:bookmarkStart w:id="610" w:name="_Toc74755255"/>
      <w:bookmarkStart w:id="611" w:name="_Toc76506179"/>
      <w:r w:rsidRPr="00B20AE8">
        <w:t>4.11.2.9.3</w:t>
      </w:r>
      <w:r w:rsidRPr="00B20AE8">
        <w:tab/>
      </w:r>
      <w:r w:rsidR="00724164" w:rsidRPr="00B20AE8">
        <w:t>Void</w:t>
      </w:r>
      <w:bookmarkEnd w:id="604"/>
      <w:bookmarkEnd w:id="605"/>
      <w:bookmarkEnd w:id="606"/>
      <w:bookmarkEnd w:id="607"/>
      <w:bookmarkEnd w:id="608"/>
      <w:bookmarkEnd w:id="609"/>
      <w:bookmarkEnd w:id="610"/>
      <w:bookmarkEnd w:id="611"/>
    </w:p>
    <w:p w14:paraId="061E2611" w14:textId="77777777" w:rsidR="00CF0D41" w:rsidRPr="00B20AE8" w:rsidRDefault="00C605AF" w:rsidP="00CC4BB7">
      <w:pPr>
        <w:pStyle w:val="Heading5"/>
      </w:pPr>
      <w:bookmarkStart w:id="612" w:name="_Toc21122875"/>
      <w:bookmarkStart w:id="613" w:name="_Toc45907068"/>
      <w:bookmarkStart w:id="614" w:name="_Toc53181172"/>
      <w:bookmarkStart w:id="615" w:name="_Toc61116989"/>
      <w:bookmarkStart w:id="616" w:name="_Toc67080841"/>
      <w:bookmarkStart w:id="617" w:name="_Toc68770193"/>
      <w:bookmarkStart w:id="618" w:name="_Toc74755256"/>
      <w:bookmarkStart w:id="619" w:name="_Toc76506180"/>
      <w:r w:rsidRPr="00B20AE8">
        <w:t>4.11.2.9.3</w:t>
      </w:r>
      <w:r w:rsidR="000814A0" w:rsidRPr="00B20AE8">
        <w:t>A</w:t>
      </w:r>
      <w:r w:rsidRPr="00B20AE8">
        <w:tab/>
        <w:t>ATCR6d generation</w:t>
      </w:r>
      <w:bookmarkEnd w:id="612"/>
      <w:bookmarkEnd w:id="613"/>
      <w:bookmarkEnd w:id="614"/>
      <w:bookmarkEnd w:id="615"/>
      <w:bookmarkEnd w:id="616"/>
      <w:bookmarkEnd w:id="617"/>
      <w:bookmarkEnd w:id="618"/>
      <w:bookmarkEnd w:id="619"/>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620" w:name="_Toc21122876"/>
      <w:bookmarkStart w:id="621" w:name="_Toc45907069"/>
      <w:bookmarkStart w:id="622" w:name="_Toc53181173"/>
      <w:bookmarkStart w:id="623" w:name="_Toc61116990"/>
      <w:bookmarkStart w:id="624" w:name="_Toc67080842"/>
      <w:bookmarkStart w:id="625" w:name="_Toc68770194"/>
      <w:bookmarkStart w:id="626" w:name="_Toc74755257"/>
      <w:bookmarkStart w:id="627" w:name="_Toc76506181"/>
      <w:r w:rsidRPr="00B20AE8">
        <w:t>4.11.2.9.4</w:t>
      </w:r>
      <w:r w:rsidRPr="00B20AE8">
        <w:tab/>
        <w:t xml:space="preserve">ATCR6 </w:t>
      </w:r>
      <w:r w:rsidR="007D687A" w:rsidRPr="00B20AE8">
        <w:t xml:space="preserve">power </w:t>
      </w:r>
      <w:r w:rsidRPr="00B20AE8">
        <w:t>allocation</w:t>
      </w:r>
      <w:bookmarkEnd w:id="620"/>
      <w:bookmarkEnd w:id="621"/>
      <w:bookmarkEnd w:id="622"/>
      <w:bookmarkEnd w:id="623"/>
      <w:bookmarkEnd w:id="624"/>
      <w:bookmarkEnd w:id="625"/>
      <w:bookmarkEnd w:id="626"/>
      <w:bookmarkEnd w:id="627"/>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628" w:name="_Toc21122877"/>
      <w:bookmarkStart w:id="629" w:name="_Toc45907070"/>
      <w:bookmarkStart w:id="630" w:name="_Toc53181174"/>
      <w:bookmarkStart w:id="631" w:name="_Toc61116991"/>
      <w:bookmarkStart w:id="632" w:name="_Toc67080843"/>
      <w:bookmarkStart w:id="633" w:name="_Toc68770195"/>
      <w:bookmarkStart w:id="634" w:name="_Toc74755258"/>
      <w:bookmarkStart w:id="635" w:name="_Toc76506182"/>
      <w:r w:rsidRPr="00B20AE8">
        <w:t>4.11.2.10</w:t>
      </w:r>
      <w:r w:rsidRPr="00B20AE8">
        <w:tab/>
        <w:t>ATCR7: E-UTRA and NR multi RAT operation</w:t>
      </w:r>
      <w:bookmarkEnd w:id="628"/>
      <w:bookmarkEnd w:id="629"/>
      <w:bookmarkEnd w:id="630"/>
      <w:bookmarkEnd w:id="631"/>
      <w:bookmarkEnd w:id="632"/>
      <w:bookmarkEnd w:id="633"/>
      <w:bookmarkEnd w:id="634"/>
      <w:bookmarkEnd w:id="635"/>
    </w:p>
    <w:p w14:paraId="1BE81994" w14:textId="77777777" w:rsidR="00C605AF" w:rsidRPr="00B20AE8" w:rsidRDefault="00C605AF" w:rsidP="00C605AF">
      <w:pPr>
        <w:pStyle w:val="Heading5"/>
      </w:pPr>
      <w:bookmarkStart w:id="636" w:name="_Toc21122878"/>
      <w:bookmarkStart w:id="637" w:name="_Toc45907071"/>
      <w:bookmarkStart w:id="638" w:name="_Toc53181175"/>
      <w:bookmarkStart w:id="639" w:name="_Toc61116992"/>
      <w:bookmarkStart w:id="640" w:name="_Toc67080844"/>
      <w:bookmarkStart w:id="641" w:name="_Toc68770196"/>
      <w:bookmarkStart w:id="642" w:name="_Toc74755259"/>
      <w:bookmarkStart w:id="643" w:name="_Toc76506183"/>
      <w:r w:rsidRPr="00B20AE8">
        <w:t>4.11.2.10.1</w:t>
      </w:r>
      <w:r w:rsidRPr="00B20AE8">
        <w:tab/>
        <w:t>General</w:t>
      </w:r>
      <w:bookmarkEnd w:id="636"/>
      <w:bookmarkEnd w:id="637"/>
      <w:bookmarkEnd w:id="638"/>
      <w:bookmarkEnd w:id="639"/>
      <w:bookmarkEnd w:id="640"/>
      <w:bookmarkEnd w:id="641"/>
      <w:bookmarkEnd w:id="642"/>
      <w:bookmarkEnd w:id="643"/>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644" w:name="_Toc21122879"/>
      <w:bookmarkStart w:id="645" w:name="_Toc45907072"/>
      <w:bookmarkStart w:id="646" w:name="_Toc53181176"/>
      <w:bookmarkStart w:id="647" w:name="_Toc61116993"/>
      <w:bookmarkStart w:id="648" w:name="_Toc67080845"/>
      <w:bookmarkStart w:id="649" w:name="_Toc68770197"/>
      <w:bookmarkStart w:id="650" w:name="_Toc74755260"/>
      <w:bookmarkStart w:id="651" w:name="_Toc76506184"/>
      <w:r w:rsidRPr="00B20AE8">
        <w:t>4.11.2.10.2</w:t>
      </w:r>
      <w:r w:rsidRPr="00B20AE8">
        <w:tab/>
        <w:t>ATCR7 generation</w:t>
      </w:r>
      <w:bookmarkEnd w:id="644"/>
      <w:bookmarkEnd w:id="645"/>
      <w:bookmarkEnd w:id="646"/>
      <w:bookmarkEnd w:id="647"/>
      <w:bookmarkEnd w:id="648"/>
      <w:bookmarkEnd w:id="649"/>
      <w:bookmarkEnd w:id="650"/>
      <w:bookmarkEnd w:id="651"/>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652" w:name="_Toc21122880"/>
      <w:bookmarkStart w:id="653" w:name="_Toc45907073"/>
      <w:bookmarkStart w:id="654" w:name="_Toc53181177"/>
      <w:bookmarkStart w:id="655" w:name="_Toc61116994"/>
      <w:bookmarkStart w:id="656" w:name="_Toc67080846"/>
      <w:bookmarkStart w:id="657" w:name="_Toc68770198"/>
      <w:bookmarkStart w:id="658" w:name="_Toc74755261"/>
      <w:bookmarkStart w:id="659" w:name="_Toc76506185"/>
      <w:r w:rsidRPr="00B20AE8">
        <w:t>4.11.2.10.3</w:t>
      </w:r>
      <w:r w:rsidR="00C605AF" w:rsidRPr="00B20AE8">
        <w:tab/>
        <w:t>ATCR7 power allocation</w:t>
      </w:r>
      <w:bookmarkEnd w:id="652"/>
      <w:bookmarkEnd w:id="653"/>
      <w:bookmarkEnd w:id="654"/>
      <w:bookmarkEnd w:id="655"/>
      <w:bookmarkEnd w:id="656"/>
      <w:bookmarkEnd w:id="657"/>
      <w:bookmarkEnd w:id="658"/>
      <w:bookmarkEnd w:id="659"/>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660" w:name="_Toc21122881"/>
      <w:bookmarkStart w:id="661" w:name="_Toc45907074"/>
      <w:bookmarkStart w:id="662" w:name="_Toc53181178"/>
      <w:bookmarkStart w:id="663" w:name="_Toc61116995"/>
      <w:bookmarkStart w:id="664" w:name="_Toc67080847"/>
      <w:bookmarkStart w:id="665" w:name="_Toc68770199"/>
      <w:bookmarkStart w:id="666" w:name="_Toc74755262"/>
      <w:bookmarkStart w:id="667" w:name="_Toc76506186"/>
      <w:r w:rsidRPr="00B20AE8">
        <w:t>4.11.2.11</w:t>
      </w:r>
      <w:r w:rsidRPr="00B20AE8">
        <w:tab/>
        <w:t>ANTCR7: E-UTRA and NR multi RAT non-contiguous operation</w:t>
      </w:r>
      <w:bookmarkEnd w:id="660"/>
      <w:bookmarkEnd w:id="661"/>
      <w:bookmarkEnd w:id="662"/>
      <w:bookmarkEnd w:id="663"/>
      <w:bookmarkEnd w:id="664"/>
      <w:bookmarkEnd w:id="665"/>
      <w:bookmarkEnd w:id="666"/>
      <w:bookmarkEnd w:id="667"/>
    </w:p>
    <w:p w14:paraId="365D8637" w14:textId="77777777" w:rsidR="00C605AF" w:rsidRPr="00B20AE8" w:rsidRDefault="00C605AF" w:rsidP="00C605AF">
      <w:pPr>
        <w:pStyle w:val="Heading5"/>
      </w:pPr>
      <w:bookmarkStart w:id="668" w:name="_Toc21122882"/>
      <w:bookmarkStart w:id="669" w:name="_Toc45907075"/>
      <w:bookmarkStart w:id="670" w:name="_Toc53181179"/>
      <w:bookmarkStart w:id="671" w:name="_Toc61116996"/>
      <w:bookmarkStart w:id="672" w:name="_Toc67080848"/>
      <w:bookmarkStart w:id="673" w:name="_Toc68770200"/>
      <w:bookmarkStart w:id="674" w:name="_Toc74755263"/>
      <w:bookmarkStart w:id="675" w:name="_Toc76506187"/>
      <w:r w:rsidRPr="00B20AE8">
        <w:t>4.11.2.11.1</w:t>
      </w:r>
      <w:r w:rsidRPr="00B20AE8">
        <w:tab/>
        <w:t>General</w:t>
      </w:r>
      <w:bookmarkEnd w:id="668"/>
      <w:bookmarkEnd w:id="669"/>
      <w:bookmarkEnd w:id="670"/>
      <w:bookmarkEnd w:id="671"/>
      <w:bookmarkEnd w:id="672"/>
      <w:bookmarkEnd w:id="673"/>
      <w:bookmarkEnd w:id="674"/>
      <w:bookmarkEnd w:id="675"/>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676" w:name="_Toc21122883"/>
      <w:bookmarkStart w:id="677" w:name="_Toc45907076"/>
      <w:bookmarkStart w:id="678" w:name="_Toc53181180"/>
      <w:bookmarkStart w:id="679" w:name="_Toc61116997"/>
      <w:bookmarkStart w:id="680" w:name="_Toc67080849"/>
      <w:bookmarkStart w:id="681" w:name="_Toc68770201"/>
      <w:bookmarkStart w:id="682" w:name="_Toc74755264"/>
      <w:bookmarkStart w:id="683" w:name="_Toc76506188"/>
      <w:r w:rsidRPr="00B20AE8">
        <w:t>4.11.2.11.2</w:t>
      </w:r>
      <w:r w:rsidRPr="00B20AE8">
        <w:tab/>
        <w:t>ANTCR7 generation</w:t>
      </w:r>
      <w:bookmarkEnd w:id="676"/>
      <w:bookmarkEnd w:id="677"/>
      <w:bookmarkEnd w:id="678"/>
      <w:bookmarkEnd w:id="679"/>
      <w:bookmarkEnd w:id="680"/>
      <w:bookmarkEnd w:id="681"/>
      <w:bookmarkEnd w:id="682"/>
      <w:bookmarkEnd w:id="683"/>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684" w:name="_Toc21122884"/>
      <w:bookmarkStart w:id="685" w:name="_Toc45907077"/>
      <w:bookmarkStart w:id="686" w:name="_Toc53181181"/>
      <w:bookmarkStart w:id="687" w:name="_Toc61116998"/>
      <w:bookmarkStart w:id="688" w:name="_Toc67080850"/>
      <w:bookmarkStart w:id="689" w:name="_Toc68770202"/>
      <w:bookmarkStart w:id="690" w:name="_Toc74755265"/>
      <w:bookmarkStart w:id="691" w:name="_Toc76506189"/>
      <w:r w:rsidRPr="00B20AE8">
        <w:t>4.11.2.11.3</w:t>
      </w:r>
      <w:r w:rsidRPr="00B20AE8">
        <w:tab/>
        <w:t>ANTCR7 power allocation</w:t>
      </w:r>
      <w:bookmarkEnd w:id="684"/>
      <w:bookmarkEnd w:id="685"/>
      <w:bookmarkEnd w:id="686"/>
      <w:bookmarkEnd w:id="687"/>
      <w:bookmarkEnd w:id="688"/>
      <w:bookmarkEnd w:id="689"/>
      <w:bookmarkEnd w:id="690"/>
      <w:bookmarkEnd w:id="691"/>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692" w:name="_Toc21122885"/>
      <w:bookmarkStart w:id="693" w:name="_Toc45907078"/>
      <w:bookmarkStart w:id="694" w:name="_Toc53181182"/>
      <w:bookmarkStart w:id="695" w:name="_Toc61116999"/>
      <w:bookmarkStart w:id="696" w:name="_Toc67080851"/>
      <w:bookmarkStart w:id="697" w:name="_Toc68770203"/>
      <w:bookmarkStart w:id="698" w:name="_Toc74755266"/>
      <w:bookmarkStart w:id="699" w:name="_Toc76506190"/>
      <w:r w:rsidRPr="00B20AE8">
        <w:t>4.11.</w:t>
      </w:r>
      <w:r w:rsidR="00B03F4F">
        <w:t>2.</w:t>
      </w:r>
      <w:r w:rsidRPr="00B20AE8">
        <w:t>12</w:t>
      </w:r>
      <w:r w:rsidRPr="00B20AE8">
        <w:tab/>
        <w:t>ATCR8: NR multicarrier operation</w:t>
      </w:r>
      <w:bookmarkEnd w:id="692"/>
      <w:bookmarkEnd w:id="693"/>
      <w:bookmarkEnd w:id="694"/>
      <w:bookmarkEnd w:id="695"/>
      <w:bookmarkEnd w:id="696"/>
      <w:bookmarkEnd w:id="697"/>
      <w:bookmarkEnd w:id="698"/>
      <w:bookmarkEnd w:id="699"/>
    </w:p>
    <w:p w14:paraId="70328B75" w14:textId="77777777" w:rsidR="00C605AF" w:rsidRPr="00B20AE8" w:rsidRDefault="00C605AF" w:rsidP="00C605AF">
      <w:pPr>
        <w:pStyle w:val="Heading5"/>
      </w:pPr>
      <w:bookmarkStart w:id="700" w:name="_Toc21122886"/>
      <w:bookmarkStart w:id="701" w:name="_Toc45907079"/>
      <w:bookmarkStart w:id="702" w:name="_Toc53181183"/>
      <w:bookmarkStart w:id="703" w:name="_Toc61117000"/>
      <w:bookmarkStart w:id="704" w:name="_Toc67080852"/>
      <w:bookmarkStart w:id="705" w:name="_Toc68770204"/>
      <w:bookmarkStart w:id="706" w:name="_Toc74755267"/>
      <w:bookmarkStart w:id="707" w:name="_Toc76506191"/>
      <w:r w:rsidRPr="00B20AE8">
        <w:t>4.11.2.12.1</w:t>
      </w:r>
      <w:r w:rsidRPr="00B20AE8">
        <w:tab/>
        <w:t>General</w:t>
      </w:r>
      <w:bookmarkEnd w:id="700"/>
      <w:bookmarkEnd w:id="701"/>
      <w:bookmarkEnd w:id="702"/>
      <w:bookmarkEnd w:id="703"/>
      <w:bookmarkEnd w:id="704"/>
      <w:bookmarkEnd w:id="705"/>
      <w:bookmarkEnd w:id="706"/>
      <w:bookmarkEnd w:id="707"/>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708" w:name="_Toc21122887"/>
      <w:bookmarkStart w:id="709" w:name="_Toc45907080"/>
      <w:bookmarkStart w:id="710" w:name="_Toc53181184"/>
      <w:bookmarkStart w:id="711" w:name="_Toc61117001"/>
      <w:bookmarkStart w:id="712" w:name="_Toc67080853"/>
      <w:bookmarkStart w:id="713" w:name="_Toc68770205"/>
      <w:bookmarkStart w:id="714" w:name="_Toc74755268"/>
      <w:bookmarkStart w:id="715" w:name="_Toc76506192"/>
      <w:r w:rsidRPr="00B20AE8">
        <w:t>4.11.2.12.2</w:t>
      </w:r>
      <w:r w:rsidRPr="00B20AE8">
        <w:tab/>
        <w:t>ATCR8a generation</w:t>
      </w:r>
      <w:bookmarkEnd w:id="708"/>
      <w:bookmarkEnd w:id="709"/>
      <w:bookmarkEnd w:id="710"/>
      <w:bookmarkEnd w:id="711"/>
      <w:bookmarkEnd w:id="712"/>
      <w:bookmarkEnd w:id="713"/>
      <w:bookmarkEnd w:id="714"/>
      <w:bookmarkEnd w:id="715"/>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716" w:name="_Toc21122888"/>
      <w:bookmarkStart w:id="717" w:name="_Toc45907081"/>
      <w:bookmarkStart w:id="718" w:name="_Toc53181185"/>
      <w:bookmarkStart w:id="719" w:name="_Toc61117002"/>
      <w:bookmarkStart w:id="720" w:name="_Toc67080854"/>
      <w:bookmarkStart w:id="721" w:name="_Toc68770206"/>
      <w:bookmarkStart w:id="722" w:name="_Toc74755269"/>
      <w:bookmarkStart w:id="723" w:name="_Toc76506193"/>
      <w:r w:rsidRPr="00B20AE8">
        <w:t>4.11.2.</w:t>
      </w:r>
      <w:r w:rsidR="00A13028">
        <w:t>12</w:t>
      </w:r>
      <w:r w:rsidRPr="00B20AE8">
        <w:t>.3</w:t>
      </w:r>
      <w:r w:rsidRPr="00B20AE8">
        <w:tab/>
        <w:t>ATCR8b generation</w:t>
      </w:r>
      <w:bookmarkEnd w:id="716"/>
      <w:bookmarkEnd w:id="717"/>
      <w:bookmarkEnd w:id="718"/>
      <w:bookmarkEnd w:id="719"/>
      <w:bookmarkEnd w:id="720"/>
      <w:bookmarkEnd w:id="721"/>
      <w:bookmarkEnd w:id="722"/>
      <w:bookmarkEnd w:id="723"/>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724" w:name="_Toc21122889"/>
      <w:bookmarkStart w:id="725" w:name="_Toc45907082"/>
      <w:bookmarkStart w:id="726" w:name="_Toc53181186"/>
      <w:bookmarkStart w:id="727" w:name="_Toc61117003"/>
      <w:bookmarkStart w:id="728" w:name="_Toc67080855"/>
      <w:bookmarkStart w:id="729" w:name="_Toc68770207"/>
      <w:bookmarkStart w:id="730" w:name="_Toc74755270"/>
      <w:bookmarkStart w:id="731" w:name="_Toc76506194"/>
      <w:r w:rsidRPr="00B20AE8">
        <w:t>4.11.2.12.4</w:t>
      </w:r>
      <w:r w:rsidRPr="00B20AE8">
        <w:tab/>
        <w:t>ATCR8 power allocation</w:t>
      </w:r>
      <w:bookmarkEnd w:id="724"/>
      <w:bookmarkEnd w:id="725"/>
      <w:bookmarkEnd w:id="726"/>
      <w:bookmarkEnd w:id="727"/>
      <w:bookmarkEnd w:id="728"/>
      <w:bookmarkEnd w:id="729"/>
      <w:bookmarkEnd w:id="730"/>
      <w:bookmarkEnd w:id="731"/>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732" w:name="_Toc21122890"/>
      <w:bookmarkStart w:id="733" w:name="_Toc45907083"/>
      <w:bookmarkStart w:id="734" w:name="_Toc53181187"/>
      <w:bookmarkStart w:id="735" w:name="_Toc61117004"/>
      <w:bookmarkStart w:id="736" w:name="_Toc67080856"/>
      <w:bookmarkStart w:id="737" w:name="_Toc68770208"/>
      <w:bookmarkStart w:id="738" w:name="_Toc74755271"/>
      <w:bookmarkStart w:id="739" w:name="_Toc76506195"/>
      <w:r w:rsidRPr="00B20AE8">
        <w:t>4.11.2.13</w:t>
      </w:r>
      <w:r w:rsidRPr="00B20AE8">
        <w:tab/>
        <w:t>ANTCR8: NR multicarrier non-contiguous operation</w:t>
      </w:r>
      <w:bookmarkEnd w:id="732"/>
      <w:bookmarkEnd w:id="733"/>
      <w:bookmarkEnd w:id="734"/>
      <w:bookmarkEnd w:id="735"/>
      <w:bookmarkEnd w:id="736"/>
      <w:bookmarkEnd w:id="737"/>
      <w:bookmarkEnd w:id="738"/>
      <w:bookmarkEnd w:id="739"/>
    </w:p>
    <w:p w14:paraId="0E9B8834" w14:textId="77777777" w:rsidR="00C605AF" w:rsidRPr="00B20AE8" w:rsidRDefault="00C605AF" w:rsidP="00C605AF">
      <w:pPr>
        <w:pStyle w:val="Heading5"/>
      </w:pPr>
      <w:bookmarkStart w:id="740" w:name="_Toc21122891"/>
      <w:bookmarkStart w:id="741" w:name="_Toc45907084"/>
      <w:bookmarkStart w:id="742" w:name="_Toc53181188"/>
      <w:bookmarkStart w:id="743" w:name="_Toc61117005"/>
      <w:bookmarkStart w:id="744" w:name="_Toc67080857"/>
      <w:bookmarkStart w:id="745" w:name="_Toc68770209"/>
      <w:bookmarkStart w:id="746" w:name="_Toc74755272"/>
      <w:bookmarkStart w:id="747" w:name="_Toc76506196"/>
      <w:r w:rsidRPr="00B20AE8">
        <w:t>4.11.2.13.1</w:t>
      </w:r>
      <w:r w:rsidRPr="00B20AE8">
        <w:tab/>
        <w:t>General</w:t>
      </w:r>
      <w:bookmarkEnd w:id="740"/>
      <w:bookmarkEnd w:id="741"/>
      <w:bookmarkEnd w:id="742"/>
      <w:bookmarkEnd w:id="743"/>
      <w:bookmarkEnd w:id="744"/>
      <w:bookmarkEnd w:id="745"/>
      <w:bookmarkEnd w:id="746"/>
      <w:bookmarkEnd w:id="747"/>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748" w:name="_Toc21122892"/>
      <w:bookmarkStart w:id="749" w:name="_Toc45907085"/>
      <w:bookmarkStart w:id="750" w:name="_Toc53181189"/>
      <w:bookmarkStart w:id="751" w:name="_Toc61117006"/>
      <w:bookmarkStart w:id="752" w:name="_Toc67080858"/>
      <w:bookmarkStart w:id="753" w:name="_Toc68770210"/>
      <w:bookmarkStart w:id="754" w:name="_Toc74755273"/>
      <w:bookmarkStart w:id="755" w:name="_Toc76506197"/>
      <w:r w:rsidRPr="00B20AE8">
        <w:t>4.11.2.13.2</w:t>
      </w:r>
      <w:r w:rsidRPr="00B20AE8">
        <w:tab/>
        <w:t>ANTCR8 generation</w:t>
      </w:r>
      <w:bookmarkEnd w:id="748"/>
      <w:bookmarkEnd w:id="749"/>
      <w:bookmarkEnd w:id="750"/>
      <w:bookmarkEnd w:id="751"/>
      <w:bookmarkEnd w:id="752"/>
      <w:bookmarkEnd w:id="753"/>
      <w:bookmarkEnd w:id="754"/>
      <w:bookmarkEnd w:id="755"/>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756" w:name="_Toc21122893"/>
      <w:bookmarkStart w:id="757" w:name="_Toc45907086"/>
      <w:bookmarkStart w:id="758" w:name="_Toc53181190"/>
      <w:bookmarkStart w:id="759" w:name="_Toc61117007"/>
      <w:bookmarkStart w:id="760" w:name="_Toc67080859"/>
      <w:bookmarkStart w:id="761" w:name="_Toc68770211"/>
      <w:bookmarkStart w:id="762" w:name="_Toc74755274"/>
      <w:bookmarkStart w:id="763" w:name="_Toc76506198"/>
      <w:r w:rsidRPr="00B20AE8">
        <w:t>4.11.2.13.3</w:t>
      </w:r>
      <w:r w:rsidRPr="00B20AE8">
        <w:tab/>
        <w:t>ANTCR8 power allocation</w:t>
      </w:r>
      <w:bookmarkEnd w:id="756"/>
      <w:bookmarkEnd w:id="757"/>
      <w:bookmarkEnd w:id="758"/>
      <w:bookmarkEnd w:id="759"/>
      <w:bookmarkEnd w:id="760"/>
      <w:bookmarkEnd w:id="761"/>
      <w:bookmarkEnd w:id="762"/>
      <w:bookmarkEnd w:id="763"/>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764" w:name="_Toc21122894"/>
      <w:bookmarkStart w:id="765" w:name="_Toc45907087"/>
      <w:bookmarkStart w:id="766" w:name="_Toc53181191"/>
      <w:bookmarkStart w:id="767" w:name="_Toc61117008"/>
      <w:bookmarkStart w:id="768" w:name="_Toc67080860"/>
      <w:bookmarkStart w:id="769" w:name="_Toc68770212"/>
      <w:bookmarkStart w:id="770" w:name="_Toc74755275"/>
      <w:bookmarkStart w:id="771" w:name="_Toc76506199"/>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764"/>
      <w:bookmarkEnd w:id="765"/>
      <w:bookmarkEnd w:id="766"/>
      <w:bookmarkEnd w:id="767"/>
      <w:bookmarkEnd w:id="768"/>
      <w:bookmarkEnd w:id="769"/>
      <w:bookmarkEnd w:id="770"/>
      <w:bookmarkEnd w:id="771"/>
    </w:p>
    <w:p w14:paraId="6756CED5" w14:textId="77777777" w:rsidR="003B2DEF" w:rsidRPr="00B20AE8" w:rsidRDefault="00C42DD9" w:rsidP="00673E8E">
      <w:pPr>
        <w:pStyle w:val="Heading3"/>
      </w:pPr>
      <w:bookmarkStart w:id="772" w:name="_Toc21122895"/>
      <w:bookmarkStart w:id="773" w:name="_Toc45907088"/>
      <w:bookmarkStart w:id="774" w:name="_Toc53181192"/>
      <w:bookmarkStart w:id="775" w:name="_Toc61117009"/>
      <w:bookmarkStart w:id="776" w:name="_Toc67080861"/>
      <w:bookmarkStart w:id="777" w:name="_Toc68770213"/>
      <w:bookmarkStart w:id="778" w:name="_Toc74755276"/>
      <w:bookmarkStart w:id="779" w:name="_Toc76506200"/>
      <w:r w:rsidRPr="00B20AE8">
        <w:t>4.12.1</w:t>
      </w:r>
      <w:r w:rsidR="003B2DEF" w:rsidRPr="00B20AE8">
        <w:tab/>
        <w:t>RF channels</w:t>
      </w:r>
      <w:bookmarkEnd w:id="772"/>
      <w:bookmarkEnd w:id="773"/>
      <w:bookmarkEnd w:id="774"/>
      <w:bookmarkEnd w:id="775"/>
      <w:bookmarkEnd w:id="776"/>
      <w:bookmarkEnd w:id="777"/>
      <w:bookmarkEnd w:id="778"/>
      <w:bookmarkEnd w:id="779"/>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780" w:name="_Toc21122896"/>
      <w:bookmarkStart w:id="781" w:name="_Toc45907089"/>
      <w:bookmarkStart w:id="782" w:name="_Toc53181193"/>
      <w:bookmarkStart w:id="783" w:name="_Toc61117010"/>
      <w:bookmarkStart w:id="784" w:name="_Toc67080862"/>
      <w:bookmarkStart w:id="785" w:name="_Toc68770214"/>
      <w:bookmarkStart w:id="786" w:name="_Toc74755277"/>
      <w:bookmarkStart w:id="787" w:name="_Toc76506201"/>
      <w:r w:rsidRPr="00B20AE8">
        <w:t>4.12.2</w:t>
      </w:r>
      <w:r w:rsidRPr="00B20AE8">
        <w:tab/>
        <w:t>Test models</w:t>
      </w:r>
      <w:bookmarkEnd w:id="780"/>
      <w:bookmarkEnd w:id="781"/>
      <w:bookmarkEnd w:id="782"/>
      <w:bookmarkEnd w:id="783"/>
      <w:bookmarkEnd w:id="784"/>
      <w:bookmarkEnd w:id="785"/>
      <w:bookmarkEnd w:id="786"/>
      <w:bookmarkEnd w:id="787"/>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788" w:name="_Toc21122897"/>
      <w:bookmarkStart w:id="789" w:name="_Toc45907090"/>
      <w:bookmarkStart w:id="790" w:name="_Toc53181194"/>
      <w:bookmarkStart w:id="791" w:name="_Toc61117011"/>
      <w:bookmarkStart w:id="792" w:name="_Toc67080863"/>
      <w:bookmarkStart w:id="793" w:name="_Toc68770215"/>
      <w:bookmarkStart w:id="794" w:name="_Toc74755278"/>
      <w:bookmarkStart w:id="795" w:name="_Toc76506202"/>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788"/>
      <w:bookmarkEnd w:id="789"/>
      <w:bookmarkEnd w:id="790"/>
      <w:bookmarkEnd w:id="791"/>
      <w:bookmarkEnd w:id="792"/>
      <w:bookmarkEnd w:id="793"/>
      <w:bookmarkEnd w:id="794"/>
      <w:bookmarkEnd w:id="795"/>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796" w:name="_Toc21122898"/>
      <w:bookmarkStart w:id="797" w:name="_Toc45907091"/>
      <w:bookmarkStart w:id="798" w:name="_Toc53181195"/>
      <w:bookmarkStart w:id="799" w:name="_Toc61117012"/>
      <w:bookmarkStart w:id="800" w:name="_Toc67080864"/>
      <w:bookmarkStart w:id="801" w:name="_Toc68770216"/>
      <w:bookmarkStart w:id="802" w:name="_Toc74755279"/>
      <w:bookmarkStart w:id="803" w:name="_Toc76506203"/>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796"/>
      <w:bookmarkEnd w:id="797"/>
      <w:bookmarkEnd w:id="798"/>
      <w:bookmarkEnd w:id="799"/>
      <w:bookmarkEnd w:id="800"/>
      <w:bookmarkEnd w:id="801"/>
      <w:bookmarkEnd w:id="802"/>
      <w:bookmarkEnd w:id="803"/>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804" w:name="_Toc21122899"/>
      <w:bookmarkStart w:id="805" w:name="_Toc45907092"/>
      <w:bookmarkStart w:id="806" w:name="_Toc53181196"/>
      <w:bookmarkStart w:id="807" w:name="_Toc61117013"/>
      <w:bookmarkStart w:id="808" w:name="_Toc67080865"/>
      <w:bookmarkStart w:id="809" w:name="_Toc68770217"/>
      <w:bookmarkStart w:id="810" w:name="_Toc74755280"/>
      <w:bookmarkStart w:id="811" w:name="_Toc76506204"/>
      <w:r w:rsidRPr="00B20AE8">
        <w:rPr>
          <w:lang w:eastAsia="zh-CN"/>
        </w:rPr>
        <w:t>4.15</w:t>
      </w:r>
      <w:r w:rsidRPr="00B20AE8">
        <w:rPr>
          <w:lang w:eastAsia="zh-CN"/>
        </w:rPr>
        <w:tab/>
      </w:r>
      <w:r w:rsidRPr="00B20AE8">
        <w:t>Co-location requirements</w:t>
      </w:r>
      <w:bookmarkEnd w:id="804"/>
      <w:bookmarkEnd w:id="805"/>
      <w:bookmarkEnd w:id="806"/>
      <w:bookmarkEnd w:id="807"/>
      <w:bookmarkEnd w:id="808"/>
      <w:bookmarkEnd w:id="809"/>
      <w:bookmarkEnd w:id="810"/>
      <w:bookmarkEnd w:id="811"/>
    </w:p>
    <w:p w14:paraId="29E6DA87" w14:textId="77777777" w:rsidR="00B07A30" w:rsidRPr="00B20AE8" w:rsidRDefault="00B07A30" w:rsidP="00B07A30">
      <w:pPr>
        <w:pStyle w:val="Heading3"/>
        <w:rPr>
          <w:lang w:eastAsia="zh-CN"/>
        </w:rPr>
      </w:pPr>
      <w:bookmarkStart w:id="812" w:name="_Toc21122900"/>
      <w:bookmarkStart w:id="813" w:name="_Toc45907093"/>
      <w:bookmarkStart w:id="814" w:name="_Toc53181197"/>
      <w:bookmarkStart w:id="815" w:name="_Toc61117014"/>
      <w:bookmarkStart w:id="816" w:name="_Toc67080866"/>
      <w:bookmarkStart w:id="817" w:name="_Toc68770218"/>
      <w:bookmarkStart w:id="818" w:name="_Toc74755281"/>
      <w:bookmarkStart w:id="819" w:name="_Toc76506205"/>
      <w:r w:rsidRPr="00B20AE8">
        <w:rPr>
          <w:lang w:eastAsia="zh-CN"/>
        </w:rPr>
        <w:t>4.15.1</w:t>
      </w:r>
      <w:r w:rsidRPr="00B20AE8">
        <w:rPr>
          <w:lang w:eastAsia="zh-CN"/>
        </w:rPr>
        <w:tab/>
        <w:t>General</w:t>
      </w:r>
      <w:bookmarkEnd w:id="812"/>
      <w:bookmarkEnd w:id="813"/>
      <w:bookmarkEnd w:id="814"/>
      <w:bookmarkEnd w:id="815"/>
      <w:bookmarkEnd w:id="816"/>
      <w:bookmarkEnd w:id="817"/>
      <w:bookmarkEnd w:id="818"/>
      <w:bookmarkEnd w:id="819"/>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820" w:name="_Toc61117015"/>
      <w:bookmarkStart w:id="821" w:name="_Toc67080867"/>
      <w:bookmarkStart w:id="822" w:name="_Toc68770219"/>
      <w:bookmarkStart w:id="823" w:name="_Toc74755282"/>
      <w:bookmarkStart w:id="824" w:name="_Toc76506206"/>
      <w:r w:rsidRPr="00B20AE8">
        <w:rPr>
          <w:lang w:eastAsia="zh-CN"/>
        </w:rPr>
        <w:t>4.15.2</w:t>
      </w:r>
      <w:r w:rsidRPr="00B20AE8">
        <w:rPr>
          <w:lang w:eastAsia="zh-CN"/>
        </w:rPr>
        <w:tab/>
        <w:t>Co-location test antenna</w:t>
      </w:r>
      <w:bookmarkEnd w:id="820"/>
      <w:bookmarkEnd w:id="821"/>
      <w:bookmarkEnd w:id="822"/>
      <w:bookmarkEnd w:id="823"/>
      <w:bookmarkEnd w:id="824"/>
    </w:p>
    <w:p w14:paraId="19D06F4B" w14:textId="77777777" w:rsidR="00B07A30" w:rsidRPr="00B20AE8" w:rsidRDefault="00B07A30" w:rsidP="006604EE">
      <w:pPr>
        <w:pStyle w:val="Heading4"/>
        <w:rPr>
          <w:lang w:eastAsia="zh-CN"/>
        </w:rPr>
      </w:pPr>
      <w:bookmarkStart w:id="825" w:name="_Toc61117016"/>
      <w:bookmarkStart w:id="826" w:name="_Toc67080868"/>
      <w:bookmarkStart w:id="827" w:name="_Toc68770220"/>
      <w:bookmarkStart w:id="828" w:name="_Toc74755283"/>
      <w:bookmarkStart w:id="829" w:name="_Toc76506207"/>
      <w:r w:rsidRPr="00B20AE8">
        <w:rPr>
          <w:lang w:eastAsia="zh-CN"/>
        </w:rPr>
        <w:t>4.15.2.1</w:t>
      </w:r>
      <w:r w:rsidRPr="00B20AE8">
        <w:rPr>
          <w:lang w:eastAsia="zh-CN"/>
        </w:rPr>
        <w:tab/>
        <w:t>General</w:t>
      </w:r>
      <w:bookmarkEnd w:id="825"/>
      <w:bookmarkEnd w:id="826"/>
      <w:bookmarkEnd w:id="827"/>
      <w:bookmarkEnd w:id="828"/>
      <w:bookmarkEnd w:id="829"/>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830" w:name="_Toc21122901"/>
      <w:bookmarkStart w:id="831" w:name="_Toc45907094"/>
      <w:bookmarkStart w:id="832" w:name="_Toc53181198"/>
      <w:bookmarkStart w:id="833" w:name="_Toc61117017"/>
      <w:bookmarkStart w:id="834" w:name="_Toc67080869"/>
      <w:bookmarkStart w:id="835" w:name="_Toc68770221"/>
      <w:bookmarkStart w:id="836" w:name="_Toc74755284"/>
      <w:bookmarkStart w:id="837" w:name="_Toc76506208"/>
      <w:r w:rsidRPr="00B20AE8">
        <w:rPr>
          <w:lang w:eastAsia="zh-CN"/>
        </w:rPr>
        <w:t>4.15.2.2</w:t>
      </w:r>
      <w:r w:rsidRPr="00B20AE8">
        <w:rPr>
          <w:lang w:eastAsia="zh-CN"/>
        </w:rPr>
        <w:tab/>
        <w:t>Co-location test antenna characteristics</w:t>
      </w:r>
      <w:bookmarkEnd w:id="830"/>
      <w:bookmarkEnd w:id="831"/>
      <w:bookmarkEnd w:id="832"/>
      <w:bookmarkEnd w:id="833"/>
      <w:bookmarkEnd w:id="834"/>
      <w:bookmarkEnd w:id="835"/>
      <w:bookmarkEnd w:id="836"/>
      <w:bookmarkEnd w:id="837"/>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838" w:name="_Toc61117018"/>
      <w:bookmarkStart w:id="839" w:name="_Toc67080870"/>
      <w:bookmarkStart w:id="840" w:name="_Toc68770222"/>
      <w:bookmarkStart w:id="841" w:name="_Toc74755285"/>
      <w:bookmarkStart w:id="842" w:name="_Toc76506209"/>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838"/>
      <w:bookmarkEnd w:id="839"/>
      <w:bookmarkEnd w:id="840"/>
      <w:bookmarkEnd w:id="841"/>
      <w:bookmarkEnd w:id="842"/>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843" w:name="_Toc21122902"/>
      <w:bookmarkStart w:id="844" w:name="_Toc45907095"/>
      <w:bookmarkStart w:id="845" w:name="_Toc53181199"/>
      <w:bookmarkStart w:id="846" w:name="_Toc61117019"/>
      <w:bookmarkStart w:id="847" w:name="_Toc67080871"/>
      <w:bookmarkStart w:id="848" w:name="_Toc68770223"/>
      <w:bookmarkStart w:id="849" w:name="_Toc74755286"/>
      <w:bookmarkStart w:id="850" w:name="_Toc76506210"/>
      <w:r w:rsidRPr="00B20AE8">
        <w:rPr>
          <w:rFonts w:hint="eastAsia"/>
          <w:lang w:eastAsia="zh-CN"/>
        </w:rPr>
        <w:t>5</w:t>
      </w:r>
      <w:r w:rsidR="00643080" w:rsidRPr="00B20AE8">
        <w:rPr>
          <w:lang w:eastAsia="zh-CN"/>
        </w:rPr>
        <w:tab/>
        <w:t>Applicability of Requirements</w:t>
      </w:r>
      <w:bookmarkEnd w:id="843"/>
      <w:bookmarkEnd w:id="844"/>
      <w:bookmarkEnd w:id="845"/>
      <w:bookmarkEnd w:id="846"/>
      <w:bookmarkEnd w:id="847"/>
      <w:bookmarkEnd w:id="848"/>
      <w:bookmarkEnd w:id="849"/>
      <w:bookmarkEnd w:id="850"/>
    </w:p>
    <w:p w14:paraId="74754443" w14:textId="77777777" w:rsidR="00B050B9" w:rsidRPr="00B20AE8" w:rsidRDefault="00B050B9" w:rsidP="00B050B9">
      <w:pPr>
        <w:pStyle w:val="Heading2"/>
      </w:pPr>
      <w:bookmarkStart w:id="851" w:name="_Toc21122903"/>
      <w:bookmarkStart w:id="852" w:name="_Toc45907096"/>
      <w:bookmarkStart w:id="853" w:name="_Toc53181200"/>
      <w:bookmarkStart w:id="854" w:name="_Toc61117020"/>
      <w:bookmarkStart w:id="855" w:name="_Toc67080872"/>
      <w:bookmarkStart w:id="856" w:name="_Toc68770224"/>
      <w:bookmarkStart w:id="857" w:name="_Toc74755287"/>
      <w:bookmarkStart w:id="858" w:name="_Toc76506211"/>
      <w:r w:rsidRPr="00B20AE8">
        <w:t>5.1</w:t>
      </w:r>
      <w:r w:rsidRPr="00B20AE8">
        <w:tab/>
        <w:t>General</w:t>
      </w:r>
      <w:bookmarkEnd w:id="851"/>
      <w:bookmarkEnd w:id="852"/>
      <w:bookmarkEnd w:id="853"/>
      <w:bookmarkEnd w:id="854"/>
      <w:bookmarkEnd w:id="855"/>
      <w:bookmarkEnd w:id="856"/>
      <w:bookmarkEnd w:id="857"/>
      <w:bookmarkEnd w:id="858"/>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859" w:name="_Toc21122904"/>
      <w:bookmarkStart w:id="860" w:name="_Toc45907097"/>
      <w:bookmarkStart w:id="861" w:name="_Toc53181201"/>
      <w:bookmarkStart w:id="862" w:name="_Toc61117021"/>
      <w:bookmarkStart w:id="863" w:name="_Toc67080873"/>
      <w:bookmarkStart w:id="864" w:name="_Toc68770225"/>
      <w:bookmarkStart w:id="865" w:name="_Toc74755288"/>
      <w:bookmarkStart w:id="866" w:name="_Toc76506212"/>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859"/>
      <w:bookmarkEnd w:id="860"/>
      <w:bookmarkEnd w:id="861"/>
      <w:bookmarkEnd w:id="862"/>
      <w:bookmarkEnd w:id="863"/>
      <w:bookmarkEnd w:id="864"/>
      <w:bookmarkEnd w:id="865"/>
      <w:bookmarkEnd w:id="866"/>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867" w:name="_Toc21122905"/>
      <w:bookmarkStart w:id="868" w:name="_Toc45907098"/>
      <w:bookmarkStart w:id="869" w:name="_Toc53181202"/>
      <w:bookmarkStart w:id="870" w:name="_Toc61117022"/>
      <w:bookmarkStart w:id="871" w:name="_Toc67080874"/>
      <w:bookmarkStart w:id="872" w:name="_Toc68770226"/>
      <w:bookmarkStart w:id="873" w:name="_Toc74755289"/>
      <w:bookmarkStart w:id="874" w:name="_Toc76506213"/>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867"/>
      <w:bookmarkEnd w:id="868"/>
      <w:bookmarkEnd w:id="869"/>
      <w:bookmarkEnd w:id="870"/>
      <w:bookmarkEnd w:id="871"/>
      <w:bookmarkEnd w:id="872"/>
      <w:bookmarkEnd w:id="873"/>
      <w:bookmarkEnd w:id="874"/>
    </w:p>
    <w:p w14:paraId="1ACB041F" w14:textId="77777777" w:rsidR="003B2DEF" w:rsidRPr="00B20AE8" w:rsidRDefault="003B2DEF" w:rsidP="00673E8E">
      <w:pPr>
        <w:pStyle w:val="Heading3"/>
      </w:pPr>
      <w:bookmarkStart w:id="875" w:name="_Toc21122906"/>
      <w:bookmarkStart w:id="876" w:name="_Toc45907099"/>
      <w:bookmarkStart w:id="877" w:name="_Toc53181203"/>
      <w:bookmarkStart w:id="878" w:name="_Toc61117023"/>
      <w:bookmarkStart w:id="879" w:name="_Toc67080875"/>
      <w:bookmarkStart w:id="880" w:name="_Toc68770227"/>
      <w:bookmarkStart w:id="881" w:name="_Toc74755290"/>
      <w:bookmarkStart w:id="882" w:name="_Toc76506214"/>
      <w:r w:rsidRPr="00B20AE8">
        <w:t>5.3.1</w:t>
      </w:r>
      <w:r w:rsidRPr="00B20AE8">
        <w:tab/>
        <w:t>General</w:t>
      </w:r>
      <w:bookmarkEnd w:id="875"/>
      <w:bookmarkEnd w:id="876"/>
      <w:bookmarkEnd w:id="877"/>
      <w:bookmarkEnd w:id="878"/>
      <w:bookmarkEnd w:id="879"/>
      <w:bookmarkEnd w:id="880"/>
      <w:bookmarkEnd w:id="881"/>
      <w:bookmarkEnd w:id="882"/>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883" w:name="_Toc21122907"/>
      <w:bookmarkStart w:id="884" w:name="_Toc45907100"/>
      <w:bookmarkStart w:id="885" w:name="_Toc53181204"/>
      <w:bookmarkStart w:id="886" w:name="_Toc61117024"/>
      <w:bookmarkStart w:id="887" w:name="_Toc67080876"/>
      <w:bookmarkStart w:id="888" w:name="_Toc68770228"/>
      <w:bookmarkStart w:id="889" w:name="_Toc74755291"/>
      <w:bookmarkStart w:id="890" w:name="_Toc76506215"/>
      <w:r w:rsidRPr="00B20AE8">
        <w:t>5.3.2</w:t>
      </w:r>
      <w:r w:rsidRPr="00B20AE8">
        <w:tab/>
        <w:t>AAS BS supporting one RAT only MSR in the operating band</w:t>
      </w:r>
      <w:bookmarkEnd w:id="883"/>
      <w:bookmarkEnd w:id="884"/>
      <w:bookmarkEnd w:id="885"/>
      <w:bookmarkEnd w:id="886"/>
      <w:bookmarkEnd w:id="887"/>
      <w:bookmarkEnd w:id="888"/>
      <w:bookmarkEnd w:id="889"/>
      <w:bookmarkEnd w:id="890"/>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891" w:name="_Toc21122908"/>
      <w:bookmarkStart w:id="892" w:name="_Toc45907101"/>
      <w:bookmarkStart w:id="893" w:name="_Toc53181205"/>
      <w:bookmarkStart w:id="894" w:name="_Toc61117025"/>
      <w:bookmarkStart w:id="895" w:name="_Toc67080877"/>
      <w:bookmarkStart w:id="896" w:name="_Toc68770229"/>
      <w:bookmarkStart w:id="897" w:name="_Toc74755292"/>
      <w:bookmarkStart w:id="898" w:name="_Toc76506216"/>
      <w:r w:rsidRPr="00B20AE8">
        <w:t>5.3.3</w:t>
      </w:r>
      <w:r w:rsidRPr="00B20AE8">
        <w:tab/>
        <w:t>AAS BS supporting Single-RAT UTRA in the operating band</w:t>
      </w:r>
      <w:bookmarkEnd w:id="891"/>
      <w:bookmarkEnd w:id="892"/>
      <w:bookmarkEnd w:id="893"/>
      <w:bookmarkEnd w:id="894"/>
      <w:bookmarkEnd w:id="895"/>
      <w:bookmarkEnd w:id="896"/>
      <w:bookmarkEnd w:id="897"/>
      <w:bookmarkEnd w:id="898"/>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899" w:name="_Toc21122909"/>
      <w:bookmarkStart w:id="900" w:name="_Toc45907102"/>
      <w:bookmarkStart w:id="901" w:name="_Toc53181206"/>
      <w:bookmarkStart w:id="902" w:name="_Toc61117026"/>
      <w:bookmarkStart w:id="903" w:name="_Toc67080878"/>
      <w:bookmarkStart w:id="904" w:name="_Toc68770230"/>
      <w:bookmarkStart w:id="905" w:name="_Toc74755293"/>
      <w:bookmarkStart w:id="906" w:name="_Toc76506217"/>
      <w:r w:rsidRPr="00B20AE8">
        <w:t>5.3.4</w:t>
      </w:r>
      <w:r w:rsidRPr="00B20AE8">
        <w:tab/>
        <w:t>AAS BS supporting Single-RAT E-UTRA in the operating band</w:t>
      </w:r>
      <w:bookmarkEnd w:id="899"/>
      <w:bookmarkEnd w:id="900"/>
      <w:bookmarkEnd w:id="901"/>
      <w:bookmarkEnd w:id="902"/>
      <w:bookmarkEnd w:id="903"/>
      <w:bookmarkEnd w:id="904"/>
      <w:bookmarkEnd w:id="905"/>
      <w:bookmarkEnd w:id="906"/>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907" w:name="_Toc21122910"/>
      <w:bookmarkStart w:id="908" w:name="_Toc45907103"/>
      <w:bookmarkStart w:id="909" w:name="_Toc53181207"/>
      <w:bookmarkStart w:id="910" w:name="_Toc61117027"/>
      <w:bookmarkStart w:id="911" w:name="_Toc67080879"/>
      <w:bookmarkStart w:id="912" w:name="_Toc68770231"/>
      <w:bookmarkStart w:id="913" w:name="_Toc74755294"/>
      <w:bookmarkStart w:id="914" w:name="_Toc76506218"/>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907"/>
      <w:bookmarkEnd w:id="908"/>
      <w:bookmarkEnd w:id="909"/>
      <w:bookmarkEnd w:id="910"/>
      <w:bookmarkEnd w:id="911"/>
      <w:bookmarkEnd w:id="912"/>
      <w:bookmarkEnd w:id="913"/>
      <w:bookmarkEnd w:id="914"/>
    </w:p>
    <w:p w14:paraId="639586CC" w14:textId="77777777" w:rsidR="003B2DEF" w:rsidRPr="00B20AE8" w:rsidRDefault="003B2DEF" w:rsidP="00673E8E">
      <w:pPr>
        <w:pStyle w:val="Heading3"/>
      </w:pPr>
      <w:bookmarkStart w:id="915" w:name="_Toc21122911"/>
      <w:bookmarkStart w:id="916" w:name="_Toc45907104"/>
      <w:bookmarkStart w:id="917" w:name="_Toc53181208"/>
      <w:bookmarkStart w:id="918" w:name="_Toc61117028"/>
      <w:bookmarkStart w:id="919" w:name="_Toc67080880"/>
      <w:bookmarkStart w:id="920" w:name="_Toc68770232"/>
      <w:bookmarkStart w:id="921" w:name="_Toc74755295"/>
      <w:bookmarkStart w:id="922" w:name="_Toc76506219"/>
      <w:r w:rsidRPr="00B20AE8">
        <w:t>5.4.1</w:t>
      </w:r>
      <w:r w:rsidRPr="00B20AE8">
        <w:tab/>
        <w:t>AAS BS operating bands with multi-band dependencies supporting MSR operation</w:t>
      </w:r>
      <w:bookmarkEnd w:id="915"/>
      <w:bookmarkEnd w:id="916"/>
      <w:bookmarkEnd w:id="917"/>
      <w:bookmarkEnd w:id="918"/>
      <w:bookmarkEnd w:id="919"/>
      <w:bookmarkEnd w:id="920"/>
      <w:bookmarkEnd w:id="921"/>
      <w:bookmarkEnd w:id="922"/>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923" w:name="_Toc21122912"/>
      <w:bookmarkStart w:id="924" w:name="_Toc45907105"/>
      <w:bookmarkStart w:id="925" w:name="_Toc53181209"/>
      <w:bookmarkStart w:id="926" w:name="_Toc61117029"/>
      <w:bookmarkStart w:id="927" w:name="_Toc67080881"/>
      <w:bookmarkStart w:id="928" w:name="_Toc68770233"/>
      <w:bookmarkStart w:id="929" w:name="_Toc74755296"/>
      <w:bookmarkStart w:id="930" w:name="_Toc76506220"/>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923"/>
      <w:bookmarkEnd w:id="924"/>
      <w:bookmarkEnd w:id="925"/>
      <w:bookmarkEnd w:id="926"/>
      <w:bookmarkEnd w:id="927"/>
      <w:bookmarkEnd w:id="928"/>
      <w:bookmarkEnd w:id="929"/>
      <w:bookmarkEnd w:id="930"/>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931" w:name="_Toc21122913"/>
      <w:bookmarkStart w:id="932" w:name="_Toc45907106"/>
      <w:bookmarkStart w:id="933" w:name="_Toc53181210"/>
      <w:bookmarkStart w:id="934" w:name="_Toc61117030"/>
      <w:bookmarkStart w:id="935" w:name="_Toc67080882"/>
      <w:bookmarkStart w:id="936" w:name="_Toc68770234"/>
      <w:bookmarkStart w:id="937" w:name="_Toc74755297"/>
      <w:bookmarkStart w:id="938" w:name="_Toc76506221"/>
      <w:r w:rsidRPr="00B20AE8">
        <w:rPr>
          <w:lang w:eastAsia="zh-CN"/>
        </w:rPr>
        <w:t>6</w:t>
      </w:r>
      <w:r w:rsidRPr="00B20AE8">
        <w:rPr>
          <w:rFonts w:hint="eastAsia"/>
          <w:lang w:eastAsia="zh-CN"/>
        </w:rPr>
        <w:tab/>
        <w:t>Radiated transmitter characteristics</w:t>
      </w:r>
      <w:bookmarkEnd w:id="931"/>
      <w:bookmarkEnd w:id="932"/>
      <w:bookmarkEnd w:id="933"/>
      <w:bookmarkEnd w:id="934"/>
      <w:bookmarkEnd w:id="935"/>
      <w:bookmarkEnd w:id="936"/>
      <w:bookmarkEnd w:id="937"/>
      <w:bookmarkEnd w:id="938"/>
    </w:p>
    <w:p w14:paraId="6987D81B" w14:textId="77777777" w:rsidR="00540C54" w:rsidRPr="00B20AE8" w:rsidRDefault="00540C54" w:rsidP="00673E8E">
      <w:pPr>
        <w:pStyle w:val="Heading2"/>
        <w:rPr>
          <w:lang w:eastAsia="zh-CN"/>
        </w:rPr>
      </w:pPr>
      <w:bookmarkStart w:id="939" w:name="_Toc21122914"/>
      <w:bookmarkStart w:id="940" w:name="_Toc45907107"/>
      <w:bookmarkStart w:id="941" w:name="_Toc53181211"/>
      <w:bookmarkStart w:id="942" w:name="_Toc61117031"/>
      <w:bookmarkStart w:id="943" w:name="_Toc67080883"/>
      <w:bookmarkStart w:id="944" w:name="_Toc68770235"/>
      <w:bookmarkStart w:id="945" w:name="_Toc74755298"/>
      <w:bookmarkStart w:id="946" w:name="_Toc76506222"/>
      <w:r w:rsidRPr="00B20AE8">
        <w:rPr>
          <w:lang w:eastAsia="zh-CN"/>
        </w:rPr>
        <w:t>6.1</w:t>
      </w:r>
      <w:r w:rsidRPr="00B20AE8">
        <w:rPr>
          <w:lang w:eastAsia="zh-CN"/>
        </w:rPr>
        <w:tab/>
        <w:t>General</w:t>
      </w:r>
      <w:bookmarkEnd w:id="939"/>
      <w:bookmarkEnd w:id="940"/>
      <w:bookmarkEnd w:id="941"/>
      <w:bookmarkEnd w:id="942"/>
      <w:bookmarkEnd w:id="943"/>
      <w:bookmarkEnd w:id="944"/>
      <w:bookmarkEnd w:id="945"/>
      <w:bookmarkEnd w:id="946"/>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3.9pt;height:35.45pt" o:ole="">
            <v:imagedata r:id="rId31" o:title=""/>
          </v:shape>
          <o:OLEObject Type="Embed" ProgID="Equation.3" ShapeID="_x0000_i1034" DrawAspect="Content" ObjectID="_1687187477"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947" w:name="_Toc21122915"/>
      <w:bookmarkStart w:id="948" w:name="_Toc45907108"/>
      <w:bookmarkStart w:id="949" w:name="_Toc53181212"/>
      <w:bookmarkStart w:id="950" w:name="_Toc61117032"/>
      <w:bookmarkStart w:id="951" w:name="_Toc67080884"/>
      <w:bookmarkStart w:id="952" w:name="_Toc68770236"/>
      <w:bookmarkStart w:id="953" w:name="_Toc74755299"/>
      <w:bookmarkStart w:id="954" w:name="_Toc76506223"/>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947"/>
      <w:bookmarkEnd w:id="948"/>
      <w:bookmarkEnd w:id="949"/>
      <w:bookmarkEnd w:id="950"/>
      <w:bookmarkEnd w:id="951"/>
      <w:bookmarkEnd w:id="952"/>
      <w:bookmarkEnd w:id="953"/>
      <w:bookmarkEnd w:id="954"/>
    </w:p>
    <w:p w14:paraId="096E0C7D" w14:textId="77777777" w:rsidR="00CC0291" w:rsidRPr="00B20AE8" w:rsidRDefault="00CC0291" w:rsidP="00673E8E">
      <w:pPr>
        <w:pStyle w:val="Heading3"/>
        <w:rPr>
          <w:lang w:eastAsia="sv-SE"/>
        </w:rPr>
      </w:pPr>
      <w:bookmarkStart w:id="955" w:name="_Toc21122916"/>
      <w:bookmarkStart w:id="956" w:name="_Toc45907109"/>
      <w:bookmarkStart w:id="957" w:name="_Toc53181213"/>
      <w:bookmarkStart w:id="958" w:name="_Toc61117033"/>
      <w:bookmarkStart w:id="959" w:name="_Toc67080885"/>
      <w:bookmarkStart w:id="960" w:name="_Toc68770237"/>
      <w:bookmarkStart w:id="961" w:name="_Toc74755300"/>
      <w:bookmarkStart w:id="962" w:name="_Toc76506224"/>
      <w:r w:rsidRPr="00B20AE8">
        <w:rPr>
          <w:lang w:eastAsia="sv-SE"/>
        </w:rPr>
        <w:t>6.2.1</w:t>
      </w:r>
      <w:r w:rsidRPr="00B20AE8">
        <w:rPr>
          <w:lang w:eastAsia="sv-SE"/>
        </w:rPr>
        <w:tab/>
        <w:t>Definition and applicability</w:t>
      </w:r>
      <w:bookmarkEnd w:id="955"/>
      <w:bookmarkEnd w:id="956"/>
      <w:bookmarkEnd w:id="957"/>
      <w:bookmarkEnd w:id="958"/>
      <w:bookmarkEnd w:id="959"/>
      <w:bookmarkEnd w:id="960"/>
      <w:bookmarkEnd w:id="961"/>
      <w:bookmarkEnd w:id="962"/>
    </w:p>
    <w:p w14:paraId="5DE1C1E5" w14:textId="77777777"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963" w:name="_Toc21122917"/>
      <w:bookmarkStart w:id="964" w:name="_Toc45907110"/>
      <w:bookmarkStart w:id="965" w:name="_Toc53181214"/>
      <w:bookmarkStart w:id="966" w:name="_Toc61117034"/>
      <w:bookmarkStart w:id="967" w:name="_Toc67080886"/>
      <w:bookmarkStart w:id="968" w:name="_Toc68770238"/>
      <w:bookmarkStart w:id="969" w:name="_Toc74755301"/>
      <w:bookmarkStart w:id="970" w:name="_Toc76506225"/>
      <w:r w:rsidRPr="00B20AE8">
        <w:rPr>
          <w:lang w:eastAsia="sv-SE"/>
        </w:rPr>
        <w:t>6.2</w:t>
      </w:r>
      <w:r w:rsidR="00CC0291" w:rsidRPr="00B20AE8">
        <w:rPr>
          <w:lang w:eastAsia="sv-SE"/>
        </w:rPr>
        <w:t>.2</w:t>
      </w:r>
      <w:r w:rsidR="00CC0291" w:rsidRPr="00B20AE8">
        <w:rPr>
          <w:lang w:eastAsia="sv-SE"/>
        </w:rPr>
        <w:tab/>
        <w:t>Minimum Requirement</w:t>
      </w:r>
      <w:bookmarkEnd w:id="963"/>
      <w:bookmarkEnd w:id="964"/>
      <w:bookmarkEnd w:id="965"/>
      <w:bookmarkEnd w:id="966"/>
      <w:bookmarkEnd w:id="967"/>
      <w:bookmarkEnd w:id="968"/>
      <w:bookmarkEnd w:id="969"/>
      <w:bookmarkEnd w:id="970"/>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971" w:name="_Toc21122918"/>
      <w:bookmarkStart w:id="972" w:name="_Toc45907111"/>
      <w:bookmarkStart w:id="973" w:name="_Toc53181215"/>
      <w:bookmarkStart w:id="974" w:name="_Toc61117035"/>
      <w:bookmarkStart w:id="975" w:name="_Toc67080887"/>
      <w:bookmarkStart w:id="976" w:name="_Toc68770239"/>
      <w:bookmarkStart w:id="977" w:name="_Toc74755302"/>
      <w:bookmarkStart w:id="978" w:name="_Toc76506226"/>
      <w:r w:rsidRPr="00B20AE8">
        <w:rPr>
          <w:lang w:eastAsia="sv-SE"/>
        </w:rPr>
        <w:t>6.2.3</w:t>
      </w:r>
      <w:r w:rsidRPr="00B20AE8">
        <w:rPr>
          <w:lang w:eastAsia="sv-SE"/>
        </w:rPr>
        <w:tab/>
        <w:t>Test purpose</w:t>
      </w:r>
      <w:bookmarkEnd w:id="971"/>
      <w:bookmarkEnd w:id="972"/>
      <w:bookmarkEnd w:id="973"/>
      <w:bookmarkEnd w:id="974"/>
      <w:bookmarkEnd w:id="975"/>
      <w:bookmarkEnd w:id="976"/>
      <w:bookmarkEnd w:id="977"/>
      <w:bookmarkEnd w:id="978"/>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979" w:name="_Toc21122919"/>
      <w:bookmarkStart w:id="980" w:name="_Toc45907112"/>
      <w:bookmarkStart w:id="981" w:name="_Toc53181216"/>
      <w:bookmarkStart w:id="982" w:name="_Toc61117036"/>
      <w:bookmarkStart w:id="983" w:name="_Toc67080888"/>
      <w:bookmarkStart w:id="984" w:name="_Toc68770240"/>
      <w:bookmarkStart w:id="985" w:name="_Toc74755303"/>
      <w:bookmarkStart w:id="986" w:name="_Toc76506227"/>
      <w:r w:rsidRPr="00B20AE8">
        <w:rPr>
          <w:lang w:eastAsia="sv-SE"/>
        </w:rPr>
        <w:t>6.</w:t>
      </w:r>
      <w:r w:rsidRPr="00B20AE8">
        <w:rPr>
          <w:lang w:eastAsia="zh-CN"/>
        </w:rPr>
        <w:t>2</w:t>
      </w:r>
      <w:r w:rsidRPr="00B20AE8">
        <w:rPr>
          <w:lang w:eastAsia="sv-SE"/>
        </w:rPr>
        <w:t>.4</w:t>
      </w:r>
      <w:r w:rsidRPr="00B20AE8">
        <w:rPr>
          <w:lang w:eastAsia="sv-SE"/>
        </w:rPr>
        <w:tab/>
        <w:t>Method of test</w:t>
      </w:r>
      <w:bookmarkEnd w:id="979"/>
      <w:bookmarkEnd w:id="980"/>
      <w:bookmarkEnd w:id="981"/>
      <w:bookmarkEnd w:id="982"/>
      <w:bookmarkEnd w:id="983"/>
      <w:bookmarkEnd w:id="984"/>
      <w:bookmarkEnd w:id="985"/>
      <w:bookmarkEnd w:id="986"/>
    </w:p>
    <w:p w14:paraId="2B698E76" w14:textId="77777777" w:rsidR="00CC0291" w:rsidRPr="00B20AE8" w:rsidRDefault="00CC0291" w:rsidP="00673E8E">
      <w:pPr>
        <w:pStyle w:val="Heading4"/>
        <w:rPr>
          <w:lang w:eastAsia="sv-SE"/>
        </w:rPr>
      </w:pPr>
      <w:bookmarkStart w:id="987" w:name="_Toc21122920"/>
      <w:bookmarkStart w:id="988" w:name="_Toc45907113"/>
      <w:bookmarkStart w:id="989" w:name="_Toc53181217"/>
      <w:bookmarkStart w:id="990" w:name="_Toc61117037"/>
      <w:bookmarkStart w:id="991" w:name="_Toc67080889"/>
      <w:bookmarkStart w:id="992" w:name="_Toc68770241"/>
      <w:bookmarkStart w:id="993" w:name="_Toc74755304"/>
      <w:bookmarkStart w:id="994" w:name="_Toc76506228"/>
      <w:r w:rsidRPr="00B20AE8">
        <w:rPr>
          <w:lang w:eastAsia="sv-SE"/>
        </w:rPr>
        <w:t>6.2.4.1</w:t>
      </w:r>
      <w:r w:rsidRPr="00B20AE8">
        <w:rPr>
          <w:lang w:eastAsia="sv-SE"/>
        </w:rPr>
        <w:tab/>
        <w:t>Initial conditions</w:t>
      </w:r>
      <w:bookmarkEnd w:id="987"/>
      <w:bookmarkEnd w:id="988"/>
      <w:bookmarkEnd w:id="989"/>
      <w:bookmarkEnd w:id="990"/>
      <w:bookmarkEnd w:id="991"/>
      <w:bookmarkEnd w:id="992"/>
      <w:bookmarkEnd w:id="993"/>
      <w:bookmarkEnd w:id="994"/>
    </w:p>
    <w:p w14:paraId="0B8B150B" w14:textId="77777777"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619CD2FA" w14:textId="77777777"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14:paraId="5856ACF1" w14:textId="7DDC86B1" w:rsidR="00200C0D" w:rsidRPr="00B20AE8" w:rsidRDefault="00200C0D" w:rsidP="00200C0D">
      <w:pPr>
        <w:rPr>
          <w:rFonts w:cs="v4.2.0"/>
        </w:rPr>
      </w:pPr>
      <w:r w:rsidRPr="00B20AE8">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3D3C64" w:rsidRPr="00B20AE8">
        <w:rPr>
          <w:rFonts w:cs="v4.2.0"/>
        </w:rPr>
        <w:t>clause</w:t>
      </w:r>
      <w:r w:rsidR="003D3C64">
        <w:rPr>
          <w:rFonts w:cs="v4.2.0"/>
        </w:rPr>
        <w:t> </w:t>
      </w:r>
      <w:r w:rsidR="003D3C64" w:rsidRPr="00B20AE8">
        <w:rPr>
          <w:rFonts w:cs="v4.2.0"/>
        </w:rPr>
        <w:t>5</w:t>
      </w:r>
      <w:r w:rsidRPr="00B20AE8">
        <w:rPr>
          <w:rFonts w:cs="v4.2.0"/>
        </w:rPr>
        <w:t>.</w:t>
      </w:r>
    </w:p>
    <w:p w14:paraId="10357784" w14:textId="77777777" w:rsidR="00DD6845" w:rsidRPr="00B20AE8" w:rsidRDefault="00200C0D" w:rsidP="008760BE">
      <w:pPr>
        <w:pStyle w:val="TOC3"/>
      </w:pPr>
      <w:r w:rsidRPr="00B20AE8">
        <w:t>NOTE:</w:t>
      </w:r>
      <w:r w:rsidRPr="00B20AE8">
        <w:tab/>
        <w:t>Tests under extreme power supply also test extreme temperature.</w:t>
      </w:r>
    </w:p>
    <w:p w14:paraId="6E36ADE2" w14:textId="77777777" w:rsidR="00CC0291" w:rsidRPr="00B20AE8" w:rsidRDefault="00CC0291" w:rsidP="00673E8E">
      <w:pPr>
        <w:pStyle w:val="Heading4"/>
        <w:rPr>
          <w:lang w:eastAsia="sv-SE"/>
        </w:rPr>
      </w:pPr>
      <w:bookmarkStart w:id="995" w:name="_Toc21122921"/>
      <w:bookmarkStart w:id="996" w:name="_Toc45907114"/>
      <w:bookmarkStart w:id="997" w:name="_Toc53181218"/>
      <w:bookmarkStart w:id="998" w:name="_Toc61117038"/>
      <w:bookmarkStart w:id="999" w:name="_Toc67080890"/>
      <w:bookmarkStart w:id="1000" w:name="_Toc68770242"/>
      <w:bookmarkStart w:id="1001" w:name="_Toc74755305"/>
      <w:bookmarkStart w:id="1002" w:name="_Toc76506229"/>
      <w:r w:rsidRPr="00B20AE8">
        <w:rPr>
          <w:lang w:eastAsia="sv-SE"/>
        </w:rPr>
        <w:t>6.2.4.2</w:t>
      </w:r>
      <w:r w:rsidRPr="00B20AE8">
        <w:rPr>
          <w:lang w:eastAsia="sv-SE"/>
        </w:rPr>
        <w:tab/>
        <w:t>Procedure</w:t>
      </w:r>
      <w:bookmarkEnd w:id="995"/>
      <w:bookmarkEnd w:id="996"/>
      <w:bookmarkEnd w:id="997"/>
      <w:bookmarkEnd w:id="998"/>
      <w:bookmarkEnd w:id="999"/>
      <w:bookmarkEnd w:id="1000"/>
      <w:bookmarkEnd w:id="1001"/>
      <w:bookmarkEnd w:id="1002"/>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1003"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003"/>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004" w:name="_Toc21122922"/>
      <w:bookmarkStart w:id="1005" w:name="_Toc45907115"/>
      <w:bookmarkStart w:id="1006" w:name="_Toc53181219"/>
      <w:bookmarkStart w:id="1007" w:name="_Toc61117039"/>
      <w:bookmarkStart w:id="1008" w:name="_Toc67080891"/>
      <w:bookmarkStart w:id="1009" w:name="_Toc68770243"/>
      <w:bookmarkStart w:id="1010" w:name="_Toc74755306"/>
      <w:bookmarkStart w:id="1011" w:name="_Toc76506230"/>
      <w:r w:rsidRPr="00B20AE8">
        <w:rPr>
          <w:lang w:eastAsia="sv-SE"/>
        </w:rPr>
        <w:t>6.</w:t>
      </w:r>
      <w:r w:rsidRPr="00B20AE8">
        <w:rPr>
          <w:lang w:eastAsia="zh-CN"/>
        </w:rPr>
        <w:t>2</w:t>
      </w:r>
      <w:r w:rsidRPr="00B20AE8">
        <w:rPr>
          <w:lang w:eastAsia="sv-SE"/>
        </w:rPr>
        <w:t>.5</w:t>
      </w:r>
      <w:r w:rsidRPr="00B20AE8">
        <w:rPr>
          <w:lang w:eastAsia="sv-SE"/>
        </w:rPr>
        <w:tab/>
        <w:t>Test Requirement</w:t>
      </w:r>
      <w:bookmarkEnd w:id="1004"/>
      <w:bookmarkEnd w:id="1005"/>
      <w:bookmarkEnd w:id="1006"/>
      <w:bookmarkEnd w:id="1007"/>
      <w:bookmarkEnd w:id="1008"/>
      <w:bookmarkEnd w:id="1009"/>
      <w:bookmarkEnd w:id="1010"/>
      <w:bookmarkEnd w:id="1011"/>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1012" w:name="_Toc21122923"/>
      <w:bookmarkStart w:id="1013" w:name="_Toc45907116"/>
      <w:bookmarkStart w:id="1014" w:name="_Toc53181220"/>
      <w:bookmarkStart w:id="1015" w:name="_Toc61117040"/>
      <w:bookmarkStart w:id="1016" w:name="_Toc67080892"/>
      <w:bookmarkStart w:id="1017" w:name="_Toc68770244"/>
      <w:bookmarkStart w:id="1018" w:name="_Toc74755307"/>
      <w:bookmarkStart w:id="1019" w:name="_Toc76506231"/>
      <w:r w:rsidRPr="00B20AE8">
        <w:t>6.3</w:t>
      </w:r>
      <w:r w:rsidRPr="00B20AE8">
        <w:tab/>
        <w:t>OTA Base Station output power</w:t>
      </w:r>
      <w:bookmarkEnd w:id="1012"/>
      <w:bookmarkEnd w:id="1013"/>
      <w:bookmarkEnd w:id="1014"/>
      <w:bookmarkEnd w:id="1015"/>
      <w:bookmarkEnd w:id="1016"/>
      <w:bookmarkEnd w:id="1017"/>
      <w:bookmarkEnd w:id="1018"/>
      <w:bookmarkEnd w:id="1019"/>
    </w:p>
    <w:p w14:paraId="09D77CC8" w14:textId="77777777" w:rsidR="00C33A48" w:rsidRPr="00B20AE8" w:rsidRDefault="00C33A48" w:rsidP="00C33A48">
      <w:pPr>
        <w:pStyle w:val="Heading3"/>
      </w:pPr>
      <w:bookmarkStart w:id="1020" w:name="_Toc21122924"/>
      <w:bookmarkStart w:id="1021" w:name="_Toc45907117"/>
      <w:bookmarkStart w:id="1022" w:name="_Toc53181221"/>
      <w:bookmarkStart w:id="1023" w:name="_Toc61117041"/>
      <w:bookmarkStart w:id="1024" w:name="_Toc67080893"/>
      <w:bookmarkStart w:id="1025" w:name="_Toc68770245"/>
      <w:bookmarkStart w:id="1026" w:name="_Toc74755308"/>
      <w:bookmarkStart w:id="1027" w:name="_Toc76506232"/>
      <w:r w:rsidRPr="00B20AE8">
        <w:t>6.3.1</w:t>
      </w:r>
      <w:r w:rsidRPr="00B20AE8">
        <w:tab/>
        <w:t>General</w:t>
      </w:r>
      <w:bookmarkEnd w:id="1020"/>
      <w:bookmarkEnd w:id="1021"/>
      <w:bookmarkEnd w:id="1022"/>
      <w:bookmarkEnd w:id="1023"/>
      <w:bookmarkEnd w:id="1024"/>
      <w:bookmarkEnd w:id="1025"/>
      <w:bookmarkEnd w:id="1026"/>
      <w:bookmarkEnd w:id="1027"/>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028" w:name="_Toc21122925"/>
      <w:bookmarkStart w:id="1029" w:name="_Toc45907118"/>
      <w:bookmarkStart w:id="1030" w:name="_Toc53181222"/>
      <w:bookmarkStart w:id="1031" w:name="_Toc61117042"/>
      <w:bookmarkStart w:id="1032" w:name="_Toc67080894"/>
      <w:bookmarkStart w:id="1033" w:name="_Toc68770246"/>
      <w:bookmarkStart w:id="1034" w:name="_Toc74755309"/>
      <w:bookmarkStart w:id="1035" w:name="_Toc76506233"/>
      <w:r w:rsidRPr="00B20AE8">
        <w:t>6.3.2</w:t>
      </w:r>
      <w:r w:rsidRPr="00B20AE8">
        <w:tab/>
        <w:t>OTA Maximum output power</w:t>
      </w:r>
      <w:bookmarkEnd w:id="1028"/>
      <w:bookmarkEnd w:id="1029"/>
      <w:bookmarkEnd w:id="1030"/>
      <w:bookmarkEnd w:id="1031"/>
      <w:bookmarkEnd w:id="1032"/>
      <w:bookmarkEnd w:id="1033"/>
      <w:bookmarkEnd w:id="1034"/>
      <w:bookmarkEnd w:id="1035"/>
    </w:p>
    <w:p w14:paraId="1A1442D4" w14:textId="77777777" w:rsidR="00C33A48" w:rsidRPr="00B20AE8" w:rsidRDefault="00C33A48" w:rsidP="00C33A48">
      <w:pPr>
        <w:pStyle w:val="Heading4"/>
        <w:rPr>
          <w:lang w:eastAsia="sv-SE"/>
        </w:rPr>
      </w:pPr>
      <w:bookmarkStart w:id="1036" w:name="_Toc21122926"/>
      <w:bookmarkStart w:id="1037" w:name="_Toc45907119"/>
      <w:bookmarkStart w:id="1038" w:name="_Toc53181223"/>
      <w:bookmarkStart w:id="1039" w:name="_Toc61117043"/>
      <w:bookmarkStart w:id="1040" w:name="_Toc67080895"/>
      <w:bookmarkStart w:id="1041" w:name="_Toc68770247"/>
      <w:bookmarkStart w:id="1042" w:name="_Toc74755310"/>
      <w:bookmarkStart w:id="1043" w:name="_Toc76506234"/>
      <w:r w:rsidRPr="00B20AE8">
        <w:rPr>
          <w:lang w:eastAsia="sv-SE"/>
        </w:rPr>
        <w:t>6.3.2.1</w:t>
      </w:r>
      <w:r w:rsidRPr="00B20AE8">
        <w:rPr>
          <w:lang w:eastAsia="sv-SE"/>
        </w:rPr>
        <w:tab/>
        <w:t>Definition and applicability</w:t>
      </w:r>
      <w:bookmarkEnd w:id="1036"/>
      <w:bookmarkEnd w:id="1037"/>
      <w:bookmarkEnd w:id="1038"/>
      <w:bookmarkEnd w:id="1039"/>
      <w:bookmarkEnd w:id="1040"/>
      <w:bookmarkEnd w:id="1041"/>
      <w:bookmarkEnd w:id="1042"/>
      <w:bookmarkEnd w:id="1043"/>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1044" w:name="_Toc21122927"/>
      <w:bookmarkStart w:id="1045" w:name="_Toc45907120"/>
      <w:bookmarkStart w:id="1046" w:name="_Toc53181224"/>
      <w:bookmarkStart w:id="1047" w:name="_Toc61117044"/>
      <w:bookmarkStart w:id="1048" w:name="_Toc67080896"/>
      <w:bookmarkStart w:id="1049" w:name="_Toc68770248"/>
      <w:bookmarkStart w:id="1050" w:name="_Toc74755311"/>
      <w:bookmarkStart w:id="1051" w:name="_Toc76506235"/>
      <w:r w:rsidRPr="00B20AE8">
        <w:rPr>
          <w:lang w:eastAsia="sv-SE"/>
        </w:rPr>
        <w:t>6.3.2.2</w:t>
      </w:r>
      <w:r w:rsidRPr="00B20AE8">
        <w:rPr>
          <w:lang w:eastAsia="sv-SE"/>
        </w:rPr>
        <w:tab/>
        <w:t>Minimum Requirement</w:t>
      </w:r>
      <w:bookmarkEnd w:id="1044"/>
      <w:bookmarkEnd w:id="1045"/>
      <w:bookmarkEnd w:id="1046"/>
      <w:bookmarkEnd w:id="1047"/>
      <w:bookmarkEnd w:id="1048"/>
      <w:bookmarkEnd w:id="1049"/>
      <w:bookmarkEnd w:id="1050"/>
      <w:bookmarkEnd w:id="1051"/>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052" w:name="_Toc21122928"/>
      <w:bookmarkStart w:id="1053" w:name="_Toc45907121"/>
      <w:bookmarkStart w:id="1054" w:name="_Toc53181225"/>
      <w:bookmarkStart w:id="1055" w:name="_Toc61117045"/>
      <w:bookmarkStart w:id="1056" w:name="_Toc67080897"/>
      <w:bookmarkStart w:id="1057" w:name="_Toc68770249"/>
      <w:bookmarkStart w:id="1058" w:name="_Toc74755312"/>
      <w:bookmarkStart w:id="1059" w:name="_Toc76506236"/>
      <w:r w:rsidRPr="00B20AE8">
        <w:rPr>
          <w:lang w:eastAsia="sv-SE"/>
        </w:rPr>
        <w:t>6.3.2.3</w:t>
      </w:r>
      <w:r w:rsidRPr="00B20AE8">
        <w:rPr>
          <w:lang w:eastAsia="sv-SE"/>
        </w:rPr>
        <w:tab/>
        <w:t>Test purpose</w:t>
      </w:r>
      <w:bookmarkEnd w:id="1052"/>
      <w:bookmarkEnd w:id="1053"/>
      <w:bookmarkEnd w:id="1054"/>
      <w:bookmarkEnd w:id="1055"/>
      <w:bookmarkEnd w:id="1056"/>
      <w:bookmarkEnd w:id="1057"/>
      <w:bookmarkEnd w:id="1058"/>
      <w:bookmarkEnd w:id="1059"/>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1060" w:name="_Toc21122929"/>
      <w:bookmarkStart w:id="1061" w:name="_Toc45907122"/>
      <w:bookmarkStart w:id="1062" w:name="_Toc53181226"/>
      <w:bookmarkStart w:id="1063" w:name="_Toc61117046"/>
      <w:bookmarkStart w:id="1064" w:name="_Toc67080898"/>
      <w:bookmarkStart w:id="1065" w:name="_Toc68770250"/>
      <w:bookmarkStart w:id="1066" w:name="_Toc74755313"/>
      <w:bookmarkStart w:id="1067" w:name="_Toc76506237"/>
      <w:r w:rsidRPr="00B20AE8">
        <w:rPr>
          <w:lang w:eastAsia="sv-SE"/>
        </w:rPr>
        <w:t>6.</w:t>
      </w:r>
      <w:r w:rsidRPr="00B20AE8">
        <w:rPr>
          <w:lang w:eastAsia="zh-CN"/>
        </w:rPr>
        <w:t>3.2.</w:t>
      </w:r>
      <w:r w:rsidRPr="00B20AE8">
        <w:rPr>
          <w:lang w:eastAsia="sv-SE"/>
        </w:rPr>
        <w:t>4</w:t>
      </w:r>
      <w:r w:rsidRPr="00B20AE8">
        <w:rPr>
          <w:lang w:eastAsia="sv-SE"/>
        </w:rPr>
        <w:tab/>
        <w:t>Method of test</w:t>
      </w:r>
      <w:bookmarkEnd w:id="1060"/>
      <w:bookmarkEnd w:id="1061"/>
      <w:bookmarkEnd w:id="1062"/>
      <w:bookmarkEnd w:id="1063"/>
      <w:bookmarkEnd w:id="1064"/>
      <w:bookmarkEnd w:id="1065"/>
      <w:bookmarkEnd w:id="1066"/>
      <w:bookmarkEnd w:id="1067"/>
    </w:p>
    <w:p w14:paraId="41905554" w14:textId="77777777" w:rsidR="00C33A48" w:rsidRPr="00B20AE8" w:rsidRDefault="00C33A48" w:rsidP="00C33A48">
      <w:pPr>
        <w:pStyle w:val="Heading5"/>
        <w:rPr>
          <w:lang w:eastAsia="sv-SE"/>
        </w:rPr>
      </w:pPr>
      <w:bookmarkStart w:id="1068" w:name="_Toc21122930"/>
      <w:bookmarkStart w:id="1069" w:name="_Toc45907123"/>
      <w:bookmarkStart w:id="1070" w:name="_Toc53181227"/>
      <w:bookmarkStart w:id="1071" w:name="_Toc61117047"/>
      <w:bookmarkStart w:id="1072" w:name="_Toc67080899"/>
      <w:bookmarkStart w:id="1073" w:name="_Toc68770251"/>
      <w:bookmarkStart w:id="1074" w:name="_Toc74755314"/>
      <w:bookmarkStart w:id="1075" w:name="_Toc76506238"/>
      <w:r w:rsidRPr="00B20AE8">
        <w:rPr>
          <w:lang w:eastAsia="sv-SE"/>
        </w:rPr>
        <w:t>6.3.2.4.1</w:t>
      </w:r>
      <w:r w:rsidRPr="00B20AE8">
        <w:rPr>
          <w:lang w:eastAsia="sv-SE"/>
        </w:rPr>
        <w:tab/>
        <w:t>Initial conditions</w:t>
      </w:r>
      <w:bookmarkEnd w:id="1068"/>
      <w:bookmarkEnd w:id="1069"/>
      <w:bookmarkEnd w:id="1070"/>
      <w:bookmarkEnd w:id="1071"/>
      <w:bookmarkEnd w:id="1072"/>
      <w:bookmarkEnd w:id="1073"/>
      <w:bookmarkEnd w:id="1074"/>
      <w:bookmarkEnd w:id="1075"/>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1076" w:name="_Toc21122931"/>
      <w:bookmarkStart w:id="1077" w:name="_Toc45907124"/>
      <w:bookmarkStart w:id="1078" w:name="_Toc53181228"/>
      <w:bookmarkStart w:id="1079" w:name="_Toc61117048"/>
      <w:bookmarkStart w:id="1080" w:name="_Toc67080900"/>
      <w:bookmarkStart w:id="1081" w:name="_Toc68770252"/>
      <w:bookmarkStart w:id="1082" w:name="_Toc74755315"/>
      <w:bookmarkStart w:id="1083" w:name="_Toc76506239"/>
      <w:r w:rsidRPr="00B20AE8">
        <w:rPr>
          <w:lang w:eastAsia="sv-SE"/>
        </w:rPr>
        <w:t>6.3.2.4.2</w:t>
      </w:r>
      <w:r w:rsidRPr="00B20AE8">
        <w:rPr>
          <w:lang w:eastAsia="sv-SE"/>
        </w:rPr>
        <w:tab/>
        <w:t>Procedure</w:t>
      </w:r>
      <w:bookmarkEnd w:id="1076"/>
      <w:bookmarkEnd w:id="1077"/>
      <w:bookmarkEnd w:id="1078"/>
      <w:bookmarkEnd w:id="1079"/>
      <w:bookmarkEnd w:id="1080"/>
      <w:bookmarkEnd w:id="1081"/>
      <w:bookmarkEnd w:id="1082"/>
      <w:bookmarkEnd w:id="1083"/>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084" w:name="_Toc21122932"/>
      <w:bookmarkStart w:id="1085" w:name="_Toc45907125"/>
      <w:bookmarkStart w:id="1086" w:name="_Toc53181229"/>
      <w:bookmarkStart w:id="1087" w:name="_Toc61117049"/>
      <w:bookmarkStart w:id="1088" w:name="_Toc67080901"/>
      <w:bookmarkStart w:id="1089" w:name="_Toc68770253"/>
      <w:bookmarkStart w:id="1090" w:name="_Toc74755316"/>
      <w:bookmarkStart w:id="1091" w:name="_Toc76506240"/>
      <w:r w:rsidRPr="00B20AE8">
        <w:rPr>
          <w:lang w:eastAsia="sv-SE"/>
        </w:rPr>
        <w:t>6.</w:t>
      </w:r>
      <w:r w:rsidRPr="00B20AE8">
        <w:rPr>
          <w:lang w:eastAsia="zh-CN"/>
        </w:rPr>
        <w:t>3.2.</w:t>
      </w:r>
      <w:r w:rsidRPr="00B20AE8">
        <w:rPr>
          <w:lang w:eastAsia="sv-SE"/>
        </w:rPr>
        <w:t>5</w:t>
      </w:r>
      <w:r w:rsidRPr="00B20AE8">
        <w:rPr>
          <w:lang w:eastAsia="sv-SE"/>
        </w:rPr>
        <w:tab/>
        <w:t>Test Requirement</w:t>
      </w:r>
      <w:bookmarkEnd w:id="1084"/>
      <w:bookmarkEnd w:id="1085"/>
      <w:bookmarkEnd w:id="1086"/>
      <w:bookmarkEnd w:id="1087"/>
      <w:bookmarkEnd w:id="1088"/>
      <w:bookmarkEnd w:id="1089"/>
      <w:bookmarkEnd w:id="1090"/>
      <w:bookmarkEnd w:id="1091"/>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1092" w:name="_Toc21122933"/>
      <w:bookmarkStart w:id="1093" w:name="_Toc45907126"/>
      <w:bookmarkStart w:id="1094" w:name="_Toc53181230"/>
      <w:bookmarkStart w:id="1095" w:name="_Toc61117050"/>
      <w:bookmarkStart w:id="1096" w:name="_Toc67080902"/>
      <w:bookmarkStart w:id="1097" w:name="_Toc68770254"/>
      <w:bookmarkStart w:id="1098" w:name="_Toc74755317"/>
      <w:bookmarkStart w:id="1099" w:name="_Toc76506241"/>
      <w:r w:rsidRPr="00B20AE8">
        <w:rPr>
          <w:lang w:val="sv-FI"/>
        </w:rPr>
        <w:t>6.3.3</w:t>
      </w:r>
      <w:r w:rsidRPr="00B20AE8">
        <w:rPr>
          <w:lang w:val="sv-FI"/>
        </w:rPr>
        <w:tab/>
        <w:t>OTA E-UTRA DL RS power</w:t>
      </w:r>
      <w:bookmarkEnd w:id="1092"/>
      <w:bookmarkEnd w:id="1093"/>
      <w:bookmarkEnd w:id="1094"/>
      <w:bookmarkEnd w:id="1095"/>
      <w:bookmarkEnd w:id="1096"/>
      <w:bookmarkEnd w:id="1097"/>
      <w:bookmarkEnd w:id="1098"/>
      <w:bookmarkEnd w:id="1099"/>
    </w:p>
    <w:p w14:paraId="140008A0" w14:textId="77777777" w:rsidR="00C33A48" w:rsidRPr="00B20AE8" w:rsidRDefault="00C33A48" w:rsidP="00C33A48">
      <w:pPr>
        <w:pStyle w:val="Heading4"/>
        <w:rPr>
          <w:lang w:eastAsia="sv-SE"/>
        </w:rPr>
      </w:pPr>
      <w:bookmarkStart w:id="1100" w:name="_Toc21122934"/>
      <w:bookmarkStart w:id="1101" w:name="_Toc45907127"/>
      <w:bookmarkStart w:id="1102" w:name="_Toc53181231"/>
      <w:bookmarkStart w:id="1103" w:name="_Toc61117051"/>
      <w:bookmarkStart w:id="1104" w:name="_Toc67080903"/>
      <w:bookmarkStart w:id="1105" w:name="_Toc68770255"/>
      <w:bookmarkStart w:id="1106" w:name="_Toc74755318"/>
      <w:bookmarkStart w:id="1107" w:name="_Toc76506242"/>
      <w:r w:rsidRPr="00B20AE8">
        <w:rPr>
          <w:lang w:eastAsia="sv-SE"/>
        </w:rPr>
        <w:t>6.3.3.1</w:t>
      </w:r>
      <w:r w:rsidRPr="00B20AE8">
        <w:rPr>
          <w:lang w:eastAsia="sv-SE"/>
        </w:rPr>
        <w:tab/>
        <w:t>Definition and applicability</w:t>
      </w:r>
      <w:bookmarkEnd w:id="1100"/>
      <w:bookmarkEnd w:id="1101"/>
      <w:bookmarkEnd w:id="1102"/>
      <w:bookmarkEnd w:id="1103"/>
      <w:bookmarkEnd w:id="1104"/>
      <w:bookmarkEnd w:id="1105"/>
      <w:bookmarkEnd w:id="1106"/>
      <w:bookmarkEnd w:id="1107"/>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108" w:name="_Toc21122935"/>
      <w:bookmarkStart w:id="1109" w:name="_Toc45907128"/>
      <w:bookmarkStart w:id="1110" w:name="_Toc53181232"/>
      <w:bookmarkStart w:id="1111" w:name="_Toc61117052"/>
      <w:bookmarkStart w:id="1112" w:name="_Toc67080904"/>
      <w:bookmarkStart w:id="1113" w:name="_Toc68770256"/>
      <w:bookmarkStart w:id="1114" w:name="_Toc74755319"/>
      <w:bookmarkStart w:id="1115" w:name="_Toc76506243"/>
      <w:r w:rsidRPr="00B20AE8">
        <w:rPr>
          <w:lang w:eastAsia="sv-SE"/>
        </w:rPr>
        <w:t>6.3.3.2</w:t>
      </w:r>
      <w:r w:rsidRPr="00B20AE8">
        <w:rPr>
          <w:lang w:eastAsia="sv-SE"/>
        </w:rPr>
        <w:tab/>
        <w:t>Minimum Requirement</w:t>
      </w:r>
      <w:bookmarkEnd w:id="1108"/>
      <w:bookmarkEnd w:id="1109"/>
      <w:bookmarkEnd w:id="1110"/>
      <w:bookmarkEnd w:id="1111"/>
      <w:bookmarkEnd w:id="1112"/>
      <w:bookmarkEnd w:id="1113"/>
      <w:bookmarkEnd w:id="1114"/>
      <w:bookmarkEnd w:id="1115"/>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116" w:name="_Toc21122936"/>
      <w:bookmarkStart w:id="1117" w:name="_Toc45907129"/>
      <w:bookmarkStart w:id="1118" w:name="_Toc53181233"/>
      <w:bookmarkStart w:id="1119" w:name="_Toc61117053"/>
      <w:bookmarkStart w:id="1120" w:name="_Toc67080905"/>
      <w:bookmarkStart w:id="1121" w:name="_Toc68770257"/>
      <w:bookmarkStart w:id="1122" w:name="_Toc74755320"/>
      <w:bookmarkStart w:id="1123" w:name="_Toc76506244"/>
      <w:r w:rsidRPr="00B20AE8">
        <w:rPr>
          <w:lang w:eastAsia="sv-SE"/>
        </w:rPr>
        <w:t>6.3.3.3</w:t>
      </w:r>
      <w:r w:rsidRPr="00B20AE8">
        <w:rPr>
          <w:lang w:eastAsia="sv-SE"/>
        </w:rPr>
        <w:tab/>
        <w:t>Test purpose</w:t>
      </w:r>
      <w:bookmarkEnd w:id="1116"/>
      <w:bookmarkEnd w:id="1117"/>
      <w:bookmarkEnd w:id="1118"/>
      <w:bookmarkEnd w:id="1119"/>
      <w:bookmarkEnd w:id="1120"/>
      <w:bookmarkEnd w:id="1121"/>
      <w:bookmarkEnd w:id="1122"/>
      <w:bookmarkEnd w:id="1123"/>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124" w:name="_Toc21122937"/>
      <w:bookmarkStart w:id="1125" w:name="_Toc45907130"/>
      <w:bookmarkStart w:id="1126" w:name="_Toc53181234"/>
      <w:bookmarkStart w:id="1127" w:name="_Toc61117054"/>
      <w:bookmarkStart w:id="1128" w:name="_Toc67080906"/>
      <w:bookmarkStart w:id="1129" w:name="_Toc68770258"/>
      <w:bookmarkStart w:id="1130" w:name="_Toc74755321"/>
      <w:bookmarkStart w:id="1131" w:name="_Toc76506245"/>
      <w:r w:rsidRPr="00B20AE8">
        <w:rPr>
          <w:lang w:eastAsia="sv-SE"/>
        </w:rPr>
        <w:t>6.</w:t>
      </w:r>
      <w:r w:rsidRPr="00B20AE8">
        <w:rPr>
          <w:lang w:eastAsia="zh-CN"/>
        </w:rPr>
        <w:t>3.3.</w:t>
      </w:r>
      <w:r w:rsidRPr="00B20AE8">
        <w:rPr>
          <w:lang w:eastAsia="sv-SE"/>
        </w:rPr>
        <w:t>4</w:t>
      </w:r>
      <w:r w:rsidRPr="00B20AE8">
        <w:rPr>
          <w:lang w:eastAsia="sv-SE"/>
        </w:rPr>
        <w:tab/>
        <w:t>Method of test</w:t>
      </w:r>
      <w:bookmarkEnd w:id="1124"/>
      <w:bookmarkEnd w:id="1125"/>
      <w:bookmarkEnd w:id="1126"/>
      <w:bookmarkEnd w:id="1127"/>
      <w:bookmarkEnd w:id="1128"/>
      <w:bookmarkEnd w:id="1129"/>
      <w:bookmarkEnd w:id="1130"/>
      <w:bookmarkEnd w:id="1131"/>
    </w:p>
    <w:p w14:paraId="2E87C511" w14:textId="77777777" w:rsidR="00C33A48" w:rsidRPr="00B20AE8" w:rsidRDefault="00C33A48" w:rsidP="00C33A48">
      <w:pPr>
        <w:pStyle w:val="Heading5"/>
        <w:rPr>
          <w:lang w:eastAsia="sv-SE"/>
        </w:rPr>
      </w:pPr>
      <w:bookmarkStart w:id="1132" w:name="_Toc21122938"/>
      <w:bookmarkStart w:id="1133" w:name="_Toc45907131"/>
      <w:bookmarkStart w:id="1134" w:name="_Toc53181235"/>
      <w:bookmarkStart w:id="1135" w:name="_Toc61117055"/>
      <w:bookmarkStart w:id="1136" w:name="_Toc67080907"/>
      <w:bookmarkStart w:id="1137" w:name="_Toc68770259"/>
      <w:bookmarkStart w:id="1138" w:name="_Toc74755322"/>
      <w:bookmarkStart w:id="1139" w:name="_Toc76506246"/>
      <w:r w:rsidRPr="00B20AE8">
        <w:rPr>
          <w:lang w:eastAsia="sv-SE"/>
        </w:rPr>
        <w:t>6.3.3.4.1</w:t>
      </w:r>
      <w:r w:rsidRPr="00B20AE8">
        <w:rPr>
          <w:lang w:eastAsia="sv-SE"/>
        </w:rPr>
        <w:tab/>
        <w:t>Initial conditions</w:t>
      </w:r>
      <w:bookmarkEnd w:id="1132"/>
      <w:bookmarkEnd w:id="1133"/>
      <w:bookmarkEnd w:id="1134"/>
      <w:bookmarkEnd w:id="1135"/>
      <w:bookmarkEnd w:id="1136"/>
      <w:bookmarkEnd w:id="1137"/>
      <w:bookmarkEnd w:id="1138"/>
      <w:bookmarkEnd w:id="1139"/>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140" w:name="_Toc21122939"/>
      <w:bookmarkStart w:id="1141" w:name="_Toc45907132"/>
      <w:bookmarkStart w:id="1142" w:name="_Toc53181236"/>
      <w:bookmarkStart w:id="1143" w:name="_Toc61117056"/>
      <w:bookmarkStart w:id="1144" w:name="_Toc67080908"/>
      <w:bookmarkStart w:id="1145" w:name="_Toc68770260"/>
      <w:bookmarkStart w:id="1146" w:name="_Toc74755323"/>
      <w:bookmarkStart w:id="1147" w:name="_Toc76506247"/>
      <w:r w:rsidRPr="00B20AE8">
        <w:rPr>
          <w:lang w:eastAsia="sv-SE"/>
        </w:rPr>
        <w:t>6.3.3.4.2</w:t>
      </w:r>
      <w:r w:rsidRPr="00B20AE8">
        <w:rPr>
          <w:lang w:eastAsia="sv-SE"/>
        </w:rPr>
        <w:tab/>
        <w:t>Procedure</w:t>
      </w:r>
      <w:bookmarkEnd w:id="1140"/>
      <w:bookmarkEnd w:id="1141"/>
      <w:bookmarkEnd w:id="1142"/>
      <w:bookmarkEnd w:id="1143"/>
      <w:bookmarkEnd w:id="1144"/>
      <w:bookmarkEnd w:id="1145"/>
      <w:bookmarkEnd w:id="1146"/>
      <w:bookmarkEnd w:id="1147"/>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148" w:name="_Toc21122940"/>
      <w:bookmarkStart w:id="1149" w:name="_Toc45907133"/>
      <w:bookmarkStart w:id="1150" w:name="_Toc53181237"/>
      <w:bookmarkStart w:id="1151" w:name="_Toc61117057"/>
      <w:bookmarkStart w:id="1152" w:name="_Toc67080909"/>
      <w:bookmarkStart w:id="1153" w:name="_Toc68770261"/>
      <w:bookmarkStart w:id="1154" w:name="_Toc74755324"/>
      <w:bookmarkStart w:id="1155" w:name="_Toc76506248"/>
      <w:r w:rsidRPr="00B20AE8">
        <w:rPr>
          <w:lang w:eastAsia="sv-SE"/>
        </w:rPr>
        <w:t>6.</w:t>
      </w:r>
      <w:r w:rsidRPr="00B20AE8">
        <w:rPr>
          <w:lang w:eastAsia="zh-CN"/>
        </w:rPr>
        <w:t>3.3.</w:t>
      </w:r>
      <w:r w:rsidRPr="00B20AE8">
        <w:rPr>
          <w:lang w:eastAsia="sv-SE"/>
        </w:rPr>
        <w:t>5</w:t>
      </w:r>
      <w:r w:rsidRPr="00B20AE8">
        <w:rPr>
          <w:lang w:eastAsia="sv-SE"/>
        </w:rPr>
        <w:tab/>
        <w:t>Test Requirement</w:t>
      </w:r>
      <w:bookmarkEnd w:id="1148"/>
      <w:bookmarkEnd w:id="1149"/>
      <w:bookmarkEnd w:id="1150"/>
      <w:bookmarkEnd w:id="1151"/>
      <w:bookmarkEnd w:id="1152"/>
      <w:bookmarkEnd w:id="1153"/>
      <w:bookmarkEnd w:id="1154"/>
      <w:bookmarkEnd w:id="1155"/>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156" w:name="_Toc21122941"/>
      <w:bookmarkStart w:id="1157" w:name="_Toc45907134"/>
      <w:bookmarkStart w:id="1158" w:name="_Toc53181238"/>
      <w:bookmarkStart w:id="1159" w:name="_Toc61117058"/>
      <w:bookmarkStart w:id="1160" w:name="_Toc67080910"/>
      <w:bookmarkStart w:id="1161" w:name="_Toc68770262"/>
      <w:bookmarkStart w:id="1162" w:name="_Toc74755325"/>
      <w:bookmarkStart w:id="1163" w:name="_Toc76506249"/>
      <w:r w:rsidRPr="00B20AE8">
        <w:t>6.4</w:t>
      </w:r>
      <w:r w:rsidRPr="00B20AE8">
        <w:tab/>
        <w:t>OTA Output power dynamics</w:t>
      </w:r>
      <w:bookmarkEnd w:id="1156"/>
      <w:bookmarkEnd w:id="1157"/>
      <w:bookmarkEnd w:id="1158"/>
      <w:bookmarkEnd w:id="1159"/>
      <w:bookmarkEnd w:id="1160"/>
      <w:bookmarkEnd w:id="1161"/>
      <w:bookmarkEnd w:id="1162"/>
      <w:bookmarkEnd w:id="1163"/>
    </w:p>
    <w:p w14:paraId="644AAAE6" w14:textId="77777777" w:rsidR="00C33A48" w:rsidRPr="00B20AE8" w:rsidRDefault="00C33A48" w:rsidP="00C33A48">
      <w:pPr>
        <w:pStyle w:val="Heading3"/>
      </w:pPr>
      <w:bookmarkStart w:id="1164" w:name="_Toc21122942"/>
      <w:bookmarkStart w:id="1165" w:name="_Toc45907135"/>
      <w:bookmarkStart w:id="1166" w:name="_Toc53181239"/>
      <w:bookmarkStart w:id="1167" w:name="_Toc61117059"/>
      <w:bookmarkStart w:id="1168" w:name="_Toc67080911"/>
      <w:bookmarkStart w:id="1169" w:name="_Toc68770263"/>
      <w:bookmarkStart w:id="1170" w:name="_Toc74755326"/>
      <w:bookmarkStart w:id="1171" w:name="_Toc76506250"/>
      <w:r w:rsidRPr="00B20AE8">
        <w:t>6.4.1</w:t>
      </w:r>
      <w:r w:rsidRPr="00B20AE8">
        <w:tab/>
        <w:t>General</w:t>
      </w:r>
      <w:bookmarkEnd w:id="1164"/>
      <w:bookmarkEnd w:id="1165"/>
      <w:bookmarkEnd w:id="1166"/>
      <w:bookmarkEnd w:id="1167"/>
      <w:bookmarkEnd w:id="1168"/>
      <w:bookmarkEnd w:id="1169"/>
      <w:bookmarkEnd w:id="1170"/>
      <w:bookmarkEnd w:id="1171"/>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172" w:name="_Toc21122943"/>
      <w:bookmarkStart w:id="1173" w:name="_Toc45907136"/>
      <w:bookmarkStart w:id="1174" w:name="_Toc53181240"/>
      <w:bookmarkStart w:id="1175" w:name="_Toc61117060"/>
      <w:bookmarkStart w:id="1176" w:name="_Toc67080912"/>
      <w:bookmarkStart w:id="1177" w:name="_Toc68770264"/>
      <w:bookmarkStart w:id="1178" w:name="_Toc74755327"/>
      <w:bookmarkStart w:id="1179" w:name="_Toc76506251"/>
      <w:r w:rsidRPr="00B20AE8">
        <w:t>6.4.2</w:t>
      </w:r>
      <w:r w:rsidRPr="00B20AE8">
        <w:tab/>
        <w:t>OTA UTRA Inner loop power control in the downlink</w:t>
      </w:r>
      <w:bookmarkEnd w:id="1172"/>
      <w:bookmarkEnd w:id="1173"/>
      <w:bookmarkEnd w:id="1174"/>
      <w:bookmarkEnd w:id="1175"/>
      <w:bookmarkEnd w:id="1176"/>
      <w:bookmarkEnd w:id="1177"/>
      <w:bookmarkEnd w:id="1178"/>
      <w:bookmarkEnd w:id="1179"/>
    </w:p>
    <w:p w14:paraId="71508B4F" w14:textId="77777777" w:rsidR="00C33A48" w:rsidRPr="00B20AE8" w:rsidRDefault="00C33A48" w:rsidP="00C33A48">
      <w:pPr>
        <w:pStyle w:val="Heading4"/>
        <w:rPr>
          <w:lang w:eastAsia="sv-SE"/>
        </w:rPr>
      </w:pPr>
      <w:bookmarkStart w:id="1180" w:name="_Toc21122944"/>
      <w:bookmarkStart w:id="1181" w:name="_Toc45907137"/>
      <w:bookmarkStart w:id="1182" w:name="_Toc53181241"/>
      <w:bookmarkStart w:id="1183" w:name="_Toc61117061"/>
      <w:bookmarkStart w:id="1184" w:name="_Toc67080913"/>
      <w:bookmarkStart w:id="1185" w:name="_Toc68770265"/>
      <w:bookmarkStart w:id="1186" w:name="_Toc74755328"/>
      <w:bookmarkStart w:id="1187" w:name="_Toc76506252"/>
      <w:r w:rsidRPr="00B20AE8">
        <w:rPr>
          <w:lang w:eastAsia="sv-SE"/>
        </w:rPr>
        <w:t>6.4.2.1</w:t>
      </w:r>
      <w:r w:rsidRPr="00B20AE8">
        <w:rPr>
          <w:lang w:eastAsia="sv-SE"/>
        </w:rPr>
        <w:tab/>
        <w:t>Definition and applicability</w:t>
      </w:r>
      <w:bookmarkEnd w:id="1180"/>
      <w:bookmarkEnd w:id="1181"/>
      <w:bookmarkEnd w:id="1182"/>
      <w:bookmarkEnd w:id="1183"/>
      <w:bookmarkEnd w:id="1184"/>
      <w:bookmarkEnd w:id="1185"/>
      <w:bookmarkEnd w:id="1186"/>
      <w:bookmarkEnd w:id="1187"/>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188" w:name="_Toc21122945"/>
      <w:bookmarkStart w:id="1189" w:name="_Toc45907138"/>
      <w:bookmarkStart w:id="1190" w:name="_Toc53181242"/>
      <w:bookmarkStart w:id="1191" w:name="_Toc61117062"/>
      <w:bookmarkStart w:id="1192" w:name="_Toc67080914"/>
      <w:bookmarkStart w:id="1193" w:name="_Toc68770266"/>
      <w:bookmarkStart w:id="1194" w:name="_Toc74755329"/>
      <w:bookmarkStart w:id="1195" w:name="_Toc76506253"/>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188"/>
      <w:bookmarkEnd w:id="1189"/>
      <w:bookmarkEnd w:id="1190"/>
      <w:bookmarkEnd w:id="1191"/>
      <w:bookmarkEnd w:id="1192"/>
      <w:bookmarkEnd w:id="1193"/>
      <w:bookmarkEnd w:id="1194"/>
      <w:bookmarkEnd w:id="1195"/>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196" w:name="_Toc21122946"/>
      <w:bookmarkStart w:id="1197" w:name="_Toc45907139"/>
      <w:bookmarkStart w:id="1198" w:name="_Toc53181243"/>
      <w:bookmarkStart w:id="1199" w:name="_Toc61117063"/>
      <w:bookmarkStart w:id="1200" w:name="_Toc67080915"/>
      <w:bookmarkStart w:id="1201" w:name="_Toc68770267"/>
      <w:bookmarkStart w:id="1202" w:name="_Toc74755330"/>
      <w:bookmarkStart w:id="1203" w:name="_Toc76506254"/>
      <w:r w:rsidRPr="00B20AE8">
        <w:rPr>
          <w:lang w:eastAsia="sv-SE"/>
        </w:rPr>
        <w:t>6.4.2.3</w:t>
      </w:r>
      <w:r w:rsidRPr="00B20AE8">
        <w:rPr>
          <w:lang w:eastAsia="sv-SE"/>
        </w:rPr>
        <w:tab/>
        <w:t>Test purpose</w:t>
      </w:r>
      <w:bookmarkEnd w:id="1196"/>
      <w:bookmarkEnd w:id="1197"/>
      <w:bookmarkEnd w:id="1198"/>
      <w:bookmarkEnd w:id="1199"/>
      <w:bookmarkEnd w:id="1200"/>
      <w:bookmarkEnd w:id="1201"/>
      <w:bookmarkEnd w:id="1202"/>
      <w:bookmarkEnd w:id="1203"/>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204" w:name="_Toc21122947"/>
      <w:bookmarkStart w:id="1205" w:name="_Toc45907140"/>
      <w:bookmarkStart w:id="1206" w:name="_Toc53181244"/>
      <w:bookmarkStart w:id="1207" w:name="_Toc61117064"/>
      <w:bookmarkStart w:id="1208" w:name="_Toc67080916"/>
      <w:bookmarkStart w:id="1209" w:name="_Toc68770268"/>
      <w:bookmarkStart w:id="1210" w:name="_Toc74755331"/>
      <w:bookmarkStart w:id="1211" w:name="_Toc76506255"/>
      <w:r w:rsidRPr="00B20AE8">
        <w:rPr>
          <w:lang w:eastAsia="sv-SE"/>
        </w:rPr>
        <w:t>6.</w:t>
      </w:r>
      <w:r w:rsidRPr="00B20AE8">
        <w:rPr>
          <w:lang w:eastAsia="zh-CN"/>
        </w:rPr>
        <w:t>4.2.</w:t>
      </w:r>
      <w:r w:rsidRPr="00B20AE8">
        <w:rPr>
          <w:lang w:eastAsia="sv-SE"/>
        </w:rPr>
        <w:t>4</w:t>
      </w:r>
      <w:r w:rsidRPr="00B20AE8">
        <w:rPr>
          <w:lang w:eastAsia="sv-SE"/>
        </w:rPr>
        <w:tab/>
        <w:t>Method of test</w:t>
      </w:r>
      <w:bookmarkEnd w:id="1204"/>
      <w:bookmarkEnd w:id="1205"/>
      <w:bookmarkEnd w:id="1206"/>
      <w:bookmarkEnd w:id="1207"/>
      <w:bookmarkEnd w:id="1208"/>
      <w:bookmarkEnd w:id="1209"/>
      <w:bookmarkEnd w:id="1210"/>
      <w:bookmarkEnd w:id="1211"/>
    </w:p>
    <w:p w14:paraId="2E86ABB6" w14:textId="77777777" w:rsidR="00C33A48" w:rsidRPr="00B20AE8" w:rsidRDefault="00C33A48" w:rsidP="00C33A48">
      <w:pPr>
        <w:pStyle w:val="Heading5"/>
        <w:rPr>
          <w:lang w:eastAsia="sv-SE"/>
        </w:rPr>
      </w:pPr>
      <w:bookmarkStart w:id="1212" w:name="_Toc21122948"/>
      <w:bookmarkStart w:id="1213" w:name="_Toc45907141"/>
      <w:bookmarkStart w:id="1214" w:name="_Toc53181245"/>
      <w:bookmarkStart w:id="1215" w:name="_Toc61117065"/>
      <w:bookmarkStart w:id="1216" w:name="_Toc67080917"/>
      <w:bookmarkStart w:id="1217" w:name="_Toc68770269"/>
      <w:bookmarkStart w:id="1218" w:name="_Toc74755332"/>
      <w:bookmarkStart w:id="1219" w:name="_Toc76506256"/>
      <w:r w:rsidRPr="00B20AE8">
        <w:rPr>
          <w:lang w:eastAsia="sv-SE"/>
        </w:rPr>
        <w:t>6.4.2.4.1</w:t>
      </w:r>
      <w:r w:rsidRPr="00B20AE8">
        <w:rPr>
          <w:lang w:eastAsia="sv-SE"/>
        </w:rPr>
        <w:tab/>
        <w:t>Initial conditions</w:t>
      </w:r>
      <w:bookmarkEnd w:id="1212"/>
      <w:bookmarkEnd w:id="1213"/>
      <w:bookmarkEnd w:id="1214"/>
      <w:bookmarkEnd w:id="1215"/>
      <w:bookmarkEnd w:id="1216"/>
      <w:bookmarkEnd w:id="1217"/>
      <w:bookmarkEnd w:id="1218"/>
      <w:bookmarkEnd w:id="1219"/>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1220" w:name="_Toc21122949"/>
      <w:bookmarkStart w:id="1221" w:name="_Toc45907142"/>
      <w:bookmarkStart w:id="1222" w:name="_Toc53181246"/>
      <w:bookmarkStart w:id="1223" w:name="_Toc61117066"/>
      <w:bookmarkStart w:id="1224" w:name="_Toc67080918"/>
      <w:bookmarkStart w:id="1225" w:name="_Toc68770270"/>
      <w:bookmarkStart w:id="1226" w:name="_Toc74755333"/>
      <w:bookmarkStart w:id="1227" w:name="_Toc76506257"/>
      <w:r w:rsidRPr="00B20AE8">
        <w:rPr>
          <w:lang w:eastAsia="sv-SE"/>
        </w:rPr>
        <w:t>6.4.2.4.2</w:t>
      </w:r>
      <w:r w:rsidRPr="00B20AE8">
        <w:rPr>
          <w:lang w:eastAsia="sv-SE"/>
        </w:rPr>
        <w:tab/>
        <w:t>Procedure</w:t>
      </w:r>
      <w:bookmarkEnd w:id="1220"/>
      <w:bookmarkEnd w:id="1221"/>
      <w:bookmarkEnd w:id="1222"/>
      <w:bookmarkEnd w:id="1223"/>
      <w:bookmarkEnd w:id="1224"/>
      <w:bookmarkEnd w:id="1225"/>
      <w:bookmarkEnd w:id="1226"/>
      <w:bookmarkEnd w:id="1227"/>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228" w:name="_Toc21122950"/>
      <w:bookmarkStart w:id="1229" w:name="_Toc45907143"/>
      <w:bookmarkStart w:id="1230" w:name="_Toc53181247"/>
      <w:bookmarkStart w:id="1231" w:name="_Toc61117067"/>
      <w:bookmarkStart w:id="1232" w:name="_Toc67080919"/>
      <w:bookmarkStart w:id="1233" w:name="_Toc68770271"/>
      <w:bookmarkStart w:id="1234" w:name="_Toc74755334"/>
      <w:bookmarkStart w:id="1235" w:name="_Toc76506258"/>
      <w:r w:rsidRPr="00B20AE8">
        <w:rPr>
          <w:lang w:eastAsia="sv-SE"/>
        </w:rPr>
        <w:t>6.</w:t>
      </w:r>
      <w:r w:rsidRPr="00B20AE8">
        <w:rPr>
          <w:lang w:eastAsia="zh-CN"/>
        </w:rPr>
        <w:t>4.2.</w:t>
      </w:r>
      <w:r w:rsidRPr="00B20AE8">
        <w:rPr>
          <w:lang w:eastAsia="sv-SE"/>
        </w:rPr>
        <w:t>5</w:t>
      </w:r>
      <w:r w:rsidRPr="00B20AE8">
        <w:rPr>
          <w:lang w:eastAsia="sv-SE"/>
        </w:rPr>
        <w:tab/>
        <w:t>Test Requirement</w:t>
      </w:r>
      <w:bookmarkEnd w:id="1228"/>
      <w:bookmarkEnd w:id="1229"/>
      <w:bookmarkEnd w:id="1230"/>
      <w:bookmarkEnd w:id="1231"/>
      <w:bookmarkEnd w:id="1232"/>
      <w:bookmarkEnd w:id="1233"/>
      <w:bookmarkEnd w:id="1234"/>
      <w:bookmarkEnd w:id="1235"/>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236" w:name="_Toc21122951"/>
      <w:bookmarkStart w:id="1237" w:name="_Toc45907144"/>
      <w:bookmarkStart w:id="1238" w:name="_Toc53181248"/>
      <w:bookmarkStart w:id="1239" w:name="_Toc61117068"/>
      <w:bookmarkStart w:id="1240" w:name="_Toc67080920"/>
      <w:bookmarkStart w:id="1241" w:name="_Toc68770272"/>
      <w:bookmarkStart w:id="1242" w:name="_Toc74755335"/>
      <w:bookmarkStart w:id="1243" w:name="_Toc76506259"/>
      <w:r w:rsidRPr="00B20AE8">
        <w:t>6.4.3</w:t>
      </w:r>
      <w:r w:rsidRPr="00B20AE8">
        <w:tab/>
        <w:t>OTA Power control dynamic range</w:t>
      </w:r>
      <w:bookmarkEnd w:id="1236"/>
      <w:bookmarkEnd w:id="1237"/>
      <w:bookmarkEnd w:id="1238"/>
      <w:bookmarkEnd w:id="1239"/>
      <w:bookmarkEnd w:id="1240"/>
      <w:bookmarkEnd w:id="1241"/>
      <w:bookmarkEnd w:id="1242"/>
      <w:bookmarkEnd w:id="1243"/>
    </w:p>
    <w:p w14:paraId="021D9CE6" w14:textId="77777777" w:rsidR="00C33A48" w:rsidRPr="00B20AE8" w:rsidRDefault="00C33A48" w:rsidP="00C33A48">
      <w:pPr>
        <w:pStyle w:val="Heading4"/>
        <w:rPr>
          <w:lang w:eastAsia="sv-SE"/>
        </w:rPr>
      </w:pPr>
      <w:bookmarkStart w:id="1244" w:name="_Toc21122952"/>
      <w:bookmarkStart w:id="1245" w:name="_Toc45907145"/>
      <w:bookmarkStart w:id="1246" w:name="_Toc53181249"/>
      <w:bookmarkStart w:id="1247" w:name="_Toc61117069"/>
      <w:bookmarkStart w:id="1248" w:name="_Toc67080921"/>
      <w:bookmarkStart w:id="1249" w:name="_Toc68770273"/>
      <w:bookmarkStart w:id="1250" w:name="_Toc74755336"/>
      <w:bookmarkStart w:id="1251" w:name="_Toc76506260"/>
      <w:r w:rsidRPr="00B20AE8">
        <w:rPr>
          <w:lang w:eastAsia="sv-SE"/>
        </w:rPr>
        <w:t>6.4.3.1</w:t>
      </w:r>
      <w:r w:rsidRPr="00B20AE8">
        <w:rPr>
          <w:lang w:eastAsia="sv-SE"/>
        </w:rPr>
        <w:tab/>
        <w:t>Definition and applicability</w:t>
      </w:r>
      <w:bookmarkEnd w:id="1244"/>
      <w:bookmarkEnd w:id="1245"/>
      <w:bookmarkEnd w:id="1246"/>
      <w:bookmarkEnd w:id="1247"/>
      <w:bookmarkEnd w:id="1248"/>
      <w:bookmarkEnd w:id="1249"/>
      <w:bookmarkEnd w:id="1250"/>
      <w:bookmarkEnd w:id="1251"/>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1252" w:name="_Toc21122953"/>
      <w:bookmarkStart w:id="1253" w:name="_Toc45907146"/>
      <w:bookmarkStart w:id="1254" w:name="_Toc53181250"/>
      <w:bookmarkStart w:id="1255" w:name="_Toc61117070"/>
      <w:bookmarkStart w:id="1256" w:name="_Toc67080922"/>
      <w:bookmarkStart w:id="1257" w:name="_Toc68770274"/>
      <w:bookmarkStart w:id="1258" w:name="_Toc74755337"/>
      <w:bookmarkStart w:id="1259" w:name="_Toc76506261"/>
      <w:r w:rsidRPr="00B20AE8">
        <w:rPr>
          <w:lang w:eastAsia="sv-SE"/>
        </w:rPr>
        <w:t>6.4.3.2</w:t>
      </w:r>
      <w:r w:rsidRPr="00B20AE8">
        <w:rPr>
          <w:lang w:eastAsia="sv-SE"/>
        </w:rPr>
        <w:tab/>
        <w:t>Minimum Requirement</w:t>
      </w:r>
      <w:bookmarkEnd w:id="1252"/>
      <w:bookmarkEnd w:id="1253"/>
      <w:bookmarkEnd w:id="1254"/>
      <w:bookmarkEnd w:id="1255"/>
      <w:bookmarkEnd w:id="1256"/>
      <w:bookmarkEnd w:id="1257"/>
      <w:bookmarkEnd w:id="1258"/>
      <w:bookmarkEnd w:id="1259"/>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1260" w:name="_Toc21122954"/>
      <w:bookmarkStart w:id="1261" w:name="_Toc45907147"/>
      <w:bookmarkStart w:id="1262" w:name="_Toc53181251"/>
      <w:bookmarkStart w:id="1263" w:name="_Toc61117071"/>
      <w:bookmarkStart w:id="1264" w:name="_Toc67080923"/>
      <w:bookmarkStart w:id="1265" w:name="_Toc68770275"/>
      <w:bookmarkStart w:id="1266" w:name="_Toc74755338"/>
      <w:bookmarkStart w:id="1267" w:name="_Toc76506262"/>
      <w:r w:rsidRPr="00B20AE8">
        <w:rPr>
          <w:lang w:eastAsia="sv-SE"/>
        </w:rPr>
        <w:t>6.4.3.3</w:t>
      </w:r>
      <w:r w:rsidRPr="00B20AE8">
        <w:rPr>
          <w:lang w:eastAsia="sv-SE"/>
        </w:rPr>
        <w:tab/>
        <w:t>Test purpose</w:t>
      </w:r>
      <w:bookmarkEnd w:id="1260"/>
      <w:bookmarkEnd w:id="1261"/>
      <w:bookmarkEnd w:id="1262"/>
      <w:bookmarkEnd w:id="1263"/>
      <w:bookmarkEnd w:id="1264"/>
      <w:bookmarkEnd w:id="1265"/>
      <w:bookmarkEnd w:id="1266"/>
      <w:bookmarkEnd w:id="1267"/>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1268" w:name="_Toc21122955"/>
      <w:bookmarkStart w:id="1269" w:name="_Toc45907148"/>
      <w:bookmarkStart w:id="1270" w:name="_Toc53181252"/>
      <w:bookmarkStart w:id="1271" w:name="_Toc61117072"/>
      <w:bookmarkStart w:id="1272" w:name="_Toc67080924"/>
      <w:bookmarkStart w:id="1273" w:name="_Toc68770276"/>
      <w:bookmarkStart w:id="1274" w:name="_Toc74755339"/>
      <w:bookmarkStart w:id="1275" w:name="_Toc76506263"/>
      <w:r w:rsidRPr="00B20AE8">
        <w:rPr>
          <w:lang w:eastAsia="sv-SE"/>
        </w:rPr>
        <w:t>6.</w:t>
      </w:r>
      <w:r w:rsidRPr="00B20AE8">
        <w:rPr>
          <w:lang w:eastAsia="zh-CN"/>
        </w:rPr>
        <w:t>4.3.</w:t>
      </w:r>
      <w:r w:rsidRPr="00B20AE8">
        <w:rPr>
          <w:lang w:eastAsia="sv-SE"/>
        </w:rPr>
        <w:t>4</w:t>
      </w:r>
      <w:r w:rsidRPr="00B20AE8">
        <w:rPr>
          <w:lang w:eastAsia="sv-SE"/>
        </w:rPr>
        <w:tab/>
        <w:t>Method of test</w:t>
      </w:r>
      <w:bookmarkEnd w:id="1268"/>
      <w:bookmarkEnd w:id="1269"/>
      <w:bookmarkEnd w:id="1270"/>
      <w:bookmarkEnd w:id="1271"/>
      <w:bookmarkEnd w:id="1272"/>
      <w:bookmarkEnd w:id="1273"/>
      <w:bookmarkEnd w:id="1274"/>
      <w:bookmarkEnd w:id="1275"/>
    </w:p>
    <w:p w14:paraId="00CD6C19" w14:textId="77777777" w:rsidR="00C33A48" w:rsidRPr="00B20AE8" w:rsidRDefault="00C33A48" w:rsidP="00C33A48">
      <w:pPr>
        <w:pStyle w:val="Heading5"/>
        <w:rPr>
          <w:lang w:eastAsia="sv-SE"/>
        </w:rPr>
      </w:pPr>
      <w:bookmarkStart w:id="1276" w:name="_Toc21122956"/>
      <w:bookmarkStart w:id="1277" w:name="_Toc45907149"/>
      <w:bookmarkStart w:id="1278" w:name="_Toc53181253"/>
      <w:bookmarkStart w:id="1279" w:name="_Toc61117073"/>
      <w:bookmarkStart w:id="1280" w:name="_Toc67080925"/>
      <w:bookmarkStart w:id="1281" w:name="_Toc68770277"/>
      <w:bookmarkStart w:id="1282" w:name="_Toc74755340"/>
      <w:bookmarkStart w:id="1283" w:name="_Toc76506264"/>
      <w:r w:rsidRPr="00B20AE8">
        <w:rPr>
          <w:lang w:eastAsia="sv-SE"/>
        </w:rPr>
        <w:t>6.4.3.4.1</w:t>
      </w:r>
      <w:r w:rsidRPr="00B20AE8">
        <w:rPr>
          <w:lang w:eastAsia="sv-SE"/>
        </w:rPr>
        <w:tab/>
        <w:t>Initial conditions</w:t>
      </w:r>
      <w:bookmarkEnd w:id="1276"/>
      <w:bookmarkEnd w:id="1277"/>
      <w:bookmarkEnd w:id="1278"/>
      <w:bookmarkEnd w:id="1279"/>
      <w:bookmarkEnd w:id="1280"/>
      <w:bookmarkEnd w:id="1281"/>
      <w:bookmarkEnd w:id="1282"/>
      <w:bookmarkEnd w:id="1283"/>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1284" w:name="_Toc21122957"/>
      <w:bookmarkStart w:id="1285" w:name="_Toc45907150"/>
      <w:bookmarkStart w:id="1286" w:name="_Toc53181254"/>
      <w:bookmarkStart w:id="1287" w:name="_Toc61117074"/>
      <w:bookmarkStart w:id="1288" w:name="_Toc67080926"/>
      <w:bookmarkStart w:id="1289" w:name="_Toc68770278"/>
      <w:bookmarkStart w:id="1290" w:name="_Toc74755341"/>
      <w:bookmarkStart w:id="1291" w:name="_Toc76506265"/>
      <w:r w:rsidRPr="00B20AE8">
        <w:rPr>
          <w:lang w:eastAsia="sv-SE"/>
        </w:rPr>
        <w:t>6.4.3.4.2</w:t>
      </w:r>
      <w:r w:rsidRPr="00B20AE8">
        <w:rPr>
          <w:lang w:eastAsia="sv-SE"/>
        </w:rPr>
        <w:tab/>
        <w:t>Procedure</w:t>
      </w:r>
      <w:bookmarkEnd w:id="1284"/>
      <w:bookmarkEnd w:id="1285"/>
      <w:bookmarkEnd w:id="1286"/>
      <w:bookmarkEnd w:id="1287"/>
      <w:bookmarkEnd w:id="1288"/>
      <w:bookmarkEnd w:id="1289"/>
      <w:bookmarkEnd w:id="1290"/>
      <w:bookmarkEnd w:id="1291"/>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1292" w:name="_Toc21122958"/>
      <w:bookmarkStart w:id="1293" w:name="_Toc45907151"/>
      <w:bookmarkStart w:id="1294" w:name="_Toc53181255"/>
      <w:bookmarkStart w:id="1295" w:name="_Toc61117075"/>
      <w:bookmarkStart w:id="1296" w:name="_Toc67080927"/>
      <w:bookmarkStart w:id="1297" w:name="_Toc68770279"/>
      <w:bookmarkStart w:id="1298" w:name="_Toc74755342"/>
      <w:bookmarkStart w:id="1299" w:name="_Toc76506266"/>
      <w:r w:rsidRPr="00B20AE8">
        <w:rPr>
          <w:lang w:eastAsia="sv-SE"/>
        </w:rPr>
        <w:t>6.</w:t>
      </w:r>
      <w:r w:rsidRPr="00B20AE8">
        <w:rPr>
          <w:lang w:eastAsia="zh-CN"/>
        </w:rPr>
        <w:t>4.3.</w:t>
      </w:r>
      <w:r w:rsidRPr="00B20AE8">
        <w:rPr>
          <w:lang w:eastAsia="sv-SE"/>
        </w:rPr>
        <w:t>5</w:t>
      </w:r>
      <w:r w:rsidRPr="00B20AE8">
        <w:rPr>
          <w:lang w:eastAsia="sv-SE"/>
        </w:rPr>
        <w:tab/>
        <w:t>Test Requirement</w:t>
      </w:r>
      <w:bookmarkEnd w:id="1292"/>
      <w:bookmarkEnd w:id="1293"/>
      <w:bookmarkEnd w:id="1294"/>
      <w:bookmarkEnd w:id="1295"/>
      <w:bookmarkEnd w:id="1296"/>
      <w:bookmarkEnd w:id="1297"/>
      <w:bookmarkEnd w:id="1298"/>
      <w:bookmarkEnd w:id="1299"/>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1300" w:name="_Toc21122959"/>
      <w:bookmarkStart w:id="1301" w:name="_Toc45907152"/>
      <w:bookmarkStart w:id="1302" w:name="_Toc53181256"/>
      <w:bookmarkStart w:id="1303" w:name="_Toc61117076"/>
      <w:bookmarkStart w:id="1304" w:name="_Toc67080928"/>
      <w:bookmarkStart w:id="1305" w:name="_Toc68770280"/>
      <w:bookmarkStart w:id="1306" w:name="_Toc74755343"/>
      <w:bookmarkStart w:id="1307" w:name="_Toc76506267"/>
      <w:r w:rsidRPr="00B20AE8">
        <w:t>6.4.4</w:t>
      </w:r>
      <w:r w:rsidRPr="00B20AE8">
        <w:tab/>
        <w:t xml:space="preserve">OTA </w:t>
      </w:r>
      <w:r w:rsidR="00C22A30" w:rsidRPr="00B20AE8">
        <w:t xml:space="preserve">total </w:t>
      </w:r>
      <w:r w:rsidRPr="00B20AE8">
        <w:t>power dynamic range</w:t>
      </w:r>
      <w:bookmarkEnd w:id="1300"/>
      <w:bookmarkEnd w:id="1301"/>
      <w:bookmarkEnd w:id="1302"/>
      <w:bookmarkEnd w:id="1303"/>
      <w:bookmarkEnd w:id="1304"/>
      <w:bookmarkEnd w:id="1305"/>
      <w:bookmarkEnd w:id="1306"/>
      <w:bookmarkEnd w:id="1307"/>
    </w:p>
    <w:p w14:paraId="7F02675D" w14:textId="77777777" w:rsidR="00C33A48" w:rsidRPr="00B20AE8" w:rsidRDefault="00C33A48" w:rsidP="00C33A48">
      <w:pPr>
        <w:pStyle w:val="Heading4"/>
        <w:rPr>
          <w:lang w:eastAsia="sv-SE"/>
        </w:rPr>
      </w:pPr>
      <w:bookmarkStart w:id="1308" w:name="_Toc21122960"/>
      <w:bookmarkStart w:id="1309" w:name="_Toc45907153"/>
      <w:bookmarkStart w:id="1310" w:name="_Toc53181257"/>
      <w:bookmarkStart w:id="1311" w:name="_Toc61117077"/>
      <w:bookmarkStart w:id="1312" w:name="_Toc67080929"/>
      <w:bookmarkStart w:id="1313" w:name="_Toc68770281"/>
      <w:bookmarkStart w:id="1314" w:name="_Toc74755344"/>
      <w:bookmarkStart w:id="1315" w:name="_Toc76506268"/>
      <w:r w:rsidRPr="00B20AE8">
        <w:rPr>
          <w:lang w:eastAsia="sv-SE"/>
        </w:rPr>
        <w:t>6.4.4.1</w:t>
      </w:r>
      <w:r w:rsidRPr="00B20AE8">
        <w:rPr>
          <w:lang w:eastAsia="sv-SE"/>
        </w:rPr>
        <w:tab/>
        <w:t>Definition and applicability</w:t>
      </w:r>
      <w:bookmarkEnd w:id="1308"/>
      <w:bookmarkEnd w:id="1309"/>
      <w:bookmarkEnd w:id="1310"/>
      <w:bookmarkEnd w:id="1311"/>
      <w:bookmarkEnd w:id="1312"/>
      <w:bookmarkEnd w:id="1313"/>
      <w:bookmarkEnd w:id="1314"/>
      <w:bookmarkEnd w:id="1315"/>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1316" w:name="_Toc21122961"/>
      <w:bookmarkStart w:id="1317" w:name="_Toc45907154"/>
      <w:bookmarkStart w:id="1318" w:name="_Toc53181258"/>
      <w:bookmarkStart w:id="1319" w:name="_Toc61117078"/>
      <w:bookmarkStart w:id="1320" w:name="_Toc67080930"/>
      <w:bookmarkStart w:id="1321" w:name="_Toc68770282"/>
      <w:bookmarkStart w:id="1322" w:name="_Toc74755345"/>
      <w:bookmarkStart w:id="1323" w:name="_Toc76506269"/>
      <w:r w:rsidRPr="00B20AE8">
        <w:rPr>
          <w:lang w:eastAsia="sv-SE"/>
        </w:rPr>
        <w:t>6.4.4.2</w:t>
      </w:r>
      <w:r w:rsidRPr="00B20AE8">
        <w:rPr>
          <w:lang w:eastAsia="sv-SE"/>
        </w:rPr>
        <w:tab/>
        <w:t>Minimum Requirement</w:t>
      </w:r>
      <w:bookmarkEnd w:id="1316"/>
      <w:bookmarkEnd w:id="1317"/>
      <w:bookmarkEnd w:id="1318"/>
      <w:bookmarkEnd w:id="1319"/>
      <w:bookmarkEnd w:id="1320"/>
      <w:bookmarkEnd w:id="1321"/>
      <w:bookmarkEnd w:id="1322"/>
      <w:bookmarkEnd w:id="1323"/>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1324" w:name="_Toc21122962"/>
      <w:bookmarkStart w:id="1325" w:name="_Toc45907155"/>
      <w:bookmarkStart w:id="1326" w:name="_Toc53181259"/>
      <w:bookmarkStart w:id="1327" w:name="_Toc61117079"/>
      <w:bookmarkStart w:id="1328" w:name="_Toc67080931"/>
      <w:bookmarkStart w:id="1329" w:name="_Toc68770283"/>
      <w:bookmarkStart w:id="1330" w:name="_Toc74755346"/>
      <w:bookmarkStart w:id="1331" w:name="_Toc76506270"/>
      <w:r w:rsidRPr="00B20AE8">
        <w:rPr>
          <w:lang w:eastAsia="sv-SE"/>
        </w:rPr>
        <w:t>6.4.4.3</w:t>
      </w:r>
      <w:r w:rsidRPr="00B20AE8">
        <w:rPr>
          <w:lang w:eastAsia="sv-SE"/>
        </w:rPr>
        <w:tab/>
        <w:t>Test purpose</w:t>
      </w:r>
      <w:bookmarkEnd w:id="1324"/>
      <w:bookmarkEnd w:id="1325"/>
      <w:bookmarkEnd w:id="1326"/>
      <w:bookmarkEnd w:id="1327"/>
      <w:bookmarkEnd w:id="1328"/>
      <w:bookmarkEnd w:id="1329"/>
      <w:bookmarkEnd w:id="1330"/>
      <w:bookmarkEnd w:id="1331"/>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1332" w:name="_Toc21122963"/>
      <w:bookmarkStart w:id="1333" w:name="_Toc45907156"/>
      <w:bookmarkStart w:id="1334" w:name="_Toc53181260"/>
      <w:bookmarkStart w:id="1335" w:name="_Toc61117080"/>
      <w:bookmarkStart w:id="1336" w:name="_Toc67080932"/>
      <w:bookmarkStart w:id="1337" w:name="_Toc68770284"/>
      <w:bookmarkStart w:id="1338" w:name="_Toc74755347"/>
      <w:bookmarkStart w:id="1339" w:name="_Toc76506271"/>
      <w:r w:rsidRPr="00B20AE8">
        <w:rPr>
          <w:lang w:eastAsia="sv-SE"/>
        </w:rPr>
        <w:t>6.</w:t>
      </w:r>
      <w:r w:rsidRPr="00B20AE8">
        <w:rPr>
          <w:lang w:eastAsia="zh-CN"/>
        </w:rPr>
        <w:t>4.4.</w:t>
      </w:r>
      <w:r w:rsidRPr="00B20AE8">
        <w:rPr>
          <w:lang w:eastAsia="sv-SE"/>
        </w:rPr>
        <w:t>4</w:t>
      </w:r>
      <w:r w:rsidRPr="00B20AE8">
        <w:rPr>
          <w:lang w:eastAsia="sv-SE"/>
        </w:rPr>
        <w:tab/>
        <w:t>Method of test</w:t>
      </w:r>
      <w:bookmarkEnd w:id="1332"/>
      <w:bookmarkEnd w:id="1333"/>
      <w:bookmarkEnd w:id="1334"/>
      <w:bookmarkEnd w:id="1335"/>
      <w:bookmarkEnd w:id="1336"/>
      <w:bookmarkEnd w:id="1337"/>
      <w:bookmarkEnd w:id="1338"/>
      <w:bookmarkEnd w:id="1339"/>
    </w:p>
    <w:p w14:paraId="7171F554" w14:textId="77777777" w:rsidR="00C33A48" w:rsidRPr="00B20AE8" w:rsidRDefault="00C33A48" w:rsidP="00C33A48">
      <w:pPr>
        <w:pStyle w:val="Heading5"/>
        <w:rPr>
          <w:lang w:eastAsia="sv-SE"/>
        </w:rPr>
      </w:pPr>
      <w:bookmarkStart w:id="1340" w:name="_Toc21122964"/>
      <w:bookmarkStart w:id="1341" w:name="_Toc45907157"/>
      <w:bookmarkStart w:id="1342" w:name="_Toc53181261"/>
      <w:bookmarkStart w:id="1343" w:name="_Toc61117081"/>
      <w:bookmarkStart w:id="1344" w:name="_Toc67080933"/>
      <w:bookmarkStart w:id="1345" w:name="_Toc68770285"/>
      <w:bookmarkStart w:id="1346" w:name="_Toc74755348"/>
      <w:bookmarkStart w:id="1347" w:name="_Toc76506272"/>
      <w:r w:rsidRPr="00B20AE8">
        <w:rPr>
          <w:lang w:eastAsia="sv-SE"/>
        </w:rPr>
        <w:t>6.4.4.4.1</w:t>
      </w:r>
      <w:r w:rsidRPr="00B20AE8">
        <w:rPr>
          <w:lang w:eastAsia="sv-SE"/>
        </w:rPr>
        <w:tab/>
        <w:t>Initial conditions</w:t>
      </w:r>
      <w:bookmarkEnd w:id="1340"/>
      <w:bookmarkEnd w:id="1341"/>
      <w:bookmarkEnd w:id="1342"/>
      <w:bookmarkEnd w:id="1343"/>
      <w:bookmarkEnd w:id="1344"/>
      <w:bookmarkEnd w:id="1345"/>
      <w:bookmarkEnd w:id="1346"/>
      <w:bookmarkEnd w:id="1347"/>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1348" w:name="_Toc21122965"/>
      <w:bookmarkStart w:id="1349" w:name="_Toc45907158"/>
      <w:bookmarkStart w:id="1350" w:name="_Toc53181262"/>
      <w:bookmarkStart w:id="1351" w:name="_Toc61117082"/>
      <w:bookmarkStart w:id="1352" w:name="_Toc67080934"/>
      <w:bookmarkStart w:id="1353" w:name="_Toc68770286"/>
      <w:bookmarkStart w:id="1354" w:name="_Toc74755349"/>
      <w:bookmarkStart w:id="1355" w:name="_Toc76506273"/>
      <w:r w:rsidRPr="00B20AE8">
        <w:rPr>
          <w:lang w:eastAsia="sv-SE"/>
        </w:rPr>
        <w:t>6.4.4.4.2</w:t>
      </w:r>
      <w:r w:rsidRPr="00B20AE8">
        <w:rPr>
          <w:lang w:eastAsia="sv-SE"/>
        </w:rPr>
        <w:tab/>
        <w:t>Procedure</w:t>
      </w:r>
      <w:bookmarkEnd w:id="1348"/>
      <w:bookmarkEnd w:id="1349"/>
      <w:bookmarkEnd w:id="1350"/>
      <w:bookmarkEnd w:id="1351"/>
      <w:bookmarkEnd w:id="1352"/>
      <w:bookmarkEnd w:id="1353"/>
      <w:bookmarkEnd w:id="1354"/>
      <w:bookmarkEnd w:id="1355"/>
    </w:p>
    <w:p w14:paraId="37CAFF6C" w14:textId="77777777" w:rsidR="00C33A48" w:rsidRPr="00B20AE8" w:rsidRDefault="00C33A48" w:rsidP="00F437E4">
      <w:pPr>
        <w:pStyle w:val="H6"/>
      </w:pPr>
      <w:bookmarkStart w:id="1356" w:name="_Toc21122966"/>
      <w:bookmarkStart w:id="1357" w:name="_Toc45907159"/>
      <w:bookmarkStart w:id="1358" w:name="_Toc53181263"/>
      <w:r w:rsidRPr="00B20AE8">
        <w:t>6.4.4.4.2.1</w:t>
      </w:r>
      <w:r w:rsidRPr="00B20AE8">
        <w:tab/>
        <w:t>General procedure</w:t>
      </w:r>
      <w:bookmarkEnd w:id="1356"/>
      <w:bookmarkEnd w:id="1357"/>
      <w:bookmarkEnd w:id="1358"/>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1359" w:name="_Toc21122967"/>
      <w:bookmarkStart w:id="1360" w:name="_Toc45907160"/>
      <w:bookmarkStart w:id="1361" w:name="_Toc53181264"/>
      <w:r w:rsidRPr="00B20AE8">
        <w:t>6.4.4.4.2.2</w:t>
      </w:r>
      <w:r w:rsidRPr="00B20AE8">
        <w:tab/>
        <w:t>UTRA FDD</w:t>
      </w:r>
      <w:bookmarkEnd w:id="1359"/>
      <w:bookmarkEnd w:id="1360"/>
      <w:bookmarkEnd w:id="1361"/>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1362" w:name="_Toc21122968"/>
      <w:bookmarkStart w:id="1363" w:name="_Toc45907161"/>
      <w:bookmarkStart w:id="1364" w:name="_Toc53181265"/>
      <w:r w:rsidRPr="00B20AE8">
        <w:t>6.4.4.4.2.3</w:t>
      </w:r>
      <w:r w:rsidRPr="00B20AE8">
        <w:tab/>
        <w:t>E-UTRA</w:t>
      </w:r>
      <w:bookmarkEnd w:id="1362"/>
      <w:bookmarkEnd w:id="1363"/>
      <w:bookmarkEnd w:id="1364"/>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1365" w:name="_Toc21122969"/>
      <w:bookmarkStart w:id="1366" w:name="_Toc45907162"/>
      <w:bookmarkStart w:id="1367" w:name="_Toc53181266"/>
      <w:r w:rsidRPr="00B20AE8">
        <w:t>6.4.4.4.2.4</w:t>
      </w:r>
      <w:r w:rsidRPr="00B20AE8">
        <w:tab/>
        <w:t>NR</w:t>
      </w:r>
      <w:bookmarkEnd w:id="1365"/>
      <w:bookmarkEnd w:id="1366"/>
      <w:bookmarkEnd w:id="1367"/>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1368" w:name="_Toc21122970"/>
      <w:bookmarkStart w:id="1369" w:name="_Toc45907163"/>
      <w:bookmarkStart w:id="1370" w:name="_Toc53181267"/>
      <w:bookmarkStart w:id="1371" w:name="_Toc61117083"/>
      <w:bookmarkStart w:id="1372" w:name="_Toc67080935"/>
      <w:bookmarkStart w:id="1373" w:name="_Toc68770287"/>
      <w:bookmarkStart w:id="1374" w:name="_Toc74755350"/>
      <w:bookmarkStart w:id="1375" w:name="_Toc76506274"/>
      <w:r w:rsidRPr="00B20AE8">
        <w:rPr>
          <w:lang w:eastAsia="sv-SE"/>
        </w:rPr>
        <w:t>6.</w:t>
      </w:r>
      <w:r w:rsidRPr="00B20AE8">
        <w:rPr>
          <w:lang w:eastAsia="zh-CN"/>
        </w:rPr>
        <w:t>4.4.</w:t>
      </w:r>
      <w:r w:rsidRPr="00B20AE8">
        <w:rPr>
          <w:lang w:eastAsia="sv-SE"/>
        </w:rPr>
        <w:t>5</w:t>
      </w:r>
      <w:r w:rsidRPr="00B20AE8">
        <w:rPr>
          <w:lang w:eastAsia="sv-SE"/>
        </w:rPr>
        <w:tab/>
        <w:t>Test Requirement</w:t>
      </w:r>
      <w:bookmarkEnd w:id="1368"/>
      <w:bookmarkEnd w:id="1369"/>
      <w:bookmarkEnd w:id="1370"/>
      <w:bookmarkEnd w:id="1371"/>
      <w:bookmarkEnd w:id="1372"/>
      <w:bookmarkEnd w:id="1373"/>
      <w:bookmarkEnd w:id="1374"/>
      <w:bookmarkEnd w:id="1375"/>
    </w:p>
    <w:p w14:paraId="5B4D522D" w14:textId="77777777" w:rsidR="00C33A48" w:rsidRPr="00B20AE8" w:rsidRDefault="00C33A48" w:rsidP="00C33A48">
      <w:pPr>
        <w:pStyle w:val="Heading5"/>
      </w:pPr>
      <w:bookmarkStart w:id="1376" w:name="_Toc21122971"/>
      <w:bookmarkStart w:id="1377" w:name="_Toc45907164"/>
      <w:bookmarkStart w:id="1378" w:name="_Toc53181268"/>
      <w:bookmarkStart w:id="1379" w:name="_Toc61117084"/>
      <w:bookmarkStart w:id="1380" w:name="_Toc67080936"/>
      <w:bookmarkStart w:id="1381" w:name="_Toc68770288"/>
      <w:bookmarkStart w:id="1382" w:name="_Toc74755351"/>
      <w:bookmarkStart w:id="1383" w:name="_Toc76506275"/>
      <w:r w:rsidRPr="00B20AE8">
        <w:t>6.4.4.5.1</w:t>
      </w:r>
      <w:r w:rsidRPr="00B20AE8">
        <w:tab/>
        <w:t>UTRA FDD</w:t>
      </w:r>
      <w:bookmarkEnd w:id="1376"/>
      <w:bookmarkEnd w:id="1377"/>
      <w:bookmarkEnd w:id="1378"/>
      <w:bookmarkEnd w:id="1379"/>
      <w:bookmarkEnd w:id="1380"/>
      <w:bookmarkEnd w:id="1381"/>
      <w:bookmarkEnd w:id="1382"/>
      <w:bookmarkEnd w:id="1383"/>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1384" w:name="_Toc21122972"/>
      <w:bookmarkStart w:id="1385" w:name="_Toc45907165"/>
      <w:bookmarkStart w:id="1386" w:name="_Toc53181269"/>
      <w:bookmarkStart w:id="1387" w:name="_Toc61117085"/>
      <w:bookmarkStart w:id="1388" w:name="_Toc67080937"/>
      <w:bookmarkStart w:id="1389" w:name="_Toc68770289"/>
      <w:bookmarkStart w:id="1390" w:name="_Toc74755352"/>
      <w:bookmarkStart w:id="1391" w:name="_Toc76506276"/>
      <w:r w:rsidRPr="00B20AE8">
        <w:t>6.4.4.5.2</w:t>
      </w:r>
      <w:r w:rsidRPr="00B20AE8">
        <w:tab/>
        <w:t>E-UTRA</w:t>
      </w:r>
      <w:bookmarkEnd w:id="1384"/>
      <w:bookmarkEnd w:id="1385"/>
      <w:bookmarkEnd w:id="1386"/>
      <w:bookmarkEnd w:id="1387"/>
      <w:bookmarkEnd w:id="1388"/>
      <w:bookmarkEnd w:id="1389"/>
      <w:bookmarkEnd w:id="1390"/>
      <w:bookmarkEnd w:id="1391"/>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1392" w:name="_Toc21122973"/>
      <w:bookmarkStart w:id="1393" w:name="_Toc45907166"/>
      <w:bookmarkStart w:id="1394" w:name="_Toc53181270"/>
      <w:bookmarkStart w:id="1395" w:name="_Toc61117086"/>
      <w:bookmarkStart w:id="1396" w:name="_Toc67080938"/>
      <w:bookmarkStart w:id="1397" w:name="_Toc68770290"/>
      <w:bookmarkStart w:id="1398" w:name="_Toc74755353"/>
      <w:bookmarkStart w:id="1399" w:name="_Toc76506277"/>
      <w:r w:rsidRPr="00B20AE8">
        <w:t>6.4.4.5.</w:t>
      </w:r>
      <w:r w:rsidR="001813BC" w:rsidRPr="00B20AE8">
        <w:t>3</w:t>
      </w:r>
      <w:r w:rsidRPr="00B20AE8">
        <w:tab/>
        <w:t>NR</w:t>
      </w:r>
      <w:bookmarkEnd w:id="1392"/>
      <w:bookmarkEnd w:id="1393"/>
      <w:bookmarkEnd w:id="1394"/>
      <w:bookmarkEnd w:id="1395"/>
      <w:bookmarkEnd w:id="1396"/>
      <w:bookmarkEnd w:id="1397"/>
      <w:bookmarkEnd w:id="1398"/>
      <w:bookmarkEnd w:id="1399"/>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1400" w:name="_Toc21122974"/>
      <w:bookmarkStart w:id="1401" w:name="_Toc45907167"/>
      <w:bookmarkStart w:id="1402" w:name="_Toc53181271"/>
      <w:bookmarkStart w:id="1403" w:name="_Toc61117087"/>
      <w:bookmarkStart w:id="1404" w:name="_Toc67080939"/>
      <w:bookmarkStart w:id="1405" w:name="_Toc68770291"/>
      <w:bookmarkStart w:id="1406" w:name="_Toc74755354"/>
      <w:bookmarkStart w:id="1407" w:name="_Toc76506278"/>
      <w:r w:rsidRPr="00B20AE8">
        <w:t>6.4.5</w:t>
      </w:r>
      <w:r w:rsidRPr="00B20AE8">
        <w:tab/>
        <w:t>OTA IPDL time mask</w:t>
      </w:r>
      <w:bookmarkEnd w:id="1400"/>
      <w:bookmarkEnd w:id="1401"/>
      <w:bookmarkEnd w:id="1402"/>
      <w:bookmarkEnd w:id="1403"/>
      <w:bookmarkEnd w:id="1404"/>
      <w:bookmarkEnd w:id="1405"/>
      <w:bookmarkEnd w:id="1406"/>
      <w:bookmarkEnd w:id="1407"/>
    </w:p>
    <w:p w14:paraId="4B2A5B19" w14:textId="77777777" w:rsidR="00C33A48" w:rsidRPr="00B20AE8" w:rsidRDefault="00C33A48" w:rsidP="00C33A48">
      <w:pPr>
        <w:pStyle w:val="Heading4"/>
        <w:rPr>
          <w:lang w:eastAsia="sv-SE"/>
        </w:rPr>
      </w:pPr>
      <w:bookmarkStart w:id="1408" w:name="_Toc21122975"/>
      <w:bookmarkStart w:id="1409" w:name="_Toc45907168"/>
      <w:bookmarkStart w:id="1410" w:name="_Toc53181272"/>
      <w:bookmarkStart w:id="1411" w:name="_Toc61117088"/>
      <w:bookmarkStart w:id="1412" w:name="_Toc67080940"/>
      <w:bookmarkStart w:id="1413" w:name="_Toc68770292"/>
      <w:bookmarkStart w:id="1414" w:name="_Toc74755355"/>
      <w:bookmarkStart w:id="1415" w:name="_Toc76506279"/>
      <w:r w:rsidRPr="00B20AE8">
        <w:rPr>
          <w:lang w:eastAsia="sv-SE"/>
        </w:rPr>
        <w:t>6.4.5.1</w:t>
      </w:r>
      <w:r w:rsidRPr="00B20AE8">
        <w:rPr>
          <w:lang w:eastAsia="sv-SE"/>
        </w:rPr>
        <w:tab/>
        <w:t>Definition and applicability</w:t>
      </w:r>
      <w:bookmarkEnd w:id="1408"/>
      <w:bookmarkEnd w:id="1409"/>
      <w:bookmarkEnd w:id="1410"/>
      <w:bookmarkEnd w:id="1411"/>
      <w:bookmarkEnd w:id="1412"/>
      <w:bookmarkEnd w:id="1413"/>
      <w:bookmarkEnd w:id="1414"/>
      <w:bookmarkEnd w:id="1415"/>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1416" w:name="_Toc21122976"/>
      <w:bookmarkStart w:id="1417" w:name="_Toc45907169"/>
      <w:bookmarkStart w:id="1418" w:name="_Toc53181273"/>
      <w:bookmarkStart w:id="1419" w:name="_Toc61117089"/>
      <w:bookmarkStart w:id="1420" w:name="_Toc67080941"/>
      <w:bookmarkStart w:id="1421" w:name="_Toc68770293"/>
      <w:bookmarkStart w:id="1422" w:name="_Toc74755356"/>
      <w:bookmarkStart w:id="1423" w:name="_Toc76506280"/>
      <w:r w:rsidRPr="00B20AE8">
        <w:rPr>
          <w:lang w:eastAsia="sv-SE"/>
        </w:rPr>
        <w:t>6.4.5.2</w:t>
      </w:r>
      <w:r w:rsidRPr="00B20AE8">
        <w:rPr>
          <w:lang w:eastAsia="sv-SE"/>
        </w:rPr>
        <w:tab/>
        <w:t>Minimum Requirement</w:t>
      </w:r>
      <w:bookmarkEnd w:id="1416"/>
      <w:bookmarkEnd w:id="1417"/>
      <w:bookmarkEnd w:id="1418"/>
      <w:bookmarkEnd w:id="1419"/>
      <w:bookmarkEnd w:id="1420"/>
      <w:bookmarkEnd w:id="1421"/>
      <w:bookmarkEnd w:id="1422"/>
      <w:bookmarkEnd w:id="1423"/>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1424" w:name="_Toc21122977"/>
      <w:bookmarkStart w:id="1425" w:name="_Toc45907170"/>
      <w:bookmarkStart w:id="1426" w:name="_Toc53181274"/>
      <w:bookmarkStart w:id="1427" w:name="_Toc61117090"/>
      <w:bookmarkStart w:id="1428" w:name="_Toc67080942"/>
      <w:bookmarkStart w:id="1429" w:name="_Toc68770294"/>
      <w:bookmarkStart w:id="1430" w:name="_Toc74755357"/>
      <w:bookmarkStart w:id="1431" w:name="_Toc76506281"/>
      <w:r w:rsidRPr="00B20AE8">
        <w:rPr>
          <w:lang w:eastAsia="sv-SE"/>
        </w:rPr>
        <w:t>6.4.5.3</w:t>
      </w:r>
      <w:r w:rsidRPr="00B20AE8">
        <w:rPr>
          <w:lang w:eastAsia="sv-SE"/>
        </w:rPr>
        <w:tab/>
        <w:t>Test purpose</w:t>
      </w:r>
      <w:bookmarkEnd w:id="1424"/>
      <w:bookmarkEnd w:id="1425"/>
      <w:bookmarkEnd w:id="1426"/>
      <w:bookmarkEnd w:id="1427"/>
      <w:bookmarkEnd w:id="1428"/>
      <w:bookmarkEnd w:id="1429"/>
      <w:bookmarkEnd w:id="1430"/>
      <w:bookmarkEnd w:id="1431"/>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1432" w:name="_Toc21122978"/>
      <w:bookmarkStart w:id="1433" w:name="_Toc45907171"/>
      <w:bookmarkStart w:id="1434" w:name="_Toc53181275"/>
      <w:bookmarkStart w:id="1435" w:name="_Toc61117091"/>
      <w:bookmarkStart w:id="1436" w:name="_Toc67080943"/>
      <w:bookmarkStart w:id="1437" w:name="_Toc68770295"/>
      <w:bookmarkStart w:id="1438" w:name="_Toc74755358"/>
      <w:bookmarkStart w:id="1439" w:name="_Toc76506282"/>
      <w:r w:rsidRPr="00B20AE8">
        <w:rPr>
          <w:lang w:eastAsia="sv-SE"/>
        </w:rPr>
        <w:t>6.</w:t>
      </w:r>
      <w:r w:rsidRPr="00B20AE8">
        <w:rPr>
          <w:lang w:eastAsia="zh-CN"/>
        </w:rPr>
        <w:t>4.5.</w:t>
      </w:r>
      <w:r w:rsidRPr="00B20AE8">
        <w:rPr>
          <w:lang w:eastAsia="sv-SE"/>
        </w:rPr>
        <w:t>4</w:t>
      </w:r>
      <w:r w:rsidRPr="00B20AE8">
        <w:rPr>
          <w:lang w:eastAsia="sv-SE"/>
        </w:rPr>
        <w:tab/>
        <w:t>Method of test</w:t>
      </w:r>
      <w:bookmarkEnd w:id="1432"/>
      <w:bookmarkEnd w:id="1433"/>
      <w:bookmarkEnd w:id="1434"/>
      <w:bookmarkEnd w:id="1435"/>
      <w:bookmarkEnd w:id="1436"/>
      <w:bookmarkEnd w:id="1437"/>
      <w:bookmarkEnd w:id="1438"/>
      <w:bookmarkEnd w:id="1439"/>
    </w:p>
    <w:p w14:paraId="12CD1870" w14:textId="77777777" w:rsidR="00C33A48" w:rsidRPr="00B20AE8" w:rsidRDefault="00C33A48" w:rsidP="00C33A48">
      <w:pPr>
        <w:pStyle w:val="Heading5"/>
        <w:rPr>
          <w:lang w:eastAsia="sv-SE"/>
        </w:rPr>
      </w:pPr>
      <w:bookmarkStart w:id="1440" w:name="_Toc21122979"/>
      <w:bookmarkStart w:id="1441" w:name="_Toc45907172"/>
      <w:bookmarkStart w:id="1442" w:name="_Toc53181276"/>
      <w:bookmarkStart w:id="1443" w:name="_Toc61117092"/>
      <w:bookmarkStart w:id="1444" w:name="_Toc67080944"/>
      <w:bookmarkStart w:id="1445" w:name="_Toc68770296"/>
      <w:bookmarkStart w:id="1446" w:name="_Toc74755359"/>
      <w:bookmarkStart w:id="1447" w:name="_Toc76506283"/>
      <w:r w:rsidRPr="00B20AE8">
        <w:rPr>
          <w:lang w:eastAsia="sv-SE"/>
        </w:rPr>
        <w:t>6.4.5.4.1</w:t>
      </w:r>
      <w:r w:rsidRPr="00B20AE8">
        <w:rPr>
          <w:lang w:eastAsia="sv-SE"/>
        </w:rPr>
        <w:tab/>
        <w:t>Initial conditions</w:t>
      </w:r>
      <w:bookmarkEnd w:id="1440"/>
      <w:bookmarkEnd w:id="1441"/>
      <w:bookmarkEnd w:id="1442"/>
      <w:bookmarkEnd w:id="1443"/>
      <w:bookmarkEnd w:id="1444"/>
      <w:bookmarkEnd w:id="1445"/>
      <w:bookmarkEnd w:id="1446"/>
      <w:bookmarkEnd w:id="1447"/>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1448" w:name="_Toc21122980"/>
      <w:bookmarkStart w:id="1449" w:name="_Toc45907173"/>
      <w:bookmarkStart w:id="1450" w:name="_Toc53181277"/>
      <w:bookmarkStart w:id="1451" w:name="_Toc61117093"/>
      <w:bookmarkStart w:id="1452" w:name="_Toc67080945"/>
      <w:bookmarkStart w:id="1453" w:name="_Toc68770297"/>
      <w:bookmarkStart w:id="1454" w:name="_Toc74755360"/>
      <w:bookmarkStart w:id="1455" w:name="_Toc76506284"/>
      <w:r w:rsidRPr="00B20AE8">
        <w:rPr>
          <w:lang w:eastAsia="sv-SE"/>
        </w:rPr>
        <w:t>6.4.5.4.2</w:t>
      </w:r>
      <w:r w:rsidRPr="00B20AE8">
        <w:rPr>
          <w:lang w:eastAsia="sv-SE"/>
        </w:rPr>
        <w:tab/>
        <w:t>Procedure</w:t>
      </w:r>
      <w:bookmarkEnd w:id="1448"/>
      <w:bookmarkEnd w:id="1449"/>
      <w:bookmarkEnd w:id="1450"/>
      <w:bookmarkEnd w:id="1451"/>
      <w:bookmarkEnd w:id="1452"/>
      <w:bookmarkEnd w:id="1453"/>
      <w:bookmarkEnd w:id="1454"/>
      <w:bookmarkEnd w:id="1455"/>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1456" w:name="_Toc21122981"/>
      <w:bookmarkStart w:id="1457" w:name="_Toc45907174"/>
      <w:bookmarkStart w:id="1458" w:name="_Toc53181278"/>
      <w:bookmarkStart w:id="1459" w:name="_Toc61117094"/>
      <w:bookmarkStart w:id="1460" w:name="_Toc67080946"/>
      <w:bookmarkStart w:id="1461" w:name="_Toc68770298"/>
      <w:bookmarkStart w:id="1462" w:name="_Toc74755361"/>
      <w:bookmarkStart w:id="1463" w:name="_Toc76506285"/>
      <w:r w:rsidRPr="00B20AE8">
        <w:rPr>
          <w:lang w:eastAsia="sv-SE"/>
        </w:rPr>
        <w:t>6.</w:t>
      </w:r>
      <w:r w:rsidRPr="00B20AE8">
        <w:rPr>
          <w:lang w:eastAsia="zh-CN"/>
        </w:rPr>
        <w:t>4.5.</w:t>
      </w:r>
      <w:r w:rsidRPr="00B20AE8">
        <w:rPr>
          <w:lang w:eastAsia="sv-SE"/>
        </w:rPr>
        <w:t>5</w:t>
      </w:r>
      <w:r w:rsidRPr="00B20AE8">
        <w:rPr>
          <w:lang w:eastAsia="sv-SE"/>
        </w:rPr>
        <w:tab/>
        <w:t>Test Requirement</w:t>
      </w:r>
      <w:bookmarkEnd w:id="1456"/>
      <w:bookmarkEnd w:id="1457"/>
      <w:bookmarkEnd w:id="1458"/>
      <w:bookmarkEnd w:id="1459"/>
      <w:bookmarkEnd w:id="1460"/>
      <w:bookmarkEnd w:id="1461"/>
      <w:bookmarkEnd w:id="1462"/>
      <w:bookmarkEnd w:id="1463"/>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45pt;height:150.65pt" o:ole="">
            <v:imagedata r:id="rId33" o:title=""/>
          </v:shape>
          <o:OLEObject Type="Embed" ProgID="Word.Picture.8" ShapeID="_x0000_i1035" DrawAspect="Content" ObjectID="_1687187478"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1464" w:name="_Toc21122982"/>
      <w:bookmarkStart w:id="1465" w:name="_Toc45907175"/>
      <w:bookmarkStart w:id="1466" w:name="_Toc53181279"/>
      <w:bookmarkStart w:id="1467" w:name="_Toc61117095"/>
      <w:bookmarkStart w:id="1468" w:name="_Toc67080947"/>
      <w:bookmarkStart w:id="1469" w:name="_Toc68770299"/>
      <w:bookmarkStart w:id="1470" w:name="_Toc74755362"/>
      <w:bookmarkStart w:id="1471" w:name="_Toc76506286"/>
      <w:r w:rsidRPr="00B20AE8">
        <w:t>6.4.6</w:t>
      </w:r>
      <w:r w:rsidRPr="00B20AE8">
        <w:tab/>
        <w:t>OTA RE Power control dynamic range</w:t>
      </w:r>
      <w:bookmarkEnd w:id="1464"/>
      <w:bookmarkEnd w:id="1465"/>
      <w:bookmarkEnd w:id="1466"/>
      <w:bookmarkEnd w:id="1467"/>
      <w:bookmarkEnd w:id="1468"/>
      <w:bookmarkEnd w:id="1469"/>
      <w:bookmarkEnd w:id="1470"/>
      <w:bookmarkEnd w:id="1471"/>
    </w:p>
    <w:p w14:paraId="25B11819" w14:textId="77777777" w:rsidR="00C33A48" w:rsidRPr="00B20AE8" w:rsidRDefault="00C33A48" w:rsidP="00C33A48">
      <w:pPr>
        <w:pStyle w:val="Heading4"/>
        <w:rPr>
          <w:lang w:eastAsia="sv-SE"/>
        </w:rPr>
      </w:pPr>
      <w:bookmarkStart w:id="1472" w:name="_Toc21122983"/>
      <w:bookmarkStart w:id="1473" w:name="_Toc45907176"/>
      <w:bookmarkStart w:id="1474" w:name="_Toc53181280"/>
      <w:bookmarkStart w:id="1475" w:name="_Toc61117096"/>
      <w:bookmarkStart w:id="1476" w:name="_Toc67080948"/>
      <w:bookmarkStart w:id="1477" w:name="_Toc68770300"/>
      <w:bookmarkStart w:id="1478" w:name="_Toc74755363"/>
      <w:bookmarkStart w:id="1479" w:name="_Toc76506287"/>
      <w:r w:rsidRPr="00B20AE8">
        <w:rPr>
          <w:lang w:eastAsia="sv-SE"/>
        </w:rPr>
        <w:t>6.4.6.1</w:t>
      </w:r>
      <w:r w:rsidRPr="00B20AE8">
        <w:rPr>
          <w:lang w:eastAsia="sv-SE"/>
        </w:rPr>
        <w:tab/>
        <w:t>Definition and applicability</w:t>
      </w:r>
      <w:bookmarkEnd w:id="1472"/>
      <w:bookmarkEnd w:id="1473"/>
      <w:bookmarkEnd w:id="1474"/>
      <w:bookmarkEnd w:id="1475"/>
      <w:bookmarkEnd w:id="1476"/>
      <w:bookmarkEnd w:id="1477"/>
      <w:bookmarkEnd w:id="1478"/>
      <w:bookmarkEnd w:id="1479"/>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1480" w:name="_Toc21122984"/>
      <w:bookmarkStart w:id="1481" w:name="_Toc45907177"/>
      <w:bookmarkStart w:id="1482" w:name="_Toc53181281"/>
      <w:bookmarkStart w:id="1483" w:name="_Toc61117097"/>
      <w:bookmarkStart w:id="1484" w:name="_Toc67080949"/>
      <w:bookmarkStart w:id="1485" w:name="_Toc68770301"/>
      <w:bookmarkStart w:id="1486" w:name="_Toc74755364"/>
      <w:bookmarkStart w:id="1487" w:name="_Toc76506288"/>
      <w:r w:rsidRPr="00B20AE8">
        <w:rPr>
          <w:lang w:eastAsia="sv-SE"/>
        </w:rPr>
        <w:t>6.4.6.2</w:t>
      </w:r>
      <w:r w:rsidRPr="00B20AE8">
        <w:rPr>
          <w:lang w:eastAsia="sv-SE"/>
        </w:rPr>
        <w:tab/>
        <w:t>Minimum Requirement</w:t>
      </w:r>
      <w:bookmarkEnd w:id="1480"/>
      <w:bookmarkEnd w:id="1481"/>
      <w:bookmarkEnd w:id="1482"/>
      <w:bookmarkEnd w:id="1483"/>
      <w:bookmarkEnd w:id="1484"/>
      <w:bookmarkEnd w:id="1485"/>
      <w:bookmarkEnd w:id="1486"/>
      <w:bookmarkEnd w:id="1487"/>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1488" w:name="_Toc21122985"/>
      <w:bookmarkStart w:id="1489" w:name="_Toc45907178"/>
      <w:bookmarkStart w:id="1490" w:name="_Toc53181282"/>
      <w:bookmarkStart w:id="1491" w:name="_Toc61117098"/>
      <w:bookmarkStart w:id="1492" w:name="_Toc67080950"/>
      <w:bookmarkStart w:id="1493" w:name="_Toc68770302"/>
      <w:bookmarkStart w:id="1494" w:name="_Toc74755365"/>
      <w:bookmarkStart w:id="1495" w:name="_Toc76506289"/>
      <w:r w:rsidRPr="00B20AE8">
        <w:rPr>
          <w:lang w:eastAsia="sv-SE"/>
        </w:rPr>
        <w:t>6.</w:t>
      </w:r>
      <w:r w:rsidRPr="00B20AE8">
        <w:rPr>
          <w:lang w:eastAsia="zh-CN"/>
        </w:rPr>
        <w:t>4.6.</w:t>
      </w:r>
      <w:r w:rsidRPr="00B20AE8">
        <w:rPr>
          <w:lang w:eastAsia="sv-SE"/>
        </w:rPr>
        <w:t>3</w:t>
      </w:r>
      <w:r w:rsidRPr="00B20AE8">
        <w:rPr>
          <w:lang w:eastAsia="sv-SE"/>
        </w:rPr>
        <w:tab/>
        <w:t>Method of test</w:t>
      </w:r>
      <w:bookmarkEnd w:id="1488"/>
      <w:bookmarkEnd w:id="1489"/>
      <w:bookmarkEnd w:id="1490"/>
      <w:bookmarkEnd w:id="1491"/>
      <w:bookmarkEnd w:id="1492"/>
      <w:bookmarkEnd w:id="1493"/>
      <w:bookmarkEnd w:id="1494"/>
      <w:bookmarkEnd w:id="1495"/>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1496" w:name="_Toc21122986"/>
      <w:bookmarkStart w:id="1497" w:name="_Toc45907179"/>
      <w:bookmarkStart w:id="1498" w:name="_Toc53181283"/>
      <w:bookmarkStart w:id="1499" w:name="_Toc61117099"/>
      <w:bookmarkStart w:id="1500" w:name="_Toc67080951"/>
      <w:bookmarkStart w:id="1501" w:name="_Toc68770303"/>
      <w:bookmarkStart w:id="1502" w:name="_Toc74755366"/>
      <w:bookmarkStart w:id="1503" w:name="_Toc76506290"/>
      <w:r w:rsidRPr="00B20AE8">
        <w:t>6.5</w:t>
      </w:r>
      <w:r w:rsidRPr="00B20AE8">
        <w:tab/>
        <w:t>OTA Transmit ON/OFF power</w:t>
      </w:r>
      <w:bookmarkEnd w:id="1496"/>
      <w:bookmarkEnd w:id="1497"/>
      <w:bookmarkEnd w:id="1498"/>
      <w:bookmarkEnd w:id="1499"/>
      <w:bookmarkEnd w:id="1500"/>
      <w:bookmarkEnd w:id="1501"/>
      <w:bookmarkEnd w:id="1502"/>
      <w:bookmarkEnd w:id="1503"/>
    </w:p>
    <w:p w14:paraId="4922A2B8" w14:textId="77777777" w:rsidR="00C33A48" w:rsidRPr="00B20AE8" w:rsidRDefault="00C33A48" w:rsidP="00C33A48">
      <w:pPr>
        <w:pStyle w:val="Heading3"/>
      </w:pPr>
      <w:bookmarkStart w:id="1504" w:name="_Toc21122987"/>
      <w:bookmarkStart w:id="1505" w:name="_Toc45907180"/>
      <w:bookmarkStart w:id="1506" w:name="_Toc53181284"/>
      <w:bookmarkStart w:id="1507" w:name="_Toc61117100"/>
      <w:bookmarkStart w:id="1508" w:name="_Toc67080952"/>
      <w:bookmarkStart w:id="1509" w:name="_Toc68770304"/>
      <w:bookmarkStart w:id="1510" w:name="_Toc74755367"/>
      <w:bookmarkStart w:id="1511" w:name="_Toc76506291"/>
      <w:r w:rsidRPr="00B20AE8">
        <w:t>6.5.1</w:t>
      </w:r>
      <w:r w:rsidRPr="00B20AE8">
        <w:tab/>
        <w:t>General</w:t>
      </w:r>
      <w:bookmarkEnd w:id="1504"/>
      <w:bookmarkEnd w:id="1505"/>
      <w:bookmarkEnd w:id="1506"/>
      <w:bookmarkEnd w:id="1507"/>
      <w:bookmarkEnd w:id="1508"/>
      <w:bookmarkEnd w:id="1509"/>
      <w:bookmarkEnd w:id="1510"/>
      <w:bookmarkEnd w:id="1511"/>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1512" w:name="_Toc21122988"/>
      <w:bookmarkStart w:id="1513" w:name="_Toc45907181"/>
      <w:bookmarkStart w:id="1514" w:name="_Toc53181285"/>
      <w:bookmarkStart w:id="1515" w:name="_Toc61117101"/>
      <w:bookmarkStart w:id="1516" w:name="_Toc67080953"/>
      <w:bookmarkStart w:id="1517" w:name="_Toc68770305"/>
      <w:bookmarkStart w:id="1518" w:name="_Toc74755368"/>
      <w:bookmarkStart w:id="1519" w:name="_Toc76506292"/>
      <w:r w:rsidRPr="00B20AE8">
        <w:t>6.5.2</w:t>
      </w:r>
      <w:r w:rsidRPr="00B20AE8">
        <w:tab/>
        <w:t>OTA Transmitter OFF power</w:t>
      </w:r>
      <w:bookmarkEnd w:id="1512"/>
      <w:bookmarkEnd w:id="1513"/>
      <w:bookmarkEnd w:id="1514"/>
      <w:bookmarkEnd w:id="1515"/>
      <w:bookmarkEnd w:id="1516"/>
      <w:bookmarkEnd w:id="1517"/>
      <w:bookmarkEnd w:id="1518"/>
      <w:bookmarkEnd w:id="1519"/>
    </w:p>
    <w:p w14:paraId="1C4504D1" w14:textId="77777777" w:rsidR="00C33A48" w:rsidRPr="00B20AE8" w:rsidRDefault="00C33A48" w:rsidP="00C33A48">
      <w:pPr>
        <w:pStyle w:val="Heading4"/>
        <w:rPr>
          <w:lang w:eastAsia="sv-SE"/>
        </w:rPr>
      </w:pPr>
      <w:bookmarkStart w:id="1520" w:name="_Toc21122989"/>
      <w:bookmarkStart w:id="1521" w:name="_Toc45907182"/>
      <w:bookmarkStart w:id="1522" w:name="_Toc53181286"/>
      <w:bookmarkStart w:id="1523" w:name="_Toc61117102"/>
      <w:bookmarkStart w:id="1524" w:name="_Toc67080954"/>
      <w:bookmarkStart w:id="1525" w:name="_Toc68770306"/>
      <w:bookmarkStart w:id="1526" w:name="_Toc74755369"/>
      <w:bookmarkStart w:id="1527" w:name="_Toc76506293"/>
      <w:r w:rsidRPr="00B20AE8">
        <w:rPr>
          <w:lang w:eastAsia="sv-SE"/>
        </w:rPr>
        <w:t>6.5.2.1</w:t>
      </w:r>
      <w:r w:rsidRPr="00B20AE8">
        <w:rPr>
          <w:lang w:eastAsia="sv-SE"/>
        </w:rPr>
        <w:tab/>
        <w:t>Definition and applicability</w:t>
      </w:r>
      <w:bookmarkEnd w:id="1520"/>
      <w:bookmarkEnd w:id="1521"/>
      <w:bookmarkEnd w:id="1522"/>
      <w:bookmarkEnd w:id="1523"/>
      <w:bookmarkEnd w:id="1524"/>
      <w:bookmarkEnd w:id="1525"/>
      <w:bookmarkEnd w:id="1526"/>
      <w:bookmarkEnd w:id="1527"/>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1528" w:name="_Toc21122990"/>
      <w:bookmarkStart w:id="1529" w:name="_Toc45907183"/>
      <w:bookmarkStart w:id="1530" w:name="_Toc53181287"/>
      <w:bookmarkStart w:id="1531" w:name="_Toc61117103"/>
      <w:bookmarkStart w:id="1532" w:name="_Toc67080955"/>
      <w:bookmarkStart w:id="1533" w:name="_Toc68770307"/>
      <w:bookmarkStart w:id="1534" w:name="_Toc74755370"/>
      <w:bookmarkStart w:id="1535" w:name="_Toc76506294"/>
      <w:r w:rsidRPr="00B20AE8">
        <w:rPr>
          <w:lang w:eastAsia="sv-SE"/>
        </w:rPr>
        <w:t>6.5.2.2</w:t>
      </w:r>
      <w:r w:rsidRPr="00B20AE8">
        <w:rPr>
          <w:lang w:eastAsia="sv-SE"/>
        </w:rPr>
        <w:tab/>
        <w:t>Minimum Requirement</w:t>
      </w:r>
      <w:bookmarkEnd w:id="1528"/>
      <w:bookmarkEnd w:id="1529"/>
      <w:bookmarkEnd w:id="1530"/>
      <w:bookmarkEnd w:id="1531"/>
      <w:bookmarkEnd w:id="1532"/>
      <w:bookmarkEnd w:id="1533"/>
      <w:bookmarkEnd w:id="1534"/>
      <w:bookmarkEnd w:id="1535"/>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1536" w:name="_Toc21122991"/>
      <w:bookmarkStart w:id="1537" w:name="_Toc45907184"/>
      <w:bookmarkStart w:id="1538" w:name="_Toc53181288"/>
      <w:bookmarkStart w:id="1539" w:name="_Toc61117104"/>
      <w:bookmarkStart w:id="1540" w:name="_Toc67080956"/>
      <w:bookmarkStart w:id="1541" w:name="_Toc68770308"/>
      <w:bookmarkStart w:id="1542" w:name="_Toc74755371"/>
      <w:bookmarkStart w:id="1543" w:name="_Toc76506295"/>
      <w:r w:rsidRPr="00B20AE8">
        <w:rPr>
          <w:lang w:eastAsia="sv-SE"/>
        </w:rPr>
        <w:t>6.5.2.3</w:t>
      </w:r>
      <w:r w:rsidRPr="00B20AE8">
        <w:rPr>
          <w:lang w:eastAsia="sv-SE"/>
        </w:rPr>
        <w:tab/>
        <w:t>Test purpose</w:t>
      </w:r>
      <w:bookmarkEnd w:id="1536"/>
      <w:bookmarkEnd w:id="1537"/>
      <w:bookmarkEnd w:id="1538"/>
      <w:bookmarkEnd w:id="1539"/>
      <w:bookmarkEnd w:id="1540"/>
      <w:bookmarkEnd w:id="1541"/>
      <w:bookmarkEnd w:id="1542"/>
      <w:bookmarkEnd w:id="1543"/>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1544" w:name="_Toc21122992"/>
      <w:bookmarkStart w:id="1545" w:name="_Toc45907185"/>
      <w:bookmarkStart w:id="1546" w:name="_Toc53181289"/>
      <w:bookmarkStart w:id="1547" w:name="_Toc61117105"/>
      <w:bookmarkStart w:id="1548" w:name="_Toc67080957"/>
      <w:bookmarkStart w:id="1549" w:name="_Toc68770309"/>
      <w:bookmarkStart w:id="1550" w:name="_Toc74755372"/>
      <w:bookmarkStart w:id="1551" w:name="_Toc76506296"/>
      <w:r w:rsidRPr="00B20AE8">
        <w:rPr>
          <w:lang w:eastAsia="sv-SE"/>
        </w:rPr>
        <w:t>6.</w:t>
      </w:r>
      <w:r w:rsidRPr="00B20AE8">
        <w:rPr>
          <w:lang w:eastAsia="zh-CN"/>
        </w:rPr>
        <w:t>5.2.</w:t>
      </w:r>
      <w:r w:rsidRPr="00B20AE8">
        <w:rPr>
          <w:lang w:eastAsia="sv-SE"/>
        </w:rPr>
        <w:t>4</w:t>
      </w:r>
      <w:r w:rsidRPr="00B20AE8">
        <w:rPr>
          <w:lang w:eastAsia="sv-SE"/>
        </w:rPr>
        <w:tab/>
        <w:t>Method of test</w:t>
      </w:r>
      <w:bookmarkEnd w:id="1544"/>
      <w:bookmarkEnd w:id="1545"/>
      <w:bookmarkEnd w:id="1546"/>
      <w:bookmarkEnd w:id="1547"/>
      <w:bookmarkEnd w:id="1548"/>
      <w:bookmarkEnd w:id="1549"/>
      <w:bookmarkEnd w:id="1550"/>
      <w:bookmarkEnd w:id="1551"/>
    </w:p>
    <w:p w14:paraId="5BDAD4CB" w14:textId="77777777" w:rsidR="00C33A48" w:rsidRPr="00B20AE8" w:rsidRDefault="00C33A48" w:rsidP="00C33A48">
      <w:pPr>
        <w:pStyle w:val="Heading5"/>
        <w:rPr>
          <w:lang w:eastAsia="sv-SE"/>
        </w:rPr>
      </w:pPr>
      <w:bookmarkStart w:id="1552" w:name="_Toc21122993"/>
      <w:bookmarkStart w:id="1553" w:name="_Toc45907186"/>
      <w:bookmarkStart w:id="1554" w:name="_Toc53181290"/>
      <w:bookmarkStart w:id="1555" w:name="_Toc61117106"/>
      <w:bookmarkStart w:id="1556" w:name="_Toc67080958"/>
      <w:bookmarkStart w:id="1557" w:name="_Toc68770310"/>
      <w:bookmarkStart w:id="1558" w:name="_Toc74755373"/>
      <w:bookmarkStart w:id="1559" w:name="_Toc76506297"/>
      <w:r w:rsidRPr="00B20AE8">
        <w:rPr>
          <w:lang w:eastAsia="sv-SE"/>
        </w:rPr>
        <w:t>6.5.2.4.1</w:t>
      </w:r>
      <w:r w:rsidRPr="00B20AE8">
        <w:rPr>
          <w:lang w:eastAsia="sv-SE"/>
        </w:rPr>
        <w:tab/>
        <w:t>Initial conditions</w:t>
      </w:r>
      <w:bookmarkEnd w:id="1552"/>
      <w:bookmarkEnd w:id="1553"/>
      <w:bookmarkEnd w:id="1554"/>
      <w:bookmarkEnd w:id="1555"/>
      <w:bookmarkEnd w:id="1556"/>
      <w:bookmarkEnd w:id="1557"/>
      <w:bookmarkEnd w:id="1558"/>
      <w:bookmarkEnd w:id="1559"/>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1560" w:name="_Toc21122994"/>
      <w:bookmarkStart w:id="1561" w:name="_Toc45907187"/>
      <w:bookmarkStart w:id="1562" w:name="_Toc53181291"/>
      <w:bookmarkStart w:id="1563" w:name="_Toc61117107"/>
      <w:bookmarkStart w:id="1564" w:name="_Toc67080959"/>
      <w:bookmarkStart w:id="1565" w:name="_Toc68770311"/>
      <w:bookmarkStart w:id="1566" w:name="_Toc74755374"/>
      <w:bookmarkStart w:id="1567" w:name="_Toc76506298"/>
      <w:r w:rsidRPr="00B20AE8">
        <w:rPr>
          <w:lang w:eastAsia="sv-SE"/>
        </w:rPr>
        <w:t>6.5.2.4.2</w:t>
      </w:r>
      <w:r w:rsidRPr="00B20AE8">
        <w:rPr>
          <w:lang w:eastAsia="sv-SE"/>
        </w:rPr>
        <w:tab/>
        <w:t>Procedure</w:t>
      </w:r>
      <w:bookmarkEnd w:id="1560"/>
      <w:bookmarkEnd w:id="1561"/>
      <w:bookmarkEnd w:id="1562"/>
      <w:bookmarkEnd w:id="1563"/>
      <w:bookmarkEnd w:id="1564"/>
      <w:bookmarkEnd w:id="1565"/>
      <w:bookmarkEnd w:id="1566"/>
      <w:bookmarkEnd w:id="1567"/>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1568" w:name="_Toc21122995"/>
      <w:bookmarkStart w:id="1569" w:name="_Toc45907188"/>
      <w:bookmarkStart w:id="1570" w:name="_Toc53181292"/>
      <w:bookmarkStart w:id="1571" w:name="_Toc61117108"/>
      <w:bookmarkStart w:id="1572" w:name="_Toc67080960"/>
      <w:bookmarkStart w:id="1573" w:name="_Toc68770312"/>
      <w:bookmarkStart w:id="1574" w:name="_Toc74755375"/>
      <w:bookmarkStart w:id="1575" w:name="_Toc76506299"/>
      <w:r w:rsidRPr="00B20AE8">
        <w:rPr>
          <w:lang w:eastAsia="sv-SE"/>
        </w:rPr>
        <w:t>6.</w:t>
      </w:r>
      <w:r w:rsidRPr="00B20AE8">
        <w:rPr>
          <w:lang w:eastAsia="zh-CN"/>
        </w:rPr>
        <w:t>5.2.</w:t>
      </w:r>
      <w:r w:rsidRPr="00B20AE8">
        <w:rPr>
          <w:lang w:eastAsia="sv-SE"/>
        </w:rPr>
        <w:t>5</w:t>
      </w:r>
      <w:r w:rsidRPr="00B20AE8">
        <w:rPr>
          <w:lang w:eastAsia="sv-SE"/>
        </w:rPr>
        <w:tab/>
        <w:t>Test Requirement</w:t>
      </w:r>
      <w:bookmarkEnd w:id="1568"/>
      <w:bookmarkEnd w:id="1569"/>
      <w:bookmarkEnd w:id="1570"/>
      <w:bookmarkEnd w:id="1571"/>
      <w:bookmarkEnd w:id="1572"/>
      <w:bookmarkEnd w:id="1573"/>
      <w:bookmarkEnd w:id="1574"/>
      <w:bookmarkEnd w:id="1575"/>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1576" w:name="_Toc21122996"/>
      <w:bookmarkStart w:id="1577" w:name="_Toc45907189"/>
      <w:bookmarkStart w:id="1578" w:name="_Toc53181293"/>
      <w:bookmarkStart w:id="1579" w:name="_Toc61117109"/>
      <w:bookmarkStart w:id="1580" w:name="_Toc67080961"/>
      <w:bookmarkStart w:id="1581" w:name="_Toc68770313"/>
      <w:bookmarkStart w:id="1582" w:name="_Toc74755376"/>
      <w:bookmarkStart w:id="1583" w:name="_Toc76506300"/>
      <w:r w:rsidRPr="00B20AE8">
        <w:t>6.5.3</w:t>
      </w:r>
      <w:r w:rsidRPr="00B20AE8">
        <w:tab/>
        <w:t>OTA Transmitter transient period</w:t>
      </w:r>
      <w:bookmarkEnd w:id="1576"/>
      <w:bookmarkEnd w:id="1577"/>
      <w:bookmarkEnd w:id="1578"/>
      <w:bookmarkEnd w:id="1579"/>
      <w:bookmarkEnd w:id="1580"/>
      <w:bookmarkEnd w:id="1581"/>
      <w:bookmarkEnd w:id="1582"/>
      <w:bookmarkEnd w:id="1583"/>
    </w:p>
    <w:p w14:paraId="29BEECD5" w14:textId="77777777" w:rsidR="00C33A48" w:rsidRPr="00B20AE8" w:rsidRDefault="00C33A48" w:rsidP="00C33A48">
      <w:pPr>
        <w:pStyle w:val="Heading4"/>
        <w:rPr>
          <w:lang w:eastAsia="sv-SE"/>
        </w:rPr>
      </w:pPr>
      <w:bookmarkStart w:id="1584" w:name="_Toc21122997"/>
      <w:bookmarkStart w:id="1585" w:name="_Toc45907190"/>
      <w:bookmarkStart w:id="1586" w:name="_Toc53181294"/>
      <w:bookmarkStart w:id="1587" w:name="_Toc61117110"/>
      <w:bookmarkStart w:id="1588" w:name="_Toc67080962"/>
      <w:bookmarkStart w:id="1589" w:name="_Toc68770314"/>
      <w:bookmarkStart w:id="1590" w:name="_Toc74755377"/>
      <w:bookmarkStart w:id="1591" w:name="_Toc76506301"/>
      <w:r w:rsidRPr="00B20AE8">
        <w:rPr>
          <w:lang w:eastAsia="sv-SE"/>
        </w:rPr>
        <w:t>6.5.3.1</w:t>
      </w:r>
      <w:r w:rsidRPr="00B20AE8">
        <w:rPr>
          <w:lang w:eastAsia="sv-SE"/>
        </w:rPr>
        <w:tab/>
        <w:t>Definition and applicability</w:t>
      </w:r>
      <w:bookmarkEnd w:id="1584"/>
      <w:bookmarkEnd w:id="1585"/>
      <w:bookmarkEnd w:id="1586"/>
      <w:bookmarkEnd w:id="1587"/>
      <w:bookmarkEnd w:id="1588"/>
      <w:bookmarkEnd w:id="1589"/>
      <w:bookmarkEnd w:id="1590"/>
      <w:bookmarkEnd w:id="1591"/>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1592" w:name="_MON_1565440135"/>
    <w:bookmarkStart w:id="1593" w:name="_MON_1572099549"/>
    <w:bookmarkStart w:id="1594" w:name="_MON_1572355398"/>
    <w:bookmarkStart w:id="1595" w:name="_MON_1572099568"/>
    <w:bookmarkStart w:id="1596" w:name="_MON_1572099724"/>
    <w:bookmarkStart w:id="1597" w:name="_MON_1572157718"/>
    <w:bookmarkStart w:id="1598" w:name="_MON_1572454981"/>
    <w:bookmarkStart w:id="1599" w:name="_MON_1572099771"/>
    <w:bookmarkStart w:id="1600" w:name="_MON_1572161131"/>
    <w:bookmarkEnd w:id="1592"/>
    <w:bookmarkEnd w:id="1593"/>
    <w:bookmarkEnd w:id="1594"/>
    <w:bookmarkEnd w:id="1595"/>
    <w:bookmarkEnd w:id="1596"/>
    <w:bookmarkEnd w:id="1597"/>
    <w:bookmarkEnd w:id="1598"/>
    <w:bookmarkEnd w:id="1599"/>
    <w:bookmarkEnd w:id="1600"/>
    <w:bookmarkStart w:id="1601" w:name="_MON_1572099881"/>
    <w:bookmarkEnd w:id="1601"/>
    <w:p w14:paraId="6CF6C751" w14:textId="77777777" w:rsidR="00C33A48" w:rsidRPr="00B20AE8" w:rsidRDefault="00C33A48" w:rsidP="00C33A48">
      <w:pPr>
        <w:pStyle w:val="TH"/>
      </w:pPr>
      <w:r w:rsidRPr="00B20AE8">
        <w:object w:dxaOrig="9720" w:dyaOrig="4692" w14:anchorId="15C07A44">
          <v:shape id="_x0000_i1036" type="#_x0000_t75" style="width:450.85pt;height:251.45pt" o:ole="">
            <v:imagedata r:id="rId35" o:title="" croptop="6311f" cropleft="2026f" cropright="2877f"/>
          </v:shape>
          <o:OLEObject Type="Embed" ProgID="Word.Picture.8" ShapeID="_x0000_i1036" DrawAspect="Content" ObjectID="_1687187479"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1602"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1602"/>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1603" w:name="_Toc21122998"/>
      <w:bookmarkStart w:id="1604" w:name="_Toc45907191"/>
      <w:bookmarkStart w:id="1605" w:name="_Toc53181295"/>
      <w:bookmarkStart w:id="1606" w:name="_Toc61117111"/>
      <w:bookmarkStart w:id="1607" w:name="_Toc67080963"/>
      <w:bookmarkStart w:id="1608" w:name="_Toc68770315"/>
      <w:bookmarkStart w:id="1609" w:name="_Toc74755378"/>
      <w:bookmarkStart w:id="1610" w:name="_Toc76506302"/>
      <w:r w:rsidRPr="00B20AE8">
        <w:rPr>
          <w:lang w:eastAsia="sv-SE"/>
        </w:rPr>
        <w:t>6.5.3.2</w:t>
      </w:r>
      <w:r w:rsidRPr="00B20AE8">
        <w:rPr>
          <w:lang w:eastAsia="sv-SE"/>
        </w:rPr>
        <w:tab/>
        <w:t>Minimum Requirement</w:t>
      </w:r>
      <w:bookmarkEnd w:id="1603"/>
      <w:bookmarkEnd w:id="1604"/>
      <w:bookmarkEnd w:id="1605"/>
      <w:bookmarkEnd w:id="1606"/>
      <w:bookmarkEnd w:id="1607"/>
      <w:bookmarkEnd w:id="1608"/>
      <w:bookmarkEnd w:id="1609"/>
      <w:bookmarkEnd w:id="1610"/>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1611" w:name="_Toc21122999"/>
      <w:bookmarkStart w:id="1612" w:name="_Toc45907192"/>
      <w:bookmarkStart w:id="1613" w:name="_Toc53181296"/>
      <w:bookmarkStart w:id="1614" w:name="_Toc61117112"/>
      <w:bookmarkStart w:id="1615" w:name="_Toc67080964"/>
      <w:bookmarkStart w:id="1616" w:name="_Toc68770316"/>
      <w:bookmarkStart w:id="1617" w:name="_Toc74755379"/>
      <w:bookmarkStart w:id="1618" w:name="_Toc76506303"/>
      <w:r w:rsidRPr="00B20AE8">
        <w:rPr>
          <w:lang w:eastAsia="sv-SE"/>
        </w:rPr>
        <w:t>6.5.3.3</w:t>
      </w:r>
      <w:r w:rsidRPr="00B20AE8">
        <w:rPr>
          <w:lang w:eastAsia="sv-SE"/>
        </w:rPr>
        <w:tab/>
        <w:t>Test purpose</w:t>
      </w:r>
      <w:bookmarkEnd w:id="1611"/>
      <w:bookmarkEnd w:id="1612"/>
      <w:bookmarkEnd w:id="1613"/>
      <w:bookmarkEnd w:id="1614"/>
      <w:bookmarkEnd w:id="1615"/>
      <w:bookmarkEnd w:id="1616"/>
      <w:bookmarkEnd w:id="1617"/>
      <w:bookmarkEnd w:id="1618"/>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1619" w:name="_Toc21123000"/>
      <w:bookmarkStart w:id="1620" w:name="_Toc45907193"/>
      <w:bookmarkStart w:id="1621" w:name="_Toc53181297"/>
      <w:bookmarkStart w:id="1622" w:name="_Toc61117113"/>
      <w:bookmarkStart w:id="1623" w:name="_Toc67080965"/>
      <w:bookmarkStart w:id="1624" w:name="_Toc68770317"/>
      <w:bookmarkStart w:id="1625" w:name="_Toc74755380"/>
      <w:bookmarkStart w:id="1626" w:name="_Toc76506304"/>
      <w:r w:rsidRPr="00B20AE8">
        <w:rPr>
          <w:lang w:eastAsia="sv-SE"/>
        </w:rPr>
        <w:t>6.</w:t>
      </w:r>
      <w:r w:rsidRPr="00B20AE8">
        <w:rPr>
          <w:lang w:eastAsia="zh-CN"/>
        </w:rPr>
        <w:t>5.3.</w:t>
      </w:r>
      <w:r w:rsidRPr="00B20AE8">
        <w:rPr>
          <w:lang w:eastAsia="sv-SE"/>
        </w:rPr>
        <w:t>4</w:t>
      </w:r>
      <w:r w:rsidRPr="00B20AE8">
        <w:rPr>
          <w:lang w:eastAsia="sv-SE"/>
        </w:rPr>
        <w:tab/>
        <w:t>Method of test</w:t>
      </w:r>
      <w:bookmarkEnd w:id="1619"/>
      <w:bookmarkEnd w:id="1620"/>
      <w:bookmarkEnd w:id="1621"/>
      <w:bookmarkEnd w:id="1622"/>
      <w:bookmarkEnd w:id="1623"/>
      <w:bookmarkEnd w:id="1624"/>
      <w:bookmarkEnd w:id="1625"/>
      <w:bookmarkEnd w:id="1626"/>
    </w:p>
    <w:p w14:paraId="7552DCD7" w14:textId="77777777" w:rsidR="00C33A48" w:rsidRPr="00B20AE8" w:rsidRDefault="00C33A48" w:rsidP="00C33A48">
      <w:pPr>
        <w:pStyle w:val="Heading5"/>
        <w:rPr>
          <w:lang w:eastAsia="sv-SE"/>
        </w:rPr>
      </w:pPr>
      <w:bookmarkStart w:id="1627" w:name="_Toc21123001"/>
      <w:bookmarkStart w:id="1628" w:name="_Toc45907194"/>
      <w:bookmarkStart w:id="1629" w:name="_Toc53181298"/>
      <w:bookmarkStart w:id="1630" w:name="_Toc61117114"/>
      <w:bookmarkStart w:id="1631" w:name="_Toc67080966"/>
      <w:bookmarkStart w:id="1632" w:name="_Toc68770318"/>
      <w:bookmarkStart w:id="1633" w:name="_Toc74755381"/>
      <w:bookmarkStart w:id="1634" w:name="_Toc76506305"/>
      <w:r w:rsidRPr="00B20AE8">
        <w:rPr>
          <w:lang w:eastAsia="sv-SE"/>
        </w:rPr>
        <w:t>6.5.3.4.1</w:t>
      </w:r>
      <w:r w:rsidRPr="00B20AE8">
        <w:rPr>
          <w:lang w:eastAsia="sv-SE"/>
        </w:rPr>
        <w:tab/>
        <w:t>Initial conditions</w:t>
      </w:r>
      <w:bookmarkEnd w:id="1627"/>
      <w:bookmarkEnd w:id="1628"/>
      <w:bookmarkEnd w:id="1629"/>
      <w:bookmarkEnd w:id="1630"/>
      <w:bookmarkEnd w:id="1631"/>
      <w:bookmarkEnd w:id="1632"/>
      <w:bookmarkEnd w:id="1633"/>
      <w:bookmarkEnd w:id="1634"/>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1635" w:name="_Toc21123002"/>
      <w:bookmarkStart w:id="1636" w:name="_Toc45907195"/>
      <w:bookmarkStart w:id="1637" w:name="_Toc53181299"/>
      <w:bookmarkStart w:id="1638" w:name="_Toc61117115"/>
      <w:bookmarkStart w:id="1639" w:name="_Toc67080967"/>
      <w:bookmarkStart w:id="1640" w:name="_Toc68770319"/>
      <w:bookmarkStart w:id="1641" w:name="_Toc74755382"/>
      <w:bookmarkStart w:id="1642" w:name="_Toc76506306"/>
      <w:r w:rsidRPr="00B20AE8">
        <w:rPr>
          <w:lang w:eastAsia="sv-SE"/>
        </w:rPr>
        <w:t>6.5.3.4.2</w:t>
      </w:r>
      <w:r w:rsidRPr="00B20AE8">
        <w:rPr>
          <w:lang w:eastAsia="sv-SE"/>
        </w:rPr>
        <w:tab/>
        <w:t>Procedure</w:t>
      </w:r>
      <w:bookmarkEnd w:id="1635"/>
      <w:bookmarkEnd w:id="1636"/>
      <w:bookmarkEnd w:id="1637"/>
      <w:bookmarkEnd w:id="1638"/>
      <w:bookmarkEnd w:id="1639"/>
      <w:bookmarkEnd w:id="1640"/>
      <w:bookmarkEnd w:id="1641"/>
      <w:bookmarkEnd w:id="1642"/>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1643" w:name="_Toc21123003"/>
      <w:bookmarkStart w:id="1644" w:name="_Toc45907196"/>
      <w:bookmarkStart w:id="1645" w:name="_Toc53181300"/>
      <w:bookmarkStart w:id="1646" w:name="_Toc61117116"/>
      <w:bookmarkStart w:id="1647" w:name="_Toc67080968"/>
      <w:bookmarkStart w:id="1648" w:name="_Toc68770320"/>
      <w:bookmarkStart w:id="1649" w:name="_Toc74755383"/>
      <w:bookmarkStart w:id="1650" w:name="_Toc76506307"/>
      <w:r w:rsidRPr="00B20AE8">
        <w:rPr>
          <w:lang w:eastAsia="sv-SE"/>
        </w:rPr>
        <w:t>6.</w:t>
      </w:r>
      <w:r w:rsidRPr="00B20AE8">
        <w:rPr>
          <w:lang w:eastAsia="zh-CN"/>
        </w:rPr>
        <w:t>5.3.</w:t>
      </w:r>
      <w:r w:rsidRPr="00B20AE8">
        <w:rPr>
          <w:lang w:eastAsia="sv-SE"/>
        </w:rPr>
        <w:t>5</w:t>
      </w:r>
      <w:r w:rsidRPr="00B20AE8">
        <w:rPr>
          <w:lang w:eastAsia="sv-SE"/>
        </w:rPr>
        <w:tab/>
        <w:t>Test Requirement</w:t>
      </w:r>
      <w:bookmarkEnd w:id="1643"/>
      <w:bookmarkEnd w:id="1644"/>
      <w:bookmarkEnd w:id="1645"/>
      <w:bookmarkEnd w:id="1646"/>
      <w:bookmarkEnd w:id="1647"/>
      <w:bookmarkEnd w:id="1648"/>
      <w:bookmarkEnd w:id="1649"/>
      <w:bookmarkEnd w:id="1650"/>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1651" w:name="_Toc21123004"/>
      <w:bookmarkStart w:id="1652" w:name="_Toc45907197"/>
      <w:bookmarkStart w:id="1653" w:name="_Toc53181301"/>
      <w:bookmarkStart w:id="1654" w:name="_Toc61117117"/>
      <w:bookmarkStart w:id="1655" w:name="_Toc67080969"/>
      <w:bookmarkStart w:id="1656" w:name="_Toc68770321"/>
      <w:bookmarkStart w:id="1657" w:name="_Toc74755384"/>
      <w:bookmarkStart w:id="1658" w:name="_Toc76506308"/>
      <w:r w:rsidRPr="00B20AE8">
        <w:t>6.6</w:t>
      </w:r>
      <w:r w:rsidRPr="00B20AE8">
        <w:tab/>
        <w:t>OTA Transmitted signal quality</w:t>
      </w:r>
      <w:bookmarkEnd w:id="1651"/>
      <w:bookmarkEnd w:id="1652"/>
      <w:bookmarkEnd w:id="1653"/>
      <w:bookmarkEnd w:id="1654"/>
      <w:bookmarkEnd w:id="1655"/>
      <w:bookmarkEnd w:id="1656"/>
      <w:bookmarkEnd w:id="1657"/>
      <w:bookmarkEnd w:id="1658"/>
    </w:p>
    <w:p w14:paraId="6D1ECEE2" w14:textId="77777777" w:rsidR="00C33A48" w:rsidRPr="00B20AE8" w:rsidRDefault="00C33A48" w:rsidP="00C33A48">
      <w:pPr>
        <w:pStyle w:val="Heading3"/>
      </w:pPr>
      <w:bookmarkStart w:id="1659" w:name="_Toc21123005"/>
      <w:bookmarkStart w:id="1660" w:name="_Toc45907198"/>
      <w:bookmarkStart w:id="1661" w:name="_Toc53181302"/>
      <w:bookmarkStart w:id="1662" w:name="_Toc61117118"/>
      <w:bookmarkStart w:id="1663" w:name="_Toc67080970"/>
      <w:bookmarkStart w:id="1664" w:name="_Toc68770322"/>
      <w:bookmarkStart w:id="1665" w:name="_Toc74755385"/>
      <w:bookmarkStart w:id="1666" w:name="_Toc76506309"/>
      <w:r w:rsidRPr="00B20AE8">
        <w:t>6.6.1</w:t>
      </w:r>
      <w:r w:rsidRPr="00B20AE8">
        <w:tab/>
        <w:t>General</w:t>
      </w:r>
      <w:bookmarkEnd w:id="1659"/>
      <w:bookmarkEnd w:id="1660"/>
      <w:bookmarkEnd w:id="1661"/>
      <w:bookmarkEnd w:id="1662"/>
      <w:bookmarkEnd w:id="1663"/>
      <w:bookmarkEnd w:id="1664"/>
      <w:bookmarkEnd w:id="1665"/>
      <w:bookmarkEnd w:id="1666"/>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1667" w:name="_Toc21123006"/>
      <w:bookmarkStart w:id="1668" w:name="_Toc45907199"/>
      <w:bookmarkStart w:id="1669" w:name="_Toc53181303"/>
      <w:bookmarkStart w:id="1670" w:name="_Toc61117119"/>
      <w:bookmarkStart w:id="1671" w:name="_Toc67080971"/>
      <w:bookmarkStart w:id="1672" w:name="_Toc68770323"/>
      <w:bookmarkStart w:id="1673" w:name="_Toc74755386"/>
      <w:bookmarkStart w:id="1674" w:name="_Toc76506310"/>
      <w:r w:rsidRPr="00B20AE8">
        <w:t>6.6.2</w:t>
      </w:r>
      <w:r w:rsidRPr="00B20AE8">
        <w:tab/>
        <w:t>OTA Frequency Error</w:t>
      </w:r>
      <w:bookmarkEnd w:id="1667"/>
      <w:bookmarkEnd w:id="1668"/>
      <w:bookmarkEnd w:id="1669"/>
      <w:bookmarkEnd w:id="1670"/>
      <w:bookmarkEnd w:id="1671"/>
      <w:bookmarkEnd w:id="1672"/>
      <w:bookmarkEnd w:id="1673"/>
      <w:bookmarkEnd w:id="1674"/>
    </w:p>
    <w:p w14:paraId="7155B187" w14:textId="77777777" w:rsidR="00C33A48" w:rsidRPr="00B20AE8" w:rsidRDefault="00C33A48" w:rsidP="00C33A48">
      <w:pPr>
        <w:pStyle w:val="Heading4"/>
        <w:rPr>
          <w:lang w:eastAsia="sv-SE"/>
        </w:rPr>
      </w:pPr>
      <w:bookmarkStart w:id="1675" w:name="_Toc21123007"/>
      <w:bookmarkStart w:id="1676" w:name="_Toc45907200"/>
      <w:bookmarkStart w:id="1677" w:name="_Toc53181304"/>
      <w:bookmarkStart w:id="1678" w:name="_Toc61117120"/>
      <w:bookmarkStart w:id="1679" w:name="_Toc67080972"/>
      <w:bookmarkStart w:id="1680" w:name="_Toc68770324"/>
      <w:bookmarkStart w:id="1681" w:name="_Toc74755387"/>
      <w:bookmarkStart w:id="1682" w:name="_Toc76506311"/>
      <w:r w:rsidRPr="00B20AE8">
        <w:rPr>
          <w:lang w:eastAsia="sv-SE"/>
        </w:rPr>
        <w:t>6.6.2.1</w:t>
      </w:r>
      <w:r w:rsidRPr="00B20AE8">
        <w:rPr>
          <w:lang w:eastAsia="sv-SE"/>
        </w:rPr>
        <w:tab/>
        <w:t>Definition and applicability</w:t>
      </w:r>
      <w:bookmarkEnd w:id="1675"/>
      <w:bookmarkEnd w:id="1676"/>
      <w:bookmarkEnd w:id="1677"/>
      <w:bookmarkEnd w:id="1678"/>
      <w:bookmarkEnd w:id="1679"/>
      <w:bookmarkEnd w:id="1680"/>
      <w:bookmarkEnd w:id="1681"/>
      <w:bookmarkEnd w:id="1682"/>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1683" w:name="_Toc21123008"/>
      <w:bookmarkStart w:id="1684" w:name="_Toc45907201"/>
      <w:bookmarkStart w:id="1685" w:name="_Toc53181305"/>
      <w:bookmarkStart w:id="1686" w:name="_Toc61117121"/>
      <w:bookmarkStart w:id="1687" w:name="_Toc67080973"/>
      <w:bookmarkStart w:id="1688" w:name="_Toc68770325"/>
      <w:bookmarkStart w:id="1689" w:name="_Toc74755388"/>
      <w:bookmarkStart w:id="1690" w:name="_Toc76506312"/>
      <w:r w:rsidRPr="00B20AE8">
        <w:rPr>
          <w:lang w:eastAsia="sv-SE"/>
        </w:rPr>
        <w:t>6.6.2.2</w:t>
      </w:r>
      <w:r w:rsidRPr="00B20AE8">
        <w:rPr>
          <w:lang w:eastAsia="sv-SE"/>
        </w:rPr>
        <w:tab/>
        <w:t>Minimum Requirement</w:t>
      </w:r>
      <w:bookmarkEnd w:id="1683"/>
      <w:bookmarkEnd w:id="1684"/>
      <w:bookmarkEnd w:id="1685"/>
      <w:bookmarkEnd w:id="1686"/>
      <w:bookmarkEnd w:id="1687"/>
      <w:bookmarkEnd w:id="1688"/>
      <w:bookmarkEnd w:id="1689"/>
      <w:bookmarkEnd w:id="1690"/>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1691" w:name="_Toc21123009"/>
      <w:bookmarkStart w:id="1692" w:name="_Toc45907202"/>
      <w:bookmarkStart w:id="1693" w:name="_Toc53181306"/>
      <w:bookmarkStart w:id="1694" w:name="_Toc61117122"/>
      <w:bookmarkStart w:id="1695" w:name="_Toc67080974"/>
      <w:bookmarkStart w:id="1696" w:name="_Toc68770326"/>
      <w:bookmarkStart w:id="1697" w:name="_Toc74755389"/>
      <w:bookmarkStart w:id="1698" w:name="_Toc76506313"/>
      <w:r w:rsidRPr="00B20AE8">
        <w:rPr>
          <w:lang w:eastAsia="sv-SE"/>
        </w:rPr>
        <w:t>6.6.2.3</w:t>
      </w:r>
      <w:r w:rsidRPr="00B20AE8">
        <w:rPr>
          <w:lang w:eastAsia="sv-SE"/>
        </w:rPr>
        <w:tab/>
        <w:t>Test purpose</w:t>
      </w:r>
      <w:bookmarkEnd w:id="1691"/>
      <w:bookmarkEnd w:id="1692"/>
      <w:bookmarkEnd w:id="1693"/>
      <w:bookmarkEnd w:id="1694"/>
      <w:bookmarkEnd w:id="1695"/>
      <w:bookmarkEnd w:id="1696"/>
      <w:bookmarkEnd w:id="1697"/>
      <w:bookmarkEnd w:id="1698"/>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1699" w:name="_Toc21123010"/>
      <w:bookmarkStart w:id="1700" w:name="_Toc45907203"/>
      <w:bookmarkStart w:id="1701" w:name="_Toc53181307"/>
      <w:bookmarkStart w:id="1702" w:name="_Toc61117123"/>
      <w:bookmarkStart w:id="1703" w:name="_Toc67080975"/>
      <w:bookmarkStart w:id="1704" w:name="_Toc68770327"/>
      <w:bookmarkStart w:id="1705" w:name="_Toc74755390"/>
      <w:bookmarkStart w:id="1706" w:name="_Toc76506314"/>
      <w:r w:rsidRPr="00B20AE8">
        <w:rPr>
          <w:lang w:eastAsia="sv-SE"/>
        </w:rPr>
        <w:t>6.</w:t>
      </w:r>
      <w:r w:rsidRPr="00B20AE8">
        <w:rPr>
          <w:lang w:eastAsia="zh-CN"/>
        </w:rPr>
        <w:t>6.2.</w:t>
      </w:r>
      <w:r w:rsidRPr="00B20AE8">
        <w:rPr>
          <w:lang w:eastAsia="sv-SE"/>
        </w:rPr>
        <w:t>4</w:t>
      </w:r>
      <w:r w:rsidRPr="00B20AE8">
        <w:rPr>
          <w:lang w:eastAsia="sv-SE"/>
        </w:rPr>
        <w:tab/>
        <w:t>Method of test</w:t>
      </w:r>
      <w:bookmarkEnd w:id="1699"/>
      <w:bookmarkEnd w:id="1700"/>
      <w:bookmarkEnd w:id="1701"/>
      <w:bookmarkEnd w:id="1702"/>
      <w:bookmarkEnd w:id="1703"/>
      <w:bookmarkEnd w:id="1704"/>
      <w:bookmarkEnd w:id="1705"/>
      <w:bookmarkEnd w:id="1706"/>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1707" w:name="_Toc21123011"/>
      <w:bookmarkStart w:id="1708" w:name="_Toc45907204"/>
      <w:bookmarkStart w:id="1709" w:name="_Toc53181308"/>
      <w:bookmarkStart w:id="1710" w:name="_Toc61117124"/>
      <w:bookmarkStart w:id="1711" w:name="_Toc67080976"/>
      <w:bookmarkStart w:id="1712" w:name="_Toc68770328"/>
      <w:bookmarkStart w:id="1713" w:name="_Toc74755391"/>
      <w:bookmarkStart w:id="1714" w:name="_Toc76506315"/>
      <w:r w:rsidRPr="00B20AE8">
        <w:rPr>
          <w:lang w:eastAsia="sv-SE"/>
        </w:rPr>
        <w:t>6.</w:t>
      </w:r>
      <w:r w:rsidRPr="00B20AE8">
        <w:rPr>
          <w:lang w:eastAsia="zh-CN"/>
        </w:rPr>
        <w:t>6.2.</w:t>
      </w:r>
      <w:r w:rsidRPr="00B20AE8">
        <w:rPr>
          <w:lang w:eastAsia="sv-SE"/>
        </w:rPr>
        <w:t>5</w:t>
      </w:r>
      <w:r w:rsidRPr="00B20AE8">
        <w:rPr>
          <w:lang w:eastAsia="sv-SE"/>
        </w:rPr>
        <w:tab/>
        <w:t>Test Requirement</w:t>
      </w:r>
      <w:bookmarkEnd w:id="1707"/>
      <w:bookmarkEnd w:id="1708"/>
      <w:bookmarkEnd w:id="1709"/>
      <w:bookmarkEnd w:id="1710"/>
      <w:bookmarkEnd w:id="1711"/>
      <w:bookmarkEnd w:id="1712"/>
      <w:bookmarkEnd w:id="1713"/>
      <w:bookmarkEnd w:id="1714"/>
    </w:p>
    <w:p w14:paraId="74917E8B" w14:textId="77777777" w:rsidR="00C33A48" w:rsidRPr="00B20AE8" w:rsidRDefault="00C33A48" w:rsidP="00C33A48">
      <w:pPr>
        <w:pStyle w:val="Heading5"/>
      </w:pPr>
      <w:bookmarkStart w:id="1715" w:name="_Toc21123012"/>
      <w:bookmarkStart w:id="1716" w:name="_Toc45907205"/>
      <w:bookmarkStart w:id="1717" w:name="_Toc53181309"/>
      <w:bookmarkStart w:id="1718" w:name="_Toc61117125"/>
      <w:bookmarkStart w:id="1719" w:name="_Toc67080977"/>
      <w:bookmarkStart w:id="1720" w:name="_Toc68770329"/>
      <w:bookmarkStart w:id="1721" w:name="_Toc74755392"/>
      <w:bookmarkStart w:id="1722" w:name="_Toc76506316"/>
      <w:r w:rsidRPr="00B20AE8">
        <w:t>6.6.2.5.1</w:t>
      </w:r>
      <w:r w:rsidRPr="00B20AE8">
        <w:tab/>
        <w:t>UTRA FDD test requirement</w:t>
      </w:r>
      <w:bookmarkEnd w:id="1715"/>
      <w:bookmarkEnd w:id="1716"/>
      <w:bookmarkEnd w:id="1717"/>
      <w:bookmarkEnd w:id="1718"/>
      <w:bookmarkEnd w:id="1719"/>
      <w:bookmarkEnd w:id="1720"/>
      <w:bookmarkEnd w:id="1721"/>
      <w:bookmarkEnd w:id="1722"/>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1723" w:name="_Toc21123013"/>
      <w:bookmarkStart w:id="1724" w:name="_Toc45907206"/>
      <w:bookmarkStart w:id="1725" w:name="_Toc53181310"/>
      <w:bookmarkStart w:id="1726" w:name="_Toc61117126"/>
      <w:bookmarkStart w:id="1727" w:name="_Toc67080978"/>
      <w:bookmarkStart w:id="1728" w:name="_Toc68770330"/>
      <w:bookmarkStart w:id="1729" w:name="_Toc74755393"/>
      <w:bookmarkStart w:id="1730" w:name="_Toc76506317"/>
      <w:r w:rsidRPr="00B20AE8">
        <w:t>6.6.2.5.2</w:t>
      </w:r>
      <w:r w:rsidRPr="00B20AE8">
        <w:tab/>
        <w:t xml:space="preserve">E-UTRA </w:t>
      </w:r>
      <w:r w:rsidR="006D2006" w:rsidRPr="00B20AE8">
        <w:t xml:space="preserve">and NR </w:t>
      </w:r>
      <w:r w:rsidRPr="00B20AE8">
        <w:t>test requirement</w:t>
      </w:r>
      <w:bookmarkEnd w:id="1723"/>
      <w:bookmarkEnd w:id="1724"/>
      <w:bookmarkEnd w:id="1725"/>
      <w:bookmarkEnd w:id="1726"/>
      <w:bookmarkEnd w:id="1727"/>
      <w:bookmarkEnd w:id="1728"/>
      <w:bookmarkEnd w:id="1729"/>
      <w:bookmarkEnd w:id="1730"/>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1731" w:name="_Toc21123014"/>
      <w:bookmarkStart w:id="1732" w:name="_Toc45907207"/>
      <w:bookmarkStart w:id="1733" w:name="_Toc53181311"/>
      <w:bookmarkStart w:id="1734" w:name="_Toc61117127"/>
      <w:bookmarkStart w:id="1735" w:name="_Toc67080979"/>
      <w:bookmarkStart w:id="1736" w:name="_Toc68770331"/>
      <w:bookmarkStart w:id="1737" w:name="_Toc74755394"/>
      <w:bookmarkStart w:id="1738" w:name="_Toc76506318"/>
      <w:r w:rsidRPr="00B20AE8">
        <w:t>6.6.3</w:t>
      </w:r>
      <w:r w:rsidRPr="00B20AE8">
        <w:tab/>
        <w:t>OTA Time alignment error</w:t>
      </w:r>
      <w:bookmarkEnd w:id="1731"/>
      <w:bookmarkEnd w:id="1732"/>
      <w:bookmarkEnd w:id="1733"/>
      <w:bookmarkEnd w:id="1734"/>
      <w:bookmarkEnd w:id="1735"/>
      <w:bookmarkEnd w:id="1736"/>
      <w:bookmarkEnd w:id="1737"/>
      <w:bookmarkEnd w:id="1738"/>
    </w:p>
    <w:p w14:paraId="24396DDD" w14:textId="77777777" w:rsidR="00C33A48" w:rsidRPr="00B20AE8" w:rsidRDefault="00C33A48" w:rsidP="00C33A48">
      <w:pPr>
        <w:pStyle w:val="Heading4"/>
        <w:rPr>
          <w:lang w:eastAsia="sv-SE"/>
        </w:rPr>
      </w:pPr>
      <w:bookmarkStart w:id="1739" w:name="_Toc21123015"/>
      <w:bookmarkStart w:id="1740" w:name="_Toc45907208"/>
      <w:bookmarkStart w:id="1741" w:name="_Toc53181312"/>
      <w:bookmarkStart w:id="1742" w:name="_Toc61117128"/>
      <w:bookmarkStart w:id="1743" w:name="_Toc67080980"/>
      <w:bookmarkStart w:id="1744" w:name="_Toc68770332"/>
      <w:bookmarkStart w:id="1745" w:name="_Toc74755395"/>
      <w:bookmarkStart w:id="1746" w:name="_Toc76506319"/>
      <w:r w:rsidRPr="00B20AE8">
        <w:rPr>
          <w:lang w:eastAsia="sv-SE"/>
        </w:rPr>
        <w:t>6.6.3.1</w:t>
      </w:r>
      <w:r w:rsidRPr="00B20AE8">
        <w:rPr>
          <w:lang w:eastAsia="sv-SE"/>
        </w:rPr>
        <w:tab/>
        <w:t>Definition and applicability</w:t>
      </w:r>
      <w:bookmarkEnd w:id="1739"/>
      <w:bookmarkEnd w:id="1740"/>
      <w:bookmarkEnd w:id="1741"/>
      <w:bookmarkEnd w:id="1742"/>
      <w:bookmarkEnd w:id="1743"/>
      <w:bookmarkEnd w:id="1744"/>
      <w:bookmarkEnd w:id="1745"/>
      <w:bookmarkEnd w:id="1746"/>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1747" w:name="_Toc21123016"/>
      <w:bookmarkStart w:id="1748" w:name="_Toc45907209"/>
      <w:bookmarkStart w:id="1749" w:name="_Toc53181313"/>
      <w:bookmarkStart w:id="1750" w:name="_Toc61117129"/>
      <w:bookmarkStart w:id="1751" w:name="_Toc67080981"/>
      <w:bookmarkStart w:id="1752" w:name="_Toc68770333"/>
      <w:bookmarkStart w:id="1753" w:name="_Toc74755396"/>
      <w:bookmarkStart w:id="1754" w:name="_Toc76506320"/>
      <w:r w:rsidRPr="00B20AE8">
        <w:rPr>
          <w:lang w:eastAsia="sv-SE"/>
        </w:rPr>
        <w:t>6.6.3.2</w:t>
      </w:r>
      <w:r w:rsidRPr="00B20AE8">
        <w:rPr>
          <w:lang w:eastAsia="sv-SE"/>
        </w:rPr>
        <w:tab/>
        <w:t>Minimum Requirement</w:t>
      </w:r>
      <w:bookmarkEnd w:id="1747"/>
      <w:bookmarkEnd w:id="1748"/>
      <w:bookmarkEnd w:id="1749"/>
      <w:bookmarkEnd w:id="1750"/>
      <w:bookmarkEnd w:id="1751"/>
      <w:bookmarkEnd w:id="1752"/>
      <w:bookmarkEnd w:id="1753"/>
      <w:bookmarkEnd w:id="1754"/>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1755" w:name="_Toc21123017"/>
      <w:bookmarkStart w:id="1756" w:name="_Toc45907210"/>
      <w:bookmarkStart w:id="1757" w:name="_Toc53181314"/>
      <w:bookmarkStart w:id="1758" w:name="_Toc61117130"/>
      <w:bookmarkStart w:id="1759" w:name="_Toc67080982"/>
      <w:bookmarkStart w:id="1760" w:name="_Toc68770334"/>
      <w:bookmarkStart w:id="1761" w:name="_Toc74755397"/>
      <w:bookmarkStart w:id="1762" w:name="_Toc76506321"/>
      <w:r w:rsidRPr="00B20AE8">
        <w:rPr>
          <w:lang w:eastAsia="sv-SE"/>
        </w:rPr>
        <w:t>6.6.3.3</w:t>
      </w:r>
      <w:r w:rsidRPr="00B20AE8">
        <w:rPr>
          <w:lang w:eastAsia="sv-SE"/>
        </w:rPr>
        <w:tab/>
        <w:t>Test purpose</w:t>
      </w:r>
      <w:bookmarkEnd w:id="1755"/>
      <w:bookmarkEnd w:id="1756"/>
      <w:bookmarkEnd w:id="1757"/>
      <w:bookmarkEnd w:id="1758"/>
      <w:bookmarkEnd w:id="1759"/>
      <w:bookmarkEnd w:id="1760"/>
      <w:bookmarkEnd w:id="1761"/>
      <w:bookmarkEnd w:id="1762"/>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1763" w:name="_Toc21123018"/>
      <w:bookmarkStart w:id="1764" w:name="_Toc45907211"/>
      <w:bookmarkStart w:id="1765" w:name="_Toc53181315"/>
      <w:bookmarkStart w:id="1766" w:name="_Toc61117131"/>
      <w:bookmarkStart w:id="1767" w:name="_Toc67080983"/>
      <w:bookmarkStart w:id="1768" w:name="_Toc68770335"/>
      <w:bookmarkStart w:id="1769" w:name="_Toc74755398"/>
      <w:bookmarkStart w:id="1770" w:name="_Toc76506322"/>
      <w:r w:rsidRPr="00B20AE8">
        <w:rPr>
          <w:lang w:eastAsia="sv-SE"/>
        </w:rPr>
        <w:t>6.</w:t>
      </w:r>
      <w:r w:rsidRPr="00B20AE8">
        <w:rPr>
          <w:lang w:eastAsia="zh-CN"/>
        </w:rPr>
        <w:t>6.3.</w:t>
      </w:r>
      <w:r w:rsidRPr="00B20AE8">
        <w:rPr>
          <w:lang w:eastAsia="sv-SE"/>
        </w:rPr>
        <w:t>4</w:t>
      </w:r>
      <w:r w:rsidRPr="00B20AE8">
        <w:rPr>
          <w:lang w:eastAsia="sv-SE"/>
        </w:rPr>
        <w:tab/>
        <w:t>Method of test</w:t>
      </w:r>
      <w:bookmarkEnd w:id="1763"/>
      <w:bookmarkEnd w:id="1764"/>
      <w:bookmarkEnd w:id="1765"/>
      <w:bookmarkEnd w:id="1766"/>
      <w:bookmarkEnd w:id="1767"/>
      <w:bookmarkEnd w:id="1768"/>
      <w:bookmarkEnd w:id="1769"/>
      <w:bookmarkEnd w:id="1770"/>
    </w:p>
    <w:p w14:paraId="11419595" w14:textId="77777777" w:rsidR="00C33A48" w:rsidRPr="00B20AE8" w:rsidRDefault="00C33A48" w:rsidP="00C33A48">
      <w:pPr>
        <w:pStyle w:val="Heading5"/>
        <w:rPr>
          <w:lang w:eastAsia="sv-SE"/>
        </w:rPr>
      </w:pPr>
      <w:bookmarkStart w:id="1771" w:name="_Toc21123019"/>
      <w:bookmarkStart w:id="1772" w:name="_Toc45907212"/>
      <w:bookmarkStart w:id="1773" w:name="_Toc53181316"/>
      <w:bookmarkStart w:id="1774" w:name="_Toc61117132"/>
      <w:bookmarkStart w:id="1775" w:name="_Toc67080984"/>
      <w:bookmarkStart w:id="1776" w:name="_Toc68770336"/>
      <w:bookmarkStart w:id="1777" w:name="_Toc74755399"/>
      <w:bookmarkStart w:id="1778" w:name="_Toc76506323"/>
      <w:r w:rsidRPr="00B20AE8">
        <w:rPr>
          <w:lang w:eastAsia="sv-SE"/>
        </w:rPr>
        <w:t>6.6.3.4.1</w:t>
      </w:r>
      <w:r w:rsidRPr="00B20AE8">
        <w:rPr>
          <w:lang w:eastAsia="sv-SE"/>
        </w:rPr>
        <w:tab/>
        <w:t>Initial conditions</w:t>
      </w:r>
      <w:bookmarkEnd w:id="1771"/>
      <w:bookmarkEnd w:id="1772"/>
      <w:bookmarkEnd w:id="1773"/>
      <w:bookmarkEnd w:id="1774"/>
      <w:bookmarkEnd w:id="1775"/>
      <w:bookmarkEnd w:id="1776"/>
      <w:bookmarkEnd w:id="1777"/>
      <w:bookmarkEnd w:id="1778"/>
    </w:p>
    <w:p w14:paraId="1C141FB1" w14:textId="77777777" w:rsidR="00C33A48" w:rsidRPr="00B20AE8" w:rsidRDefault="00C33A48" w:rsidP="00F437E4">
      <w:pPr>
        <w:pStyle w:val="H6"/>
      </w:pPr>
      <w:bookmarkStart w:id="1779" w:name="_Toc21123020"/>
      <w:bookmarkStart w:id="1780" w:name="_Toc45907213"/>
      <w:bookmarkStart w:id="1781" w:name="_Toc53181317"/>
      <w:r w:rsidRPr="00B20AE8">
        <w:t>6.6.3.4.1.1</w:t>
      </w:r>
      <w:r w:rsidRPr="00B20AE8">
        <w:tab/>
        <w:t>General test conditions</w:t>
      </w:r>
      <w:bookmarkEnd w:id="1779"/>
      <w:bookmarkEnd w:id="1780"/>
      <w:bookmarkEnd w:id="1781"/>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1782" w:name="_Toc21123021"/>
      <w:bookmarkStart w:id="1783" w:name="_Toc45907214"/>
      <w:bookmarkStart w:id="1784" w:name="_Toc53181318"/>
      <w:r w:rsidRPr="00B20AE8">
        <w:t>6.6.3.4.1.2</w:t>
      </w:r>
      <w:r w:rsidRPr="00B20AE8">
        <w:tab/>
        <w:t>UTRA FDD</w:t>
      </w:r>
      <w:bookmarkEnd w:id="1782"/>
      <w:bookmarkEnd w:id="1783"/>
      <w:bookmarkEnd w:id="1784"/>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1785" w:name="_Toc21123022"/>
      <w:bookmarkStart w:id="1786" w:name="_Toc45907215"/>
      <w:bookmarkStart w:id="1787" w:name="_Toc53181319"/>
      <w:r w:rsidRPr="00B20AE8">
        <w:t>6.6.3.4.1.3</w:t>
      </w:r>
      <w:r w:rsidRPr="00B20AE8">
        <w:tab/>
        <w:t>E-UTRA</w:t>
      </w:r>
      <w:r w:rsidR="006D2006" w:rsidRPr="00B20AE8">
        <w:t xml:space="preserve"> and NR</w:t>
      </w:r>
      <w:bookmarkEnd w:id="1785"/>
      <w:bookmarkEnd w:id="1786"/>
      <w:bookmarkEnd w:id="1787"/>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1788" w:name="_Toc21123023"/>
      <w:bookmarkStart w:id="1789" w:name="_Toc45907216"/>
      <w:bookmarkStart w:id="1790" w:name="_Toc53181320"/>
      <w:bookmarkStart w:id="1791" w:name="_Toc61117133"/>
      <w:bookmarkStart w:id="1792" w:name="_Toc67080985"/>
      <w:bookmarkStart w:id="1793" w:name="_Toc68770337"/>
      <w:bookmarkStart w:id="1794" w:name="_Toc74755400"/>
      <w:bookmarkStart w:id="1795" w:name="_Toc76506324"/>
      <w:r w:rsidRPr="00B20AE8">
        <w:rPr>
          <w:lang w:eastAsia="sv-SE"/>
        </w:rPr>
        <w:t>6.6.3.4.2</w:t>
      </w:r>
      <w:r w:rsidRPr="00B20AE8">
        <w:rPr>
          <w:lang w:eastAsia="sv-SE"/>
        </w:rPr>
        <w:tab/>
        <w:t>Procedure</w:t>
      </w:r>
      <w:bookmarkEnd w:id="1788"/>
      <w:bookmarkEnd w:id="1789"/>
      <w:bookmarkEnd w:id="1790"/>
      <w:bookmarkEnd w:id="1791"/>
      <w:bookmarkEnd w:id="1792"/>
      <w:bookmarkEnd w:id="1793"/>
      <w:bookmarkEnd w:id="1794"/>
      <w:bookmarkEnd w:id="1795"/>
    </w:p>
    <w:p w14:paraId="1F3D2E1D" w14:textId="77777777" w:rsidR="00C33A48" w:rsidRPr="00B20AE8" w:rsidRDefault="00C33A48" w:rsidP="00F437E4">
      <w:pPr>
        <w:pStyle w:val="H6"/>
      </w:pPr>
      <w:bookmarkStart w:id="1796" w:name="_Toc21123024"/>
      <w:bookmarkStart w:id="1797" w:name="_Toc45907217"/>
      <w:bookmarkStart w:id="1798" w:name="_Toc53181321"/>
      <w:r w:rsidRPr="00B20AE8">
        <w:t>6.6.3.4.2.1</w:t>
      </w:r>
      <w:r w:rsidRPr="00B20AE8">
        <w:tab/>
        <w:t>General Procedure</w:t>
      </w:r>
      <w:bookmarkEnd w:id="1796"/>
      <w:bookmarkEnd w:id="1797"/>
      <w:bookmarkEnd w:id="1798"/>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1799" w:name="_Toc21123025"/>
      <w:bookmarkStart w:id="1800" w:name="_Toc45907218"/>
      <w:bookmarkStart w:id="1801" w:name="_Toc53181322"/>
      <w:r w:rsidRPr="00B20AE8">
        <w:t>6.6.3.4.2.2</w:t>
      </w:r>
      <w:r w:rsidRPr="00B20AE8">
        <w:tab/>
        <w:t>UTRA FDD Procedure</w:t>
      </w:r>
      <w:bookmarkEnd w:id="1799"/>
      <w:bookmarkEnd w:id="1800"/>
      <w:bookmarkEnd w:id="1801"/>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1802" w:name="_Toc21123026"/>
      <w:bookmarkStart w:id="1803" w:name="_Toc45907219"/>
      <w:bookmarkStart w:id="1804" w:name="_Toc53181323"/>
      <w:r w:rsidRPr="00B20AE8">
        <w:t>6.6.3.4.2.3</w:t>
      </w:r>
      <w:r w:rsidRPr="00B20AE8">
        <w:tab/>
        <w:t xml:space="preserve">E-UTRA </w:t>
      </w:r>
      <w:r w:rsidR="006D2006" w:rsidRPr="00B20AE8">
        <w:t xml:space="preserve">and NR </w:t>
      </w:r>
      <w:r w:rsidRPr="00B20AE8">
        <w:t>Procedure</w:t>
      </w:r>
      <w:bookmarkEnd w:id="1802"/>
      <w:bookmarkEnd w:id="1803"/>
      <w:bookmarkEnd w:id="1804"/>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1805" w:name="_Toc21123027"/>
      <w:bookmarkStart w:id="1806" w:name="_Toc45907220"/>
      <w:bookmarkStart w:id="1807" w:name="_Toc53181324"/>
      <w:bookmarkStart w:id="1808" w:name="_Toc61117134"/>
      <w:bookmarkStart w:id="1809" w:name="_Toc67080986"/>
      <w:bookmarkStart w:id="1810" w:name="_Toc68770338"/>
      <w:bookmarkStart w:id="1811" w:name="_Toc74755401"/>
      <w:bookmarkStart w:id="1812" w:name="_Toc76506325"/>
      <w:r w:rsidRPr="00B20AE8">
        <w:rPr>
          <w:lang w:eastAsia="sv-SE"/>
        </w:rPr>
        <w:t>6.</w:t>
      </w:r>
      <w:r w:rsidRPr="00B20AE8">
        <w:rPr>
          <w:lang w:eastAsia="zh-CN"/>
        </w:rPr>
        <w:t>6.3.</w:t>
      </w:r>
      <w:r w:rsidRPr="00B20AE8">
        <w:rPr>
          <w:lang w:eastAsia="sv-SE"/>
        </w:rPr>
        <w:t>5</w:t>
      </w:r>
      <w:r w:rsidRPr="00B20AE8">
        <w:rPr>
          <w:lang w:eastAsia="sv-SE"/>
        </w:rPr>
        <w:tab/>
        <w:t>Test Requirement</w:t>
      </w:r>
      <w:bookmarkEnd w:id="1805"/>
      <w:bookmarkEnd w:id="1806"/>
      <w:bookmarkEnd w:id="1807"/>
      <w:bookmarkEnd w:id="1808"/>
      <w:bookmarkEnd w:id="1809"/>
      <w:bookmarkEnd w:id="1810"/>
      <w:bookmarkEnd w:id="1811"/>
      <w:bookmarkEnd w:id="1812"/>
    </w:p>
    <w:p w14:paraId="530C79C7" w14:textId="77777777" w:rsidR="00C33A48" w:rsidRPr="00B20AE8" w:rsidRDefault="00C33A48" w:rsidP="00C33A48">
      <w:pPr>
        <w:pStyle w:val="Heading5"/>
      </w:pPr>
      <w:bookmarkStart w:id="1813" w:name="_Toc21123028"/>
      <w:bookmarkStart w:id="1814" w:name="_Toc45907221"/>
      <w:bookmarkStart w:id="1815" w:name="_Toc53181325"/>
      <w:bookmarkStart w:id="1816" w:name="_Toc61117135"/>
      <w:bookmarkStart w:id="1817" w:name="_Toc67080987"/>
      <w:bookmarkStart w:id="1818" w:name="_Toc68770339"/>
      <w:bookmarkStart w:id="1819" w:name="_Toc74755402"/>
      <w:bookmarkStart w:id="1820" w:name="_Toc76506326"/>
      <w:r w:rsidRPr="00B20AE8">
        <w:t>6.6.3.5.1</w:t>
      </w:r>
      <w:r w:rsidRPr="00B20AE8">
        <w:tab/>
        <w:t>UTRA FDD test requirement</w:t>
      </w:r>
      <w:bookmarkEnd w:id="1813"/>
      <w:bookmarkEnd w:id="1814"/>
      <w:bookmarkEnd w:id="1815"/>
      <w:bookmarkEnd w:id="1816"/>
      <w:bookmarkEnd w:id="1817"/>
      <w:bookmarkEnd w:id="1818"/>
      <w:bookmarkEnd w:id="1819"/>
      <w:bookmarkEnd w:id="1820"/>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1821" w:name="_Toc21123029"/>
      <w:bookmarkStart w:id="1822" w:name="_Toc45907222"/>
      <w:bookmarkStart w:id="1823" w:name="_Toc53181326"/>
      <w:bookmarkStart w:id="1824" w:name="_Toc61117136"/>
      <w:bookmarkStart w:id="1825" w:name="_Toc67080988"/>
      <w:bookmarkStart w:id="1826" w:name="_Toc68770340"/>
      <w:bookmarkStart w:id="1827" w:name="_Toc74755403"/>
      <w:bookmarkStart w:id="1828" w:name="_Toc76506327"/>
      <w:r w:rsidRPr="00B20AE8">
        <w:t>6.6.3.5.2</w:t>
      </w:r>
      <w:r w:rsidRPr="00B20AE8">
        <w:tab/>
        <w:t>E-UTRA test requirement</w:t>
      </w:r>
      <w:bookmarkEnd w:id="1821"/>
      <w:bookmarkEnd w:id="1822"/>
      <w:bookmarkEnd w:id="1823"/>
      <w:bookmarkEnd w:id="1824"/>
      <w:bookmarkEnd w:id="1825"/>
      <w:bookmarkEnd w:id="1826"/>
      <w:bookmarkEnd w:id="1827"/>
      <w:bookmarkEnd w:id="1828"/>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1829" w:name="_Toc21123030"/>
      <w:bookmarkStart w:id="1830" w:name="_Toc45907223"/>
      <w:bookmarkStart w:id="1831" w:name="_Toc53181327"/>
      <w:bookmarkStart w:id="1832" w:name="_Toc61117137"/>
      <w:bookmarkStart w:id="1833" w:name="_Toc67080989"/>
      <w:bookmarkStart w:id="1834" w:name="_Toc68770341"/>
      <w:bookmarkStart w:id="1835" w:name="_Toc74755404"/>
      <w:bookmarkStart w:id="1836" w:name="_Toc76506328"/>
      <w:r w:rsidRPr="00B20AE8">
        <w:t>6.6.3.5.3</w:t>
      </w:r>
      <w:r w:rsidRPr="00B20AE8">
        <w:tab/>
        <w:t>NR test requirement</w:t>
      </w:r>
      <w:bookmarkEnd w:id="1829"/>
      <w:bookmarkEnd w:id="1830"/>
      <w:bookmarkEnd w:id="1831"/>
      <w:bookmarkEnd w:id="1832"/>
      <w:bookmarkEnd w:id="1833"/>
      <w:bookmarkEnd w:id="1834"/>
      <w:bookmarkEnd w:id="1835"/>
      <w:bookmarkEnd w:id="1836"/>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1837" w:name="_Toc21123031"/>
      <w:bookmarkStart w:id="1838" w:name="_Toc45907224"/>
      <w:bookmarkStart w:id="1839" w:name="_Toc53181328"/>
      <w:bookmarkStart w:id="1840" w:name="_Toc61117138"/>
      <w:bookmarkStart w:id="1841" w:name="_Toc67080990"/>
      <w:bookmarkStart w:id="1842" w:name="_Toc68770342"/>
      <w:bookmarkStart w:id="1843" w:name="_Toc74755405"/>
      <w:bookmarkStart w:id="1844" w:name="_Toc76506329"/>
      <w:r w:rsidRPr="00B20AE8">
        <w:t>6.6.4</w:t>
      </w:r>
      <w:r w:rsidRPr="00B20AE8">
        <w:tab/>
        <w:t xml:space="preserve">OTA </w:t>
      </w:r>
      <w:r w:rsidR="004F765E" w:rsidRPr="00B20AE8">
        <w:t xml:space="preserve">modulation </w:t>
      </w:r>
      <w:r w:rsidRPr="00B20AE8">
        <w:t>quality</w:t>
      </w:r>
      <w:bookmarkEnd w:id="1837"/>
      <w:bookmarkEnd w:id="1838"/>
      <w:bookmarkEnd w:id="1839"/>
      <w:bookmarkEnd w:id="1840"/>
      <w:bookmarkEnd w:id="1841"/>
      <w:bookmarkEnd w:id="1842"/>
      <w:bookmarkEnd w:id="1843"/>
      <w:bookmarkEnd w:id="1844"/>
    </w:p>
    <w:p w14:paraId="154A1162" w14:textId="77777777" w:rsidR="00C33A48" w:rsidRPr="00B20AE8" w:rsidRDefault="00C33A48" w:rsidP="00C33A48">
      <w:pPr>
        <w:pStyle w:val="Heading4"/>
        <w:rPr>
          <w:lang w:eastAsia="sv-SE"/>
        </w:rPr>
      </w:pPr>
      <w:bookmarkStart w:id="1845" w:name="_Toc21123032"/>
      <w:bookmarkStart w:id="1846" w:name="_Toc45907225"/>
      <w:bookmarkStart w:id="1847" w:name="_Toc53181329"/>
      <w:bookmarkStart w:id="1848" w:name="_Toc61117139"/>
      <w:bookmarkStart w:id="1849" w:name="_Toc67080991"/>
      <w:bookmarkStart w:id="1850" w:name="_Toc68770343"/>
      <w:bookmarkStart w:id="1851" w:name="_Toc74755406"/>
      <w:bookmarkStart w:id="1852" w:name="_Toc76506330"/>
      <w:r w:rsidRPr="00B20AE8">
        <w:rPr>
          <w:lang w:eastAsia="sv-SE"/>
        </w:rPr>
        <w:t>6.6.4.1</w:t>
      </w:r>
      <w:r w:rsidRPr="00B20AE8">
        <w:rPr>
          <w:lang w:eastAsia="sv-SE"/>
        </w:rPr>
        <w:tab/>
        <w:t>Definition and applicability</w:t>
      </w:r>
      <w:bookmarkEnd w:id="1845"/>
      <w:bookmarkEnd w:id="1846"/>
      <w:bookmarkEnd w:id="1847"/>
      <w:bookmarkEnd w:id="1848"/>
      <w:bookmarkEnd w:id="1849"/>
      <w:bookmarkEnd w:id="1850"/>
      <w:bookmarkEnd w:id="1851"/>
      <w:bookmarkEnd w:id="1852"/>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1853" w:name="_Toc21123033"/>
      <w:bookmarkStart w:id="1854" w:name="_Toc45907226"/>
      <w:bookmarkStart w:id="1855" w:name="_Toc53181330"/>
      <w:bookmarkStart w:id="1856" w:name="_Toc61117140"/>
      <w:bookmarkStart w:id="1857" w:name="_Toc67080992"/>
      <w:bookmarkStart w:id="1858" w:name="_Toc68770344"/>
      <w:bookmarkStart w:id="1859" w:name="_Toc74755407"/>
      <w:bookmarkStart w:id="1860" w:name="_Toc76506331"/>
      <w:r w:rsidRPr="00B20AE8">
        <w:rPr>
          <w:lang w:eastAsia="sv-SE"/>
        </w:rPr>
        <w:t>6.6.4.2</w:t>
      </w:r>
      <w:r w:rsidRPr="00B20AE8">
        <w:rPr>
          <w:lang w:eastAsia="sv-SE"/>
        </w:rPr>
        <w:tab/>
        <w:t>Minimum Requirement</w:t>
      </w:r>
      <w:bookmarkEnd w:id="1853"/>
      <w:bookmarkEnd w:id="1854"/>
      <w:bookmarkEnd w:id="1855"/>
      <w:bookmarkEnd w:id="1856"/>
      <w:bookmarkEnd w:id="1857"/>
      <w:bookmarkEnd w:id="1858"/>
      <w:bookmarkEnd w:id="1859"/>
      <w:bookmarkEnd w:id="1860"/>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1861" w:name="_Toc21123034"/>
      <w:bookmarkStart w:id="1862" w:name="_Toc45907227"/>
      <w:bookmarkStart w:id="1863" w:name="_Toc53181331"/>
      <w:bookmarkStart w:id="1864" w:name="_Toc61117141"/>
      <w:bookmarkStart w:id="1865" w:name="_Toc67080993"/>
      <w:bookmarkStart w:id="1866" w:name="_Toc68770345"/>
      <w:bookmarkStart w:id="1867" w:name="_Toc74755408"/>
      <w:bookmarkStart w:id="1868" w:name="_Toc76506332"/>
      <w:r w:rsidRPr="00B20AE8">
        <w:rPr>
          <w:lang w:eastAsia="sv-SE"/>
        </w:rPr>
        <w:t>6.6.4.3</w:t>
      </w:r>
      <w:r w:rsidRPr="00B20AE8">
        <w:rPr>
          <w:lang w:eastAsia="sv-SE"/>
        </w:rPr>
        <w:tab/>
        <w:t>Test purpose</w:t>
      </w:r>
      <w:bookmarkEnd w:id="1861"/>
      <w:bookmarkEnd w:id="1862"/>
      <w:bookmarkEnd w:id="1863"/>
      <w:bookmarkEnd w:id="1864"/>
      <w:bookmarkEnd w:id="1865"/>
      <w:bookmarkEnd w:id="1866"/>
      <w:bookmarkEnd w:id="1867"/>
      <w:bookmarkEnd w:id="1868"/>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1869" w:name="_Toc21123035"/>
      <w:bookmarkStart w:id="1870" w:name="_Toc45907228"/>
      <w:bookmarkStart w:id="1871" w:name="_Toc53181332"/>
      <w:bookmarkStart w:id="1872" w:name="_Toc61117142"/>
      <w:bookmarkStart w:id="1873" w:name="_Toc67080994"/>
      <w:bookmarkStart w:id="1874" w:name="_Toc68770346"/>
      <w:bookmarkStart w:id="1875" w:name="_Toc74755409"/>
      <w:bookmarkStart w:id="1876" w:name="_Toc76506333"/>
      <w:r w:rsidRPr="00B20AE8">
        <w:rPr>
          <w:lang w:eastAsia="sv-SE"/>
        </w:rPr>
        <w:t>6.</w:t>
      </w:r>
      <w:r w:rsidRPr="00B20AE8">
        <w:rPr>
          <w:lang w:eastAsia="zh-CN"/>
        </w:rPr>
        <w:t>6.4.</w:t>
      </w:r>
      <w:r w:rsidRPr="00B20AE8">
        <w:rPr>
          <w:lang w:eastAsia="sv-SE"/>
        </w:rPr>
        <w:t>4</w:t>
      </w:r>
      <w:r w:rsidRPr="00B20AE8">
        <w:rPr>
          <w:lang w:eastAsia="sv-SE"/>
        </w:rPr>
        <w:tab/>
        <w:t>Method of test</w:t>
      </w:r>
      <w:bookmarkEnd w:id="1869"/>
      <w:bookmarkEnd w:id="1870"/>
      <w:bookmarkEnd w:id="1871"/>
      <w:bookmarkEnd w:id="1872"/>
      <w:bookmarkEnd w:id="1873"/>
      <w:bookmarkEnd w:id="1874"/>
      <w:bookmarkEnd w:id="1875"/>
      <w:bookmarkEnd w:id="1876"/>
    </w:p>
    <w:p w14:paraId="55167619" w14:textId="77777777" w:rsidR="00C33A48" w:rsidRPr="00B20AE8" w:rsidRDefault="00C33A48" w:rsidP="00C33A48">
      <w:pPr>
        <w:pStyle w:val="Heading5"/>
      </w:pPr>
      <w:bookmarkStart w:id="1877" w:name="_Toc21123036"/>
      <w:bookmarkStart w:id="1878" w:name="_Toc45907229"/>
      <w:bookmarkStart w:id="1879" w:name="_Toc53181333"/>
      <w:bookmarkStart w:id="1880" w:name="_Toc61117143"/>
      <w:bookmarkStart w:id="1881" w:name="_Toc67080995"/>
      <w:bookmarkStart w:id="1882" w:name="_Toc68770347"/>
      <w:bookmarkStart w:id="1883" w:name="_Toc74755410"/>
      <w:bookmarkStart w:id="1884" w:name="_Toc76506334"/>
      <w:r w:rsidRPr="00B20AE8">
        <w:t>6.6.4.4.1</w:t>
      </w:r>
      <w:r w:rsidRPr="00B20AE8">
        <w:tab/>
        <w:t xml:space="preserve">UTRA </w:t>
      </w:r>
      <w:r w:rsidR="004F765E" w:rsidRPr="00B20AE8">
        <w:t xml:space="preserve">method </w:t>
      </w:r>
      <w:r w:rsidRPr="00B20AE8">
        <w:t>of test</w:t>
      </w:r>
      <w:bookmarkEnd w:id="1877"/>
      <w:bookmarkEnd w:id="1878"/>
      <w:bookmarkEnd w:id="1879"/>
      <w:bookmarkEnd w:id="1880"/>
      <w:bookmarkEnd w:id="1881"/>
      <w:bookmarkEnd w:id="1882"/>
      <w:bookmarkEnd w:id="1883"/>
      <w:bookmarkEnd w:id="1884"/>
    </w:p>
    <w:p w14:paraId="59BD7293" w14:textId="77777777" w:rsidR="00C33A48" w:rsidRPr="00B20AE8" w:rsidRDefault="00C33A48" w:rsidP="00F437E4">
      <w:pPr>
        <w:pStyle w:val="H6"/>
      </w:pPr>
      <w:bookmarkStart w:id="1885" w:name="_Toc21123037"/>
      <w:bookmarkStart w:id="1886" w:name="_Toc45907230"/>
      <w:bookmarkStart w:id="1887" w:name="_Toc53181334"/>
      <w:r w:rsidRPr="00B20AE8">
        <w:t>6.6.4.4.1.1</w:t>
      </w:r>
      <w:r w:rsidRPr="00B20AE8">
        <w:tab/>
        <w:t>Initial conditions</w:t>
      </w:r>
      <w:bookmarkEnd w:id="1885"/>
      <w:bookmarkEnd w:id="1886"/>
      <w:bookmarkEnd w:id="1887"/>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1888" w:name="_Toc21123038"/>
      <w:bookmarkStart w:id="1889" w:name="_Toc45907231"/>
      <w:bookmarkStart w:id="1890" w:name="_Toc53181335"/>
      <w:r w:rsidRPr="00B20AE8">
        <w:t>6.6.4.4.1.2</w:t>
      </w:r>
      <w:r w:rsidRPr="00B20AE8">
        <w:tab/>
        <w:t>Procedure</w:t>
      </w:r>
      <w:bookmarkEnd w:id="1888"/>
      <w:bookmarkEnd w:id="1889"/>
      <w:bookmarkEnd w:id="1890"/>
    </w:p>
    <w:p w14:paraId="593B9B36" w14:textId="77777777" w:rsidR="00C33A48" w:rsidRPr="00B20AE8" w:rsidRDefault="00C33A48" w:rsidP="00F437E4">
      <w:pPr>
        <w:pStyle w:val="H6"/>
      </w:pPr>
      <w:bookmarkStart w:id="1891" w:name="_Toc21123039"/>
      <w:bookmarkStart w:id="1892" w:name="_Toc45907232"/>
      <w:bookmarkStart w:id="1893" w:name="_Toc53181336"/>
      <w:r w:rsidRPr="00B20AE8">
        <w:t>6.6.4.4.1.2.1</w:t>
      </w:r>
      <w:r w:rsidRPr="00B20AE8">
        <w:tab/>
        <w:t>General procedure</w:t>
      </w:r>
      <w:bookmarkEnd w:id="1891"/>
      <w:bookmarkEnd w:id="1892"/>
      <w:bookmarkEnd w:id="1893"/>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1894" w:name="_Toc21123040"/>
      <w:bookmarkStart w:id="1895" w:name="_Toc45907233"/>
      <w:bookmarkStart w:id="1896" w:name="_Toc53181337"/>
      <w:r w:rsidRPr="00B20AE8">
        <w:t>6.6.4.4.1.2.3</w:t>
      </w:r>
      <w:r w:rsidRPr="00B20AE8">
        <w:tab/>
        <w:t>PCDE procedure</w:t>
      </w:r>
      <w:bookmarkEnd w:id="1894"/>
      <w:bookmarkEnd w:id="1895"/>
      <w:bookmarkEnd w:id="1896"/>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1897" w:name="_Toc21123041"/>
      <w:bookmarkStart w:id="1898" w:name="_Toc45907234"/>
      <w:bookmarkStart w:id="1899" w:name="_Toc53181338"/>
      <w:r w:rsidRPr="00B20AE8">
        <w:t>6.6.4.4.1.2.4</w:t>
      </w:r>
      <w:r w:rsidRPr="00B20AE8">
        <w:tab/>
        <w:t>RCDE procedure</w:t>
      </w:r>
      <w:bookmarkEnd w:id="1897"/>
      <w:bookmarkEnd w:id="1898"/>
      <w:bookmarkEnd w:id="1899"/>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1900" w:name="_Toc21123042"/>
      <w:bookmarkStart w:id="1901" w:name="_Toc45907235"/>
      <w:bookmarkStart w:id="1902" w:name="_Toc53181339"/>
      <w:bookmarkStart w:id="1903" w:name="_Toc61117144"/>
      <w:bookmarkStart w:id="1904" w:name="_Toc67080996"/>
      <w:bookmarkStart w:id="1905" w:name="_Toc68770348"/>
      <w:bookmarkStart w:id="1906" w:name="_Toc74755411"/>
      <w:bookmarkStart w:id="1907" w:name="_Toc76506335"/>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1900"/>
      <w:bookmarkEnd w:id="1901"/>
      <w:bookmarkEnd w:id="1902"/>
      <w:bookmarkEnd w:id="1903"/>
      <w:bookmarkEnd w:id="1904"/>
      <w:bookmarkEnd w:id="1905"/>
      <w:bookmarkEnd w:id="1906"/>
      <w:bookmarkEnd w:id="1907"/>
    </w:p>
    <w:p w14:paraId="5A3DF3F0" w14:textId="77777777" w:rsidR="00C33A48" w:rsidRPr="00B20AE8" w:rsidRDefault="00C33A48" w:rsidP="00F437E4">
      <w:pPr>
        <w:pStyle w:val="H6"/>
      </w:pPr>
      <w:bookmarkStart w:id="1908" w:name="_Toc21123043"/>
      <w:bookmarkStart w:id="1909" w:name="_Toc45907236"/>
      <w:bookmarkStart w:id="1910" w:name="_Toc53181340"/>
      <w:r w:rsidRPr="00B20AE8">
        <w:t>6.6.4.4.2.1</w:t>
      </w:r>
      <w:r w:rsidRPr="00B20AE8">
        <w:tab/>
        <w:t>Initial conditions</w:t>
      </w:r>
      <w:bookmarkEnd w:id="1908"/>
      <w:bookmarkEnd w:id="1909"/>
      <w:bookmarkEnd w:id="1910"/>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1911" w:name="_Toc21123044"/>
      <w:bookmarkStart w:id="1912" w:name="_Toc45907237"/>
      <w:bookmarkStart w:id="1913" w:name="_Toc53181341"/>
      <w:r w:rsidRPr="00B20AE8">
        <w:t>6.6.4.4.2.2</w:t>
      </w:r>
      <w:r w:rsidRPr="00B20AE8">
        <w:tab/>
        <w:t>Procedure</w:t>
      </w:r>
      <w:bookmarkEnd w:id="1911"/>
      <w:bookmarkEnd w:id="1912"/>
      <w:bookmarkEnd w:id="1913"/>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1914" w:name="_Toc21123045"/>
      <w:bookmarkStart w:id="1915" w:name="_Toc45907238"/>
      <w:bookmarkStart w:id="1916" w:name="_Toc53181342"/>
      <w:bookmarkStart w:id="1917" w:name="_Toc61117145"/>
      <w:bookmarkStart w:id="1918" w:name="_Toc67080997"/>
      <w:bookmarkStart w:id="1919" w:name="_Toc68770349"/>
      <w:bookmarkStart w:id="1920" w:name="_Toc74755412"/>
      <w:bookmarkStart w:id="1921" w:name="_Toc76506336"/>
      <w:r w:rsidRPr="00B20AE8">
        <w:rPr>
          <w:lang w:eastAsia="sv-SE"/>
        </w:rPr>
        <w:t>6.</w:t>
      </w:r>
      <w:r w:rsidRPr="00B20AE8">
        <w:rPr>
          <w:lang w:eastAsia="zh-CN"/>
        </w:rPr>
        <w:t>6.4.</w:t>
      </w:r>
      <w:r w:rsidRPr="00B20AE8">
        <w:rPr>
          <w:lang w:eastAsia="sv-SE"/>
        </w:rPr>
        <w:t>5</w:t>
      </w:r>
      <w:r w:rsidRPr="00B20AE8">
        <w:rPr>
          <w:lang w:eastAsia="sv-SE"/>
        </w:rPr>
        <w:tab/>
        <w:t>Test Requirement</w:t>
      </w:r>
      <w:bookmarkEnd w:id="1914"/>
      <w:bookmarkEnd w:id="1915"/>
      <w:bookmarkEnd w:id="1916"/>
      <w:bookmarkEnd w:id="1917"/>
      <w:bookmarkEnd w:id="1918"/>
      <w:bookmarkEnd w:id="1919"/>
      <w:bookmarkEnd w:id="1920"/>
      <w:bookmarkEnd w:id="1921"/>
    </w:p>
    <w:p w14:paraId="68381ED1" w14:textId="77777777" w:rsidR="00C33A48" w:rsidRPr="00B20AE8" w:rsidRDefault="00C33A48" w:rsidP="00C33A48">
      <w:pPr>
        <w:pStyle w:val="Heading5"/>
      </w:pPr>
      <w:bookmarkStart w:id="1922" w:name="_Toc21123046"/>
      <w:bookmarkStart w:id="1923" w:name="_Toc45907239"/>
      <w:bookmarkStart w:id="1924" w:name="_Toc53181343"/>
      <w:bookmarkStart w:id="1925" w:name="_Toc61117146"/>
      <w:bookmarkStart w:id="1926" w:name="_Toc67080998"/>
      <w:bookmarkStart w:id="1927" w:name="_Toc68770350"/>
      <w:bookmarkStart w:id="1928" w:name="_Toc74755413"/>
      <w:bookmarkStart w:id="1929" w:name="_Toc76506337"/>
      <w:r w:rsidRPr="00B20AE8">
        <w:t>6.6.4.5.1</w:t>
      </w:r>
      <w:r w:rsidRPr="00B20AE8">
        <w:tab/>
        <w:t>UTRA test requirement</w:t>
      </w:r>
      <w:bookmarkEnd w:id="1922"/>
      <w:bookmarkEnd w:id="1923"/>
      <w:bookmarkEnd w:id="1924"/>
      <w:bookmarkEnd w:id="1925"/>
      <w:bookmarkEnd w:id="1926"/>
      <w:bookmarkEnd w:id="1927"/>
      <w:bookmarkEnd w:id="1928"/>
      <w:bookmarkEnd w:id="1929"/>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1930" w:name="_Toc21123047"/>
      <w:bookmarkStart w:id="1931" w:name="_Toc45907240"/>
      <w:bookmarkStart w:id="1932" w:name="_Toc53181344"/>
      <w:bookmarkStart w:id="1933" w:name="_Toc61117147"/>
      <w:bookmarkStart w:id="1934" w:name="_Toc67080999"/>
      <w:bookmarkStart w:id="1935" w:name="_Toc68770351"/>
      <w:bookmarkStart w:id="1936" w:name="_Toc74755414"/>
      <w:bookmarkStart w:id="1937" w:name="_Toc76506338"/>
      <w:r w:rsidRPr="00B20AE8">
        <w:t>6.6.4.5.2</w:t>
      </w:r>
      <w:r w:rsidRPr="00B20AE8">
        <w:tab/>
        <w:t>E-UTRA</w:t>
      </w:r>
      <w:r w:rsidR="006D2006" w:rsidRPr="00B20AE8">
        <w:t xml:space="preserve"> and NR</w:t>
      </w:r>
      <w:r w:rsidRPr="00B20AE8">
        <w:t xml:space="preserve"> test requirement</w:t>
      </w:r>
      <w:bookmarkEnd w:id="1930"/>
      <w:bookmarkEnd w:id="1931"/>
      <w:bookmarkEnd w:id="1932"/>
      <w:bookmarkEnd w:id="1933"/>
      <w:bookmarkEnd w:id="1934"/>
      <w:bookmarkEnd w:id="1935"/>
      <w:bookmarkEnd w:id="1936"/>
      <w:bookmarkEnd w:id="1937"/>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1938" w:name="_Toc21123048"/>
      <w:bookmarkStart w:id="1939" w:name="_Toc45907241"/>
      <w:bookmarkStart w:id="1940" w:name="_Toc53181345"/>
      <w:bookmarkStart w:id="1941" w:name="_Toc61117148"/>
      <w:bookmarkStart w:id="1942" w:name="_Toc67081000"/>
      <w:bookmarkStart w:id="1943" w:name="_Toc68770352"/>
      <w:bookmarkStart w:id="1944" w:name="_Toc74755415"/>
      <w:bookmarkStart w:id="1945" w:name="_Toc76506339"/>
      <w:r w:rsidRPr="00B20AE8">
        <w:t>6.7</w:t>
      </w:r>
      <w:r w:rsidRPr="00B20AE8">
        <w:tab/>
        <w:t>OTA Unwanted Emissions</w:t>
      </w:r>
      <w:bookmarkEnd w:id="1938"/>
      <w:bookmarkEnd w:id="1939"/>
      <w:bookmarkEnd w:id="1940"/>
      <w:bookmarkEnd w:id="1941"/>
      <w:bookmarkEnd w:id="1942"/>
      <w:bookmarkEnd w:id="1943"/>
      <w:bookmarkEnd w:id="1944"/>
      <w:bookmarkEnd w:id="1945"/>
    </w:p>
    <w:p w14:paraId="27A71E76" w14:textId="77777777" w:rsidR="00C33A48" w:rsidRPr="00B20AE8" w:rsidRDefault="00C33A48" w:rsidP="00C33A48">
      <w:pPr>
        <w:pStyle w:val="Heading3"/>
      </w:pPr>
      <w:bookmarkStart w:id="1946" w:name="_Toc21123049"/>
      <w:bookmarkStart w:id="1947" w:name="_Toc45907242"/>
      <w:bookmarkStart w:id="1948" w:name="_Toc53181346"/>
      <w:bookmarkStart w:id="1949" w:name="_Toc61117149"/>
      <w:bookmarkStart w:id="1950" w:name="_Toc67081001"/>
      <w:bookmarkStart w:id="1951" w:name="_Toc68770353"/>
      <w:bookmarkStart w:id="1952" w:name="_Toc74755416"/>
      <w:bookmarkStart w:id="1953" w:name="_Toc76506340"/>
      <w:r w:rsidRPr="00B20AE8">
        <w:t>6.7.1</w:t>
      </w:r>
      <w:r w:rsidRPr="00B20AE8">
        <w:tab/>
        <w:t>General</w:t>
      </w:r>
      <w:bookmarkEnd w:id="1946"/>
      <w:bookmarkEnd w:id="1947"/>
      <w:bookmarkEnd w:id="1948"/>
      <w:bookmarkEnd w:id="1949"/>
      <w:bookmarkEnd w:id="1950"/>
      <w:bookmarkEnd w:id="1951"/>
      <w:bookmarkEnd w:id="1952"/>
      <w:bookmarkEnd w:id="1953"/>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1954" w:name="_Toc21123050"/>
      <w:bookmarkStart w:id="1955" w:name="_Toc45907243"/>
      <w:bookmarkStart w:id="1956" w:name="_Toc53181347"/>
      <w:bookmarkStart w:id="1957" w:name="_Toc61117150"/>
      <w:bookmarkStart w:id="1958" w:name="_Toc67081002"/>
      <w:bookmarkStart w:id="1959" w:name="_Toc68770354"/>
      <w:bookmarkStart w:id="1960" w:name="_Toc74755417"/>
      <w:bookmarkStart w:id="1961" w:name="_Toc76506341"/>
      <w:r w:rsidRPr="00B20AE8">
        <w:t>6.7.2</w:t>
      </w:r>
      <w:r w:rsidRPr="00B20AE8">
        <w:tab/>
        <w:t>OTA occupied bandwidth</w:t>
      </w:r>
      <w:bookmarkEnd w:id="1954"/>
      <w:bookmarkEnd w:id="1955"/>
      <w:bookmarkEnd w:id="1956"/>
      <w:bookmarkEnd w:id="1957"/>
      <w:bookmarkEnd w:id="1958"/>
      <w:bookmarkEnd w:id="1959"/>
      <w:bookmarkEnd w:id="1960"/>
      <w:bookmarkEnd w:id="1961"/>
    </w:p>
    <w:p w14:paraId="270F31E9" w14:textId="77777777" w:rsidR="00C33A48" w:rsidRPr="00B20AE8" w:rsidRDefault="00C33A48" w:rsidP="00C33A48">
      <w:pPr>
        <w:pStyle w:val="Heading4"/>
        <w:rPr>
          <w:lang w:eastAsia="sv-SE"/>
        </w:rPr>
      </w:pPr>
      <w:bookmarkStart w:id="1962" w:name="_Toc21123051"/>
      <w:bookmarkStart w:id="1963" w:name="_Toc45907244"/>
      <w:bookmarkStart w:id="1964" w:name="_Toc53181348"/>
      <w:bookmarkStart w:id="1965" w:name="_Toc61117151"/>
      <w:bookmarkStart w:id="1966" w:name="_Toc67081003"/>
      <w:bookmarkStart w:id="1967" w:name="_Toc68770355"/>
      <w:bookmarkStart w:id="1968" w:name="_Toc74755418"/>
      <w:bookmarkStart w:id="1969" w:name="_Toc76506342"/>
      <w:r w:rsidRPr="00B20AE8">
        <w:rPr>
          <w:lang w:eastAsia="sv-SE"/>
        </w:rPr>
        <w:t>6.7.2.1</w:t>
      </w:r>
      <w:r w:rsidRPr="00B20AE8">
        <w:rPr>
          <w:lang w:eastAsia="sv-SE"/>
        </w:rPr>
        <w:tab/>
        <w:t>Definition and applicability</w:t>
      </w:r>
      <w:bookmarkEnd w:id="1962"/>
      <w:bookmarkEnd w:id="1963"/>
      <w:bookmarkEnd w:id="1964"/>
      <w:bookmarkEnd w:id="1965"/>
      <w:bookmarkEnd w:id="1966"/>
      <w:bookmarkEnd w:id="1967"/>
      <w:bookmarkEnd w:id="1968"/>
      <w:bookmarkEnd w:id="1969"/>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1970" w:name="_Toc21123052"/>
      <w:bookmarkStart w:id="1971" w:name="_Toc45907245"/>
      <w:bookmarkStart w:id="1972" w:name="_Toc53181349"/>
      <w:bookmarkStart w:id="1973" w:name="_Toc61117152"/>
      <w:bookmarkStart w:id="1974" w:name="_Toc67081004"/>
      <w:bookmarkStart w:id="1975" w:name="_Toc68770356"/>
      <w:bookmarkStart w:id="1976" w:name="_Toc74755419"/>
      <w:bookmarkStart w:id="1977" w:name="_Toc76506343"/>
      <w:r w:rsidRPr="00B20AE8">
        <w:rPr>
          <w:lang w:eastAsia="sv-SE"/>
        </w:rPr>
        <w:t>6.7.2.2</w:t>
      </w:r>
      <w:r w:rsidRPr="00B20AE8">
        <w:rPr>
          <w:lang w:eastAsia="sv-SE"/>
        </w:rPr>
        <w:tab/>
        <w:t>Minimum Requirement</w:t>
      </w:r>
      <w:bookmarkEnd w:id="1970"/>
      <w:bookmarkEnd w:id="1971"/>
      <w:bookmarkEnd w:id="1972"/>
      <w:bookmarkEnd w:id="1973"/>
      <w:bookmarkEnd w:id="1974"/>
      <w:bookmarkEnd w:id="1975"/>
      <w:bookmarkEnd w:id="1976"/>
      <w:bookmarkEnd w:id="1977"/>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1978" w:name="_Toc21123053"/>
      <w:bookmarkStart w:id="1979" w:name="_Toc45907246"/>
      <w:bookmarkStart w:id="1980" w:name="_Toc53181350"/>
      <w:bookmarkStart w:id="1981" w:name="_Toc61117153"/>
      <w:bookmarkStart w:id="1982" w:name="_Toc67081005"/>
      <w:bookmarkStart w:id="1983" w:name="_Toc68770357"/>
      <w:bookmarkStart w:id="1984" w:name="_Toc74755420"/>
      <w:bookmarkStart w:id="1985" w:name="_Toc76506344"/>
      <w:r w:rsidRPr="00B20AE8">
        <w:rPr>
          <w:lang w:eastAsia="sv-SE"/>
        </w:rPr>
        <w:t>6.7.2.3</w:t>
      </w:r>
      <w:r w:rsidRPr="00B20AE8">
        <w:rPr>
          <w:lang w:eastAsia="sv-SE"/>
        </w:rPr>
        <w:tab/>
        <w:t>Test purpose</w:t>
      </w:r>
      <w:bookmarkEnd w:id="1978"/>
      <w:bookmarkEnd w:id="1979"/>
      <w:bookmarkEnd w:id="1980"/>
      <w:bookmarkEnd w:id="1981"/>
      <w:bookmarkEnd w:id="1982"/>
      <w:bookmarkEnd w:id="1983"/>
      <w:bookmarkEnd w:id="1984"/>
      <w:bookmarkEnd w:id="1985"/>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1986" w:name="_Toc21123054"/>
      <w:bookmarkStart w:id="1987" w:name="_Toc45907247"/>
      <w:bookmarkStart w:id="1988" w:name="_Toc53181351"/>
      <w:bookmarkStart w:id="1989" w:name="_Toc61117154"/>
      <w:bookmarkStart w:id="1990" w:name="_Toc67081006"/>
      <w:bookmarkStart w:id="1991" w:name="_Toc68770358"/>
      <w:bookmarkStart w:id="1992" w:name="_Toc74755421"/>
      <w:bookmarkStart w:id="1993" w:name="_Toc76506345"/>
      <w:r w:rsidRPr="00B20AE8">
        <w:rPr>
          <w:lang w:eastAsia="sv-SE"/>
        </w:rPr>
        <w:t>6.</w:t>
      </w:r>
      <w:r w:rsidRPr="00B20AE8">
        <w:rPr>
          <w:lang w:eastAsia="zh-CN"/>
        </w:rPr>
        <w:t>7.2.</w:t>
      </w:r>
      <w:r w:rsidRPr="00B20AE8">
        <w:rPr>
          <w:lang w:eastAsia="sv-SE"/>
        </w:rPr>
        <w:t>4</w:t>
      </w:r>
      <w:r w:rsidRPr="00B20AE8">
        <w:rPr>
          <w:lang w:eastAsia="sv-SE"/>
        </w:rPr>
        <w:tab/>
        <w:t>Method of test</w:t>
      </w:r>
      <w:bookmarkEnd w:id="1986"/>
      <w:bookmarkEnd w:id="1987"/>
      <w:bookmarkEnd w:id="1988"/>
      <w:bookmarkEnd w:id="1989"/>
      <w:bookmarkEnd w:id="1990"/>
      <w:bookmarkEnd w:id="1991"/>
      <w:bookmarkEnd w:id="1992"/>
      <w:bookmarkEnd w:id="1993"/>
    </w:p>
    <w:p w14:paraId="543B56CD" w14:textId="77777777" w:rsidR="00C33A48" w:rsidRPr="00B20AE8" w:rsidRDefault="00C33A48" w:rsidP="00C33A48">
      <w:pPr>
        <w:pStyle w:val="Heading5"/>
        <w:rPr>
          <w:lang w:eastAsia="sv-SE"/>
        </w:rPr>
      </w:pPr>
      <w:bookmarkStart w:id="1994" w:name="_Toc21123055"/>
      <w:bookmarkStart w:id="1995" w:name="_Toc45907248"/>
      <w:bookmarkStart w:id="1996" w:name="_Toc53181352"/>
      <w:bookmarkStart w:id="1997" w:name="_Toc61117155"/>
      <w:bookmarkStart w:id="1998" w:name="_Toc67081007"/>
      <w:bookmarkStart w:id="1999" w:name="_Toc68770359"/>
      <w:bookmarkStart w:id="2000" w:name="_Toc74755422"/>
      <w:bookmarkStart w:id="2001" w:name="_Toc76506346"/>
      <w:r w:rsidRPr="00B20AE8">
        <w:rPr>
          <w:lang w:eastAsia="sv-SE"/>
        </w:rPr>
        <w:t>6.7.2.4.1</w:t>
      </w:r>
      <w:r w:rsidRPr="00B20AE8">
        <w:rPr>
          <w:lang w:eastAsia="sv-SE"/>
        </w:rPr>
        <w:tab/>
        <w:t>Initial conditions</w:t>
      </w:r>
      <w:bookmarkEnd w:id="1994"/>
      <w:bookmarkEnd w:id="1995"/>
      <w:bookmarkEnd w:id="1996"/>
      <w:bookmarkEnd w:id="1997"/>
      <w:bookmarkEnd w:id="1998"/>
      <w:bookmarkEnd w:id="1999"/>
      <w:bookmarkEnd w:id="2000"/>
      <w:bookmarkEnd w:id="2001"/>
    </w:p>
    <w:p w14:paraId="037DE825" w14:textId="77777777" w:rsidR="00C33A48" w:rsidRPr="00B20AE8" w:rsidRDefault="00C33A48" w:rsidP="00F437E4">
      <w:pPr>
        <w:pStyle w:val="H6"/>
        <w:rPr>
          <w:rFonts w:eastAsia="Yu Mincho"/>
        </w:rPr>
      </w:pPr>
      <w:bookmarkStart w:id="2002" w:name="_Toc21123056"/>
      <w:bookmarkStart w:id="2003" w:name="_Toc45907249"/>
      <w:bookmarkStart w:id="2004" w:name="_Toc53181353"/>
      <w:r w:rsidRPr="00B20AE8">
        <w:rPr>
          <w:rFonts w:eastAsia="Yu Mincho" w:hint="eastAsia"/>
        </w:rPr>
        <w:t>6.7.2.4.1.1</w:t>
      </w:r>
      <w:r w:rsidRPr="00B20AE8">
        <w:rPr>
          <w:rFonts w:eastAsia="Yu Mincho"/>
        </w:rPr>
        <w:tab/>
        <w:t>General test conditions</w:t>
      </w:r>
      <w:bookmarkEnd w:id="2002"/>
      <w:bookmarkEnd w:id="2003"/>
      <w:bookmarkEnd w:id="2004"/>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2005" w:name="_Toc21123057"/>
      <w:bookmarkStart w:id="2006" w:name="_Toc45907250"/>
      <w:bookmarkStart w:id="2007" w:name="_Toc53181354"/>
      <w:r w:rsidRPr="00B20AE8">
        <w:t>6.7.2.4.1.2</w:t>
      </w:r>
      <w:r w:rsidRPr="00B20AE8">
        <w:tab/>
        <w:t>UTRA FDD</w:t>
      </w:r>
      <w:bookmarkEnd w:id="2005"/>
      <w:bookmarkEnd w:id="2006"/>
      <w:bookmarkEnd w:id="2007"/>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2008" w:name="_Toc21123058"/>
      <w:bookmarkStart w:id="2009" w:name="_Toc45907251"/>
      <w:bookmarkStart w:id="2010" w:name="_Toc53181355"/>
      <w:r w:rsidRPr="00B20AE8">
        <w:t>6.7.2.4.1.3</w:t>
      </w:r>
      <w:r w:rsidRPr="00B20AE8">
        <w:tab/>
        <w:t>E-UTRA</w:t>
      </w:r>
      <w:r w:rsidR="006D2006" w:rsidRPr="00B20AE8">
        <w:t xml:space="preserve"> and NR</w:t>
      </w:r>
      <w:bookmarkEnd w:id="2008"/>
      <w:bookmarkEnd w:id="2009"/>
      <w:bookmarkEnd w:id="2010"/>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2011" w:name="_Toc21123059"/>
      <w:bookmarkStart w:id="2012" w:name="_Toc45907252"/>
      <w:bookmarkStart w:id="2013" w:name="_Toc53181356"/>
      <w:bookmarkStart w:id="2014" w:name="_Toc61117156"/>
      <w:bookmarkStart w:id="2015" w:name="_Toc67081008"/>
      <w:bookmarkStart w:id="2016" w:name="_Toc68770360"/>
      <w:bookmarkStart w:id="2017" w:name="_Toc74755423"/>
      <w:bookmarkStart w:id="2018" w:name="_Toc76506347"/>
      <w:r w:rsidRPr="00B20AE8">
        <w:rPr>
          <w:lang w:eastAsia="sv-SE"/>
        </w:rPr>
        <w:t>6.7.2.4.2</w:t>
      </w:r>
      <w:r w:rsidRPr="00B20AE8">
        <w:rPr>
          <w:lang w:eastAsia="sv-SE"/>
        </w:rPr>
        <w:tab/>
        <w:t>Procedure</w:t>
      </w:r>
      <w:bookmarkEnd w:id="2011"/>
      <w:bookmarkEnd w:id="2012"/>
      <w:bookmarkEnd w:id="2013"/>
      <w:bookmarkEnd w:id="2014"/>
      <w:bookmarkEnd w:id="2015"/>
      <w:bookmarkEnd w:id="2016"/>
      <w:bookmarkEnd w:id="2017"/>
      <w:bookmarkEnd w:id="2018"/>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A42D2D"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2019" w:name="_Toc21123060"/>
      <w:bookmarkStart w:id="2020" w:name="_Toc45907253"/>
      <w:bookmarkStart w:id="2021" w:name="_Toc53181357"/>
      <w:bookmarkStart w:id="2022" w:name="_Toc61117157"/>
      <w:bookmarkStart w:id="2023" w:name="_Toc67081009"/>
      <w:bookmarkStart w:id="2024" w:name="_Toc68770361"/>
      <w:bookmarkStart w:id="2025" w:name="_Toc74755424"/>
      <w:bookmarkStart w:id="2026" w:name="_Toc76506348"/>
      <w:r w:rsidRPr="00B20AE8">
        <w:rPr>
          <w:lang w:eastAsia="sv-SE"/>
        </w:rPr>
        <w:t>6.</w:t>
      </w:r>
      <w:r w:rsidRPr="00B20AE8">
        <w:rPr>
          <w:lang w:eastAsia="zh-CN"/>
        </w:rPr>
        <w:t>7.2.</w:t>
      </w:r>
      <w:r w:rsidRPr="00B20AE8">
        <w:rPr>
          <w:lang w:eastAsia="sv-SE"/>
        </w:rPr>
        <w:t>5</w:t>
      </w:r>
      <w:r w:rsidRPr="00B20AE8">
        <w:rPr>
          <w:lang w:eastAsia="sv-SE"/>
        </w:rPr>
        <w:tab/>
        <w:t>Test Requirement</w:t>
      </w:r>
      <w:bookmarkEnd w:id="2019"/>
      <w:bookmarkEnd w:id="2020"/>
      <w:bookmarkEnd w:id="2021"/>
      <w:bookmarkEnd w:id="2022"/>
      <w:bookmarkEnd w:id="2023"/>
      <w:bookmarkEnd w:id="2024"/>
      <w:bookmarkEnd w:id="2025"/>
      <w:bookmarkEnd w:id="2026"/>
    </w:p>
    <w:p w14:paraId="495946A8" w14:textId="77777777" w:rsidR="00C33A48" w:rsidRPr="00B20AE8" w:rsidRDefault="00C33A48" w:rsidP="00C33A48">
      <w:pPr>
        <w:pStyle w:val="Heading5"/>
      </w:pPr>
      <w:bookmarkStart w:id="2027" w:name="_Toc21123061"/>
      <w:bookmarkStart w:id="2028" w:name="_Toc45907254"/>
      <w:bookmarkStart w:id="2029" w:name="_Toc53181358"/>
      <w:bookmarkStart w:id="2030" w:name="_Toc61117158"/>
      <w:bookmarkStart w:id="2031" w:name="_Toc67081010"/>
      <w:bookmarkStart w:id="2032" w:name="_Toc68770362"/>
      <w:bookmarkStart w:id="2033" w:name="_Toc74755425"/>
      <w:bookmarkStart w:id="2034" w:name="_Toc76506349"/>
      <w:r w:rsidRPr="00B20AE8">
        <w:t>6.7.2.5.1</w:t>
      </w:r>
      <w:r w:rsidRPr="00B20AE8">
        <w:tab/>
        <w:t>MSR</w:t>
      </w:r>
      <w:bookmarkEnd w:id="2027"/>
      <w:bookmarkEnd w:id="2028"/>
      <w:bookmarkEnd w:id="2029"/>
      <w:bookmarkEnd w:id="2030"/>
      <w:bookmarkEnd w:id="2031"/>
      <w:bookmarkEnd w:id="2032"/>
      <w:bookmarkEnd w:id="2033"/>
      <w:bookmarkEnd w:id="2034"/>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2035" w:name="_Toc21123062"/>
      <w:bookmarkStart w:id="2036" w:name="_Toc45907255"/>
      <w:bookmarkStart w:id="2037" w:name="_Toc53181359"/>
      <w:bookmarkStart w:id="2038" w:name="_Toc61117159"/>
      <w:bookmarkStart w:id="2039" w:name="_Toc67081011"/>
      <w:bookmarkStart w:id="2040" w:name="_Toc68770363"/>
      <w:bookmarkStart w:id="2041" w:name="_Toc74755426"/>
      <w:bookmarkStart w:id="2042" w:name="_Toc76506350"/>
      <w:r w:rsidRPr="00B20AE8">
        <w:t>6.7.2.5.2</w:t>
      </w:r>
      <w:r w:rsidRPr="00B20AE8">
        <w:tab/>
        <w:t>UTRA FDD</w:t>
      </w:r>
      <w:bookmarkEnd w:id="2035"/>
      <w:bookmarkEnd w:id="2036"/>
      <w:bookmarkEnd w:id="2037"/>
      <w:bookmarkEnd w:id="2038"/>
      <w:bookmarkEnd w:id="2039"/>
      <w:bookmarkEnd w:id="2040"/>
      <w:bookmarkEnd w:id="2041"/>
      <w:bookmarkEnd w:id="2042"/>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2043" w:name="_Toc21123063"/>
      <w:bookmarkStart w:id="2044" w:name="_Toc45907256"/>
      <w:bookmarkStart w:id="2045" w:name="_Toc53181360"/>
      <w:bookmarkStart w:id="2046" w:name="_Toc61117160"/>
      <w:bookmarkStart w:id="2047" w:name="_Toc67081012"/>
      <w:bookmarkStart w:id="2048" w:name="_Toc68770364"/>
      <w:bookmarkStart w:id="2049" w:name="_Toc74755427"/>
      <w:bookmarkStart w:id="2050" w:name="_Toc76506351"/>
      <w:r w:rsidRPr="00B20AE8">
        <w:t>6.7.2.5.3</w:t>
      </w:r>
      <w:r w:rsidRPr="00B20AE8">
        <w:tab/>
        <w:t>E-UTRA</w:t>
      </w:r>
      <w:bookmarkEnd w:id="2043"/>
      <w:bookmarkEnd w:id="2044"/>
      <w:bookmarkEnd w:id="2045"/>
      <w:bookmarkEnd w:id="2046"/>
      <w:bookmarkEnd w:id="2047"/>
      <w:bookmarkEnd w:id="2048"/>
      <w:bookmarkEnd w:id="2049"/>
      <w:bookmarkEnd w:id="2050"/>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2051" w:name="_Toc21123064"/>
      <w:bookmarkStart w:id="2052" w:name="_Toc45907257"/>
      <w:bookmarkStart w:id="2053" w:name="_Toc53181361"/>
      <w:bookmarkStart w:id="2054" w:name="_Toc61117161"/>
      <w:bookmarkStart w:id="2055" w:name="_Toc67081013"/>
      <w:bookmarkStart w:id="2056" w:name="_Toc68770365"/>
      <w:bookmarkStart w:id="2057" w:name="_Toc74755428"/>
      <w:bookmarkStart w:id="2058" w:name="_Toc76506352"/>
      <w:r w:rsidRPr="00B20AE8">
        <w:t>6.7.3</w:t>
      </w:r>
      <w:r w:rsidRPr="00B20AE8">
        <w:tab/>
        <w:t>OTA Adjacent Channel Leakage power Ratio</w:t>
      </w:r>
      <w:bookmarkEnd w:id="2051"/>
      <w:bookmarkEnd w:id="2052"/>
      <w:bookmarkEnd w:id="2053"/>
      <w:bookmarkEnd w:id="2054"/>
      <w:bookmarkEnd w:id="2055"/>
      <w:bookmarkEnd w:id="2056"/>
      <w:bookmarkEnd w:id="2057"/>
      <w:bookmarkEnd w:id="2058"/>
    </w:p>
    <w:p w14:paraId="7D43F785" w14:textId="77777777" w:rsidR="00C33A48" w:rsidRPr="00B20AE8" w:rsidRDefault="00C33A48" w:rsidP="00C33A48">
      <w:pPr>
        <w:pStyle w:val="Heading4"/>
        <w:rPr>
          <w:lang w:eastAsia="sv-SE"/>
        </w:rPr>
      </w:pPr>
      <w:bookmarkStart w:id="2059" w:name="_Toc21123065"/>
      <w:bookmarkStart w:id="2060" w:name="_Toc45907258"/>
      <w:bookmarkStart w:id="2061" w:name="_Toc53181362"/>
      <w:bookmarkStart w:id="2062" w:name="_Toc61117162"/>
      <w:bookmarkStart w:id="2063" w:name="_Toc67081014"/>
      <w:bookmarkStart w:id="2064" w:name="_Toc68770366"/>
      <w:bookmarkStart w:id="2065" w:name="_Toc74755429"/>
      <w:bookmarkStart w:id="2066" w:name="_Toc76506353"/>
      <w:r w:rsidRPr="00B20AE8">
        <w:rPr>
          <w:lang w:eastAsia="sv-SE"/>
        </w:rPr>
        <w:t>6.7.3.1</w:t>
      </w:r>
      <w:r w:rsidRPr="00B20AE8">
        <w:rPr>
          <w:lang w:eastAsia="sv-SE"/>
        </w:rPr>
        <w:tab/>
        <w:t>Definition and applicability</w:t>
      </w:r>
      <w:bookmarkEnd w:id="2059"/>
      <w:bookmarkEnd w:id="2060"/>
      <w:bookmarkEnd w:id="2061"/>
      <w:bookmarkEnd w:id="2062"/>
      <w:bookmarkEnd w:id="2063"/>
      <w:bookmarkEnd w:id="2064"/>
      <w:bookmarkEnd w:id="2065"/>
      <w:bookmarkEnd w:id="2066"/>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2067" w:name="_Toc21123066"/>
      <w:bookmarkStart w:id="2068" w:name="_Toc45907259"/>
      <w:bookmarkStart w:id="2069" w:name="_Toc53181363"/>
      <w:bookmarkStart w:id="2070" w:name="_Toc61117163"/>
      <w:bookmarkStart w:id="2071" w:name="_Toc67081015"/>
      <w:bookmarkStart w:id="2072" w:name="_Toc68770367"/>
      <w:bookmarkStart w:id="2073" w:name="_Toc74755430"/>
      <w:bookmarkStart w:id="2074" w:name="_Toc76506354"/>
      <w:r w:rsidRPr="00B20AE8">
        <w:rPr>
          <w:lang w:eastAsia="sv-SE"/>
        </w:rPr>
        <w:t>6.7.3.2</w:t>
      </w:r>
      <w:r w:rsidRPr="00B20AE8">
        <w:rPr>
          <w:lang w:eastAsia="sv-SE"/>
        </w:rPr>
        <w:tab/>
        <w:t>Minimum Requirement</w:t>
      </w:r>
      <w:bookmarkEnd w:id="2067"/>
      <w:bookmarkEnd w:id="2068"/>
      <w:bookmarkEnd w:id="2069"/>
      <w:bookmarkEnd w:id="2070"/>
      <w:bookmarkEnd w:id="2071"/>
      <w:bookmarkEnd w:id="2072"/>
      <w:bookmarkEnd w:id="2073"/>
      <w:bookmarkEnd w:id="2074"/>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2075" w:name="_Toc21123067"/>
      <w:bookmarkStart w:id="2076" w:name="_Toc45907260"/>
      <w:bookmarkStart w:id="2077" w:name="_Toc53181364"/>
      <w:bookmarkStart w:id="2078" w:name="_Toc61117164"/>
      <w:bookmarkStart w:id="2079" w:name="_Toc67081016"/>
      <w:bookmarkStart w:id="2080" w:name="_Toc68770368"/>
      <w:bookmarkStart w:id="2081" w:name="_Toc74755431"/>
      <w:bookmarkStart w:id="2082" w:name="_Toc76506355"/>
      <w:r w:rsidRPr="00B20AE8">
        <w:rPr>
          <w:lang w:eastAsia="sv-SE"/>
        </w:rPr>
        <w:t>6.7.3.3</w:t>
      </w:r>
      <w:r w:rsidRPr="00B20AE8">
        <w:rPr>
          <w:lang w:eastAsia="sv-SE"/>
        </w:rPr>
        <w:tab/>
        <w:t>Test purpose</w:t>
      </w:r>
      <w:bookmarkEnd w:id="2075"/>
      <w:bookmarkEnd w:id="2076"/>
      <w:bookmarkEnd w:id="2077"/>
      <w:bookmarkEnd w:id="2078"/>
      <w:bookmarkEnd w:id="2079"/>
      <w:bookmarkEnd w:id="2080"/>
      <w:bookmarkEnd w:id="2081"/>
      <w:bookmarkEnd w:id="2082"/>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2083" w:name="_Toc21123068"/>
      <w:bookmarkStart w:id="2084" w:name="_Toc45907261"/>
      <w:bookmarkStart w:id="2085" w:name="_Toc53181365"/>
      <w:bookmarkStart w:id="2086" w:name="_Toc61117165"/>
      <w:bookmarkStart w:id="2087" w:name="_Toc67081017"/>
      <w:bookmarkStart w:id="2088" w:name="_Toc68770369"/>
      <w:bookmarkStart w:id="2089" w:name="_Toc74755432"/>
      <w:bookmarkStart w:id="2090" w:name="_Toc76506356"/>
      <w:r w:rsidRPr="00B20AE8">
        <w:rPr>
          <w:lang w:eastAsia="sv-SE"/>
        </w:rPr>
        <w:t>6.</w:t>
      </w:r>
      <w:r w:rsidRPr="00B20AE8">
        <w:rPr>
          <w:lang w:eastAsia="zh-CN"/>
        </w:rPr>
        <w:t>7.3.</w:t>
      </w:r>
      <w:r w:rsidRPr="00B20AE8">
        <w:rPr>
          <w:lang w:eastAsia="sv-SE"/>
        </w:rPr>
        <w:t>4</w:t>
      </w:r>
      <w:r w:rsidRPr="00B20AE8">
        <w:rPr>
          <w:lang w:eastAsia="sv-SE"/>
        </w:rPr>
        <w:tab/>
        <w:t>Method of test</w:t>
      </w:r>
      <w:bookmarkEnd w:id="2083"/>
      <w:bookmarkEnd w:id="2084"/>
      <w:bookmarkEnd w:id="2085"/>
      <w:bookmarkEnd w:id="2086"/>
      <w:bookmarkEnd w:id="2087"/>
      <w:bookmarkEnd w:id="2088"/>
      <w:bookmarkEnd w:id="2089"/>
      <w:bookmarkEnd w:id="2090"/>
    </w:p>
    <w:p w14:paraId="1F27A8FA" w14:textId="77777777" w:rsidR="00C33A48" w:rsidRPr="00B20AE8" w:rsidRDefault="00C33A48" w:rsidP="00C33A48">
      <w:pPr>
        <w:pStyle w:val="Heading5"/>
        <w:rPr>
          <w:lang w:eastAsia="sv-SE"/>
        </w:rPr>
      </w:pPr>
      <w:bookmarkStart w:id="2091" w:name="_Toc21123069"/>
      <w:bookmarkStart w:id="2092" w:name="_Toc45907262"/>
      <w:bookmarkStart w:id="2093" w:name="_Toc53181366"/>
      <w:bookmarkStart w:id="2094" w:name="_Toc61117166"/>
      <w:bookmarkStart w:id="2095" w:name="_Toc67081018"/>
      <w:bookmarkStart w:id="2096" w:name="_Toc68770370"/>
      <w:bookmarkStart w:id="2097" w:name="_Toc74755433"/>
      <w:bookmarkStart w:id="2098" w:name="_Toc76506357"/>
      <w:r w:rsidRPr="00B20AE8">
        <w:rPr>
          <w:lang w:eastAsia="sv-SE"/>
        </w:rPr>
        <w:t>6.7.3.4.1</w:t>
      </w:r>
      <w:r w:rsidRPr="00B20AE8">
        <w:rPr>
          <w:lang w:eastAsia="sv-SE"/>
        </w:rPr>
        <w:tab/>
        <w:t>Initial conditions</w:t>
      </w:r>
      <w:bookmarkEnd w:id="2091"/>
      <w:bookmarkEnd w:id="2092"/>
      <w:bookmarkEnd w:id="2093"/>
      <w:bookmarkEnd w:id="2094"/>
      <w:bookmarkEnd w:id="2095"/>
      <w:bookmarkEnd w:id="2096"/>
      <w:bookmarkEnd w:id="2097"/>
      <w:bookmarkEnd w:id="2098"/>
    </w:p>
    <w:p w14:paraId="4F8A3212" w14:textId="77777777" w:rsidR="00C33A48" w:rsidRPr="00B20AE8" w:rsidRDefault="00C33A48" w:rsidP="00F437E4">
      <w:pPr>
        <w:pStyle w:val="H6"/>
        <w:rPr>
          <w:lang w:eastAsia="sv-SE"/>
        </w:rPr>
      </w:pPr>
      <w:bookmarkStart w:id="2099" w:name="_Toc21123070"/>
      <w:bookmarkStart w:id="2100" w:name="_Toc45907263"/>
      <w:bookmarkStart w:id="2101" w:name="_Toc53181367"/>
      <w:r w:rsidRPr="00B20AE8">
        <w:rPr>
          <w:lang w:eastAsia="sv-SE"/>
        </w:rPr>
        <w:t>6.7.3.4.1.1</w:t>
      </w:r>
      <w:r w:rsidRPr="00B20AE8">
        <w:rPr>
          <w:lang w:eastAsia="sv-SE"/>
        </w:rPr>
        <w:tab/>
        <w:t>General test conditions</w:t>
      </w:r>
      <w:bookmarkEnd w:id="2099"/>
      <w:bookmarkEnd w:id="2100"/>
      <w:bookmarkEnd w:id="2101"/>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2102" w:name="_Toc21123071"/>
      <w:bookmarkStart w:id="2103" w:name="_Toc45907264"/>
      <w:bookmarkStart w:id="2104" w:name="_Toc53181368"/>
      <w:r w:rsidRPr="00B20AE8">
        <w:rPr>
          <w:lang w:eastAsia="sv-SE"/>
        </w:rPr>
        <w:t>6.7.3.4.1.2</w:t>
      </w:r>
      <w:r w:rsidRPr="00B20AE8">
        <w:rPr>
          <w:lang w:eastAsia="sv-SE"/>
        </w:rPr>
        <w:tab/>
        <w:t>MSR</w:t>
      </w:r>
      <w:bookmarkEnd w:id="2102"/>
      <w:bookmarkEnd w:id="2103"/>
      <w:bookmarkEnd w:id="2104"/>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2105" w:name="_Toc21123072"/>
      <w:bookmarkStart w:id="2106" w:name="_Toc45907265"/>
      <w:bookmarkStart w:id="2107" w:name="_Toc53181369"/>
      <w:r w:rsidRPr="00B20AE8">
        <w:rPr>
          <w:lang w:eastAsia="sv-SE"/>
        </w:rPr>
        <w:t>6.7.3.4.1.3</w:t>
      </w:r>
      <w:r w:rsidRPr="00B20AE8">
        <w:rPr>
          <w:lang w:eastAsia="sv-SE"/>
        </w:rPr>
        <w:tab/>
        <w:t>UTRA FDD</w:t>
      </w:r>
      <w:bookmarkEnd w:id="2105"/>
      <w:bookmarkEnd w:id="2106"/>
      <w:bookmarkEnd w:id="2107"/>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2108" w:name="_Toc21123073"/>
      <w:bookmarkStart w:id="2109" w:name="_Toc45907266"/>
      <w:bookmarkStart w:id="2110" w:name="_Toc53181370"/>
      <w:r w:rsidRPr="00B20AE8">
        <w:t>6.7.3.4.1.4</w:t>
      </w:r>
      <w:r w:rsidRPr="00B20AE8">
        <w:tab/>
        <w:t>E-UTRA</w:t>
      </w:r>
      <w:bookmarkEnd w:id="2108"/>
      <w:bookmarkEnd w:id="2109"/>
      <w:bookmarkEnd w:id="2110"/>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2111" w:name="_Toc21123074"/>
      <w:bookmarkStart w:id="2112" w:name="_Toc45907267"/>
      <w:bookmarkStart w:id="2113" w:name="_Toc53181371"/>
      <w:r w:rsidRPr="00B20AE8">
        <w:t>6.7.3.4.1.5</w:t>
      </w:r>
      <w:r w:rsidRPr="00B20AE8">
        <w:tab/>
        <w:t>NR</w:t>
      </w:r>
      <w:bookmarkEnd w:id="2111"/>
      <w:bookmarkEnd w:id="2112"/>
      <w:bookmarkEnd w:id="2113"/>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2114" w:name="_Toc21123075"/>
      <w:bookmarkStart w:id="2115" w:name="_Toc45907268"/>
      <w:bookmarkStart w:id="2116" w:name="_Toc53181372"/>
      <w:bookmarkStart w:id="2117" w:name="_Toc61117167"/>
      <w:bookmarkStart w:id="2118" w:name="_Toc67081019"/>
      <w:bookmarkStart w:id="2119" w:name="_Toc68770371"/>
      <w:bookmarkStart w:id="2120" w:name="_Toc74755434"/>
      <w:bookmarkStart w:id="2121" w:name="_Toc76506358"/>
      <w:r w:rsidRPr="00B20AE8">
        <w:rPr>
          <w:lang w:eastAsia="sv-SE"/>
        </w:rPr>
        <w:t>6.7.3.4.2</w:t>
      </w:r>
      <w:r w:rsidRPr="00B20AE8">
        <w:rPr>
          <w:lang w:eastAsia="sv-SE"/>
        </w:rPr>
        <w:tab/>
        <w:t>Procedure</w:t>
      </w:r>
      <w:bookmarkEnd w:id="2114"/>
      <w:bookmarkEnd w:id="2115"/>
      <w:bookmarkEnd w:id="2116"/>
      <w:bookmarkEnd w:id="2117"/>
      <w:bookmarkEnd w:id="2118"/>
      <w:bookmarkEnd w:id="2119"/>
      <w:bookmarkEnd w:id="2120"/>
      <w:bookmarkEnd w:id="2121"/>
    </w:p>
    <w:p w14:paraId="2DC0FACC" w14:textId="77777777" w:rsidR="00FD6C22" w:rsidRPr="00B20AE8" w:rsidRDefault="00FD6C22" w:rsidP="006604EE">
      <w:pPr>
        <w:pStyle w:val="H6"/>
        <w:rPr>
          <w:sz w:val="22"/>
          <w:lang w:eastAsia="sv-SE"/>
        </w:rPr>
      </w:pPr>
      <w:bookmarkStart w:id="2122" w:name="_Toc21123076"/>
      <w:bookmarkStart w:id="2123" w:name="_Toc45907269"/>
      <w:bookmarkStart w:id="2124" w:name="_Toc53181373"/>
      <w:bookmarkStart w:id="2125" w:name="_Toc61117168"/>
      <w:bookmarkStart w:id="2126" w:name="_Toc67081020"/>
      <w:bookmarkStart w:id="2127" w:name="_Toc68770372"/>
      <w:bookmarkStart w:id="2128" w:name="_Toc74755435"/>
      <w:bookmarkStart w:id="2129" w:name="_Toc76506359"/>
      <w:bookmarkStart w:id="2130" w:name="_Hlk513388270"/>
      <w:r w:rsidRPr="00B20AE8">
        <w:rPr>
          <w:rStyle w:val="Heading6Char"/>
        </w:rPr>
        <w:t>6.7.3.4.2.1</w:t>
      </w:r>
      <w:r w:rsidRPr="00B20AE8">
        <w:rPr>
          <w:rStyle w:val="Heading6Char"/>
        </w:rPr>
        <w:tab/>
        <w:t>General</w:t>
      </w:r>
      <w:bookmarkEnd w:id="2122"/>
      <w:bookmarkEnd w:id="2123"/>
      <w:bookmarkEnd w:id="2124"/>
      <w:bookmarkEnd w:id="2125"/>
      <w:bookmarkEnd w:id="2126"/>
      <w:bookmarkEnd w:id="2127"/>
      <w:bookmarkEnd w:id="2128"/>
      <w:bookmarkEnd w:id="2129"/>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2130"/>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2131" w:name="_Toc21123077"/>
      <w:bookmarkStart w:id="2132" w:name="_Toc45907270"/>
      <w:bookmarkStart w:id="2133" w:name="_Toc53181374"/>
      <w:bookmarkStart w:id="2134" w:name="_Toc61117169"/>
      <w:bookmarkStart w:id="2135" w:name="_Toc67081021"/>
      <w:bookmarkStart w:id="2136" w:name="_Toc68770373"/>
      <w:bookmarkStart w:id="2137" w:name="_Toc74755436"/>
      <w:bookmarkStart w:id="2138" w:name="_Toc76506360"/>
      <w:r w:rsidRPr="00B20AE8">
        <w:rPr>
          <w:rStyle w:val="Heading6Char"/>
        </w:rPr>
        <w:t>6.7.3.4.2.2</w:t>
      </w:r>
      <w:r w:rsidRPr="00B20AE8">
        <w:rPr>
          <w:rStyle w:val="Heading6Char"/>
        </w:rPr>
        <w:tab/>
        <w:t>MSR</w:t>
      </w:r>
      <w:bookmarkEnd w:id="2131"/>
      <w:bookmarkEnd w:id="2132"/>
      <w:bookmarkEnd w:id="2133"/>
      <w:bookmarkEnd w:id="2134"/>
      <w:bookmarkEnd w:id="2135"/>
      <w:bookmarkEnd w:id="2136"/>
      <w:bookmarkEnd w:id="2137"/>
      <w:bookmarkEnd w:id="2138"/>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2139" w:name="_Toc21123078"/>
      <w:bookmarkStart w:id="2140" w:name="_Toc45907271"/>
      <w:bookmarkStart w:id="2141" w:name="_Toc53181375"/>
      <w:bookmarkStart w:id="2142" w:name="_Toc61117170"/>
      <w:bookmarkStart w:id="2143" w:name="_Toc67081022"/>
      <w:bookmarkStart w:id="2144" w:name="_Toc68770374"/>
      <w:bookmarkStart w:id="2145" w:name="_Toc74755437"/>
      <w:bookmarkStart w:id="2146" w:name="_Toc76506361"/>
      <w:r w:rsidRPr="00B20AE8">
        <w:rPr>
          <w:rStyle w:val="Heading6Char"/>
        </w:rPr>
        <w:t>6.7.3.4.2.3</w:t>
      </w:r>
      <w:r w:rsidRPr="00B20AE8">
        <w:rPr>
          <w:rStyle w:val="Heading6Char"/>
        </w:rPr>
        <w:tab/>
        <w:t>UTRA FDD</w:t>
      </w:r>
      <w:bookmarkEnd w:id="2139"/>
      <w:bookmarkEnd w:id="2140"/>
      <w:bookmarkEnd w:id="2141"/>
      <w:bookmarkEnd w:id="2142"/>
      <w:bookmarkEnd w:id="2143"/>
      <w:bookmarkEnd w:id="2144"/>
      <w:bookmarkEnd w:id="2145"/>
      <w:bookmarkEnd w:id="2146"/>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2147" w:name="_Toc21123079"/>
      <w:bookmarkStart w:id="2148" w:name="_Toc45907272"/>
      <w:bookmarkStart w:id="2149" w:name="_Toc53181376"/>
      <w:bookmarkStart w:id="2150" w:name="_Toc61117171"/>
      <w:bookmarkStart w:id="2151" w:name="_Toc67081023"/>
      <w:bookmarkStart w:id="2152" w:name="_Toc68770375"/>
      <w:bookmarkStart w:id="2153" w:name="_Toc74755438"/>
      <w:bookmarkStart w:id="2154" w:name="_Toc76506362"/>
      <w:r w:rsidRPr="00B20AE8">
        <w:rPr>
          <w:rStyle w:val="Heading6Char"/>
        </w:rPr>
        <w:t>6.7.3.4.2.4</w:t>
      </w:r>
      <w:r w:rsidRPr="00B20AE8">
        <w:rPr>
          <w:rStyle w:val="Heading6Char"/>
        </w:rPr>
        <w:tab/>
        <w:t>E-UTRA</w:t>
      </w:r>
      <w:bookmarkEnd w:id="2147"/>
      <w:bookmarkEnd w:id="2148"/>
      <w:bookmarkEnd w:id="2149"/>
      <w:bookmarkEnd w:id="2150"/>
      <w:bookmarkEnd w:id="2151"/>
      <w:bookmarkEnd w:id="2152"/>
      <w:bookmarkEnd w:id="2153"/>
      <w:bookmarkEnd w:id="2154"/>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2155" w:name="_Toc21123080"/>
      <w:bookmarkStart w:id="2156" w:name="_Toc45907273"/>
      <w:bookmarkStart w:id="2157" w:name="_Toc53181377"/>
      <w:bookmarkStart w:id="2158" w:name="_Toc61117172"/>
      <w:bookmarkStart w:id="2159" w:name="_Toc67081024"/>
      <w:bookmarkStart w:id="2160" w:name="_Toc68770376"/>
      <w:bookmarkStart w:id="2161" w:name="_Toc74755439"/>
      <w:bookmarkStart w:id="2162" w:name="_Toc76506363"/>
      <w:r w:rsidRPr="00B20AE8">
        <w:rPr>
          <w:lang w:eastAsia="sv-SE"/>
        </w:rPr>
        <w:t>6.</w:t>
      </w:r>
      <w:r w:rsidRPr="00B20AE8">
        <w:rPr>
          <w:lang w:eastAsia="zh-CN"/>
        </w:rPr>
        <w:t>7.3.</w:t>
      </w:r>
      <w:r w:rsidRPr="00B20AE8">
        <w:rPr>
          <w:lang w:eastAsia="sv-SE"/>
        </w:rPr>
        <w:t>5</w:t>
      </w:r>
      <w:r w:rsidRPr="00B20AE8">
        <w:rPr>
          <w:lang w:eastAsia="sv-SE"/>
        </w:rPr>
        <w:tab/>
        <w:t>Test Requirement</w:t>
      </w:r>
      <w:bookmarkEnd w:id="2155"/>
      <w:bookmarkEnd w:id="2156"/>
      <w:bookmarkEnd w:id="2157"/>
      <w:bookmarkEnd w:id="2158"/>
      <w:bookmarkEnd w:id="2159"/>
      <w:bookmarkEnd w:id="2160"/>
      <w:bookmarkEnd w:id="2161"/>
      <w:bookmarkEnd w:id="2162"/>
    </w:p>
    <w:p w14:paraId="1B01A735" w14:textId="77777777" w:rsidR="00C33A48" w:rsidRPr="00F437E4" w:rsidRDefault="00C33A48" w:rsidP="00F437E4">
      <w:pPr>
        <w:pStyle w:val="Heading5"/>
      </w:pPr>
      <w:bookmarkStart w:id="2163" w:name="_Toc21123081"/>
      <w:bookmarkStart w:id="2164" w:name="_Toc45907274"/>
      <w:bookmarkStart w:id="2165" w:name="_Toc53181378"/>
      <w:bookmarkStart w:id="2166" w:name="_Toc61117173"/>
      <w:bookmarkStart w:id="2167" w:name="_Toc67081025"/>
      <w:bookmarkStart w:id="2168" w:name="_Toc68770377"/>
      <w:bookmarkStart w:id="2169" w:name="_Toc74755440"/>
      <w:bookmarkStart w:id="2170" w:name="_Toc76506364"/>
      <w:r w:rsidRPr="00F437E4">
        <w:t>6.7.3.5.1</w:t>
      </w:r>
      <w:r w:rsidR="00A22911" w:rsidRPr="00F437E4">
        <w:tab/>
      </w:r>
      <w:r w:rsidRPr="00F437E4">
        <w:t>MSR</w:t>
      </w:r>
      <w:bookmarkEnd w:id="2163"/>
      <w:bookmarkEnd w:id="2164"/>
      <w:bookmarkEnd w:id="2165"/>
      <w:bookmarkEnd w:id="2166"/>
      <w:bookmarkEnd w:id="2167"/>
      <w:bookmarkEnd w:id="2168"/>
      <w:bookmarkEnd w:id="2169"/>
      <w:bookmarkEnd w:id="2170"/>
    </w:p>
    <w:p w14:paraId="297867DC" w14:textId="43CA80DF" w:rsidR="00C33A48" w:rsidRPr="00B20AE8" w:rsidRDefault="00C33A48" w:rsidP="00F437E4">
      <w:pPr>
        <w:pStyle w:val="H6"/>
        <w:rPr>
          <w:noProof/>
        </w:rPr>
      </w:pPr>
      <w:bookmarkStart w:id="2171" w:name="_Toc21123082"/>
      <w:bookmarkStart w:id="2172" w:name="_Toc45907275"/>
      <w:bookmarkStart w:id="2173" w:name="_Toc53181379"/>
      <w:r w:rsidRPr="00B20AE8">
        <w:t>6.7.3.5.1.1</w:t>
      </w:r>
      <w:r w:rsidR="00F437E4">
        <w:rPr>
          <w:noProof/>
        </w:rPr>
        <w:tab/>
      </w:r>
      <w:r w:rsidRPr="00B20AE8">
        <w:rPr>
          <w:noProof/>
        </w:rPr>
        <w:t>MSR E-UTRA test requirement</w:t>
      </w:r>
      <w:bookmarkEnd w:id="2171"/>
      <w:bookmarkEnd w:id="2172"/>
      <w:bookmarkEnd w:id="2173"/>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2174" w:name="_Toc21123083"/>
      <w:bookmarkStart w:id="2175" w:name="_Toc45907276"/>
      <w:bookmarkStart w:id="2176" w:name="_Toc53181380"/>
      <w:r w:rsidRPr="00B20AE8">
        <w:t>6.7.3.5.1.2</w:t>
      </w:r>
      <w:r w:rsidR="00F437E4">
        <w:rPr>
          <w:noProof/>
        </w:rPr>
        <w:tab/>
      </w:r>
      <w:r w:rsidRPr="00B20AE8">
        <w:rPr>
          <w:noProof/>
        </w:rPr>
        <w:t>MSR UTRA FDD test requirement</w:t>
      </w:r>
      <w:bookmarkEnd w:id="2174"/>
      <w:bookmarkEnd w:id="2175"/>
      <w:bookmarkEnd w:id="2176"/>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2177" w:name="_Toc21123084"/>
      <w:bookmarkStart w:id="2178" w:name="_Toc45907277"/>
      <w:bookmarkStart w:id="2179" w:name="_Toc53181381"/>
      <w:r w:rsidRPr="00B20AE8">
        <w:t>6.7.3.5.1.3</w:t>
      </w:r>
      <w:r w:rsidR="00F437E4">
        <w:rPr>
          <w:noProof/>
        </w:rPr>
        <w:tab/>
      </w:r>
      <w:r w:rsidRPr="00B20AE8">
        <w:rPr>
          <w:noProof/>
        </w:rPr>
        <w:t>OTA Cumulative ACLR test requirement in non-contiguous spectrum</w:t>
      </w:r>
      <w:bookmarkEnd w:id="2177"/>
      <w:bookmarkEnd w:id="2178"/>
      <w:bookmarkEnd w:id="2179"/>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2180" w:name="_Toc21123085"/>
      <w:bookmarkStart w:id="2181" w:name="_Toc45907278"/>
      <w:bookmarkStart w:id="2182" w:name="_Toc53181382"/>
      <w:r w:rsidRPr="00B20AE8">
        <w:t>6.7.3.5.1.4</w:t>
      </w:r>
      <w:r w:rsidR="00073AC5" w:rsidRPr="00B20AE8">
        <w:rPr>
          <w:noProof/>
        </w:rPr>
        <w:tab/>
      </w:r>
      <w:r w:rsidRPr="00B20AE8">
        <w:rPr>
          <w:noProof/>
        </w:rPr>
        <w:t>NR test requirement</w:t>
      </w:r>
      <w:bookmarkEnd w:id="2180"/>
      <w:bookmarkEnd w:id="2181"/>
      <w:bookmarkEnd w:id="2182"/>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2183" w:name="_Toc21123086"/>
      <w:bookmarkStart w:id="2184" w:name="_Toc45907279"/>
      <w:bookmarkStart w:id="2185" w:name="_Toc53181383"/>
      <w:bookmarkStart w:id="2186" w:name="_Toc61117174"/>
      <w:bookmarkStart w:id="2187" w:name="_Toc67081026"/>
      <w:bookmarkStart w:id="2188" w:name="_Toc68770378"/>
      <w:bookmarkStart w:id="2189" w:name="_Toc74755441"/>
      <w:bookmarkStart w:id="2190" w:name="_Toc76506365"/>
      <w:r w:rsidRPr="00B20AE8">
        <w:rPr>
          <w:rStyle w:val="Heading5Char"/>
        </w:rPr>
        <w:t>6.7.3.5.2</w:t>
      </w:r>
      <w:r w:rsidR="00A22911" w:rsidRPr="00B20AE8">
        <w:rPr>
          <w:noProof/>
        </w:rPr>
        <w:tab/>
      </w:r>
      <w:r w:rsidRPr="00B20AE8">
        <w:rPr>
          <w:noProof/>
        </w:rPr>
        <w:t>UTRA FDD</w:t>
      </w:r>
      <w:bookmarkEnd w:id="2183"/>
      <w:bookmarkEnd w:id="2184"/>
      <w:bookmarkEnd w:id="2185"/>
      <w:bookmarkEnd w:id="2186"/>
      <w:bookmarkEnd w:id="2187"/>
      <w:bookmarkEnd w:id="2188"/>
      <w:bookmarkEnd w:id="2189"/>
      <w:bookmarkEnd w:id="2190"/>
    </w:p>
    <w:p w14:paraId="60F48583" w14:textId="77777777" w:rsidR="00C33A48" w:rsidRPr="00B20AE8" w:rsidRDefault="00C33A48" w:rsidP="00F437E4">
      <w:pPr>
        <w:pStyle w:val="H6"/>
        <w:rPr>
          <w:noProof/>
        </w:rPr>
      </w:pPr>
      <w:bookmarkStart w:id="2191" w:name="_Toc21123087"/>
      <w:bookmarkStart w:id="2192" w:name="_Toc45907280"/>
      <w:bookmarkStart w:id="2193" w:name="_Toc53181384"/>
      <w:r w:rsidRPr="00B20AE8">
        <w:rPr>
          <w:noProof/>
        </w:rPr>
        <w:t>6.7.3.5.2.1</w:t>
      </w:r>
      <w:r w:rsidR="00A22911" w:rsidRPr="00B20AE8">
        <w:rPr>
          <w:noProof/>
        </w:rPr>
        <w:tab/>
      </w:r>
      <w:r w:rsidRPr="00B20AE8">
        <w:rPr>
          <w:noProof/>
        </w:rPr>
        <w:t>OTA ACLR</w:t>
      </w:r>
      <w:bookmarkEnd w:id="2191"/>
      <w:bookmarkEnd w:id="2192"/>
      <w:bookmarkEnd w:id="2193"/>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2194" w:name="_Toc21123088"/>
      <w:bookmarkStart w:id="2195" w:name="_Toc45907281"/>
      <w:bookmarkStart w:id="2196" w:name="_Toc53181385"/>
      <w:r w:rsidRPr="00B20AE8">
        <w:rPr>
          <w:noProof/>
        </w:rPr>
        <w:t>6.7.3.5.2.2</w:t>
      </w:r>
      <w:r w:rsidR="00A22911" w:rsidRPr="00B20AE8">
        <w:rPr>
          <w:noProof/>
        </w:rPr>
        <w:tab/>
      </w:r>
      <w:r w:rsidRPr="00B20AE8">
        <w:rPr>
          <w:noProof/>
        </w:rPr>
        <w:t>OTA Cumulative ACLR test requirement in non-contiguous spectrum or multiple bands</w:t>
      </w:r>
      <w:bookmarkEnd w:id="2194"/>
      <w:bookmarkEnd w:id="2195"/>
      <w:bookmarkEnd w:id="2196"/>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2197" w:name="_Toc21123089"/>
      <w:bookmarkStart w:id="2198" w:name="_Toc45907282"/>
      <w:bookmarkStart w:id="2199" w:name="_Toc53181386"/>
      <w:bookmarkStart w:id="2200" w:name="_Toc61117175"/>
      <w:bookmarkStart w:id="2201" w:name="_Toc67081027"/>
      <w:bookmarkStart w:id="2202" w:name="_Toc68770379"/>
      <w:bookmarkStart w:id="2203" w:name="_Toc74755442"/>
      <w:bookmarkStart w:id="2204" w:name="_Toc76506366"/>
      <w:r w:rsidRPr="00F437E4">
        <w:t>6.7.3.5.3</w:t>
      </w:r>
      <w:r w:rsidR="00A22911" w:rsidRPr="00F437E4">
        <w:tab/>
      </w:r>
      <w:r w:rsidRPr="00F437E4">
        <w:t>E-UTRA</w:t>
      </w:r>
      <w:bookmarkEnd w:id="2197"/>
      <w:bookmarkEnd w:id="2198"/>
      <w:bookmarkEnd w:id="2199"/>
      <w:bookmarkEnd w:id="2200"/>
      <w:bookmarkEnd w:id="2201"/>
      <w:bookmarkEnd w:id="2202"/>
      <w:bookmarkEnd w:id="2203"/>
      <w:bookmarkEnd w:id="2204"/>
    </w:p>
    <w:p w14:paraId="17C7AB7B" w14:textId="77777777" w:rsidR="00C33A48" w:rsidRPr="00B20AE8" w:rsidRDefault="00C33A48" w:rsidP="00F437E4">
      <w:pPr>
        <w:pStyle w:val="H6"/>
      </w:pPr>
      <w:bookmarkStart w:id="2205" w:name="_Toc21123090"/>
      <w:bookmarkStart w:id="2206" w:name="_Toc45907283"/>
      <w:bookmarkStart w:id="2207" w:name="_Toc53181387"/>
      <w:r w:rsidRPr="00B20AE8">
        <w:t>6.7.3.5.3.1</w:t>
      </w:r>
      <w:r w:rsidR="00A22911" w:rsidRPr="00B20AE8">
        <w:tab/>
      </w:r>
      <w:r w:rsidRPr="00B20AE8">
        <w:t>OTA ACLR</w:t>
      </w:r>
      <w:bookmarkEnd w:id="2205"/>
      <w:bookmarkEnd w:id="2206"/>
      <w:bookmarkEnd w:id="2207"/>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2208" w:name="_Toc21123091"/>
      <w:bookmarkStart w:id="2209" w:name="_Toc45907284"/>
      <w:bookmarkStart w:id="2210" w:name="_Toc53181388"/>
      <w:r w:rsidRPr="00B20AE8">
        <w:t>6.7.3.5.3.2</w:t>
      </w:r>
      <w:r w:rsidR="00A22911" w:rsidRPr="00B20AE8">
        <w:tab/>
      </w:r>
      <w:r w:rsidRPr="00B20AE8">
        <w:t>OTA Cumulative ACLR test requirement in non-contiguous spectrum</w:t>
      </w:r>
      <w:bookmarkEnd w:id="2208"/>
      <w:bookmarkEnd w:id="2209"/>
      <w:bookmarkEnd w:id="2210"/>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2211" w:name="_Toc21123092"/>
      <w:bookmarkStart w:id="2212" w:name="_Toc45907285"/>
      <w:bookmarkStart w:id="2213" w:name="_Toc53181389"/>
      <w:bookmarkStart w:id="2214" w:name="_Toc61117176"/>
      <w:bookmarkStart w:id="2215" w:name="_Toc67081028"/>
      <w:bookmarkStart w:id="2216" w:name="_Toc68770380"/>
      <w:bookmarkStart w:id="2217" w:name="_Toc74755443"/>
      <w:bookmarkStart w:id="2218" w:name="_Toc76506367"/>
      <w:r w:rsidRPr="00B20AE8">
        <w:rPr>
          <w:rFonts w:eastAsia="SimSun"/>
        </w:rPr>
        <w:t>6.7.4</w:t>
      </w:r>
      <w:r w:rsidRPr="00B20AE8">
        <w:rPr>
          <w:rFonts w:eastAsia="SimSun"/>
        </w:rPr>
        <w:tab/>
        <w:t>OTA Spectrum emission mask</w:t>
      </w:r>
      <w:bookmarkEnd w:id="2211"/>
      <w:bookmarkEnd w:id="2212"/>
      <w:bookmarkEnd w:id="2213"/>
      <w:bookmarkEnd w:id="2214"/>
      <w:bookmarkEnd w:id="2215"/>
      <w:bookmarkEnd w:id="2216"/>
      <w:bookmarkEnd w:id="2217"/>
      <w:bookmarkEnd w:id="2218"/>
    </w:p>
    <w:p w14:paraId="1F32A5D2" w14:textId="77777777" w:rsidR="00C33A48" w:rsidRPr="00B20AE8" w:rsidRDefault="00C33A48" w:rsidP="00C33A48">
      <w:pPr>
        <w:pStyle w:val="Heading4"/>
        <w:rPr>
          <w:lang w:eastAsia="sv-SE"/>
        </w:rPr>
      </w:pPr>
      <w:bookmarkStart w:id="2219" w:name="_Toc21123093"/>
      <w:bookmarkStart w:id="2220" w:name="_Toc45907286"/>
      <w:bookmarkStart w:id="2221" w:name="_Toc53181390"/>
      <w:bookmarkStart w:id="2222" w:name="_Toc61117177"/>
      <w:bookmarkStart w:id="2223" w:name="_Toc67081029"/>
      <w:bookmarkStart w:id="2224" w:name="_Toc68770381"/>
      <w:bookmarkStart w:id="2225" w:name="_Toc74755444"/>
      <w:bookmarkStart w:id="2226" w:name="_Toc76506368"/>
      <w:r w:rsidRPr="00B20AE8">
        <w:rPr>
          <w:lang w:eastAsia="sv-SE"/>
        </w:rPr>
        <w:t>6.7.4.1</w:t>
      </w:r>
      <w:r w:rsidRPr="00B20AE8">
        <w:rPr>
          <w:lang w:eastAsia="sv-SE"/>
        </w:rPr>
        <w:tab/>
        <w:t>Definition and applicability</w:t>
      </w:r>
      <w:bookmarkEnd w:id="2219"/>
      <w:bookmarkEnd w:id="2220"/>
      <w:bookmarkEnd w:id="2221"/>
      <w:bookmarkEnd w:id="2222"/>
      <w:bookmarkEnd w:id="2223"/>
      <w:bookmarkEnd w:id="2224"/>
      <w:bookmarkEnd w:id="2225"/>
      <w:bookmarkEnd w:id="2226"/>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2227" w:name="_Toc21123094"/>
      <w:bookmarkStart w:id="2228" w:name="_Toc45907287"/>
      <w:bookmarkStart w:id="2229" w:name="_Toc53181391"/>
      <w:bookmarkStart w:id="2230" w:name="_Toc61117178"/>
      <w:bookmarkStart w:id="2231" w:name="_Toc67081030"/>
      <w:bookmarkStart w:id="2232" w:name="_Toc68770382"/>
      <w:bookmarkStart w:id="2233" w:name="_Toc74755445"/>
      <w:bookmarkStart w:id="2234" w:name="_Toc76506369"/>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2227"/>
      <w:bookmarkEnd w:id="2228"/>
      <w:bookmarkEnd w:id="2229"/>
      <w:bookmarkEnd w:id="2230"/>
      <w:bookmarkEnd w:id="2231"/>
      <w:bookmarkEnd w:id="2232"/>
      <w:bookmarkEnd w:id="2233"/>
      <w:bookmarkEnd w:id="2234"/>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2235" w:name="_Toc21123095"/>
      <w:bookmarkStart w:id="2236" w:name="_Toc45907288"/>
      <w:bookmarkStart w:id="2237" w:name="_Toc53181392"/>
      <w:bookmarkStart w:id="2238" w:name="_Toc61117179"/>
      <w:bookmarkStart w:id="2239" w:name="_Toc67081031"/>
      <w:bookmarkStart w:id="2240" w:name="_Toc68770383"/>
      <w:bookmarkStart w:id="2241" w:name="_Toc74755446"/>
      <w:bookmarkStart w:id="2242" w:name="_Toc76506370"/>
      <w:r w:rsidRPr="00B20AE8">
        <w:rPr>
          <w:lang w:eastAsia="sv-SE"/>
        </w:rPr>
        <w:t>6.7.4.3</w:t>
      </w:r>
      <w:r w:rsidRPr="00B20AE8">
        <w:rPr>
          <w:lang w:eastAsia="sv-SE"/>
        </w:rPr>
        <w:tab/>
        <w:t>Test purpose</w:t>
      </w:r>
      <w:bookmarkEnd w:id="2235"/>
      <w:bookmarkEnd w:id="2236"/>
      <w:bookmarkEnd w:id="2237"/>
      <w:bookmarkEnd w:id="2238"/>
      <w:bookmarkEnd w:id="2239"/>
      <w:bookmarkEnd w:id="2240"/>
      <w:bookmarkEnd w:id="2241"/>
      <w:bookmarkEnd w:id="2242"/>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2243" w:name="_Toc21123096"/>
      <w:bookmarkStart w:id="2244" w:name="_Toc45907289"/>
      <w:bookmarkStart w:id="2245" w:name="_Toc53181393"/>
      <w:bookmarkStart w:id="2246" w:name="_Toc61117180"/>
      <w:bookmarkStart w:id="2247" w:name="_Toc67081032"/>
      <w:bookmarkStart w:id="2248" w:name="_Toc68770384"/>
      <w:bookmarkStart w:id="2249" w:name="_Toc74755447"/>
      <w:bookmarkStart w:id="2250" w:name="_Toc76506371"/>
      <w:r w:rsidRPr="00B20AE8">
        <w:rPr>
          <w:lang w:eastAsia="sv-SE"/>
        </w:rPr>
        <w:t>6.</w:t>
      </w:r>
      <w:r w:rsidRPr="00B20AE8">
        <w:rPr>
          <w:lang w:eastAsia="zh-CN"/>
        </w:rPr>
        <w:t>7.4.</w:t>
      </w:r>
      <w:r w:rsidRPr="00B20AE8">
        <w:rPr>
          <w:lang w:eastAsia="sv-SE"/>
        </w:rPr>
        <w:t>4</w:t>
      </w:r>
      <w:r w:rsidRPr="00B20AE8">
        <w:rPr>
          <w:lang w:eastAsia="sv-SE"/>
        </w:rPr>
        <w:tab/>
        <w:t>Method of test</w:t>
      </w:r>
      <w:bookmarkEnd w:id="2243"/>
      <w:bookmarkEnd w:id="2244"/>
      <w:bookmarkEnd w:id="2245"/>
      <w:bookmarkEnd w:id="2246"/>
      <w:bookmarkEnd w:id="2247"/>
      <w:bookmarkEnd w:id="2248"/>
      <w:bookmarkEnd w:id="2249"/>
      <w:bookmarkEnd w:id="2250"/>
    </w:p>
    <w:p w14:paraId="66689B9E" w14:textId="77777777" w:rsidR="00C33A48" w:rsidRPr="00B20AE8" w:rsidRDefault="00C33A48" w:rsidP="00C33A48">
      <w:pPr>
        <w:pStyle w:val="Heading5"/>
        <w:rPr>
          <w:lang w:eastAsia="sv-SE"/>
        </w:rPr>
      </w:pPr>
      <w:bookmarkStart w:id="2251" w:name="_Toc21123097"/>
      <w:bookmarkStart w:id="2252" w:name="_Toc45907290"/>
      <w:bookmarkStart w:id="2253" w:name="_Toc53181394"/>
      <w:bookmarkStart w:id="2254" w:name="_Toc61117181"/>
      <w:bookmarkStart w:id="2255" w:name="_Toc67081033"/>
      <w:bookmarkStart w:id="2256" w:name="_Toc68770385"/>
      <w:bookmarkStart w:id="2257" w:name="_Toc74755448"/>
      <w:bookmarkStart w:id="2258" w:name="_Toc76506372"/>
      <w:r w:rsidRPr="00B20AE8">
        <w:rPr>
          <w:lang w:eastAsia="sv-SE"/>
        </w:rPr>
        <w:t>6.7.4.4.1</w:t>
      </w:r>
      <w:r w:rsidRPr="00B20AE8">
        <w:rPr>
          <w:lang w:eastAsia="sv-SE"/>
        </w:rPr>
        <w:tab/>
        <w:t>Initial conditions</w:t>
      </w:r>
      <w:bookmarkEnd w:id="2251"/>
      <w:bookmarkEnd w:id="2252"/>
      <w:bookmarkEnd w:id="2253"/>
      <w:bookmarkEnd w:id="2254"/>
      <w:bookmarkEnd w:id="2255"/>
      <w:bookmarkEnd w:id="2256"/>
      <w:bookmarkEnd w:id="2257"/>
      <w:bookmarkEnd w:id="2258"/>
    </w:p>
    <w:p w14:paraId="5626D749" w14:textId="77777777" w:rsidR="00C33A48" w:rsidRPr="00B20AE8" w:rsidRDefault="00C33A48" w:rsidP="00F437E4">
      <w:pPr>
        <w:pStyle w:val="H6"/>
        <w:rPr>
          <w:lang w:eastAsia="sv-SE"/>
        </w:rPr>
      </w:pPr>
      <w:bookmarkStart w:id="2259" w:name="_Toc21123098"/>
      <w:bookmarkStart w:id="2260" w:name="_Toc45907291"/>
      <w:bookmarkStart w:id="2261" w:name="_Toc53181395"/>
      <w:r w:rsidRPr="00B20AE8">
        <w:t>6.7.4.4.1.1</w:t>
      </w:r>
      <w:r w:rsidRPr="00B20AE8">
        <w:rPr>
          <w:lang w:eastAsia="sv-SE"/>
        </w:rPr>
        <w:tab/>
        <w:t>General test conditions</w:t>
      </w:r>
      <w:bookmarkEnd w:id="2259"/>
      <w:bookmarkEnd w:id="2260"/>
      <w:bookmarkEnd w:id="2261"/>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2262" w:name="_Toc21123099"/>
      <w:bookmarkStart w:id="2263" w:name="_Toc45907292"/>
      <w:bookmarkStart w:id="2264" w:name="_Toc53181396"/>
      <w:r w:rsidRPr="00B20AE8">
        <w:t>6.7.4.4.1.2</w:t>
      </w:r>
      <w:r w:rsidR="00A22911" w:rsidRPr="00B20AE8">
        <w:tab/>
      </w:r>
      <w:r w:rsidRPr="00B20AE8">
        <w:rPr>
          <w:lang w:eastAsia="zh-CN"/>
        </w:rPr>
        <w:t>UTRA FDD</w:t>
      </w:r>
      <w:bookmarkEnd w:id="2262"/>
      <w:bookmarkEnd w:id="2263"/>
      <w:bookmarkEnd w:id="2264"/>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2265" w:name="_Toc21123100"/>
      <w:bookmarkStart w:id="2266" w:name="_Toc45907293"/>
      <w:bookmarkStart w:id="2267" w:name="_Toc53181397"/>
      <w:bookmarkStart w:id="2268" w:name="_Toc61117182"/>
      <w:bookmarkStart w:id="2269" w:name="_Toc67081034"/>
      <w:bookmarkStart w:id="2270" w:name="_Toc68770386"/>
      <w:bookmarkStart w:id="2271" w:name="_Toc74755449"/>
      <w:bookmarkStart w:id="2272" w:name="_Toc76506373"/>
      <w:r w:rsidRPr="00B20AE8">
        <w:rPr>
          <w:lang w:eastAsia="sv-SE"/>
        </w:rPr>
        <w:t>6.7.4.4.2</w:t>
      </w:r>
      <w:r w:rsidRPr="00B20AE8">
        <w:rPr>
          <w:lang w:eastAsia="sv-SE"/>
        </w:rPr>
        <w:tab/>
        <w:t>Procedure</w:t>
      </w:r>
      <w:bookmarkEnd w:id="2265"/>
      <w:bookmarkEnd w:id="2266"/>
      <w:bookmarkEnd w:id="2267"/>
      <w:bookmarkEnd w:id="2268"/>
      <w:bookmarkEnd w:id="2269"/>
      <w:bookmarkEnd w:id="2270"/>
      <w:bookmarkEnd w:id="2271"/>
      <w:bookmarkEnd w:id="2272"/>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2273" w:name="_Toc21123101"/>
      <w:bookmarkStart w:id="2274" w:name="_Toc45907294"/>
      <w:bookmarkStart w:id="2275" w:name="_Toc53181398"/>
      <w:bookmarkStart w:id="2276" w:name="_Toc61117183"/>
      <w:bookmarkStart w:id="2277" w:name="_Toc67081035"/>
      <w:bookmarkStart w:id="2278" w:name="_Toc68770387"/>
      <w:bookmarkStart w:id="2279" w:name="_Toc74755450"/>
      <w:bookmarkStart w:id="2280" w:name="_Toc76506374"/>
      <w:r w:rsidRPr="00B20AE8">
        <w:rPr>
          <w:lang w:eastAsia="sv-SE"/>
        </w:rPr>
        <w:t>6.</w:t>
      </w:r>
      <w:r w:rsidRPr="00B20AE8">
        <w:rPr>
          <w:lang w:eastAsia="zh-CN"/>
        </w:rPr>
        <w:t>7.4.</w:t>
      </w:r>
      <w:r w:rsidRPr="00B20AE8">
        <w:rPr>
          <w:lang w:eastAsia="sv-SE"/>
        </w:rPr>
        <w:t>5</w:t>
      </w:r>
      <w:r w:rsidRPr="00B20AE8">
        <w:rPr>
          <w:lang w:eastAsia="sv-SE"/>
        </w:rPr>
        <w:tab/>
        <w:t>Test Requirement</w:t>
      </w:r>
      <w:bookmarkEnd w:id="2273"/>
      <w:bookmarkEnd w:id="2274"/>
      <w:bookmarkEnd w:id="2275"/>
      <w:bookmarkEnd w:id="2276"/>
      <w:bookmarkEnd w:id="2277"/>
      <w:bookmarkEnd w:id="2278"/>
      <w:bookmarkEnd w:id="2279"/>
      <w:bookmarkEnd w:id="2280"/>
    </w:p>
    <w:p w14:paraId="4F6347E8" w14:textId="77777777" w:rsidR="00C33A48" w:rsidRPr="00B20AE8" w:rsidRDefault="00C33A48" w:rsidP="00C33A48">
      <w:pPr>
        <w:pStyle w:val="Heading5"/>
        <w:rPr>
          <w:noProof/>
        </w:rPr>
      </w:pPr>
      <w:bookmarkStart w:id="2281" w:name="_Toc21123102"/>
      <w:bookmarkStart w:id="2282" w:name="_Toc45907295"/>
      <w:bookmarkStart w:id="2283" w:name="_Toc53181399"/>
      <w:bookmarkStart w:id="2284" w:name="_Toc61117184"/>
      <w:bookmarkStart w:id="2285" w:name="_Toc67081036"/>
      <w:bookmarkStart w:id="2286" w:name="_Toc68770388"/>
      <w:bookmarkStart w:id="2287" w:name="_Toc74755451"/>
      <w:bookmarkStart w:id="2288" w:name="_Toc76506375"/>
      <w:r w:rsidRPr="00B20AE8">
        <w:rPr>
          <w:noProof/>
        </w:rPr>
        <w:t>6.7.4.5.1</w:t>
      </w:r>
      <w:r w:rsidRPr="00B20AE8">
        <w:rPr>
          <w:noProof/>
        </w:rPr>
        <w:tab/>
        <w:t>UTRA FDD</w:t>
      </w:r>
      <w:bookmarkEnd w:id="2281"/>
      <w:bookmarkEnd w:id="2282"/>
      <w:bookmarkEnd w:id="2283"/>
      <w:bookmarkEnd w:id="2284"/>
      <w:bookmarkEnd w:id="2285"/>
      <w:bookmarkEnd w:id="2286"/>
      <w:bookmarkEnd w:id="2287"/>
      <w:bookmarkEnd w:id="2288"/>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2289" w:name="_Toc21123103"/>
      <w:bookmarkStart w:id="2290" w:name="_Toc45907296"/>
      <w:bookmarkStart w:id="2291" w:name="_Toc53181400"/>
      <w:bookmarkStart w:id="2292" w:name="_Toc61117185"/>
      <w:bookmarkStart w:id="2293" w:name="_Toc67081037"/>
      <w:bookmarkStart w:id="2294" w:name="_Toc68770389"/>
      <w:bookmarkStart w:id="2295" w:name="_Toc74755452"/>
      <w:bookmarkStart w:id="2296" w:name="_Toc76506376"/>
      <w:r w:rsidRPr="00B20AE8">
        <w:t>6.7.5</w:t>
      </w:r>
      <w:r w:rsidRPr="00B20AE8">
        <w:tab/>
        <w:t>OTA Operating band unwanted emission</w:t>
      </w:r>
      <w:bookmarkEnd w:id="2289"/>
      <w:bookmarkEnd w:id="2290"/>
      <w:bookmarkEnd w:id="2291"/>
      <w:bookmarkEnd w:id="2292"/>
      <w:bookmarkEnd w:id="2293"/>
      <w:bookmarkEnd w:id="2294"/>
      <w:bookmarkEnd w:id="2295"/>
      <w:bookmarkEnd w:id="2296"/>
    </w:p>
    <w:p w14:paraId="27F56B17" w14:textId="77777777" w:rsidR="00C33A48" w:rsidRPr="00B20AE8" w:rsidRDefault="00C33A48" w:rsidP="00C33A48">
      <w:pPr>
        <w:pStyle w:val="Heading4"/>
        <w:rPr>
          <w:lang w:eastAsia="sv-SE"/>
        </w:rPr>
      </w:pPr>
      <w:bookmarkStart w:id="2297" w:name="_Toc21123104"/>
      <w:bookmarkStart w:id="2298" w:name="_Toc45907297"/>
      <w:bookmarkStart w:id="2299" w:name="_Toc53181401"/>
      <w:bookmarkStart w:id="2300" w:name="_Toc61117186"/>
      <w:bookmarkStart w:id="2301" w:name="_Toc67081038"/>
      <w:bookmarkStart w:id="2302" w:name="_Toc68770390"/>
      <w:bookmarkStart w:id="2303" w:name="_Toc74755453"/>
      <w:bookmarkStart w:id="2304" w:name="_Toc76506377"/>
      <w:r w:rsidRPr="00B20AE8">
        <w:rPr>
          <w:lang w:eastAsia="sv-SE"/>
        </w:rPr>
        <w:t>6.7.5.1</w:t>
      </w:r>
      <w:r w:rsidRPr="00B20AE8">
        <w:rPr>
          <w:lang w:eastAsia="sv-SE"/>
        </w:rPr>
        <w:tab/>
        <w:t>Definition and applicability</w:t>
      </w:r>
      <w:bookmarkEnd w:id="2297"/>
      <w:bookmarkEnd w:id="2298"/>
      <w:bookmarkEnd w:id="2299"/>
      <w:bookmarkEnd w:id="2300"/>
      <w:bookmarkEnd w:id="2301"/>
      <w:bookmarkEnd w:id="2302"/>
      <w:bookmarkEnd w:id="2303"/>
      <w:bookmarkEnd w:id="2304"/>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77777777"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14:paraId="262DF2AB" w14:textId="77777777" w:rsidR="00C33A48" w:rsidRPr="00B20AE8" w:rsidRDefault="00C33A48" w:rsidP="00C33A48">
      <w:pPr>
        <w:pStyle w:val="Heading4"/>
        <w:rPr>
          <w:lang w:eastAsia="sv-SE"/>
        </w:rPr>
      </w:pPr>
      <w:bookmarkStart w:id="2305" w:name="_Toc21123105"/>
      <w:bookmarkStart w:id="2306" w:name="_Toc45907298"/>
      <w:bookmarkStart w:id="2307" w:name="_Toc53181402"/>
      <w:bookmarkStart w:id="2308" w:name="_Toc61117187"/>
      <w:bookmarkStart w:id="2309" w:name="_Toc67081039"/>
      <w:bookmarkStart w:id="2310" w:name="_Toc68770391"/>
      <w:bookmarkStart w:id="2311" w:name="_Toc74755454"/>
      <w:bookmarkStart w:id="2312" w:name="_Toc76506378"/>
      <w:r w:rsidRPr="00B20AE8">
        <w:rPr>
          <w:lang w:eastAsia="sv-SE"/>
        </w:rPr>
        <w:t>6.7.5.2</w:t>
      </w:r>
      <w:r w:rsidRPr="00B20AE8">
        <w:rPr>
          <w:lang w:eastAsia="sv-SE"/>
        </w:rPr>
        <w:tab/>
        <w:t>Minimum Requirement</w:t>
      </w:r>
      <w:bookmarkEnd w:id="2305"/>
      <w:bookmarkEnd w:id="2306"/>
      <w:bookmarkEnd w:id="2307"/>
      <w:bookmarkEnd w:id="2308"/>
      <w:bookmarkEnd w:id="2309"/>
      <w:bookmarkEnd w:id="2310"/>
      <w:bookmarkEnd w:id="2311"/>
      <w:bookmarkEnd w:id="2312"/>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2313" w:name="_Toc21123106"/>
      <w:bookmarkStart w:id="2314" w:name="_Toc45907299"/>
      <w:bookmarkStart w:id="2315" w:name="_Toc53181403"/>
      <w:bookmarkStart w:id="2316" w:name="_Toc61117188"/>
      <w:bookmarkStart w:id="2317" w:name="_Toc67081040"/>
      <w:bookmarkStart w:id="2318" w:name="_Toc68770392"/>
      <w:bookmarkStart w:id="2319" w:name="_Toc74755455"/>
      <w:bookmarkStart w:id="2320" w:name="_Toc76506379"/>
      <w:r w:rsidRPr="00B20AE8">
        <w:rPr>
          <w:lang w:eastAsia="sv-SE"/>
        </w:rPr>
        <w:t>6.7.5.3</w:t>
      </w:r>
      <w:r w:rsidRPr="00B20AE8">
        <w:rPr>
          <w:lang w:eastAsia="sv-SE"/>
        </w:rPr>
        <w:tab/>
        <w:t>Test purpose</w:t>
      </w:r>
      <w:bookmarkEnd w:id="2313"/>
      <w:bookmarkEnd w:id="2314"/>
      <w:bookmarkEnd w:id="2315"/>
      <w:bookmarkEnd w:id="2316"/>
      <w:bookmarkEnd w:id="2317"/>
      <w:bookmarkEnd w:id="2318"/>
      <w:bookmarkEnd w:id="2319"/>
      <w:bookmarkEnd w:id="2320"/>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2321" w:name="_Toc21123107"/>
      <w:bookmarkStart w:id="2322" w:name="_Toc45907300"/>
      <w:bookmarkStart w:id="2323" w:name="_Toc53181404"/>
      <w:bookmarkStart w:id="2324" w:name="_Toc61117189"/>
      <w:bookmarkStart w:id="2325" w:name="_Toc67081041"/>
      <w:bookmarkStart w:id="2326" w:name="_Toc68770393"/>
      <w:bookmarkStart w:id="2327" w:name="_Toc74755456"/>
      <w:bookmarkStart w:id="2328" w:name="_Toc76506380"/>
      <w:r w:rsidRPr="00B20AE8">
        <w:rPr>
          <w:lang w:eastAsia="sv-SE"/>
        </w:rPr>
        <w:t>6.</w:t>
      </w:r>
      <w:r w:rsidRPr="00B20AE8">
        <w:rPr>
          <w:lang w:eastAsia="zh-CN"/>
        </w:rPr>
        <w:t>7.5.</w:t>
      </w:r>
      <w:r w:rsidRPr="00B20AE8">
        <w:rPr>
          <w:lang w:eastAsia="sv-SE"/>
        </w:rPr>
        <w:t>4</w:t>
      </w:r>
      <w:r w:rsidRPr="00B20AE8">
        <w:rPr>
          <w:lang w:eastAsia="sv-SE"/>
        </w:rPr>
        <w:tab/>
        <w:t>Method of test</w:t>
      </w:r>
      <w:bookmarkEnd w:id="2321"/>
      <w:bookmarkEnd w:id="2322"/>
      <w:bookmarkEnd w:id="2323"/>
      <w:bookmarkEnd w:id="2324"/>
      <w:bookmarkEnd w:id="2325"/>
      <w:bookmarkEnd w:id="2326"/>
      <w:bookmarkEnd w:id="2327"/>
      <w:bookmarkEnd w:id="2328"/>
    </w:p>
    <w:p w14:paraId="7A268594" w14:textId="77777777" w:rsidR="00C33A48" w:rsidRPr="00B20AE8" w:rsidRDefault="00C33A48" w:rsidP="00C33A48">
      <w:pPr>
        <w:pStyle w:val="Heading5"/>
        <w:rPr>
          <w:lang w:eastAsia="sv-SE"/>
        </w:rPr>
      </w:pPr>
      <w:bookmarkStart w:id="2329" w:name="_Toc21123108"/>
      <w:bookmarkStart w:id="2330" w:name="_Toc45907301"/>
      <w:bookmarkStart w:id="2331" w:name="_Toc53181405"/>
      <w:bookmarkStart w:id="2332" w:name="_Toc61117190"/>
      <w:bookmarkStart w:id="2333" w:name="_Toc67081042"/>
      <w:bookmarkStart w:id="2334" w:name="_Toc68770394"/>
      <w:bookmarkStart w:id="2335" w:name="_Toc74755457"/>
      <w:bookmarkStart w:id="2336" w:name="_Toc76506381"/>
      <w:r w:rsidRPr="00B20AE8">
        <w:rPr>
          <w:lang w:eastAsia="sv-SE"/>
        </w:rPr>
        <w:t>6.7.5.4.1</w:t>
      </w:r>
      <w:r w:rsidRPr="00B20AE8">
        <w:rPr>
          <w:lang w:eastAsia="sv-SE"/>
        </w:rPr>
        <w:tab/>
        <w:t>Initial conditions</w:t>
      </w:r>
      <w:bookmarkEnd w:id="2329"/>
      <w:bookmarkEnd w:id="2330"/>
      <w:bookmarkEnd w:id="2331"/>
      <w:bookmarkEnd w:id="2332"/>
      <w:bookmarkEnd w:id="2333"/>
      <w:bookmarkEnd w:id="2334"/>
      <w:bookmarkEnd w:id="2335"/>
      <w:bookmarkEnd w:id="2336"/>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2337" w:name="_Toc21123109"/>
      <w:bookmarkStart w:id="2338" w:name="_Toc45907302"/>
      <w:bookmarkStart w:id="2339" w:name="_Toc53181406"/>
      <w:bookmarkStart w:id="2340" w:name="_Toc61117191"/>
      <w:bookmarkStart w:id="2341" w:name="_Toc67081043"/>
      <w:bookmarkStart w:id="2342" w:name="_Toc68770395"/>
      <w:bookmarkStart w:id="2343" w:name="_Toc74755458"/>
      <w:bookmarkStart w:id="2344" w:name="_Toc76506382"/>
      <w:r w:rsidRPr="00B20AE8">
        <w:rPr>
          <w:lang w:eastAsia="sv-SE"/>
        </w:rPr>
        <w:t>6.7.5.4.2</w:t>
      </w:r>
      <w:r w:rsidRPr="00B20AE8">
        <w:rPr>
          <w:lang w:eastAsia="sv-SE"/>
        </w:rPr>
        <w:tab/>
        <w:t>Procedure</w:t>
      </w:r>
      <w:bookmarkEnd w:id="2337"/>
      <w:bookmarkEnd w:id="2338"/>
      <w:bookmarkEnd w:id="2339"/>
      <w:bookmarkEnd w:id="2340"/>
      <w:bookmarkEnd w:id="2341"/>
      <w:bookmarkEnd w:id="2342"/>
      <w:bookmarkEnd w:id="2343"/>
      <w:bookmarkEnd w:id="2344"/>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2345" w:name="_Toc21123110"/>
      <w:bookmarkStart w:id="2346" w:name="_Toc45907303"/>
      <w:bookmarkStart w:id="2347" w:name="_Toc53181407"/>
      <w:bookmarkStart w:id="2348" w:name="_Toc61117192"/>
      <w:bookmarkStart w:id="2349" w:name="_Toc67081044"/>
      <w:bookmarkStart w:id="2350" w:name="_Toc68770396"/>
      <w:bookmarkStart w:id="2351" w:name="_Toc74755459"/>
      <w:bookmarkStart w:id="2352" w:name="_Toc76506383"/>
      <w:r w:rsidRPr="00B20AE8">
        <w:rPr>
          <w:lang w:eastAsia="sv-SE"/>
        </w:rPr>
        <w:t>6.</w:t>
      </w:r>
      <w:r w:rsidRPr="00B20AE8">
        <w:rPr>
          <w:lang w:eastAsia="zh-CN"/>
        </w:rPr>
        <w:t>7.5.</w:t>
      </w:r>
      <w:r w:rsidRPr="00B20AE8">
        <w:rPr>
          <w:lang w:eastAsia="sv-SE"/>
        </w:rPr>
        <w:t>5</w:t>
      </w:r>
      <w:r w:rsidRPr="00B20AE8">
        <w:rPr>
          <w:lang w:eastAsia="sv-SE"/>
        </w:rPr>
        <w:tab/>
        <w:t>Test Requirement</w:t>
      </w:r>
      <w:bookmarkEnd w:id="2345"/>
      <w:bookmarkEnd w:id="2346"/>
      <w:bookmarkEnd w:id="2347"/>
      <w:bookmarkEnd w:id="2348"/>
      <w:bookmarkEnd w:id="2349"/>
      <w:bookmarkEnd w:id="2350"/>
      <w:bookmarkEnd w:id="2351"/>
      <w:bookmarkEnd w:id="2352"/>
    </w:p>
    <w:p w14:paraId="08B79628" w14:textId="77777777" w:rsidR="00C33A48" w:rsidRPr="00B20AE8" w:rsidRDefault="00C33A48" w:rsidP="00C33A48">
      <w:pPr>
        <w:pStyle w:val="Heading5"/>
        <w:rPr>
          <w:lang w:eastAsia="sv-SE"/>
        </w:rPr>
      </w:pPr>
      <w:bookmarkStart w:id="2353" w:name="_Toc21123111"/>
      <w:bookmarkStart w:id="2354" w:name="_Toc45907304"/>
      <w:bookmarkStart w:id="2355" w:name="_Toc53181408"/>
      <w:bookmarkStart w:id="2356" w:name="_Toc61117193"/>
      <w:bookmarkStart w:id="2357" w:name="_Toc67081045"/>
      <w:bookmarkStart w:id="2358" w:name="_Toc68770397"/>
      <w:bookmarkStart w:id="2359" w:name="_Toc74755460"/>
      <w:bookmarkStart w:id="2360" w:name="_Toc76506384"/>
      <w:r w:rsidRPr="00B20AE8">
        <w:rPr>
          <w:lang w:eastAsia="sv-SE"/>
        </w:rPr>
        <w:t>6.7.5.5.1</w:t>
      </w:r>
      <w:r w:rsidRPr="00B20AE8">
        <w:rPr>
          <w:lang w:eastAsia="sv-SE"/>
        </w:rPr>
        <w:tab/>
        <w:t>General</w:t>
      </w:r>
      <w:bookmarkEnd w:id="2353"/>
      <w:bookmarkEnd w:id="2354"/>
      <w:bookmarkEnd w:id="2355"/>
      <w:bookmarkEnd w:id="2356"/>
      <w:bookmarkEnd w:id="2357"/>
      <w:bookmarkEnd w:id="2358"/>
      <w:bookmarkEnd w:id="2359"/>
      <w:bookmarkEnd w:id="2360"/>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2361" w:name="_Toc21123112"/>
      <w:bookmarkStart w:id="2362" w:name="_Toc45907305"/>
      <w:bookmarkStart w:id="2363" w:name="_Toc53181409"/>
      <w:bookmarkStart w:id="2364" w:name="_Toc61117194"/>
      <w:bookmarkStart w:id="2365" w:name="_Toc67081046"/>
      <w:bookmarkStart w:id="2366" w:name="_Toc68770398"/>
      <w:bookmarkStart w:id="2367" w:name="_Toc74755461"/>
      <w:bookmarkStart w:id="2368" w:name="_Toc76506385"/>
      <w:r w:rsidRPr="00B20AE8">
        <w:rPr>
          <w:lang w:eastAsia="sv-SE"/>
        </w:rPr>
        <w:t>6.7.5.5.2</w:t>
      </w:r>
      <w:r w:rsidRPr="00B20AE8">
        <w:rPr>
          <w:lang w:eastAsia="sv-SE"/>
        </w:rPr>
        <w:tab/>
        <w:t>MSR Band categories 1 and 3</w:t>
      </w:r>
      <w:bookmarkEnd w:id="2361"/>
      <w:bookmarkEnd w:id="2362"/>
      <w:bookmarkEnd w:id="2363"/>
      <w:bookmarkEnd w:id="2364"/>
      <w:bookmarkEnd w:id="2365"/>
      <w:bookmarkEnd w:id="2366"/>
      <w:bookmarkEnd w:id="2367"/>
      <w:bookmarkEnd w:id="2368"/>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31A57537" w:rsidR="00A33949" w:rsidRPr="00FD599E" w:rsidRDefault="00A33949" w:rsidP="00A33949">
            <w:pPr>
              <w:pStyle w:val="TAC"/>
            </w:pPr>
            <w:r w:rsidRPr="00FD599E">
              <w:t>6.7.5.5.2-2b</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t xml:space="preserve">Table 6.7.5.5.2-1: </w:t>
      </w:r>
      <w:bookmarkStart w:id="2369"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2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0B9B3BE2" w14:textId="0499C524" w:rsidR="00C23F19" w:rsidRPr="00B20AE8" w:rsidRDefault="00C23F19" w:rsidP="00C23F19">
      <w:pPr>
        <w:pStyle w:val="TH"/>
        <w:rPr>
          <w:rFonts w:cs="v5.0.0"/>
        </w:rPr>
      </w:pPr>
      <w:r w:rsidRPr="00B20AE8">
        <w:t xml:space="preserve">Table 6.7.5.5.2-2b: </w:t>
      </w:r>
      <w:r>
        <w:t>WA BS OBUE in</w:t>
      </w:r>
      <w:r w:rsidRPr="00DF5484">
        <w:t xml:space="preserve"> BC1 bands </w:t>
      </w:r>
      <w:r w:rsidRPr="00233739">
        <w:t>&gt; 3 GHz</w:t>
      </w:r>
      <w:r w:rsidRPr="00DF5484">
        <w:t xml:space="preserve"> applicable for</w:t>
      </w:r>
      <w:r>
        <w:t>:</w:t>
      </w:r>
      <w:r w:rsidRPr="00DF5484">
        <w:t xml:space="preserve"> BS 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181F0B8B" w14:textId="77777777" w:rsidR="00C23F19" w:rsidRPr="00B20AE8" w:rsidRDefault="00C23F19" w:rsidP="00C23F19">
      <w:pPr>
        <w:pStyle w:val="TH"/>
        <w:rPr>
          <w:rFonts w:cs="v5.0.0"/>
        </w:rPr>
      </w:pPr>
      <w:r w:rsidRPr="00B20AE8">
        <w:t>Table 6.7.5.5.2-2</w:t>
      </w:r>
      <w:r>
        <w:t>c</w:t>
      </w:r>
      <w:r w:rsidRPr="00B20AE8">
        <w:t xml:space="preserve">: </w:t>
      </w:r>
      <w:r w:rsidRPr="00FE1C58">
        <w:t xml:space="preserve">Wide Area operating band unwanted emission mask (UEM) in BC1 and BC3 bands </w:t>
      </w:r>
      <w:r w:rsidRPr="007C5F24">
        <w:rPr>
          <w:rFonts w:cs="Arial"/>
        </w:rPr>
        <w:t>≥</w:t>
      </w:r>
      <w:r>
        <w:rPr>
          <w:rFonts w:ascii="SimSun" w:hAnsi="SimSun" w:hint="eastAsia"/>
        </w:rPr>
        <w:t xml:space="preserve"> </w:t>
      </w:r>
      <w:r w:rsidRPr="00FE1C58">
        <w:t xml:space="preserve">1GHz and </w:t>
      </w:r>
      <w:r w:rsidRPr="00DF5484">
        <w:rPr>
          <w:rFonts w:cs="v5.0.0"/>
        </w:rPr>
        <w:sym w:font="Symbol" w:char="F0A3"/>
      </w:r>
      <w:r>
        <w:rPr>
          <w:rFonts w:cs="v5.0.0"/>
        </w:rPr>
        <w:t xml:space="preserve"> </w:t>
      </w:r>
      <w:r w:rsidRPr="00FE1C58">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39DD6031"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7CC0032D"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D46CB35" w14:textId="77777777" w:rsidR="00C23F19" w:rsidRPr="00B20AE8" w:rsidRDefault="00C23F19" w:rsidP="00EA7724">
            <w:pPr>
              <w:pStyle w:val="TAN"/>
            </w:pPr>
            <w:r w:rsidRPr="00B20AE8">
              <w:t>NOTE 3:</w:t>
            </w:r>
            <w:r w:rsidRPr="00B20AE8">
              <w:tab/>
              <w:t>This frequency range ensures that the range of values of f_offset is continuous.</w:t>
            </w:r>
          </w:p>
          <w:p w14:paraId="4FEEA5D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2AED5B0B"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64C9395B"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6AA4E13" w14:textId="77777777" w:rsidR="00C23F19" w:rsidRPr="00B20AE8" w:rsidRDefault="00C23F19" w:rsidP="00EA7724">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E81E59A" w14:textId="77777777" w:rsidR="00C23F19" w:rsidRPr="00B20AE8" w:rsidRDefault="00C23F19" w:rsidP="00EA7724">
            <w:pPr>
              <w:pStyle w:val="TAN"/>
            </w:pPr>
            <w:r w:rsidRPr="00B20AE8">
              <w:t>NOTE 3:</w:t>
            </w:r>
            <w:r w:rsidRPr="00B20AE8">
              <w:tab/>
              <w:t>This frequency range ensures that the range of values of f_offset is continuous.</w:t>
            </w:r>
          </w:p>
          <w:p w14:paraId="78520F59"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2DC04FF1"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749AD211" w14:textId="77777777" w:rsidR="00C23F19" w:rsidRPr="00B20AE8" w:rsidRDefault="00C23F19" w:rsidP="00EA7724">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7279DEB1"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8612AB4" w14:textId="77777777" w:rsidR="00C23F19" w:rsidRPr="00B20AE8" w:rsidRDefault="00C23F19" w:rsidP="00EA7724">
            <w:pPr>
              <w:pStyle w:val="TAN"/>
            </w:pPr>
            <w:r w:rsidRPr="00B20AE8">
              <w:t>NOTE 3:</w:t>
            </w:r>
            <w:r w:rsidRPr="00B20AE8">
              <w:tab/>
              <w:t>This frequency range ensures that the range of values of f_offset is continuous.</w:t>
            </w:r>
          </w:p>
          <w:p w14:paraId="52B025B7"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0E20016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00F789B5"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336A9C5A"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BFCF9FF" w14:textId="77777777" w:rsidR="00C23F19" w:rsidRPr="00B20AE8" w:rsidRDefault="00C23F19" w:rsidP="00EA7724">
            <w:pPr>
              <w:pStyle w:val="TAN"/>
            </w:pPr>
            <w:r w:rsidRPr="00B20AE8">
              <w:t>NOTE 3:</w:t>
            </w:r>
            <w:r w:rsidRPr="00B20AE8">
              <w:tab/>
              <w:t>This frequency range ensures that the range of values of f_offset is continuous.</w:t>
            </w:r>
          </w:p>
          <w:p w14:paraId="530F6DAF"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2092FBDA"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2370" w:name="_Toc21123113"/>
      <w:bookmarkStart w:id="2371" w:name="_Toc45907306"/>
      <w:bookmarkStart w:id="2372" w:name="_Toc53181410"/>
      <w:bookmarkStart w:id="2373" w:name="_Toc61117195"/>
      <w:bookmarkStart w:id="2374" w:name="_Toc67081047"/>
      <w:bookmarkStart w:id="2375" w:name="_Toc68770399"/>
      <w:bookmarkStart w:id="2376" w:name="_Toc74755462"/>
      <w:bookmarkStart w:id="2377" w:name="_Toc76506386"/>
      <w:r w:rsidRPr="00B20AE8">
        <w:rPr>
          <w:lang w:eastAsia="sv-SE"/>
        </w:rPr>
        <w:t>6.7.5.5.3</w:t>
      </w:r>
      <w:r w:rsidRPr="00B20AE8">
        <w:rPr>
          <w:lang w:eastAsia="sv-SE"/>
        </w:rPr>
        <w:tab/>
        <w:t>MSR Band Category 2</w:t>
      </w:r>
      <w:bookmarkEnd w:id="2370"/>
      <w:bookmarkEnd w:id="2371"/>
      <w:bookmarkEnd w:id="2372"/>
      <w:bookmarkEnd w:id="2373"/>
      <w:bookmarkEnd w:id="2374"/>
      <w:bookmarkEnd w:id="2375"/>
      <w:bookmarkEnd w:id="2376"/>
      <w:bookmarkEnd w:id="2377"/>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2C52483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6BAA68AF"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037EEC93"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7468591"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7C4C4168"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14762ECA"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14EDC68A"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656BB" w14:textId="77777777" w:rsidR="00C23F19" w:rsidRPr="00B20AE8" w:rsidRDefault="00C23F19" w:rsidP="00EA7724">
            <w:pPr>
              <w:pStyle w:val="TAN"/>
            </w:pPr>
            <w:r w:rsidRPr="00B20AE8">
              <w:t>NOTE 8:</w:t>
            </w:r>
            <w:r w:rsidRPr="00B20AE8">
              <w:tab/>
              <w:t>This frequency range ensures that the range of values of f_offset is continuous.</w:t>
            </w:r>
          </w:p>
          <w:p w14:paraId="1F99F90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3B45EBE8"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477F75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095909E5"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7DD53A2"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1183347F"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181AE4C" w14:textId="77777777" w:rsidR="00C23F19" w:rsidRPr="00B20AE8" w:rsidRDefault="00C23F19" w:rsidP="00EA7724">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1708825D"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7DDADD" w14:textId="77777777" w:rsidR="00C23F19" w:rsidRPr="00B20AE8" w:rsidRDefault="00C23F19" w:rsidP="00EA7724">
            <w:pPr>
              <w:pStyle w:val="TAN"/>
            </w:pPr>
            <w:r w:rsidRPr="00B20AE8">
              <w:t>NOTE 8:</w:t>
            </w:r>
            <w:r w:rsidRPr="00B20AE8">
              <w:tab/>
              <w:t>This frequency range ensures that the range of values of f_offset is continuous.</w:t>
            </w:r>
          </w:p>
          <w:p w14:paraId="43422926"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23860DE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8D150B4"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41120326"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6B0FA903"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2378" w:name="_Toc21123114"/>
      <w:bookmarkStart w:id="2379" w:name="_Toc45907307"/>
      <w:bookmarkStart w:id="2380" w:name="_Toc53181411"/>
      <w:bookmarkStart w:id="2381" w:name="_Toc61117196"/>
      <w:bookmarkStart w:id="2382" w:name="_Toc67081048"/>
      <w:bookmarkStart w:id="2383" w:name="_Toc68770400"/>
      <w:bookmarkStart w:id="2384" w:name="_Toc74755463"/>
      <w:bookmarkStart w:id="2385" w:name="_Toc76506387"/>
      <w:r w:rsidRPr="00B20AE8">
        <w:rPr>
          <w:lang w:eastAsia="sv-SE"/>
        </w:rPr>
        <w:t>6.7.5.5.4</w:t>
      </w:r>
      <w:r w:rsidRPr="00B20AE8">
        <w:rPr>
          <w:lang w:eastAsia="sv-SE"/>
        </w:rPr>
        <w:tab/>
        <w:t>MSR Additional requirements</w:t>
      </w:r>
      <w:bookmarkEnd w:id="2378"/>
      <w:bookmarkEnd w:id="2379"/>
      <w:bookmarkEnd w:id="2380"/>
      <w:bookmarkEnd w:id="2381"/>
      <w:bookmarkEnd w:id="2382"/>
      <w:bookmarkEnd w:id="2383"/>
      <w:bookmarkEnd w:id="2384"/>
      <w:bookmarkEnd w:id="2385"/>
    </w:p>
    <w:p w14:paraId="68926C0E" w14:textId="77777777" w:rsidR="00C33A48" w:rsidRPr="00B20AE8" w:rsidRDefault="00C33A48" w:rsidP="00F437E4">
      <w:pPr>
        <w:pStyle w:val="H6"/>
      </w:pPr>
      <w:bookmarkStart w:id="2386" w:name="_Toc21123115"/>
      <w:bookmarkStart w:id="2387" w:name="_Toc45907308"/>
      <w:bookmarkStart w:id="2388" w:name="_Toc53181412"/>
      <w:r w:rsidRPr="00B20AE8">
        <w:t>6.7.5.5.4.1</w:t>
      </w:r>
      <w:r w:rsidRPr="00B20AE8">
        <w:tab/>
        <w:t>Limits in FCC Title 47</w:t>
      </w:r>
      <w:bookmarkEnd w:id="2386"/>
      <w:bookmarkEnd w:id="2387"/>
      <w:bookmarkEnd w:id="2388"/>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2389" w:name="_Toc21123116"/>
      <w:bookmarkStart w:id="2390" w:name="_Toc45907309"/>
      <w:bookmarkStart w:id="2391" w:name="_Toc53181413"/>
      <w:r w:rsidRPr="00B20AE8">
        <w:t>6.7.5.5.4.2</w:t>
      </w:r>
      <w:r w:rsidRPr="00B20AE8">
        <w:tab/>
        <w:t>Unsynchronized operation for BC3</w:t>
      </w:r>
      <w:bookmarkEnd w:id="2389"/>
      <w:bookmarkEnd w:id="2390"/>
      <w:bookmarkEnd w:id="2391"/>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2392" w:name="_Toc21123117"/>
      <w:bookmarkStart w:id="2393" w:name="_Toc45907310"/>
      <w:bookmarkStart w:id="2394" w:name="_Toc53181414"/>
      <w:r w:rsidRPr="00B20AE8">
        <w:t>6.7.5.5.4.3</w:t>
      </w:r>
      <w:r w:rsidRPr="00B20AE8">
        <w:tab/>
        <w:t>Protection of DTT</w:t>
      </w:r>
      <w:bookmarkEnd w:id="2392"/>
      <w:bookmarkEnd w:id="2393"/>
      <w:bookmarkEnd w:id="2394"/>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2395" w:name="_Toc21123118"/>
      <w:bookmarkStart w:id="2396" w:name="_Toc45907311"/>
      <w:bookmarkStart w:id="2397"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117DF6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234FB69B" w14:textId="77777777" w:rsidR="00577BE5" w:rsidRDefault="00577BE5" w:rsidP="001128A1">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14C54D5B" w:rsidR="00577BE5" w:rsidRDefault="00577BE5" w:rsidP="001128A1">
            <w:pPr>
              <w:pStyle w:val="TAH"/>
            </w:pPr>
            <w:r w:rsidRPr="00EF2F0E">
              <w:rPr>
                <w:rFonts w:cs="Arial"/>
              </w:rPr>
              <w:t>Declared emission level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577BE5" w14:paraId="1978C530" w14:textId="77777777" w:rsidTr="001128A1">
        <w:trPr>
          <w:cantSplit/>
          <w:jc w:val="center"/>
        </w:trPr>
        <w:tc>
          <w:tcPr>
            <w:tcW w:w="4531" w:type="dxa"/>
          </w:tcPr>
          <w:p w14:paraId="5957A1AB" w14:textId="333EAA90" w:rsidR="00577BE5" w:rsidRDefault="00577BE5" w:rsidP="001128A1">
            <w:pPr>
              <w:pStyle w:val="TAC"/>
            </w:pPr>
            <w:r w:rsidRPr="00EF2F0E">
              <w:rPr>
                <w:rFonts w:cs="v5.0.0"/>
                <w:lang w:eastAsia="zh-CN"/>
              </w:rPr>
              <w:t>2.5</w:t>
            </w:r>
            <w:r w:rsidRPr="00EF2F0E">
              <w:rPr>
                <w:rFonts w:cs="v5.0.0"/>
              </w:rPr>
              <w:t xml:space="preserve"> MHz</w:t>
            </w:r>
          </w:p>
        </w:tc>
        <w:tc>
          <w:tcPr>
            <w:tcW w:w="2410" w:type="dxa"/>
          </w:tcPr>
          <w:p w14:paraId="11E20281" w14:textId="06221A20"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686B920" w14:textId="6FED3119"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63D59E0E" w14:textId="77777777" w:rsidTr="001128A1">
        <w:trPr>
          <w:cantSplit/>
          <w:jc w:val="center"/>
        </w:trPr>
        <w:tc>
          <w:tcPr>
            <w:tcW w:w="4531" w:type="dxa"/>
          </w:tcPr>
          <w:p w14:paraId="49317DA1" w14:textId="6F748AA3" w:rsidR="00577BE5" w:rsidRDefault="00577BE5" w:rsidP="001128A1">
            <w:pPr>
              <w:pStyle w:val="TAC"/>
            </w:pPr>
            <w:r w:rsidRPr="00EF2F0E">
              <w:rPr>
                <w:rFonts w:cs="v5.0.0"/>
                <w:lang w:eastAsia="zh-CN"/>
              </w:rPr>
              <w:t>7.5</w:t>
            </w:r>
            <w:r w:rsidRPr="00EF2F0E">
              <w:rPr>
                <w:rFonts w:cs="v5.0.0"/>
              </w:rPr>
              <w:t xml:space="preserve"> MHz</w:t>
            </w:r>
          </w:p>
        </w:tc>
        <w:tc>
          <w:tcPr>
            <w:tcW w:w="2410" w:type="dxa"/>
          </w:tcPr>
          <w:p w14:paraId="0AAD765D" w14:textId="64F788BF" w:rsidR="00577BE5" w:rsidRDefault="00577BE5" w:rsidP="001128A1">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BA27E57" w14:textId="67783D9E" w:rsidR="00577BE5" w:rsidRDefault="00577BE5" w:rsidP="001128A1">
            <w:pPr>
              <w:pStyle w:val="TAC"/>
            </w:pPr>
            <w:r w:rsidRPr="00EF2F0E">
              <w:rPr>
                <w:rFonts w:cs="Arial"/>
              </w:rPr>
              <w:t>5</w:t>
            </w:r>
            <w:r w:rsidRPr="00EF2F0E">
              <w:rPr>
                <w:rFonts w:cs="Arial"/>
                <w:lang w:eastAsia="zh-CN"/>
              </w:rPr>
              <w:t xml:space="preserve"> M</w:t>
            </w:r>
            <w:r w:rsidRPr="00EF2F0E">
              <w:rPr>
                <w:rFonts w:cs="Arial"/>
              </w:rPr>
              <w:t>Hz</w:t>
            </w:r>
          </w:p>
        </w:tc>
      </w:tr>
      <w:tr w:rsidR="00577BE5" w14:paraId="2B7CC2D7" w14:textId="77777777" w:rsidTr="001128A1">
        <w:trPr>
          <w:cantSplit/>
          <w:jc w:val="center"/>
        </w:trPr>
        <w:tc>
          <w:tcPr>
            <w:tcW w:w="4531" w:type="dxa"/>
          </w:tcPr>
          <w:p w14:paraId="043A3057" w14:textId="2276165C" w:rsidR="00577BE5" w:rsidRDefault="00577BE5" w:rsidP="00577BE5">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2744926D"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D15E19A" w14:textId="0CB2329F" w:rsidR="00577BE5" w:rsidRDefault="00577BE5" w:rsidP="00577BE5">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259010EC" w14:textId="3F59A0DE"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B64B487" w14:textId="4D75B797"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filter</w:t>
      </w:r>
      <w:r>
        <w:t xml:space="preserve"> with filter bandwidth according to Table 6.7.5.5.4.6-2, shall not exceed the maximum TRP limits indicated in the table. This requirement applies in the frequency range 1429-1518</w:t>
      </w:r>
      <w:r w:rsidR="00A33949">
        <w:t xml:space="preserve"> </w:t>
      </w:r>
      <w:r>
        <w:t>MHz even though part of the range falls in the spurious domain.</w:t>
      </w:r>
    </w:p>
    <w:p w14:paraId="6AFA0FFA" w14:textId="77777777" w:rsidR="00577BE5" w:rsidRDefault="00577BE5" w:rsidP="001128A1">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3CB2B657" w:rsidR="00577BE5" w:rsidRDefault="00577BE5" w:rsidP="00577BE5">
            <w:pPr>
              <w:pStyle w:val="TAH"/>
            </w:pPr>
            <w:r w:rsidRPr="00EF2F0E">
              <w:rPr>
                <w:rFonts w:cs="Arial"/>
              </w:rPr>
              <w:t>Declared emission level [dBm]</w:t>
            </w:r>
          </w:p>
        </w:tc>
        <w:tc>
          <w:tcPr>
            <w:tcW w:w="2690" w:type="dxa"/>
          </w:tcPr>
          <w:p w14:paraId="20D9C58D" w14:textId="2F563389" w:rsidR="00577BE5" w:rsidRDefault="00577BE5" w:rsidP="00577BE5">
            <w:pPr>
              <w:pStyle w:val="TAH"/>
            </w:pPr>
            <w:r w:rsidRPr="00EF2F0E">
              <w:rPr>
                <w:rFonts w:cs="Arial"/>
              </w:rPr>
              <w:t>Measurement bandwidth</w:t>
            </w:r>
          </w:p>
        </w:tc>
      </w:tr>
      <w:tr w:rsidR="00577BE5" w14:paraId="7045A957" w14:textId="77777777" w:rsidTr="001128A1">
        <w:trPr>
          <w:cantSplit/>
          <w:jc w:val="center"/>
        </w:trPr>
        <w:tc>
          <w:tcPr>
            <w:tcW w:w="4531" w:type="dxa"/>
          </w:tcPr>
          <w:p w14:paraId="0C10AAC4" w14:textId="19B948E5" w:rsidR="00577BE5"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20EB02AC"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690136A" w14:textId="5FEE1205" w:rsidR="00577BE5" w:rsidRDefault="00577BE5" w:rsidP="00577BE5">
            <w:pPr>
              <w:pStyle w:val="TAC"/>
            </w:pPr>
            <w:r w:rsidRPr="00EF2F0E">
              <w:rPr>
                <w:rFonts w:cs="Arial"/>
              </w:rPr>
              <w:t>1 MHz</w:t>
            </w:r>
          </w:p>
        </w:tc>
      </w:tr>
      <w:tr w:rsidR="00577BE5" w14:paraId="2C579ACF" w14:textId="77777777" w:rsidTr="001128A1">
        <w:trPr>
          <w:cantSplit/>
          <w:jc w:val="center"/>
        </w:trPr>
        <w:tc>
          <w:tcPr>
            <w:tcW w:w="4531" w:type="dxa"/>
          </w:tcPr>
          <w:p w14:paraId="3B7E54A9" w14:textId="7292C492" w:rsidR="00577BE5"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6A069AFF"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60C44D" w14:textId="6DA64D83" w:rsidR="00577BE5" w:rsidRDefault="00577BE5" w:rsidP="00577BE5">
            <w:pPr>
              <w:pStyle w:val="TAC"/>
            </w:pPr>
            <w:r w:rsidRPr="00EF2F0E">
              <w:rPr>
                <w:rFonts w:cs="Arial"/>
              </w:rPr>
              <w:t>3 MHz</w:t>
            </w:r>
          </w:p>
        </w:tc>
      </w:tr>
      <w:tr w:rsidR="00577BE5" w14:paraId="2BC52968" w14:textId="77777777" w:rsidTr="001128A1">
        <w:trPr>
          <w:cantSplit/>
          <w:jc w:val="center"/>
        </w:trPr>
        <w:tc>
          <w:tcPr>
            <w:tcW w:w="4531" w:type="dxa"/>
          </w:tcPr>
          <w:p w14:paraId="3EBDC501" w14:textId="45D238E6"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2CDD9949"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4C2AF20" w14:textId="4C4E552B" w:rsidR="00577BE5" w:rsidRPr="00EF2F0E" w:rsidRDefault="00577BE5" w:rsidP="00577BE5">
            <w:pPr>
              <w:pStyle w:val="TAC"/>
              <w:rPr>
                <w:rFonts w:cs="Arial"/>
              </w:rPr>
            </w:pPr>
            <w:r w:rsidRPr="00EF2F0E">
              <w:rPr>
                <w:rFonts w:cs="Arial"/>
              </w:rPr>
              <w:t>3 MHz</w:t>
            </w:r>
          </w:p>
        </w:tc>
      </w:tr>
      <w:tr w:rsidR="00577BE5" w14:paraId="5F64ADFB" w14:textId="77777777" w:rsidTr="001128A1">
        <w:trPr>
          <w:cantSplit/>
          <w:jc w:val="center"/>
        </w:trPr>
        <w:tc>
          <w:tcPr>
            <w:tcW w:w="4531" w:type="dxa"/>
          </w:tcPr>
          <w:p w14:paraId="28BEA292" w14:textId="5E3EB34F"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49ABE701"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64DBD51" w14:textId="62C9DFD0" w:rsidR="00577BE5" w:rsidRPr="00EF2F0E" w:rsidRDefault="00577BE5" w:rsidP="00577BE5">
            <w:pPr>
              <w:pStyle w:val="TAC"/>
              <w:rPr>
                <w:rFonts w:cs="Arial"/>
              </w:rPr>
            </w:pPr>
            <w:r w:rsidRPr="00EF2F0E">
              <w:rPr>
                <w:rFonts w:cs="Arial"/>
              </w:rPr>
              <w:t>1 MHz</w:t>
            </w:r>
          </w:p>
        </w:tc>
      </w:tr>
    </w:tbl>
    <w:p w14:paraId="52D61FD5" w14:textId="66CE7302" w:rsidR="00577BE5" w:rsidRDefault="00577BE5" w:rsidP="00577BE5"/>
    <w:p w14:paraId="7820BD82" w14:textId="7755C71F"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43441986"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6.7.5.5.4.6-3, shall not exceed the maximum TRP limits indicated in the table.</w:t>
      </w:r>
    </w:p>
    <w:p w14:paraId="1DBA6306" w14:textId="77777777" w:rsidR="00577BE5" w:rsidRDefault="00577BE5" w:rsidP="001128A1">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69E60DB7" w:rsidR="00577BE5" w:rsidRDefault="00577BE5" w:rsidP="00577BE5">
            <w:pPr>
              <w:pStyle w:val="TAH"/>
            </w:pPr>
            <w:r w:rsidRPr="00EF2F0E">
              <w:rPr>
                <w:rFonts w:cs="Arial"/>
                <w:lang w:eastAsia="en-GB"/>
              </w:rPr>
              <w:t>Declared emission level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77BE5" w14:paraId="7FAED16C" w14:textId="77777777" w:rsidTr="00577BE5">
        <w:trPr>
          <w:cantSplit/>
          <w:jc w:val="center"/>
        </w:trPr>
        <w:tc>
          <w:tcPr>
            <w:tcW w:w="4531" w:type="dxa"/>
          </w:tcPr>
          <w:p w14:paraId="3792E2BC" w14:textId="7A588479" w:rsidR="00577BE5"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9111520" w14:textId="7C15A8E6" w:rsidR="00577BE5" w:rsidRDefault="00577BE5" w:rsidP="00577BE5">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F642366" w14:textId="46F8DFCC" w:rsidR="00577BE5" w:rsidRDefault="00577BE5" w:rsidP="00577BE5">
            <w:pPr>
              <w:pStyle w:val="TAC"/>
            </w:pPr>
            <w:r w:rsidRPr="00EF2F0E">
              <w:rPr>
                <w:rFonts w:cs="Arial"/>
                <w:lang w:eastAsia="en-GB"/>
              </w:rPr>
              <w:t>1 MHz</w:t>
            </w:r>
          </w:p>
        </w:tc>
      </w:tr>
    </w:tbl>
    <w:p w14:paraId="191EF1B0" w14:textId="4E7BD87A" w:rsidR="00577BE5" w:rsidRDefault="00577BE5" w:rsidP="00577BE5"/>
    <w:p w14:paraId="716768C8" w14:textId="58EBD5A8"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2877DCC3" w14:textId="77777777" w:rsidR="00577BE5" w:rsidRDefault="00577BE5" w:rsidP="00577BE5">
      <w:r>
        <w:t>In certain regions, the following requirement may apply to E-UTRA BS operating in Band 50 and Band 75 within 1432-1452 MHz, and in Band 51 and Band 76. Emissions shall not exceed the maximum levels specified in table 6.7.5.5.4.6-4.</w:t>
      </w:r>
    </w:p>
    <w:p w14:paraId="6A0F5C00" w14:textId="77777777" w:rsidR="00577BE5" w:rsidRDefault="00577BE5" w:rsidP="001128A1">
      <w:pPr>
        <w:pStyle w:val="TH"/>
      </w:pPr>
      <w:r>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1A537721" w:rsidR="00577BE5" w:rsidRDefault="00577BE5" w:rsidP="00577BE5">
            <w:pPr>
              <w:pStyle w:val="TAC"/>
            </w:pPr>
            <w:r w:rsidRPr="00EF2F0E">
              <w:rPr>
                <w:rFonts w:cs="Arial"/>
              </w:rPr>
              <w:t>-33</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2398" w:name="_Toc61117197"/>
      <w:bookmarkStart w:id="2399" w:name="_Toc67081049"/>
      <w:bookmarkStart w:id="2400" w:name="_Toc68770401"/>
      <w:bookmarkStart w:id="2401" w:name="_Toc74755464"/>
      <w:bookmarkStart w:id="2402" w:name="_Toc76506388"/>
      <w:r w:rsidRPr="00B20AE8">
        <w:rPr>
          <w:lang w:eastAsia="sv-SE"/>
        </w:rPr>
        <w:t>6.7.5.5.5</w:t>
      </w:r>
      <w:r w:rsidRPr="00B20AE8">
        <w:rPr>
          <w:lang w:eastAsia="sv-SE"/>
        </w:rPr>
        <w:tab/>
        <w:t>E-UTRA</w:t>
      </w:r>
      <w:bookmarkEnd w:id="2395"/>
      <w:bookmarkEnd w:id="2396"/>
      <w:bookmarkEnd w:id="2397"/>
      <w:bookmarkEnd w:id="2398"/>
      <w:bookmarkEnd w:id="2399"/>
      <w:bookmarkEnd w:id="2400"/>
      <w:bookmarkEnd w:id="2401"/>
      <w:bookmarkEnd w:id="2402"/>
    </w:p>
    <w:p w14:paraId="37BD88B4" w14:textId="77777777" w:rsidR="00C33A48" w:rsidRPr="00B20AE8" w:rsidRDefault="00C33A48" w:rsidP="00F437E4">
      <w:pPr>
        <w:pStyle w:val="H6"/>
      </w:pPr>
      <w:bookmarkStart w:id="2403" w:name="_Toc21123119"/>
      <w:bookmarkStart w:id="2404" w:name="_Toc45907312"/>
      <w:bookmarkStart w:id="2405" w:name="_Toc53181416"/>
      <w:r w:rsidRPr="00B20AE8">
        <w:t>6.7.5.5.5.1</w:t>
      </w:r>
      <w:r w:rsidRPr="00B20AE8">
        <w:tab/>
        <w:t>General</w:t>
      </w:r>
      <w:bookmarkEnd w:id="2403"/>
      <w:bookmarkEnd w:id="2404"/>
      <w:bookmarkEnd w:id="2405"/>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2406" w:name="_Toc21123120"/>
      <w:bookmarkStart w:id="2407" w:name="_Toc45907313"/>
      <w:bookmarkStart w:id="2408" w:name="_Toc53181417"/>
      <w:r w:rsidRPr="00B20AE8">
        <w:t>6.7.5.5.5.2</w:t>
      </w:r>
      <w:r w:rsidR="00A22911" w:rsidRPr="00B20AE8">
        <w:tab/>
      </w:r>
      <w:r w:rsidRPr="00B20AE8">
        <w:t>Wide Area BS (Category A)</w:t>
      </w:r>
      <w:bookmarkEnd w:id="2406"/>
      <w:bookmarkEnd w:id="2407"/>
      <w:bookmarkEnd w:id="2408"/>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2409" w:name="_Toc21123121"/>
      <w:bookmarkStart w:id="2410" w:name="_Toc45907314"/>
      <w:bookmarkStart w:id="2411" w:name="_Toc53181418"/>
      <w:r w:rsidRPr="00B20AE8">
        <w:t>6.</w:t>
      </w:r>
      <w:r w:rsidR="00B31FE9" w:rsidRPr="00B20AE8">
        <w:t>7</w:t>
      </w:r>
      <w:r w:rsidRPr="00B20AE8">
        <w:t>.5.5.5.3</w:t>
      </w:r>
      <w:r w:rsidRPr="00B20AE8">
        <w:tab/>
        <w:t>Wide Area BS Category B (Option1)</w:t>
      </w:r>
      <w:bookmarkEnd w:id="2409"/>
      <w:bookmarkEnd w:id="2410"/>
      <w:bookmarkEnd w:id="2411"/>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2412" w:name="_Toc21123122"/>
      <w:bookmarkStart w:id="2413" w:name="_Toc45907315"/>
      <w:bookmarkStart w:id="2414" w:name="_Toc53181419"/>
      <w:r w:rsidRPr="00B20AE8">
        <w:t>6.7.5.5.5.4</w:t>
      </w:r>
      <w:r w:rsidRPr="00B20AE8">
        <w:tab/>
        <w:t>Wide Area BS Category B (Option 2)</w:t>
      </w:r>
      <w:bookmarkEnd w:id="2412"/>
      <w:bookmarkEnd w:id="2413"/>
      <w:bookmarkEnd w:id="2414"/>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2415" w:name="_Toc21123123"/>
      <w:bookmarkStart w:id="2416" w:name="_Toc45907316"/>
      <w:bookmarkStart w:id="2417" w:name="_Toc53181420"/>
      <w:r w:rsidRPr="00B20AE8">
        <w:t>6.7.5.5.5.5</w:t>
      </w:r>
      <w:r w:rsidRPr="00B20AE8">
        <w:tab/>
        <w:t>Local Area BS (Category A and B)</w:t>
      </w:r>
      <w:bookmarkEnd w:id="2415"/>
      <w:bookmarkEnd w:id="2416"/>
      <w:bookmarkEnd w:id="2417"/>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2418" w:name="_Toc21123124"/>
      <w:bookmarkStart w:id="2419" w:name="_Toc45907317"/>
      <w:bookmarkStart w:id="2420" w:name="_Toc53181421"/>
      <w:r w:rsidRPr="00B20AE8">
        <w:t>6.7.5.5.5.6</w:t>
      </w:r>
      <w:r w:rsidRPr="00B20AE8">
        <w:tab/>
      </w:r>
      <w:r w:rsidRPr="00B20AE8">
        <w:rPr>
          <w:rFonts w:hint="eastAsia"/>
        </w:rPr>
        <w:t>Medium Range</w:t>
      </w:r>
      <w:r w:rsidRPr="00B20AE8">
        <w:t xml:space="preserve"> BS (Category A and B)</w:t>
      </w:r>
      <w:bookmarkEnd w:id="2418"/>
      <w:bookmarkEnd w:id="2419"/>
      <w:bookmarkEnd w:id="2420"/>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2421" w:name="_Toc21123125"/>
      <w:bookmarkStart w:id="2422" w:name="_Toc45907318"/>
      <w:bookmarkStart w:id="2423" w:name="_Toc53181422"/>
      <w:r w:rsidRPr="00B20AE8">
        <w:t>6.7.5.5.5.7</w:t>
      </w:r>
      <w:r w:rsidRPr="00B20AE8">
        <w:tab/>
        <w:t>Additional requirements</w:t>
      </w:r>
      <w:bookmarkEnd w:id="2421"/>
      <w:bookmarkEnd w:id="2422"/>
      <w:bookmarkEnd w:id="2423"/>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2424" w:name="_Toc21123126"/>
      <w:bookmarkStart w:id="2425" w:name="_Toc45907319"/>
      <w:bookmarkStart w:id="2426"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25829A1" w:rsidR="00D94883" w:rsidRDefault="00D94883" w:rsidP="00D94883">
      <w:r>
        <w:t>The level of emissions in the 1541 - 1650 MHz band, measured in measurement bandwidth according to table 6.6.5.5.5.7-5 shall not exceed the maximum TRP limits indicated in the table.</w:t>
      </w:r>
    </w:p>
    <w:p w14:paraId="1E5B1497" w14:textId="4776FE70" w:rsidR="00D94883" w:rsidRDefault="00D94883" w:rsidP="00D94883">
      <w:pPr>
        <w:pStyle w:val="TH"/>
      </w:pPr>
      <w:r>
        <w:t>Table 6.6.5.5.5.7-5: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2FA9F543"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 in DA 20-48.</w:t>
      </w:r>
      <w:r w:rsidRPr="003C2625">
        <w:t xml:space="preserve"> </w:t>
      </w:r>
      <w:r>
        <w:t>P</w:t>
      </w:r>
      <w:r>
        <w:rPr>
          <w:vertAlign w:val="subscript"/>
        </w:rPr>
        <w:t>EIRP</w:t>
      </w:r>
      <w:r>
        <w:t xml:space="preserve"> values in table </w:t>
      </w:r>
      <w:r w:rsidRPr="00753102">
        <w:t>6.</w:t>
      </w:r>
      <w:r>
        <w:t>6</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p>
    <w:p w14:paraId="65946637" w14:textId="28762BCF" w:rsidR="00406D34" w:rsidRDefault="00406D34" w:rsidP="00406D34">
      <w:pPr>
        <w:pStyle w:val="TH"/>
      </w:pPr>
      <w:r>
        <w:t>Table 6.6.5.5.5.7-6: Void</w:t>
      </w:r>
    </w:p>
    <w:p w14:paraId="58BC5D1B" w14:textId="3C195BB4" w:rsidR="00577BE5" w:rsidRDefault="00577BE5" w:rsidP="00577BE5"/>
    <w:p w14:paraId="6DAE9D8D" w14:textId="77777777" w:rsidR="00577BE5" w:rsidRDefault="00577BE5" w:rsidP="00577BE5">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2A1640A2"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54E1777C" w14:textId="77777777" w:rsidR="00577BE5" w:rsidRDefault="00577BE5" w:rsidP="001128A1">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6A9B2E78" w14:textId="77777777" w:rsidTr="00577BE5">
        <w:trPr>
          <w:cantSplit/>
          <w:jc w:val="center"/>
        </w:trPr>
        <w:tc>
          <w:tcPr>
            <w:tcW w:w="4469" w:type="dxa"/>
          </w:tcPr>
          <w:p w14:paraId="072280A0" w14:textId="1D23A5F3" w:rsidR="00577BE5" w:rsidRPr="00B20AE8" w:rsidRDefault="00577BE5" w:rsidP="00577BE5">
            <w:pPr>
              <w:pStyle w:val="TAH"/>
            </w:pPr>
            <w:r w:rsidRPr="00EF2F0E">
              <w:rPr>
                <w:rFonts w:cs="v5.0.0"/>
              </w:rPr>
              <w:t>Frequency offset of measurement filter centre frequency, f_offset</w:t>
            </w:r>
          </w:p>
        </w:tc>
        <w:tc>
          <w:tcPr>
            <w:tcW w:w="2126" w:type="dxa"/>
          </w:tcPr>
          <w:p w14:paraId="51AD4102" w14:textId="7BA2283A" w:rsidR="00577BE5" w:rsidRPr="00B20AE8" w:rsidRDefault="00577BE5" w:rsidP="00577BE5">
            <w:pPr>
              <w:pStyle w:val="TAH"/>
              <w:rPr>
                <w:rFonts w:cs="v5.0.0"/>
              </w:rPr>
            </w:pPr>
            <w:r w:rsidRPr="00EF2F0E">
              <w:rPr>
                <w:rFonts w:cs="Arial"/>
              </w:rPr>
              <w:t>Declared emission level [dBm]</w:t>
            </w:r>
          </w:p>
        </w:tc>
        <w:tc>
          <w:tcPr>
            <w:tcW w:w="2343" w:type="dxa"/>
          </w:tcPr>
          <w:p w14:paraId="7EA3BD1E" w14:textId="16EE27D1" w:rsidR="00577BE5" w:rsidRPr="00B20AE8" w:rsidRDefault="00577BE5" w:rsidP="00577BE5">
            <w:pPr>
              <w:pStyle w:val="TAH"/>
              <w:rPr>
                <w:rFonts w:cs="v5.0.0"/>
              </w:rPr>
            </w:pPr>
            <w:r w:rsidRPr="00EF2F0E">
              <w:rPr>
                <w:rFonts w:cs="v5.0.0"/>
              </w:rPr>
              <w:t xml:space="preserve">Measurement bandwidth </w:t>
            </w:r>
          </w:p>
        </w:tc>
      </w:tr>
      <w:tr w:rsidR="00577BE5" w:rsidRPr="00B20AE8" w14:paraId="49CA044A" w14:textId="77777777" w:rsidTr="001128A1">
        <w:trPr>
          <w:cantSplit/>
          <w:jc w:val="center"/>
        </w:trPr>
        <w:tc>
          <w:tcPr>
            <w:tcW w:w="4469" w:type="dxa"/>
            <w:shd w:val="clear" w:color="auto" w:fill="auto"/>
            <w:vAlign w:val="center"/>
          </w:tcPr>
          <w:p w14:paraId="5E52941F" w14:textId="4989411B" w:rsidR="00577BE5" w:rsidRPr="00B20AE8" w:rsidRDefault="00577BE5" w:rsidP="00577BE5">
            <w:pPr>
              <w:pStyle w:val="TAC"/>
            </w:pPr>
            <w:r w:rsidRPr="00EF2F0E">
              <w:rPr>
                <w:rFonts w:cs="v5.0.0"/>
                <w:lang w:eastAsia="zh-CN"/>
              </w:rPr>
              <w:t>2.5</w:t>
            </w:r>
            <w:r w:rsidRPr="00EF2F0E">
              <w:rPr>
                <w:rFonts w:cs="v5.0.0"/>
              </w:rPr>
              <w:t xml:space="preserve"> MHz</w:t>
            </w:r>
          </w:p>
        </w:tc>
        <w:tc>
          <w:tcPr>
            <w:tcW w:w="2126" w:type="dxa"/>
          </w:tcPr>
          <w:p w14:paraId="210963FF" w14:textId="31938A84"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04DF559" w14:textId="0435BE67" w:rsidR="00577BE5" w:rsidRPr="00B20AE8" w:rsidRDefault="00577BE5" w:rsidP="00577BE5">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4626A499" w14:textId="77777777" w:rsidTr="001128A1">
        <w:trPr>
          <w:cantSplit/>
          <w:jc w:val="center"/>
        </w:trPr>
        <w:tc>
          <w:tcPr>
            <w:tcW w:w="4469" w:type="dxa"/>
            <w:shd w:val="clear" w:color="auto" w:fill="auto"/>
            <w:vAlign w:val="center"/>
          </w:tcPr>
          <w:p w14:paraId="6613641F" w14:textId="1CD61DBB" w:rsidR="00577BE5" w:rsidRPr="00B20AE8" w:rsidRDefault="00577BE5" w:rsidP="00577BE5">
            <w:pPr>
              <w:pStyle w:val="TAC"/>
            </w:pPr>
            <w:r w:rsidRPr="00EF2F0E">
              <w:rPr>
                <w:rFonts w:cs="v5.0.0"/>
                <w:lang w:eastAsia="zh-CN"/>
              </w:rPr>
              <w:t>7.5</w:t>
            </w:r>
            <w:r w:rsidRPr="00EF2F0E">
              <w:rPr>
                <w:rFonts w:cs="v5.0.0"/>
              </w:rPr>
              <w:t xml:space="preserve"> MHz</w:t>
            </w:r>
          </w:p>
        </w:tc>
        <w:tc>
          <w:tcPr>
            <w:tcW w:w="2126" w:type="dxa"/>
          </w:tcPr>
          <w:p w14:paraId="10F4EE4E" w14:textId="5D3F5E22"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1F66CF2D" w14:textId="630B17F7" w:rsidR="00577BE5" w:rsidRPr="00B20AE8" w:rsidRDefault="00577BE5" w:rsidP="00577BE5">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577BE5" w:rsidRPr="00B20AE8" w14:paraId="15D9BFD7" w14:textId="77777777" w:rsidTr="00577BE5">
        <w:trPr>
          <w:cantSplit/>
          <w:jc w:val="center"/>
        </w:trPr>
        <w:tc>
          <w:tcPr>
            <w:tcW w:w="4469" w:type="dxa"/>
            <w:shd w:val="clear" w:color="auto" w:fill="auto"/>
            <w:vAlign w:val="center"/>
          </w:tcPr>
          <w:p w14:paraId="15DC3F99" w14:textId="5DA14909" w:rsidR="00577BE5" w:rsidRPr="00EF2F0E" w:rsidRDefault="00577BE5" w:rsidP="00577BE5">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3D809927" w14:textId="0F7BC560"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098030B8" w14:textId="1A4FA4F5" w:rsidR="00577BE5" w:rsidRPr="00EF2F0E" w:rsidRDefault="00577BE5" w:rsidP="00577BE5">
            <w:pPr>
              <w:pStyle w:val="TAC"/>
              <w:rPr>
                <w:rFonts w:cs="Arial"/>
              </w:rPr>
            </w:pPr>
            <w:r w:rsidRPr="00EF2F0E">
              <w:rPr>
                <w:rFonts w:cs="Arial"/>
              </w:rPr>
              <w:t>5 MHz</w:t>
            </w:r>
          </w:p>
        </w:tc>
      </w:tr>
      <w:tr w:rsidR="00577BE5" w:rsidRPr="00B20AE8" w14:paraId="52C8E79E" w14:textId="77777777" w:rsidTr="00577BE5">
        <w:trPr>
          <w:cantSplit/>
          <w:jc w:val="center"/>
        </w:trPr>
        <w:tc>
          <w:tcPr>
            <w:tcW w:w="8938" w:type="dxa"/>
            <w:gridSpan w:val="3"/>
            <w:shd w:val="clear" w:color="auto" w:fill="auto"/>
            <w:vAlign w:val="center"/>
          </w:tcPr>
          <w:p w14:paraId="4009CB4C" w14:textId="3E4736FA" w:rsidR="00577BE5" w:rsidRPr="00EF2F0E" w:rsidRDefault="00577BE5" w:rsidP="001128A1">
            <w:pPr>
              <w:pStyle w:val="TAN"/>
            </w:pPr>
            <w:r>
              <w:t>NOTE:</w:t>
            </w:r>
            <w:r>
              <w:tab/>
              <w:t>For Band 32, when non-MFCN services are deployed in the adjacent bands, f_offset</w:t>
            </w:r>
            <w:r w:rsidRPr="001128A1">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1128A1">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33DFE7B3" w14:textId="72432C90" w:rsidR="00577BE5" w:rsidRDefault="00577BE5" w:rsidP="00577BE5"/>
    <w:p w14:paraId="6D53B366" w14:textId="67E5C761"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33C50A92" w14:textId="3CFA5011" w:rsidR="00577BE5" w:rsidRDefault="00577BE5" w:rsidP="00577BE5">
      <w:r>
        <w:t>In certain regions, the following requirement may apply to BS operating in Band 32 within 1452-1492</w:t>
      </w:r>
      <w:r w:rsidR="00A33949">
        <w:t xml:space="preserve"> </w:t>
      </w:r>
      <w:r>
        <w:t>MHz for the protection of non-MFCN services in spectrum adjacent to the frequency range 1452-1492 MHz. The level of emissions, measured on centre frequencies F</w:t>
      </w:r>
      <w:r w:rsidRPr="001128A1">
        <w:rPr>
          <w:vertAlign w:val="subscript"/>
        </w:rPr>
        <w:t xml:space="preserve">filter </w:t>
      </w:r>
      <w:r>
        <w:t>with filter bandwidth according to Table 6.6.5.5.5.7-8, shall not exceed the maximum TRP limits indicated in the table. This requirement applies in the frequency range 1429-1518</w:t>
      </w:r>
      <w:r w:rsidR="00A33949">
        <w:t xml:space="preserve"> </w:t>
      </w:r>
      <w:r>
        <w:t>MHz even though part of the range falls in the spurious domain.</w:t>
      </w:r>
    </w:p>
    <w:p w14:paraId="3087EC0B" w14:textId="77777777" w:rsidR="00577BE5" w:rsidRDefault="00577BE5" w:rsidP="001128A1">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5BCA78C8" w14:textId="77777777" w:rsidTr="00577BE5">
        <w:trPr>
          <w:cantSplit/>
          <w:jc w:val="center"/>
        </w:trPr>
        <w:tc>
          <w:tcPr>
            <w:tcW w:w="4469" w:type="dxa"/>
          </w:tcPr>
          <w:p w14:paraId="3C642BC4" w14:textId="1389C44B"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69EFC768" w14:textId="4D4D715B" w:rsidR="00577BE5" w:rsidRPr="00B20AE8" w:rsidRDefault="00577BE5" w:rsidP="00577BE5">
            <w:pPr>
              <w:pStyle w:val="TAH"/>
              <w:rPr>
                <w:rFonts w:cs="v5.0.0"/>
              </w:rPr>
            </w:pPr>
            <w:r w:rsidRPr="00EF2F0E">
              <w:rPr>
                <w:rFonts w:cs="Arial"/>
              </w:rPr>
              <w:t>Declared emission level [dBm]</w:t>
            </w:r>
          </w:p>
        </w:tc>
        <w:tc>
          <w:tcPr>
            <w:tcW w:w="2343" w:type="dxa"/>
          </w:tcPr>
          <w:p w14:paraId="2EC1CC61" w14:textId="1073C297" w:rsidR="00577BE5" w:rsidRPr="00B20AE8" w:rsidRDefault="00577BE5" w:rsidP="00577BE5">
            <w:pPr>
              <w:pStyle w:val="TAH"/>
              <w:rPr>
                <w:rFonts w:cs="v5.0.0"/>
              </w:rPr>
            </w:pPr>
            <w:r w:rsidRPr="00EF2F0E">
              <w:rPr>
                <w:rFonts w:cs="Arial"/>
              </w:rPr>
              <w:t>Measurement bandwidth</w:t>
            </w:r>
          </w:p>
        </w:tc>
      </w:tr>
      <w:tr w:rsidR="00577BE5" w:rsidRPr="00B20AE8" w14:paraId="29807A92" w14:textId="77777777" w:rsidTr="001128A1">
        <w:trPr>
          <w:cantSplit/>
          <w:jc w:val="center"/>
        </w:trPr>
        <w:tc>
          <w:tcPr>
            <w:tcW w:w="4469" w:type="dxa"/>
            <w:shd w:val="clear" w:color="auto" w:fill="auto"/>
          </w:tcPr>
          <w:p w14:paraId="01887ECE" w14:textId="07E16D96" w:rsidR="00577BE5" w:rsidRPr="00B20AE8" w:rsidRDefault="00577BE5" w:rsidP="00577BE5">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6C7558C2" w14:textId="49393F1C"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CDB05F5" w14:textId="52FD4525" w:rsidR="00577BE5" w:rsidRPr="00B20AE8" w:rsidRDefault="00577BE5" w:rsidP="00577BE5">
            <w:pPr>
              <w:pStyle w:val="TAC"/>
              <w:rPr>
                <w:rFonts w:cs="v5.0.0"/>
              </w:rPr>
            </w:pPr>
            <w:r w:rsidRPr="00EF2F0E">
              <w:rPr>
                <w:rFonts w:cs="Arial"/>
              </w:rPr>
              <w:t>1 MHz</w:t>
            </w:r>
          </w:p>
        </w:tc>
      </w:tr>
      <w:tr w:rsidR="00577BE5" w:rsidRPr="00B20AE8" w14:paraId="1F240804" w14:textId="77777777" w:rsidTr="001128A1">
        <w:trPr>
          <w:cantSplit/>
          <w:jc w:val="center"/>
        </w:trPr>
        <w:tc>
          <w:tcPr>
            <w:tcW w:w="4469" w:type="dxa"/>
            <w:shd w:val="clear" w:color="auto" w:fill="auto"/>
          </w:tcPr>
          <w:p w14:paraId="40EB028A" w14:textId="5A89D47B" w:rsidR="00577BE5" w:rsidRPr="00B20AE8" w:rsidRDefault="00577BE5" w:rsidP="00577BE5">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12CD3743" w14:textId="1C46FBFB" w:rsidR="00577BE5" w:rsidRPr="00B20AE8" w:rsidRDefault="00577BE5" w:rsidP="00577BE5">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5CDB19F" w14:textId="7A4D4798" w:rsidR="00577BE5" w:rsidRPr="00B20AE8" w:rsidRDefault="00577BE5" w:rsidP="00577BE5">
            <w:pPr>
              <w:pStyle w:val="TAC"/>
              <w:rPr>
                <w:rFonts w:cs="v5.0.0"/>
                <w:lang w:val="sv-FI"/>
              </w:rPr>
            </w:pPr>
            <w:r w:rsidRPr="00EF2F0E">
              <w:rPr>
                <w:rFonts w:cs="Arial"/>
              </w:rPr>
              <w:t>3 MHz</w:t>
            </w:r>
          </w:p>
        </w:tc>
      </w:tr>
      <w:tr w:rsidR="00577BE5" w:rsidRPr="00B20AE8" w14:paraId="5328F9DF" w14:textId="77777777" w:rsidTr="00577BE5">
        <w:trPr>
          <w:cantSplit/>
          <w:jc w:val="center"/>
        </w:trPr>
        <w:tc>
          <w:tcPr>
            <w:tcW w:w="4469" w:type="dxa"/>
            <w:shd w:val="clear" w:color="auto" w:fill="auto"/>
          </w:tcPr>
          <w:p w14:paraId="2CFAFED4" w14:textId="6606C550" w:rsidR="00577BE5" w:rsidRPr="00EF2F0E" w:rsidRDefault="00577BE5" w:rsidP="00577BE5">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340ECAC8" w14:textId="2CCC7E15"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3686243D" w14:textId="3C0DB44F" w:rsidR="00577BE5" w:rsidRPr="00EF2F0E" w:rsidRDefault="00577BE5" w:rsidP="00577BE5">
            <w:pPr>
              <w:pStyle w:val="TAC"/>
              <w:rPr>
                <w:rFonts w:cs="Arial"/>
              </w:rPr>
            </w:pPr>
            <w:r w:rsidRPr="00EF2F0E">
              <w:rPr>
                <w:rFonts w:cs="Arial"/>
              </w:rPr>
              <w:t>3 MHz</w:t>
            </w:r>
          </w:p>
        </w:tc>
      </w:tr>
      <w:tr w:rsidR="00577BE5" w:rsidRPr="00B20AE8" w14:paraId="55FE98CE" w14:textId="77777777" w:rsidTr="00577BE5">
        <w:trPr>
          <w:cantSplit/>
          <w:jc w:val="center"/>
        </w:trPr>
        <w:tc>
          <w:tcPr>
            <w:tcW w:w="4469" w:type="dxa"/>
            <w:shd w:val="clear" w:color="auto" w:fill="auto"/>
          </w:tcPr>
          <w:p w14:paraId="6F25262A" w14:textId="2338EEF4" w:rsidR="00577BE5" w:rsidRPr="00EF2F0E" w:rsidRDefault="00577BE5" w:rsidP="00577BE5">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7F360B85" w14:textId="5A33D17E" w:rsidR="00577BE5" w:rsidRPr="00EF2F0E" w:rsidRDefault="00577BE5" w:rsidP="00577BE5">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764EDAB" w14:textId="10F8BA39" w:rsidR="00577BE5" w:rsidRPr="00EF2F0E" w:rsidRDefault="00577BE5" w:rsidP="00577BE5">
            <w:pPr>
              <w:pStyle w:val="TAC"/>
              <w:rPr>
                <w:rFonts w:cs="Arial"/>
              </w:rPr>
            </w:pPr>
            <w:r w:rsidRPr="00EF2F0E">
              <w:rPr>
                <w:rFonts w:cs="Arial"/>
              </w:rPr>
              <w:t>1 MHz</w:t>
            </w:r>
          </w:p>
        </w:tc>
      </w:tr>
    </w:tbl>
    <w:p w14:paraId="16119071" w14:textId="3F41CB89" w:rsidR="00577BE5" w:rsidRDefault="00577BE5" w:rsidP="00577BE5"/>
    <w:p w14:paraId="16CF7866" w14:textId="0768FA4C"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761BDCDF" w14:textId="77777777" w:rsidR="00577BE5" w:rsidRDefault="00577BE5" w:rsidP="00577BE5">
      <w:r>
        <w:t>In certain regions, the following requirement may apply to BS operating in Band 50 and Band 75 within 1492-1517 MHz and in Band 74 within 1492-1518 MHz. The level of emissions, measured on centre frequencies F</w:t>
      </w:r>
      <w:r w:rsidRPr="001128A1">
        <w:rPr>
          <w:vertAlign w:val="subscript"/>
        </w:rPr>
        <w:t>filter</w:t>
      </w:r>
      <w:r>
        <w:t xml:space="preserve"> with filter bandwidth according to table 6.6.5.5.5.7-8a, shall not exceed the maximum TRP limits indicated in the table.</w:t>
      </w:r>
    </w:p>
    <w:p w14:paraId="50EDB2E2" w14:textId="77777777" w:rsidR="00577BE5" w:rsidRDefault="00577BE5" w:rsidP="001128A1">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1601D782" w14:textId="77777777" w:rsidTr="00577BE5">
        <w:trPr>
          <w:cantSplit/>
          <w:jc w:val="center"/>
        </w:trPr>
        <w:tc>
          <w:tcPr>
            <w:tcW w:w="4469" w:type="dxa"/>
          </w:tcPr>
          <w:p w14:paraId="307E2EC9"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73D5A2A4" w14:textId="77777777" w:rsidR="00577BE5" w:rsidRPr="00B20AE8" w:rsidRDefault="00577BE5" w:rsidP="00577BE5">
            <w:pPr>
              <w:pStyle w:val="TAH"/>
              <w:rPr>
                <w:rFonts w:cs="v5.0.0"/>
              </w:rPr>
            </w:pPr>
            <w:r w:rsidRPr="00EF2F0E">
              <w:rPr>
                <w:rFonts w:cs="Arial"/>
              </w:rPr>
              <w:t>Declared emission level [dBm]</w:t>
            </w:r>
          </w:p>
        </w:tc>
        <w:tc>
          <w:tcPr>
            <w:tcW w:w="2343" w:type="dxa"/>
          </w:tcPr>
          <w:p w14:paraId="65CD74AC" w14:textId="77777777" w:rsidR="00577BE5" w:rsidRPr="00B20AE8" w:rsidRDefault="00577BE5" w:rsidP="00577BE5">
            <w:pPr>
              <w:pStyle w:val="TAH"/>
              <w:rPr>
                <w:rFonts w:cs="v5.0.0"/>
              </w:rPr>
            </w:pPr>
            <w:r w:rsidRPr="00EF2F0E">
              <w:rPr>
                <w:rFonts w:cs="Arial"/>
              </w:rPr>
              <w:t>Measurement bandwidth</w:t>
            </w:r>
          </w:p>
        </w:tc>
      </w:tr>
      <w:tr w:rsidR="00577BE5" w:rsidRPr="00B20AE8" w14:paraId="6A7A59EC" w14:textId="77777777" w:rsidTr="00577BE5">
        <w:trPr>
          <w:cantSplit/>
          <w:jc w:val="center"/>
        </w:trPr>
        <w:tc>
          <w:tcPr>
            <w:tcW w:w="4469" w:type="dxa"/>
            <w:shd w:val="clear" w:color="auto" w:fill="auto"/>
          </w:tcPr>
          <w:p w14:paraId="5FB554B7" w14:textId="5EFFBF2F" w:rsidR="00577BE5" w:rsidRPr="00B20AE8" w:rsidRDefault="00577BE5" w:rsidP="00577BE5">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4A7FDD0D" w14:textId="4F1680F9" w:rsidR="00577BE5" w:rsidRPr="00B20AE8" w:rsidRDefault="00577BE5" w:rsidP="00577BE5">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26501D22" w14:textId="26F991C7" w:rsidR="00577BE5" w:rsidRPr="00B20AE8" w:rsidRDefault="00577BE5" w:rsidP="00577BE5">
            <w:pPr>
              <w:pStyle w:val="TAC"/>
              <w:rPr>
                <w:rFonts w:cs="v5.0.0"/>
              </w:rPr>
            </w:pPr>
            <w:r w:rsidRPr="00EF2F0E">
              <w:rPr>
                <w:rFonts w:cs="Arial"/>
                <w:lang w:eastAsia="en-GB"/>
              </w:rPr>
              <w:t>1 MHz</w:t>
            </w:r>
          </w:p>
        </w:tc>
      </w:tr>
    </w:tbl>
    <w:p w14:paraId="5A2A221B" w14:textId="75CE2B39" w:rsidR="00577BE5" w:rsidRDefault="00577BE5" w:rsidP="00577BE5"/>
    <w:p w14:paraId="50E547AF" w14:textId="005E62B9" w:rsidR="00577BE5" w:rsidRDefault="00577BE5" w:rsidP="001128A1">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01E15562" w14:textId="77777777" w:rsidR="00577BE5" w:rsidRDefault="00577BE5" w:rsidP="00577BE5">
      <w:r>
        <w:t>In certain regions, the following requirement may apply to E-UTRA BS operating in Band 50 and Band 75 within 1432-1452 MHz, and in Band 51 and Band 76. Emissions shall not exceed the maximum levels specified in table 6.6.5.5.5.7-8b.</w:t>
      </w:r>
    </w:p>
    <w:p w14:paraId="04094574" w14:textId="77777777" w:rsidR="00577BE5" w:rsidRDefault="00577BE5" w:rsidP="001128A1">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577BE5" w:rsidRPr="00B20AE8" w14:paraId="76525806" w14:textId="77777777" w:rsidTr="00577BE5">
        <w:trPr>
          <w:cantSplit/>
          <w:jc w:val="center"/>
        </w:trPr>
        <w:tc>
          <w:tcPr>
            <w:tcW w:w="4469" w:type="dxa"/>
          </w:tcPr>
          <w:p w14:paraId="1B63270B" w14:textId="77777777" w:rsidR="00577BE5" w:rsidRPr="00B20AE8"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45DD9422" w14:textId="77777777" w:rsidR="00577BE5" w:rsidRPr="00B20AE8" w:rsidRDefault="00577BE5" w:rsidP="00577BE5">
            <w:pPr>
              <w:pStyle w:val="TAH"/>
              <w:rPr>
                <w:rFonts w:cs="v5.0.0"/>
              </w:rPr>
            </w:pPr>
            <w:r w:rsidRPr="00EF2F0E">
              <w:rPr>
                <w:rFonts w:cs="Arial"/>
              </w:rPr>
              <w:t>Declared emission level [dBm]</w:t>
            </w:r>
          </w:p>
        </w:tc>
        <w:tc>
          <w:tcPr>
            <w:tcW w:w="2343" w:type="dxa"/>
          </w:tcPr>
          <w:p w14:paraId="6088AC99" w14:textId="77777777" w:rsidR="00577BE5" w:rsidRPr="00B20AE8" w:rsidRDefault="00577BE5" w:rsidP="00577BE5">
            <w:pPr>
              <w:pStyle w:val="TAH"/>
              <w:rPr>
                <w:rFonts w:cs="v5.0.0"/>
              </w:rPr>
            </w:pPr>
            <w:r w:rsidRPr="00EF2F0E">
              <w:rPr>
                <w:rFonts w:cs="Arial"/>
              </w:rPr>
              <w:t>Measurement bandwidth</w:t>
            </w:r>
          </w:p>
        </w:tc>
      </w:tr>
      <w:tr w:rsidR="00577BE5" w:rsidRPr="00B20AE8" w14:paraId="232B923C" w14:textId="77777777" w:rsidTr="00577BE5">
        <w:trPr>
          <w:cantSplit/>
          <w:jc w:val="center"/>
        </w:trPr>
        <w:tc>
          <w:tcPr>
            <w:tcW w:w="4469" w:type="dxa"/>
            <w:shd w:val="clear" w:color="auto" w:fill="auto"/>
          </w:tcPr>
          <w:p w14:paraId="5007D457" w14:textId="051DE776" w:rsidR="00577BE5" w:rsidRPr="00B20AE8"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5769F8AD" w14:textId="3D21C75A" w:rsidR="00577BE5" w:rsidRPr="00B20AE8" w:rsidRDefault="00577BE5" w:rsidP="00577BE5">
            <w:pPr>
              <w:pStyle w:val="TAC"/>
              <w:rPr>
                <w:rFonts w:cs="v5.0.0"/>
              </w:rPr>
            </w:pPr>
            <w:r w:rsidRPr="00EF2F0E">
              <w:rPr>
                <w:rFonts w:cs="Arial"/>
              </w:rPr>
              <w:t>-33</w:t>
            </w:r>
          </w:p>
        </w:tc>
        <w:tc>
          <w:tcPr>
            <w:tcW w:w="2343" w:type="dxa"/>
          </w:tcPr>
          <w:p w14:paraId="1775F458" w14:textId="41BF1AC8" w:rsidR="00577BE5" w:rsidRPr="00B20AE8" w:rsidRDefault="00577BE5" w:rsidP="00577BE5">
            <w:pPr>
              <w:pStyle w:val="TAC"/>
              <w:rPr>
                <w:rFonts w:cs="v5.0.0"/>
              </w:rPr>
            </w:pPr>
            <w:r w:rsidRPr="00EF2F0E">
              <w:rPr>
                <w:rFonts w:cs="Arial"/>
              </w:rPr>
              <w:t>27 MHz</w:t>
            </w:r>
          </w:p>
        </w:tc>
      </w:tr>
    </w:tbl>
    <w:p w14:paraId="015D1E60" w14:textId="01273CED" w:rsidR="00577BE5" w:rsidRDefault="00577BE5" w:rsidP="00577BE5"/>
    <w:p w14:paraId="7065829D" w14:textId="77777777" w:rsidR="00577BE5" w:rsidRDefault="00577BE5" w:rsidP="00577BE5">
      <w:r>
        <w:t>In certain regions the following requirement may apply to E-UTRA BS operating in Band 45. Emissions shall not exceed the maximum levels specified in table 6.6.5.5.5.7-9.</w:t>
      </w:r>
    </w:p>
    <w:p w14:paraId="0FA80EA4" w14:textId="77777777" w:rsidR="00577BE5" w:rsidRDefault="00577BE5" w:rsidP="001128A1">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577BE5" w:rsidRPr="00B20AE8" w14:paraId="64EE66CB" w14:textId="77777777" w:rsidTr="001128A1">
        <w:trPr>
          <w:cantSplit/>
          <w:jc w:val="center"/>
        </w:trPr>
        <w:tc>
          <w:tcPr>
            <w:tcW w:w="1393" w:type="dxa"/>
            <w:tcBorders>
              <w:bottom w:val="single" w:sz="4" w:space="0" w:color="auto"/>
            </w:tcBorders>
          </w:tcPr>
          <w:p w14:paraId="2867A976" w14:textId="026F1932" w:rsidR="00577BE5" w:rsidRPr="00B20AE8" w:rsidRDefault="00577BE5" w:rsidP="00577BE5">
            <w:pPr>
              <w:pStyle w:val="TAH"/>
            </w:pPr>
            <w:r w:rsidRPr="00EF2F0E">
              <w:t>Operating Band</w:t>
            </w:r>
          </w:p>
        </w:tc>
        <w:tc>
          <w:tcPr>
            <w:tcW w:w="3118" w:type="dxa"/>
          </w:tcPr>
          <w:p w14:paraId="2BDCCE17" w14:textId="7B2657CC"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7CC24320" w14:textId="090315A4"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6F532CE6" w14:textId="5661E79A" w:rsidR="00577BE5" w:rsidRPr="00B20AE8" w:rsidRDefault="00577BE5" w:rsidP="00577BE5">
            <w:pPr>
              <w:pStyle w:val="TAH"/>
            </w:pPr>
            <w:r w:rsidRPr="00EF2F0E">
              <w:t>Measurement Bandwidth</w:t>
            </w:r>
          </w:p>
        </w:tc>
      </w:tr>
      <w:tr w:rsidR="00577BE5" w:rsidRPr="00B20AE8" w14:paraId="7B220F87" w14:textId="77777777" w:rsidTr="001128A1">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28EA61AC" w14:textId="567E0B1B" w:rsidR="00577BE5" w:rsidRPr="00B20AE8" w:rsidRDefault="00577BE5" w:rsidP="00577BE5">
            <w:pPr>
              <w:pStyle w:val="TAC"/>
            </w:pPr>
            <w:r w:rsidRPr="00EF2F0E">
              <w:rPr>
                <w:lang w:eastAsia="zh-CN"/>
              </w:rPr>
              <w:t>45</w:t>
            </w:r>
          </w:p>
        </w:tc>
        <w:tc>
          <w:tcPr>
            <w:tcW w:w="3118" w:type="dxa"/>
            <w:tcBorders>
              <w:left w:val="single" w:sz="4" w:space="0" w:color="auto"/>
            </w:tcBorders>
          </w:tcPr>
          <w:p w14:paraId="42B1DADA" w14:textId="1ABF7F0E"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3C25AF18" w14:textId="3F79EFA3" w:rsidR="00577BE5" w:rsidRPr="00B20AE8" w:rsidRDefault="00577BE5" w:rsidP="00577BE5">
            <w:pPr>
              <w:pStyle w:val="TAC"/>
            </w:pPr>
            <w:r w:rsidRPr="00EF2F0E">
              <w:rPr>
                <w:lang w:eastAsia="zh-CN"/>
              </w:rPr>
              <w:t>-11</w:t>
            </w:r>
          </w:p>
        </w:tc>
        <w:tc>
          <w:tcPr>
            <w:tcW w:w="1984" w:type="dxa"/>
          </w:tcPr>
          <w:p w14:paraId="0CBAF3A7" w14:textId="43EB18DB" w:rsidR="00577BE5" w:rsidRPr="00B20AE8" w:rsidRDefault="00577BE5" w:rsidP="00577BE5">
            <w:pPr>
              <w:pStyle w:val="TAC"/>
            </w:pPr>
            <w:r w:rsidRPr="00EF2F0E">
              <w:rPr>
                <w:lang w:eastAsia="zh-CN"/>
              </w:rPr>
              <w:t>1 MHz</w:t>
            </w:r>
          </w:p>
        </w:tc>
      </w:tr>
      <w:tr w:rsidR="00577BE5" w:rsidRPr="00B20AE8" w14:paraId="78BF95E7"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22452D77" w14:textId="77777777" w:rsidR="00577BE5" w:rsidRPr="00B20AE8" w:rsidRDefault="00577BE5" w:rsidP="00577BE5">
            <w:pPr>
              <w:pStyle w:val="TAC"/>
            </w:pPr>
          </w:p>
        </w:tc>
        <w:tc>
          <w:tcPr>
            <w:tcW w:w="3118" w:type="dxa"/>
            <w:tcBorders>
              <w:left w:val="single" w:sz="4" w:space="0" w:color="auto"/>
            </w:tcBorders>
          </w:tcPr>
          <w:p w14:paraId="52EDF124" w14:textId="68E6B47A"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D48D3CA" w14:textId="75A6AC5F" w:rsidR="00577BE5" w:rsidRPr="00EF2F0E" w:rsidRDefault="00577BE5" w:rsidP="00577BE5">
            <w:pPr>
              <w:pStyle w:val="TAC"/>
              <w:rPr>
                <w:lang w:eastAsia="zh-CN"/>
              </w:rPr>
            </w:pPr>
            <w:r w:rsidRPr="00EF2F0E">
              <w:rPr>
                <w:lang w:eastAsia="zh-CN"/>
              </w:rPr>
              <w:t>-14</w:t>
            </w:r>
          </w:p>
        </w:tc>
        <w:tc>
          <w:tcPr>
            <w:tcW w:w="1984" w:type="dxa"/>
          </w:tcPr>
          <w:p w14:paraId="3DF19A77" w14:textId="162FA29D" w:rsidR="00577BE5" w:rsidRPr="00EF2F0E" w:rsidRDefault="00577BE5" w:rsidP="00577BE5">
            <w:pPr>
              <w:pStyle w:val="TAC"/>
              <w:rPr>
                <w:lang w:eastAsia="zh-CN"/>
              </w:rPr>
            </w:pPr>
            <w:r w:rsidRPr="00EF2F0E">
              <w:rPr>
                <w:lang w:eastAsia="zh-CN"/>
              </w:rPr>
              <w:t>1 MHz</w:t>
            </w:r>
          </w:p>
        </w:tc>
      </w:tr>
      <w:tr w:rsidR="00577BE5" w:rsidRPr="00B20AE8" w14:paraId="3EEC8DC9"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08BB4107" w14:textId="77777777" w:rsidR="00577BE5" w:rsidRPr="00B20AE8" w:rsidRDefault="00577BE5" w:rsidP="00577BE5">
            <w:pPr>
              <w:pStyle w:val="TAC"/>
            </w:pPr>
          </w:p>
        </w:tc>
        <w:tc>
          <w:tcPr>
            <w:tcW w:w="3118" w:type="dxa"/>
            <w:tcBorders>
              <w:left w:val="single" w:sz="4" w:space="0" w:color="auto"/>
            </w:tcBorders>
          </w:tcPr>
          <w:p w14:paraId="12BA548E" w14:textId="14083229"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14A891B" w14:textId="19791614" w:rsidR="00577BE5" w:rsidRPr="00EF2F0E" w:rsidRDefault="00577BE5" w:rsidP="00577BE5">
            <w:pPr>
              <w:pStyle w:val="TAC"/>
              <w:rPr>
                <w:lang w:eastAsia="zh-CN"/>
              </w:rPr>
            </w:pPr>
            <w:r w:rsidRPr="00EF2F0E">
              <w:rPr>
                <w:lang w:eastAsia="zh-CN"/>
              </w:rPr>
              <w:t>-17</w:t>
            </w:r>
          </w:p>
        </w:tc>
        <w:tc>
          <w:tcPr>
            <w:tcW w:w="1984" w:type="dxa"/>
          </w:tcPr>
          <w:p w14:paraId="737A8927" w14:textId="5550C62B" w:rsidR="00577BE5" w:rsidRPr="00EF2F0E" w:rsidRDefault="00577BE5" w:rsidP="00577BE5">
            <w:pPr>
              <w:pStyle w:val="TAC"/>
              <w:rPr>
                <w:lang w:eastAsia="zh-CN"/>
              </w:rPr>
            </w:pPr>
            <w:r w:rsidRPr="00EF2F0E">
              <w:rPr>
                <w:lang w:eastAsia="zh-CN"/>
              </w:rPr>
              <w:t>1 MHz</w:t>
            </w:r>
          </w:p>
        </w:tc>
      </w:tr>
      <w:tr w:rsidR="00577BE5" w:rsidRPr="00B20AE8" w14:paraId="43ADE16B"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5C3DDC25" w14:textId="77777777" w:rsidR="00577BE5" w:rsidRPr="00B20AE8" w:rsidRDefault="00577BE5" w:rsidP="00577BE5">
            <w:pPr>
              <w:pStyle w:val="TAC"/>
            </w:pPr>
          </w:p>
        </w:tc>
        <w:tc>
          <w:tcPr>
            <w:tcW w:w="3118" w:type="dxa"/>
            <w:tcBorders>
              <w:left w:val="single" w:sz="4" w:space="0" w:color="auto"/>
            </w:tcBorders>
          </w:tcPr>
          <w:p w14:paraId="4C3356F9" w14:textId="00AD9287"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689C7EFF" w14:textId="1DDAF18E" w:rsidR="00577BE5" w:rsidRPr="00EF2F0E" w:rsidRDefault="00577BE5" w:rsidP="00577BE5">
            <w:pPr>
              <w:pStyle w:val="TAC"/>
              <w:rPr>
                <w:lang w:eastAsia="zh-CN"/>
              </w:rPr>
            </w:pPr>
            <w:r w:rsidRPr="00EF2F0E">
              <w:rPr>
                <w:lang w:eastAsia="zh-CN"/>
              </w:rPr>
              <w:t>-24</w:t>
            </w:r>
          </w:p>
        </w:tc>
        <w:tc>
          <w:tcPr>
            <w:tcW w:w="1984" w:type="dxa"/>
          </w:tcPr>
          <w:p w14:paraId="56C0F618" w14:textId="73718404" w:rsidR="00577BE5" w:rsidRPr="00EF2F0E" w:rsidRDefault="00577BE5" w:rsidP="00577BE5">
            <w:pPr>
              <w:pStyle w:val="TAC"/>
              <w:rPr>
                <w:lang w:eastAsia="zh-CN"/>
              </w:rPr>
            </w:pPr>
            <w:r w:rsidRPr="00EF2F0E">
              <w:rPr>
                <w:lang w:eastAsia="zh-CN"/>
              </w:rPr>
              <w:t>1 MHz</w:t>
            </w:r>
          </w:p>
        </w:tc>
      </w:tr>
      <w:tr w:rsidR="00577BE5" w:rsidRPr="00B20AE8" w14:paraId="5AE5C33E" w14:textId="77777777" w:rsidTr="001128A1">
        <w:trPr>
          <w:cantSplit/>
          <w:jc w:val="center"/>
        </w:trPr>
        <w:tc>
          <w:tcPr>
            <w:tcW w:w="1393" w:type="dxa"/>
            <w:tcBorders>
              <w:top w:val="nil"/>
              <w:left w:val="single" w:sz="4" w:space="0" w:color="auto"/>
              <w:bottom w:val="nil"/>
              <w:right w:val="single" w:sz="4" w:space="0" w:color="auto"/>
            </w:tcBorders>
            <w:shd w:val="clear" w:color="auto" w:fill="auto"/>
          </w:tcPr>
          <w:p w14:paraId="1DC7DA1D" w14:textId="77777777" w:rsidR="00577BE5" w:rsidRPr="00B20AE8" w:rsidRDefault="00577BE5" w:rsidP="00577BE5">
            <w:pPr>
              <w:pStyle w:val="TAC"/>
            </w:pPr>
          </w:p>
        </w:tc>
        <w:tc>
          <w:tcPr>
            <w:tcW w:w="3118" w:type="dxa"/>
            <w:tcBorders>
              <w:left w:val="single" w:sz="4" w:space="0" w:color="auto"/>
            </w:tcBorders>
          </w:tcPr>
          <w:p w14:paraId="1707534B" w14:textId="3B8010F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0F132609" w14:textId="3B16CB36" w:rsidR="00577BE5" w:rsidRPr="00EF2F0E" w:rsidRDefault="00577BE5" w:rsidP="00577BE5">
            <w:pPr>
              <w:pStyle w:val="TAC"/>
              <w:rPr>
                <w:lang w:eastAsia="zh-CN"/>
              </w:rPr>
            </w:pPr>
            <w:r w:rsidRPr="00EF2F0E">
              <w:rPr>
                <w:lang w:eastAsia="zh-CN"/>
              </w:rPr>
              <w:t>-31</w:t>
            </w:r>
          </w:p>
        </w:tc>
        <w:tc>
          <w:tcPr>
            <w:tcW w:w="1984" w:type="dxa"/>
          </w:tcPr>
          <w:p w14:paraId="6CA6ED2D" w14:textId="747EB267" w:rsidR="00577BE5" w:rsidRPr="00EF2F0E" w:rsidRDefault="00577BE5" w:rsidP="00577BE5">
            <w:pPr>
              <w:pStyle w:val="TAC"/>
              <w:rPr>
                <w:lang w:eastAsia="zh-CN"/>
              </w:rPr>
            </w:pPr>
            <w:r w:rsidRPr="00EF2F0E">
              <w:rPr>
                <w:lang w:eastAsia="zh-CN"/>
              </w:rPr>
              <w:t>1 MHz</w:t>
            </w:r>
          </w:p>
        </w:tc>
      </w:tr>
      <w:tr w:rsidR="00577BE5" w:rsidRPr="00B20AE8" w14:paraId="77A63FFA" w14:textId="77777777" w:rsidTr="001128A1">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F29C8A1" w14:textId="77777777" w:rsidR="00577BE5" w:rsidRPr="00B20AE8" w:rsidRDefault="00577BE5" w:rsidP="00577BE5">
            <w:pPr>
              <w:pStyle w:val="TAC"/>
            </w:pPr>
          </w:p>
        </w:tc>
        <w:tc>
          <w:tcPr>
            <w:tcW w:w="3118" w:type="dxa"/>
            <w:tcBorders>
              <w:left w:val="single" w:sz="4" w:space="0" w:color="auto"/>
            </w:tcBorders>
            <w:vAlign w:val="center"/>
          </w:tcPr>
          <w:p w14:paraId="4102AB78" w14:textId="3FF1444B"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E78F269" w14:textId="25D5CF6F" w:rsidR="00577BE5" w:rsidRPr="00EF2F0E" w:rsidRDefault="00577BE5" w:rsidP="00577BE5">
            <w:pPr>
              <w:pStyle w:val="TAC"/>
              <w:rPr>
                <w:lang w:eastAsia="zh-CN"/>
              </w:rPr>
            </w:pPr>
            <w:r w:rsidRPr="00EF2F0E">
              <w:rPr>
                <w:lang w:eastAsia="zh-CN"/>
              </w:rPr>
              <w:t>-38</w:t>
            </w:r>
          </w:p>
        </w:tc>
        <w:tc>
          <w:tcPr>
            <w:tcW w:w="1984" w:type="dxa"/>
          </w:tcPr>
          <w:p w14:paraId="20F87B7D" w14:textId="1683952A" w:rsidR="00577BE5" w:rsidRPr="00EF2F0E" w:rsidRDefault="00577BE5" w:rsidP="00577BE5">
            <w:pPr>
              <w:pStyle w:val="TAC"/>
              <w:rPr>
                <w:lang w:eastAsia="zh-CN"/>
              </w:rPr>
            </w:pPr>
            <w:r w:rsidRPr="00EF2F0E">
              <w:rPr>
                <w:lang w:eastAsia="zh-CN"/>
              </w:rPr>
              <w:t>1 MHz</w:t>
            </w:r>
          </w:p>
        </w:tc>
      </w:tr>
    </w:tbl>
    <w:p w14:paraId="5958F3FD" w14:textId="67D43817" w:rsidR="00577BE5" w:rsidRDefault="00577BE5" w:rsidP="00577BE5"/>
    <w:p w14:paraId="65B0F4A8" w14:textId="77777777" w:rsidR="00577BE5" w:rsidRDefault="00577BE5" w:rsidP="00577BE5">
      <w:r>
        <w:t>The following requirement may apply to BS operating in Band 48 in certain regions. Emissions shall not exceed the maximum levels specified in table 6.6.5.5.5.7-10.</w:t>
      </w:r>
    </w:p>
    <w:p w14:paraId="27B07F42" w14:textId="77777777" w:rsidR="00577BE5" w:rsidRDefault="00577BE5" w:rsidP="001128A1">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77BE5" w:rsidRPr="00B20AE8" w14:paraId="6C022BC5" w14:textId="77777777" w:rsidTr="00577BE5">
        <w:trPr>
          <w:cantSplit/>
          <w:jc w:val="center"/>
        </w:trPr>
        <w:tc>
          <w:tcPr>
            <w:tcW w:w="1191" w:type="dxa"/>
          </w:tcPr>
          <w:p w14:paraId="72D928C5" w14:textId="51A2A126" w:rsidR="00577BE5" w:rsidRPr="00B20AE8" w:rsidRDefault="00577BE5" w:rsidP="00577BE5">
            <w:pPr>
              <w:pStyle w:val="TAH"/>
            </w:pPr>
            <w:r w:rsidRPr="00EF2F0E">
              <w:t>Channel bandwidth</w:t>
            </w:r>
          </w:p>
        </w:tc>
        <w:tc>
          <w:tcPr>
            <w:tcW w:w="2126" w:type="dxa"/>
          </w:tcPr>
          <w:p w14:paraId="0FFDF678" w14:textId="4430ABFF" w:rsidR="00577BE5" w:rsidRPr="00B20AE8" w:rsidRDefault="00577BE5" w:rsidP="00577BE5">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CE51876" w14:textId="1E6A2E07" w:rsidR="00577BE5" w:rsidRPr="00B20AE8" w:rsidRDefault="00577BE5" w:rsidP="00577BE5">
            <w:pPr>
              <w:pStyle w:val="TAH"/>
              <w:rPr>
                <w:rFonts w:cs="v5.0.0"/>
              </w:rPr>
            </w:pPr>
            <w:r w:rsidRPr="00EF2F0E">
              <w:rPr>
                <w:rFonts w:cs="v5.0.0"/>
              </w:rPr>
              <w:t>Frequency offset of measurement filter centre frequency, f_offset</w:t>
            </w:r>
          </w:p>
        </w:tc>
        <w:tc>
          <w:tcPr>
            <w:tcW w:w="1285" w:type="dxa"/>
          </w:tcPr>
          <w:p w14:paraId="1BE8298E" w14:textId="00816C5A" w:rsidR="00577BE5" w:rsidRPr="00B20AE8" w:rsidRDefault="00577BE5" w:rsidP="00577BE5">
            <w:pPr>
              <w:pStyle w:val="TAH"/>
              <w:rPr>
                <w:rFonts w:cs="v5.0.0"/>
              </w:rPr>
            </w:pPr>
            <w:r>
              <w:rPr>
                <w:rFonts w:cs="v5.0.0"/>
              </w:rPr>
              <w:t>Test</w:t>
            </w:r>
            <w:r w:rsidRPr="00EF2F0E">
              <w:rPr>
                <w:rFonts w:cs="v5.0.0"/>
              </w:rPr>
              <w:t>requirement</w:t>
            </w:r>
          </w:p>
        </w:tc>
        <w:tc>
          <w:tcPr>
            <w:tcW w:w="1418" w:type="dxa"/>
          </w:tcPr>
          <w:p w14:paraId="348EF963" w14:textId="5CB1C9EC" w:rsidR="00577BE5" w:rsidRPr="00B20AE8" w:rsidRDefault="00577BE5" w:rsidP="00577BE5">
            <w:pPr>
              <w:pStyle w:val="TAH"/>
              <w:rPr>
                <w:rFonts w:cs="v5.0.0"/>
              </w:rPr>
            </w:pPr>
            <w:r w:rsidRPr="00EF2F0E">
              <w:rPr>
                <w:rFonts w:cs="v5.0.0"/>
              </w:rPr>
              <w:t>Measurement bandwidth</w:t>
            </w:r>
          </w:p>
        </w:tc>
      </w:tr>
      <w:tr w:rsidR="00577BE5" w:rsidRPr="00B20AE8" w14:paraId="7A20A618" w14:textId="77777777" w:rsidTr="001128A1">
        <w:trPr>
          <w:cantSplit/>
          <w:jc w:val="center"/>
        </w:trPr>
        <w:tc>
          <w:tcPr>
            <w:tcW w:w="1191" w:type="dxa"/>
            <w:shd w:val="clear" w:color="auto" w:fill="auto"/>
          </w:tcPr>
          <w:p w14:paraId="2A56187B" w14:textId="0FAF9D6C" w:rsidR="00577BE5" w:rsidRPr="00B20AE8" w:rsidRDefault="00577BE5" w:rsidP="00577BE5">
            <w:pPr>
              <w:pStyle w:val="TAC"/>
            </w:pPr>
            <w:r w:rsidRPr="00EF2F0E">
              <w:t>All</w:t>
            </w:r>
          </w:p>
        </w:tc>
        <w:tc>
          <w:tcPr>
            <w:tcW w:w="2126" w:type="dxa"/>
          </w:tcPr>
          <w:p w14:paraId="43F60086" w14:textId="6E216F27" w:rsidR="00577BE5" w:rsidRPr="00B20AE8" w:rsidRDefault="00577BE5" w:rsidP="00577BE5">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4F7EE65A" w14:textId="71CB6978" w:rsidR="00577BE5" w:rsidRPr="00B20AE8" w:rsidRDefault="00577BE5" w:rsidP="00577BE5">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5257E415" w14:textId="12A095F8" w:rsidR="00577BE5" w:rsidRPr="00B20AE8" w:rsidRDefault="00577BE5" w:rsidP="00577BE5">
            <w:pPr>
              <w:pStyle w:val="TAC"/>
            </w:pPr>
            <w:r w:rsidRPr="00EF2F0E">
              <w:rPr>
                <w:rFonts w:cs="v5.0.0"/>
              </w:rPr>
              <w:t>-</w:t>
            </w:r>
            <w:r w:rsidRPr="00EF2F0E">
              <w:t>4 dBm</w:t>
            </w:r>
          </w:p>
        </w:tc>
        <w:tc>
          <w:tcPr>
            <w:tcW w:w="1418" w:type="dxa"/>
          </w:tcPr>
          <w:p w14:paraId="10D5EE38" w14:textId="19B17931" w:rsidR="00577BE5" w:rsidRPr="00B20AE8" w:rsidRDefault="00577BE5" w:rsidP="00577BE5">
            <w:pPr>
              <w:pStyle w:val="TAC"/>
            </w:pPr>
            <w:r w:rsidRPr="00EF2F0E">
              <w:rPr>
                <w:lang w:eastAsia="zh-CN"/>
              </w:rPr>
              <w:t>1 MHz</w:t>
            </w:r>
          </w:p>
        </w:tc>
      </w:tr>
    </w:tbl>
    <w:p w14:paraId="5378C1CA" w14:textId="50A6BD14" w:rsidR="00577BE5" w:rsidRDefault="00577BE5" w:rsidP="001128A1"/>
    <w:p w14:paraId="6F88624C" w14:textId="5E889620" w:rsidR="00C33A48" w:rsidRPr="00B20AE8" w:rsidRDefault="00C33A48" w:rsidP="00C33A48">
      <w:pPr>
        <w:pStyle w:val="Heading3"/>
      </w:pPr>
      <w:bookmarkStart w:id="2427" w:name="_Toc61117198"/>
      <w:bookmarkStart w:id="2428" w:name="_Toc67081050"/>
      <w:bookmarkStart w:id="2429" w:name="_Toc68770402"/>
      <w:bookmarkStart w:id="2430" w:name="_Toc74755465"/>
      <w:bookmarkStart w:id="2431" w:name="_Toc76506389"/>
      <w:r w:rsidRPr="00B20AE8">
        <w:t>6.7.6</w:t>
      </w:r>
      <w:r w:rsidRPr="00B20AE8">
        <w:tab/>
        <w:t>OTA Spurious emission</w:t>
      </w:r>
      <w:bookmarkEnd w:id="2424"/>
      <w:bookmarkEnd w:id="2425"/>
      <w:bookmarkEnd w:id="2426"/>
      <w:bookmarkEnd w:id="2427"/>
      <w:bookmarkEnd w:id="2428"/>
      <w:bookmarkEnd w:id="2429"/>
      <w:bookmarkEnd w:id="2430"/>
      <w:bookmarkEnd w:id="2431"/>
    </w:p>
    <w:p w14:paraId="5E30035B" w14:textId="77777777" w:rsidR="00C33A48" w:rsidRPr="00B20AE8" w:rsidRDefault="00C33A48" w:rsidP="00C33A48">
      <w:pPr>
        <w:pStyle w:val="Heading4"/>
      </w:pPr>
      <w:bookmarkStart w:id="2432" w:name="_Toc21123127"/>
      <w:bookmarkStart w:id="2433" w:name="_Toc45907320"/>
      <w:bookmarkStart w:id="2434" w:name="_Toc53181424"/>
      <w:bookmarkStart w:id="2435" w:name="_Toc61117199"/>
      <w:bookmarkStart w:id="2436" w:name="_Toc67081051"/>
      <w:bookmarkStart w:id="2437" w:name="_Toc68770403"/>
      <w:bookmarkStart w:id="2438" w:name="_Toc74755466"/>
      <w:bookmarkStart w:id="2439" w:name="_Toc76506390"/>
      <w:r w:rsidRPr="00B20AE8">
        <w:t>6.7.6.1</w:t>
      </w:r>
      <w:r w:rsidRPr="00B20AE8">
        <w:tab/>
        <w:t>General</w:t>
      </w:r>
      <w:bookmarkEnd w:id="2432"/>
      <w:bookmarkEnd w:id="2433"/>
      <w:bookmarkEnd w:id="2434"/>
      <w:bookmarkEnd w:id="2435"/>
      <w:bookmarkEnd w:id="2436"/>
      <w:bookmarkEnd w:id="2437"/>
      <w:bookmarkEnd w:id="2438"/>
      <w:bookmarkEnd w:id="2439"/>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7190C95E" w:rsidR="00C33A48" w:rsidRPr="00B20AE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2D52EB26" w14:textId="77777777" w:rsidR="00C33A48" w:rsidRPr="00B20AE8" w:rsidRDefault="00C33A48" w:rsidP="00C33A48">
      <w:pPr>
        <w:pStyle w:val="Heading4"/>
      </w:pPr>
      <w:bookmarkStart w:id="2440" w:name="_Toc21123128"/>
      <w:bookmarkStart w:id="2441" w:name="_Toc45907321"/>
      <w:bookmarkStart w:id="2442" w:name="_Toc53181425"/>
      <w:bookmarkStart w:id="2443" w:name="_Toc61117200"/>
      <w:bookmarkStart w:id="2444" w:name="_Toc67081052"/>
      <w:bookmarkStart w:id="2445" w:name="_Toc68770404"/>
      <w:bookmarkStart w:id="2446" w:name="_Toc74755467"/>
      <w:bookmarkStart w:id="2447" w:name="_Toc76506391"/>
      <w:r w:rsidRPr="00B20AE8">
        <w:t>6.7.6.2</w:t>
      </w:r>
      <w:r w:rsidRPr="00B20AE8">
        <w:tab/>
        <w:t>Mandatory Requirements</w:t>
      </w:r>
      <w:bookmarkEnd w:id="2440"/>
      <w:bookmarkEnd w:id="2441"/>
      <w:bookmarkEnd w:id="2442"/>
      <w:bookmarkEnd w:id="2443"/>
      <w:bookmarkEnd w:id="2444"/>
      <w:bookmarkEnd w:id="2445"/>
      <w:bookmarkEnd w:id="2446"/>
      <w:bookmarkEnd w:id="2447"/>
    </w:p>
    <w:p w14:paraId="6113E2ED" w14:textId="77777777" w:rsidR="00C33A48" w:rsidRPr="00B20AE8" w:rsidRDefault="00C33A48" w:rsidP="00C33A48">
      <w:pPr>
        <w:pStyle w:val="Heading5"/>
        <w:rPr>
          <w:lang w:eastAsia="sv-SE"/>
        </w:rPr>
      </w:pPr>
      <w:bookmarkStart w:id="2448" w:name="_Toc21123129"/>
      <w:bookmarkStart w:id="2449" w:name="_Toc45907322"/>
      <w:bookmarkStart w:id="2450" w:name="_Toc53181426"/>
      <w:bookmarkStart w:id="2451" w:name="_Toc61117201"/>
      <w:bookmarkStart w:id="2452" w:name="_Toc67081053"/>
      <w:bookmarkStart w:id="2453" w:name="_Toc68770405"/>
      <w:bookmarkStart w:id="2454" w:name="_Toc74755468"/>
      <w:bookmarkStart w:id="2455" w:name="_Toc76506392"/>
      <w:r w:rsidRPr="00B20AE8">
        <w:rPr>
          <w:lang w:eastAsia="sv-SE"/>
        </w:rPr>
        <w:t>6.7.6.2.1</w:t>
      </w:r>
      <w:r w:rsidRPr="00B20AE8">
        <w:rPr>
          <w:lang w:eastAsia="sv-SE"/>
        </w:rPr>
        <w:tab/>
        <w:t>Definition and applicability</w:t>
      </w:r>
      <w:bookmarkEnd w:id="2448"/>
      <w:bookmarkEnd w:id="2449"/>
      <w:bookmarkEnd w:id="2450"/>
      <w:bookmarkEnd w:id="2451"/>
      <w:bookmarkEnd w:id="2452"/>
      <w:bookmarkEnd w:id="2453"/>
      <w:bookmarkEnd w:id="2454"/>
      <w:bookmarkEnd w:id="2455"/>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2456" w:name="_Toc21123130"/>
      <w:bookmarkStart w:id="2457" w:name="_Toc45907323"/>
      <w:bookmarkStart w:id="2458" w:name="_Toc53181427"/>
      <w:bookmarkStart w:id="2459" w:name="_Toc61117202"/>
      <w:bookmarkStart w:id="2460" w:name="_Toc67081054"/>
      <w:bookmarkStart w:id="2461" w:name="_Toc68770406"/>
      <w:bookmarkStart w:id="2462" w:name="_Toc74755469"/>
      <w:bookmarkStart w:id="2463" w:name="_Toc76506393"/>
      <w:r w:rsidRPr="00B20AE8">
        <w:rPr>
          <w:lang w:eastAsia="sv-SE"/>
        </w:rPr>
        <w:t>6.7.6.2.2</w:t>
      </w:r>
      <w:r w:rsidRPr="00B20AE8">
        <w:rPr>
          <w:lang w:eastAsia="sv-SE"/>
        </w:rPr>
        <w:tab/>
        <w:t>Minimum Requirement</w:t>
      </w:r>
      <w:bookmarkEnd w:id="2456"/>
      <w:bookmarkEnd w:id="2457"/>
      <w:bookmarkEnd w:id="2458"/>
      <w:bookmarkEnd w:id="2459"/>
      <w:bookmarkEnd w:id="2460"/>
      <w:bookmarkEnd w:id="2461"/>
      <w:bookmarkEnd w:id="2462"/>
      <w:bookmarkEnd w:id="2463"/>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2464" w:name="_Toc21123131"/>
      <w:bookmarkStart w:id="2465" w:name="_Toc45907324"/>
      <w:bookmarkStart w:id="2466" w:name="_Toc53181428"/>
      <w:bookmarkStart w:id="2467" w:name="_Toc61117203"/>
      <w:bookmarkStart w:id="2468" w:name="_Toc67081055"/>
      <w:bookmarkStart w:id="2469" w:name="_Toc68770407"/>
      <w:bookmarkStart w:id="2470" w:name="_Toc74755470"/>
      <w:bookmarkStart w:id="2471" w:name="_Toc76506394"/>
      <w:r w:rsidRPr="00B20AE8">
        <w:rPr>
          <w:lang w:eastAsia="sv-SE"/>
        </w:rPr>
        <w:t>6.7.6.2.3</w:t>
      </w:r>
      <w:r w:rsidRPr="00B20AE8">
        <w:rPr>
          <w:lang w:eastAsia="sv-SE"/>
        </w:rPr>
        <w:tab/>
        <w:t>Test purpose</w:t>
      </w:r>
      <w:bookmarkEnd w:id="2464"/>
      <w:bookmarkEnd w:id="2465"/>
      <w:bookmarkEnd w:id="2466"/>
      <w:bookmarkEnd w:id="2467"/>
      <w:bookmarkEnd w:id="2468"/>
      <w:bookmarkEnd w:id="2469"/>
      <w:bookmarkEnd w:id="2470"/>
      <w:bookmarkEnd w:id="2471"/>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2472" w:name="_Toc21123132"/>
      <w:bookmarkStart w:id="2473" w:name="_Toc45907325"/>
      <w:bookmarkStart w:id="2474" w:name="_Toc53181429"/>
      <w:bookmarkStart w:id="2475" w:name="_Toc61117204"/>
      <w:bookmarkStart w:id="2476" w:name="_Toc67081056"/>
      <w:bookmarkStart w:id="2477" w:name="_Toc68770408"/>
      <w:bookmarkStart w:id="2478" w:name="_Toc74755471"/>
      <w:bookmarkStart w:id="2479" w:name="_Toc76506395"/>
      <w:r w:rsidRPr="00B20AE8">
        <w:rPr>
          <w:lang w:eastAsia="sv-SE"/>
        </w:rPr>
        <w:t>6.</w:t>
      </w:r>
      <w:r w:rsidRPr="00B20AE8">
        <w:rPr>
          <w:lang w:eastAsia="zh-CN"/>
        </w:rPr>
        <w:t>7.6.2.4</w:t>
      </w:r>
      <w:r w:rsidRPr="00B20AE8">
        <w:rPr>
          <w:lang w:eastAsia="sv-SE"/>
        </w:rPr>
        <w:tab/>
        <w:t>Method of test</w:t>
      </w:r>
      <w:bookmarkEnd w:id="2472"/>
      <w:bookmarkEnd w:id="2473"/>
      <w:bookmarkEnd w:id="2474"/>
      <w:bookmarkEnd w:id="2475"/>
      <w:bookmarkEnd w:id="2476"/>
      <w:bookmarkEnd w:id="2477"/>
      <w:bookmarkEnd w:id="2478"/>
      <w:bookmarkEnd w:id="2479"/>
    </w:p>
    <w:p w14:paraId="48919A47" w14:textId="77777777" w:rsidR="00C33A48" w:rsidRPr="00B20AE8" w:rsidRDefault="00C33A48" w:rsidP="00F437E4">
      <w:pPr>
        <w:pStyle w:val="H6"/>
        <w:rPr>
          <w:lang w:eastAsia="sv-SE"/>
        </w:rPr>
      </w:pPr>
      <w:bookmarkStart w:id="2480" w:name="_Toc21123133"/>
      <w:bookmarkStart w:id="2481" w:name="_Toc45907326"/>
      <w:bookmarkStart w:id="2482" w:name="_Toc53181430"/>
      <w:r w:rsidRPr="00B20AE8">
        <w:rPr>
          <w:lang w:eastAsia="sv-SE"/>
        </w:rPr>
        <w:t>6.7.6.2.4.1</w:t>
      </w:r>
      <w:r w:rsidRPr="00B20AE8">
        <w:rPr>
          <w:lang w:eastAsia="sv-SE"/>
        </w:rPr>
        <w:tab/>
        <w:t>Initial conditions</w:t>
      </w:r>
      <w:bookmarkEnd w:id="2480"/>
      <w:bookmarkEnd w:id="2481"/>
      <w:bookmarkEnd w:id="2482"/>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2483" w:name="_Toc21123134"/>
      <w:bookmarkStart w:id="2484" w:name="_Toc45907327"/>
      <w:bookmarkStart w:id="2485" w:name="_Toc53181431"/>
      <w:r w:rsidRPr="00B20AE8">
        <w:rPr>
          <w:lang w:eastAsia="sv-SE"/>
        </w:rPr>
        <w:t>6.7.6.2.4.2</w:t>
      </w:r>
      <w:r w:rsidRPr="00B20AE8">
        <w:rPr>
          <w:lang w:eastAsia="sv-SE"/>
        </w:rPr>
        <w:tab/>
        <w:t>Procedure</w:t>
      </w:r>
      <w:bookmarkEnd w:id="2483"/>
      <w:bookmarkEnd w:id="2484"/>
      <w:bookmarkEnd w:id="2485"/>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2486" w:name="_Toc21123135"/>
      <w:bookmarkStart w:id="2487" w:name="_Toc45907328"/>
      <w:bookmarkStart w:id="2488" w:name="_Toc53181432"/>
      <w:bookmarkStart w:id="2489" w:name="_Toc61117205"/>
      <w:bookmarkStart w:id="2490" w:name="_Toc67081057"/>
      <w:bookmarkStart w:id="2491" w:name="_Toc68770409"/>
      <w:bookmarkStart w:id="2492" w:name="_Toc74755472"/>
      <w:bookmarkStart w:id="2493" w:name="_Toc76506396"/>
      <w:r w:rsidRPr="00B20AE8">
        <w:rPr>
          <w:lang w:eastAsia="sv-SE"/>
        </w:rPr>
        <w:t>6.</w:t>
      </w:r>
      <w:r w:rsidRPr="00B20AE8">
        <w:rPr>
          <w:lang w:eastAsia="zh-CN"/>
        </w:rPr>
        <w:t>7.6.2.5</w:t>
      </w:r>
      <w:r w:rsidRPr="00B20AE8">
        <w:rPr>
          <w:lang w:eastAsia="sv-SE"/>
        </w:rPr>
        <w:tab/>
        <w:t>Test Requirement</w:t>
      </w:r>
      <w:bookmarkEnd w:id="2486"/>
      <w:bookmarkEnd w:id="2487"/>
      <w:bookmarkEnd w:id="2488"/>
      <w:bookmarkEnd w:id="2489"/>
      <w:bookmarkEnd w:id="2490"/>
      <w:bookmarkEnd w:id="2491"/>
      <w:bookmarkEnd w:id="2492"/>
      <w:bookmarkEnd w:id="2493"/>
    </w:p>
    <w:p w14:paraId="296CCB7D" w14:textId="77777777" w:rsidR="00C33A48" w:rsidRPr="00B20AE8" w:rsidRDefault="00C33A48" w:rsidP="00F437E4">
      <w:pPr>
        <w:pStyle w:val="H6"/>
      </w:pPr>
      <w:bookmarkStart w:id="2494" w:name="_Toc21123136"/>
      <w:bookmarkStart w:id="2495" w:name="_Toc45907329"/>
      <w:bookmarkStart w:id="2496" w:name="_Toc53181433"/>
      <w:r w:rsidRPr="00B20AE8">
        <w:t>6.7.6.2.5.1</w:t>
      </w:r>
      <w:r w:rsidRPr="00B20AE8">
        <w:tab/>
        <w:t>MSR operation</w:t>
      </w:r>
      <w:bookmarkEnd w:id="2494"/>
      <w:bookmarkEnd w:id="2495"/>
      <w:bookmarkEnd w:id="2496"/>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2497" w:name="_Toc21123137"/>
      <w:bookmarkStart w:id="2498" w:name="_Toc45907330"/>
      <w:bookmarkStart w:id="2499" w:name="_Toc53181434"/>
      <w:r w:rsidRPr="00B20AE8">
        <w:t>6.7.6.2.5.2</w:t>
      </w:r>
      <w:r w:rsidRPr="00B20AE8">
        <w:tab/>
      </w:r>
      <w:r w:rsidRPr="00B20AE8">
        <w:rPr>
          <w:lang w:eastAsia="sv-SE"/>
        </w:rPr>
        <w:t>Single RAT UTRA operation</w:t>
      </w:r>
      <w:bookmarkEnd w:id="2497"/>
      <w:bookmarkEnd w:id="2498"/>
      <w:bookmarkEnd w:id="2499"/>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2500" w:name="_Toc21123138"/>
      <w:bookmarkStart w:id="2501" w:name="_Toc45907331"/>
      <w:bookmarkStart w:id="2502" w:name="_Toc53181435"/>
      <w:r w:rsidRPr="00B20AE8">
        <w:t>6.7.6.2.5.3</w:t>
      </w:r>
      <w:r w:rsidRPr="00B20AE8">
        <w:tab/>
      </w:r>
      <w:r w:rsidRPr="00B20AE8">
        <w:rPr>
          <w:lang w:eastAsia="sv-SE"/>
        </w:rPr>
        <w:t>Single RAT E-UTRA operation</w:t>
      </w:r>
      <w:bookmarkEnd w:id="2500"/>
      <w:bookmarkEnd w:id="2501"/>
      <w:bookmarkEnd w:id="2502"/>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2503" w:name="_Toc21123139"/>
      <w:bookmarkStart w:id="2504" w:name="_Toc45907332"/>
      <w:bookmarkStart w:id="2505" w:name="_Toc53181436"/>
      <w:bookmarkStart w:id="2506" w:name="_Toc61117206"/>
      <w:bookmarkStart w:id="2507" w:name="_Toc67081058"/>
      <w:bookmarkStart w:id="2508" w:name="_Toc68770410"/>
      <w:bookmarkStart w:id="2509" w:name="_Toc74755473"/>
      <w:bookmarkStart w:id="2510" w:name="_Toc76506397"/>
      <w:r w:rsidRPr="00B20AE8">
        <w:t>6.7.6.3</w:t>
      </w:r>
      <w:r w:rsidRPr="00B20AE8">
        <w:tab/>
        <w:t>Protection of the BS receiver of own or different BS</w:t>
      </w:r>
      <w:bookmarkEnd w:id="2503"/>
      <w:bookmarkEnd w:id="2504"/>
      <w:bookmarkEnd w:id="2505"/>
      <w:bookmarkEnd w:id="2506"/>
      <w:bookmarkEnd w:id="2507"/>
      <w:bookmarkEnd w:id="2508"/>
      <w:bookmarkEnd w:id="2509"/>
      <w:bookmarkEnd w:id="2510"/>
    </w:p>
    <w:p w14:paraId="5E0D375B" w14:textId="77777777" w:rsidR="00C33A48" w:rsidRPr="00B20AE8" w:rsidRDefault="00C33A48" w:rsidP="00C33A48">
      <w:pPr>
        <w:pStyle w:val="Heading5"/>
        <w:rPr>
          <w:lang w:eastAsia="sv-SE"/>
        </w:rPr>
      </w:pPr>
      <w:bookmarkStart w:id="2511" w:name="_Toc21123140"/>
      <w:bookmarkStart w:id="2512" w:name="_Toc45907333"/>
      <w:bookmarkStart w:id="2513" w:name="_Toc53181437"/>
      <w:bookmarkStart w:id="2514" w:name="_Toc61117207"/>
      <w:bookmarkStart w:id="2515" w:name="_Toc67081059"/>
      <w:bookmarkStart w:id="2516" w:name="_Toc68770411"/>
      <w:bookmarkStart w:id="2517" w:name="_Toc74755474"/>
      <w:bookmarkStart w:id="2518" w:name="_Toc76506398"/>
      <w:r w:rsidRPr="00B20AE8">
        <w:rPr>
          <w:lang w:eastAsia="sv-SE"/>
        </w:rPr>
        <w:t>6.7.6.3.1</w:t>
      </w:r>
      <w:r w:rsidRPr="00B20AE8">
        <w:rPr>
          <w:lang w:eastAsia="sv-SE"/>
        </w:rPr>
        <w:tab/>
        <w:t>Definition and applicability</w:t>
      </w:r>
      <w:bookmarkEnd w:id="2511"/>
      <w:bookmarkEnd w:id="2512"/>
      <w:bookmarkEnd w:id="2513"/>
      <w:bookmarkEnd w:id="2514"/>
      <w:bookmarkEnd w:id="2515"/>
      <w:bookmarkEnd w:id="2516"/>
      <w:bookmarkEnd w:id="2517"/>
      <w:bookmarkEnd w:id="2518"/>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2519" w:name="_Toc21123141"/>
      <w:bookmarkStart w:id="2520" w:name="_Toc45907334"/>
      <w:bookmarkStart w:id="2521" w:name="_Toc53181438"/>
      <w:bookmarkStart w:id="2522" w:name="_Toc61117208"/>
      <w:bookmarkStart w:id="2523" w:name="_Toc67081060"/>
      <w:bookmarkStart w:id="2524" w:name="_Toc68770412"/>
      <w:bookmarkStart w:id="2525" w:name="_Toc74755475"/>
      <w:bookmarkStart w:id="2526" w:name="_Toc76506399"/>
      <w:r w:rsidRPr="00B20AE8">
        <w:rPr>
          <w:lang w:eastAsia="sv-SE"/>
        </w:rPr>
        <w:t>6.7.6.3.2</w:t>
      </w:r>
      <w:r w:rsidRPr="00B20AE8">
        <w:rPr>
          <w:lang w:eastAsia="sv-SE"/>
        </w:rPr>
        <w:tab/>
        <w:t>Minimum Requirement</w:t>
      </w:r>
      <w:bookmarkEnd w:id="2519"/>
      <w:bookmarkEnd w:id="2520"/>
      <w:bookmarkEnd w:id="2521"/>
      <w:bookmarkEnd w:id="2522"/>
      <w:bookmarkEnd w:id="2523"/>
      <w:bookmarkEnd w:id="2524"/>
      <w:bookmarkEnd w:id="2525"/>
      <w:bookmarkEnd w:id="2526"/>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2527" w:name="_Toc21123142"/>
      <w:bookmarkStart w:id="2528" w:name="_Toc45907335"/>
      <w:bookmarkStart w:id="2529" w:name="_Toc53181439"/>
      <w:bookmarkStart w:id="2530" w:name="_Toc61117209"/>
      <w:bookmarkStart w:id="2531" w:name="_Toc67081061"/>
      <w:bookmarkStart w:id="2532" w:name="_Toc68770413"/>
      <w:bookmarkStart w:id="2533" w:name="_Toc74755476"/>
      <w:bookmarkStart w:id="2534" w:name="_Toc76506400"/>
      <w:r w:rsidRPr="00B20AE8">
        <w:rPr>
          <w:lang w:eastAsia="sv-SE"/>
        </w:rPr>
        <w:t>6.7.6.3.3</w:t>
      </w:r>
      <w:r w:rsidRPr="00B20AE8">
        <w:rPr>
          <w:lang w:eastAsia="sv-SE"/>
        </w:rPr>
        <w:tab/>
        <w:t>Test purpose</w:t>
      </w:r>
      <w:bookmarkEnd w:id="2527"/>
      <w:bookmarkEnd w:id="2528"/>
      <w:bookmarkEnd w:id="2529"/>
      <w:bookmarkEnd w:id="2530"/>
      <w:bookmarkEnd w:id="2531"/>
      <w:bookmarkEnd w:id="2532"/>
      <w:bookmarkEnd w:id="2533"/>
      <w:bookmarkEnd w:id="2534"/>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2535" w:name="_Toc21123143"/>
      <w:bookmarkStart w:id="2536" w:name="_Toc45907336"/>
      <w:bookmarkStart w:id="2537" w:name="_Toc53181440"/>
      <w:bookmarkStart w:id="2538" w:name="_Toc61117210"/>
      <w:bookmarkStart w:id="2539" w:name="_Toc67081062"/>
      <w:bookmarkStart w:id="2540" w:name="_Toc68770414"/>
      <w:bookmarkStart w:id="2541" w:name="_Toc74755477"/>
      <w:bookmarkStart w:id="2542" w:name="_Toc76506401"/>
      <w:r w:rsidRPr="00B20AE8">
        <w:rPr>
          <w:lang w:eastAsia="sv-SE"/>
        </w:rPr>
        <w:t>6.</w:t>
      </w:r>
      <w:r w:rsidRPr="00B20AE8">
        <w:rPr>
          <w:lang w:eastAsia="zh-CN"/>
        </w:rPr>
        <w:t>7.6.3.4</w:t>
      </w:r>
      <w:r w:rsidRPr="00B20AE8">
        <w:rPr>
          <w:lang w:eastAsia="sv-SE"/>
        </w:rPr>
        <w:tab/>
        <w:t>Method of test</w:t>
      </w:r>
      <w:bookmarkEnd w:id="2535"/>
      <w:bookmarkEnd w:id="2536"/>
      <w:bookmarkEnd w:id="2537"/>
      <w:bookmarkEnd w:id="2538"/>
      <w:bookmarkEnd w:id="2539"/>
      <w:bookmarkEnd w:id="2540"/>
      <w:bookmarkEnd w:id="2541"/>
      <w:bookmarkEnd w:id="2542"/>
    </w:p>
    <w:p w14:paraId="4FAE7B5D" w14:textId="77777777" w:rsidR="00C33A48" w:rsidRPr="00B20AE8" w:rsidRDefault="00C33A48" w:rsidP="00F437E4">
      <w:pPr>
        <w:pStyle w:val="H6"/>
        <w:rPr>
          <w:lang w:eastAsia="sv-SE"/>
        </w:rPr>
      </w:pPr>
      <w:bookmarkStart w:id="2543" w:name="_Toc21123144"/>
      <w:bookmarkStart w:id="2544" w:name="_Toc45907337"/>
      <w:bookmarkStart w:id="2545" w:name="_Toc53181441"/>
      <w:r w:rsidRPr="00B20AE8">
        <w:rPr>
          <w:lang w:eastAsia="sv-SE"/>
        </w:rPr>
        <w:t>6.7.6.3.4.1</w:t>
      </w:r>
      <w:r w:rsidRPr="00B20AE8">
        <w:rPr>
          <w:lang w:eastAsia="sv-SE"/>
        </w:rPr>
        <w:tab/>
        <w:t>Initial conditions</w:t>
      </w:r>
      <w:bookmarkEnd w:id="2543"/>
      <w:bookmarkEnd w:id="2544"/>
      <w:bookmarkEnd w:id="2545"/>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2546" w:name="_Toc21123145"/>
      <w:bookmarkStart w:id="2547" w:name="_Toc45907338"/>
      <w:bookmarkStart w:id="2548" w:name="_Toc53181442"/>
      <w:r w:rsidRPr="00B20AE8">
        <w:rPr>
          <w:lang w:eastAsia="sv-SE"/>
        </w:rPr>
        <w:t>6.7.6.3.4.2</w:t>
      </w:r>
      <w:r w:rsidRPr="00B20AE8">
        <w:rPr>
          <w:lang w:eastAsia="sv-SE"/>
        </w:rPr>
        <w:tab/>
        <w:t>Procedure</w:t>
      </w:r>
      <w:bookmarkEnd w:id="2546"/>
      <w:bookmarkEnd w:id="2547"/>
      <w:bookmarkEnd w:id="2548"/>
    </w:p>
    <w:p w14:paraId="1F95A066" w14:textId="77777777" w:rsidR="00DD6845" w:rsidRPr="00B20AE8" w:rsidRDefault="00F27B2A" w:rsidP="00093AE6">
      <w:pPr>
        <w:pStyle w:val="B1"/>
        <w:rPr>
          <w:lang w:eastAsia="zh-CN"/>
        </w:rPr>
      </w:pPr>
      <w:bookmarkStart w:id="2549"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2550" w:name="_Toc21123146"/>
      <w:bookmarkStart w:id="2551" w:name="_Toc45907339"/>
      <w:bookmarkStart w:id="2552" w:name="_Toc53181443"/>
      <w:bookmarkStart w:id="2553" w:name="_Toc61117211"/>
      <w:bookmarkStart w:id="2554" w:name="_Toc67081063"/>
      <w:bookmarkStart w:id="2555" w:name="_Toc68770415"/>
      <w:bookmarkStart w:id="2556" w:name="_Toc74755478"/>
      <w:bookmarkStart w:id="2557" w:name="_Toc76506402"/>
      <w:bookmarkEnd w:id="2549"/>
      <w:r w:rsidRPr="00B20AE8">
        <w:rPr>
          <w:lang w:eastAsia="sv-SE"/>
        </w:rPr>
        <w:t>6.</w:t>
      </w:r>
      <w:r w:rsidRPr="00B20AE8">
        <w:rPr>
          <w:lang w:eastAsia="zh-CN"/>
        </w:rPr>
        <w:t>7.6.3.5</w:t>
      </w:r>
      <w:r w:rsidRPr="00B20AE8">
        <w:rPr>
          <w:lang w:eastAsia="sv-SE"/>
        </w:rPr>
        <w:tab/>
        <w:t>Test Requirement</w:t>
      </w:r>
      <w:bookmarkEnd w:id="2550"/>
      <w:bookmarkEnd w:id="2551"/>
      <w:bookmarkEnd w:id="2552"/>
      <w:bookmarkEnd w:id="2553"/>
      <w:bookmarkEnd w:id="2554"/>
      <w:bookmarkEnd w:id="2555"/>
      <w:bookmarkEnd w:id="2556"/>
      <w:bookmarkEnd w:id="2557"/>
    </w:p>
    <w:p w14:paraId="233C78E0" w14:textId="77777777" w:rsidR="00C33A48" w:rsidRPr="00B20AE8" w:rsidRDefault="00C33A48" w:rsidP="00F437E4">
      <w:pPr>
        <w:pStyle w:val="H6"/>
        <w:rPr>
          <w:lang w:eastAsia="sv-SE"/>
        </w:rPr>
      </w:pPr>
      <w:bookmarkStart w:id="2558" w:name="_Toc21123147"/>
      <w:bookmarkStart w:id="2559" w:name="_Toc45907340"/>
      <w:bookmarkStart w:id="2560" w:name="_Toc53181444"/>
      <w:r w:rsidRPr="00B20AE8">
        <w:rPr>
          <w:lang w:eastAsia="sv-SE"/>
        </w:rPr>
        <w:t>6.7.6.3.5.1</w:t>
      </w:r>
      <w:r w:rsidRPr="00B20AE8">
        <w:rPr>
          <w:lang w:eastAsia="sv-SE"/>
        </w:rPr>
        <w:tab/>
        <w:t>MSR operation</w:t>
      </w:r>
      <w:bookmarkEnd w:id="2558"/>
      <w:bookmarkEnd w:id="2559"/>
      <w:bookmarkEnd w:id="2560"/>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2561" w:name="_Toc21123148"/>
      <w:bookmarkStart w:id="2562" w:name="_Toc45907341"/>
      <w:bookmarkStart w:id="2563" w:name="_Toc53181445"/>
      <w:r w:rsidRPr="00B20AE8">
        <w:rPr>
          <w:lang w:eastAsia="sv-SE"/>
        </w:rPr>
        <w:t>6.7.6.3.5.2</w:t>
      </w:r>
      <w:r w:rsidRPr="00B20AE8">
        <w:rPr>
          <w:lang w:eastAsia="sv-SE"/>
        </w:rPr>
        <w:tab/>
        <w:t>Single RAT UTRA operation</w:t>
      </w:r>
      <w:bookmarkEnd w:id="2561"/>
      <w:bookmarkEnd w:id="2562"/>
      <w:bookmarkEnd w:id="2563"/>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2564" w:name="_Toc21123149"/>
      <w:bookmarkStart w:id="2565" w:name="_Toc45907342"/>
      <w:bookmarkStart w:id="2566" w:name="_Toc53181446"/>
      <w:r w:rsidRPr="00B20AE8">
        <w:rPr>
          <w:lang w:eastAsia="sv-SE"/>
        </w:rPr>
        <w:t>6.7.6.3.5.3</w:t>
      </w:r>
      <w:r w:rsidRPr="00B20AE8">
        <w:rPr>
          <w:lang w:eastAsia="sv-SE"/>
        </w:rPr>
        <w:tab/>
        <w:t>Single RAT E-UTRA operation</w:t>
      </w:r>
      <w:bookmarkEnd w:id="2564"/>
      <w:bookmarkEnd w:id="2565"/>
      <w:bookmarkEnd w:id="2566"/>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2567" w:name="_Toc21123150"/>
      <w:bookmarkStart w:id="2568" w:name="_Toc45907343"/>
      <w:bookmarkStart w:id="2569" w:name="_Toc53181447"/>
      <w:bookmarkStart w:id="2570" w:name="_Toc61117212"/>
      <w:bookmarkStart w:id="2571" w:name="_Toc67081064"/>
      <w:bookmarkStart w:id="2572" w:name="_Toc68770416"/>
      <w:bookmarkStart w:id="2573" w:name="_Toc74755479"/>
      <w:bookmarkStart w:id="2574" w:name="_Toc76506403"/>
      <w:r w:rsidRPr="00B20AE8">
        <w:t>6.7.6.4</w:t>
      </w:r>
      <w:r w:rsidRPr="00B20AE8">
        <w:tab/>
        <w:t>Additional spurious emissions requirements</w:t>
      </w:r>
      <w:bookmarkEnd w:id="2567"/>
      <w:bookmarkEnd w:id="2568"/>
      <w:bookmarkEnd w:id="2569"/>
      <w:bookmarkEnd w:id="2570"/>
      <w:bookmarkEnd w:id="2571"/>
      <w:bookmarkEnd w:id="2572"/>
      <w:bookmarkEnd w:id="2573"/>
      <w:bookmarkEnd w:id="2574"/>
    </w:p>
    <w:p w14:paraId="1EBBF3FC" w14:textId="77777777" w:rsidR="00C33A48" w:rsidRPr="00B20AE8" w:rsidRDefault="00C33A48" w:rsidP="00C33A48">
      <w:pPr>
        <w:pStyle w:val="Heading5"/>
        <w:rPr>
          <w:lang w:eastAsia="sv-SE"/>
        </w:rPr>
      </w:pPr>
      <w:bookmarkStart w:id="2575" w:name="_Toc21123151"/>
      <w:bookmarkStart w:id="2576" w:name="_Toc45907344"/>
      <w:bookmarkStart w:id="2577" w:name="_Toc53181448"/>
      <w:bookmarkStart w:id="2578" w:name="_Toc61117213"/>
      <w:bookmarkStart w:id="2579" w:name="_Toc67081065"/>
      <w:bookmarkStart w:id="2580" w:name="_Toc68770417"/>
      <w:bookmarkStart w:id="2581" w:name="_Toc74755480"/>
      <w:bookmarkStart w:id="2582" w:name="_Toc76506404"/>
      <w:r w:rsidRPr="00B20AE8">
        <w:rPr>
          <w:lang w:eastAsia="sv-SE"/>
        </w:rPr>
        <w:t>6.7.6.4.1</w:t>
      </w:r>
      <w:r w:rsidRPr="00B20AE8">
        <w:rPr>
          <w:lang w:eastAsia="sv-SE"/>
        </w:rPr>
        <w:tab/>
        <w:t>Definition and applicability</w:t>
      </w:r>
      <w:bookmarkEnd w:id="2575"/>
      <w:bookmarkEnd w:id="2576"/>
      <w:bookmarkEnd w:id="2577"/>
      <w:bookmarkEnd w:id="2578"/>
      <w:bookmarkEnd w:id="2579"/>
      <w:bookmarkEnd w:id="2580"/>
      <w:bookmarkEnd w:id="2581"/>
      <w:bookmarkEnd w:id="2582"/>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2583" w:name="_Toc21123152"/>
      <w:bookmarkStart w:id="2584" w:name="_Toc45907345"/>
      <w:bookmarkStart w:id="2585" w:name="_Toc53181449"/>
      <w:bookmarkStart w:id="2586" w:name="_Toc61117214"/>
      <w:bookmarkStart w:id="2587" w:name="_Toc67081066"/>
      <w:bookmarkStart w:id="2588" w:name="_Toc68770418"/>
      <w:bookmarkStart w:id="2589" w:name="_Toc74755481"/>
      <w:bookmarkStart w:id="2590" w:name="_Toc76506405"/>
      <w:r w:rsidRPr="00B20AE8">
        <w:rPr>
          <w:lang w:eastAsia="sv-SE"/>
        </w:rPr>
        <w:t>6.7.6.4.2</w:t>
      </w:r>
      <w:r w:rsidRPr="00B20AE8">
        <w:rPr>
          <w:lang w:eastAsia="sv-SE"/>
        </w:rPr>
        <w:tab/>
        <w:t>Minimum Requirement</w:t>
      </w:r>
      <w:bookmarkEnd w:id="2583"/>
      <w:bookmarkEnd w:id="2584"/>
      <w:bookmarkEnd w:id="2585"/>
      <w:bookmarkEnd w:id="2586"/>
      <w:bookmarkEnd w:id="2587"/>
      <w:bookmarkEnd w:id="2588"/>
      <w:bookmarkEnd w:id="2589"/>
      <w:bookmarkEnd w:id="2590"/>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2591" w:name="_Toc21123153"/>
      <w:bookmarkStart w:id="2592" w:name="_Toc45907346"/>
      <w:bookmarkStart w:id="2593" w:name="_Toc53181450"/>
      <w:bookmarkStart w:id="2594" w:name="_Toc61117215"/>
      <w:bookmarkStart w:id="2595" w:name="_Toc67081067"/>
      <w:bookmarkStart w:id="2596" w:name="_Toc68770419"/>
      <w:bookmarkStart w:id="2597" w:name="_Toc74755482"/>
      <w:bookmarkStart w:id="2598" w:name="_Toc76506406"/>
      <w:r w:rsidRPr="00B20AE8">
        <w:rPr>
          <w:lang w:eastAsia="sv-SE"/>
        </w:rPr>
        <w:t>6.7.6.4.3</w:t>
      </w:r>
      <w:r w:rsidRPr="00B20AE8">
        <w:rPr>
          <w:lang w:eastAsia="sv-SE"/>
        </w:rPr>
        <w:tab/>
        <w:t>Test purpose</w:t>
      </w:r>
      <w:bookmarkEnd w:id="2591"/>
      <w:bookmarkEnd w:id="2592"/>
      <w:bookmarkEnd w:id="2593"/>
      <w:bookmarkEnd w:id="2594"/>
      <w:bookmarkEnd w:id="2595"/>
      <w:bookmarkEnd w:id="2596"/>
      <w:bookmarkEnd w:id="2597"/>
      <w:bookmarkEnd w:id="2598"/>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2599" w:name="_Toc21123154"/>
      <w:bookmarkStart w:id="2600" w:name="_Toc45907347"/>
      <w:bookmarkStart w:id="2601" w:name="_Toc53181451"/>
      <w:bookmarkStart w:id="2602" w:name="_Toc61117216"/>
      <w:bookmarkStart w:id="2603" w:name="_Toc67081068"/>
      <w:bookmarkStart w:id="2604" w:name="_Toc68770420"/>
      <w:bookmarkStart w:id="2605" w:name="_Toc74755483"/>
      <w:bookmarkStart w:id="2606" w:name="_Toc76506407"/>
      <w:r w:rsidRPr="00B20AE8">
        <w:rPr>
          <w:lang w:eastAsia="sv-SE"/>
        </w:rPr>
        <w:t>6.</w:t>
      </w:r>
      <w:r w:rsidRPr="00B20AE8">
        <w:rPr>
          <w:lang w:eastAsia="zh-CN"/>
        </w:rPr>
        <w:t>7.6.4.4</w:t>
      </w:r>
      <w:r w:rsidRPr="00B20AE8">
        <w:rPr>
          <w:lang w:eastAsia="sv-SE"/>
        </w:rPr>
        <w:tab/>
        <w:t>Method of test</w:t>
      </w:r>
      <w:bookmarkEnd w:id="2599"/>
      <w:bookmarkEnd w:id="2600"/>
      <w:bookmarkEnd w:id="2601"/>
      <w:bookmarkEnd w:id="2602"/>
      <w:bookmarkEnd w:id="2603"/>
      <w:bookmarkEnd w:id="2604"/>
      <w:bookmarkEnd w:id="2605"/>
      <w:bookmarkEnd w:id="2606"/>
    </w:p>
    <w:p w14:paraId="74A7ED26" w14:textId="77777777" w:rsidR="00C33A48" w:rsidRPr="00B20AE8" w:rsidRDefault="00C33A48" w:rsidP="00F437E4">
      <w:pPr>
        <w:pStyle w:val="H6"/>
        <w:rPr>
          <w:lang w:eastAsia="sv-SE"/>
        </w:rPr>
      </w:pPr>
      <w:bookmarkStart w:id="2607" w:name="_Toc21123155"/>
      <w:bookmarkStart w:id="2608" w:name="_Toc45907348"/>
      <w:bookmarkStart w:id="2609" w:name="_Toc53181452"/>
      <w:r w:rsidRPr="00B20AE8">
        <w:rPr>
          <w:lang w:eastAsia="sv-SE"/>
        </w:rPr>
        <w:t>6.7.6.4.4.1</w:t>
      </w:r>
      <w:r w:rsidRPr="00B20AE8">
        <w:rPr>
          <w:lang w:eastAsia="sv-SE"/>
        </w:rPr>
        <w:tab/>
        <w:t>Initial conditions</w:t>
      </w:r>
      <w:bookmarkEnd w:id="2607"/>
      <w:bookmarkEnd w:id="2608"/>
      <w:bookmarkEnd w:id="2609"/>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2610" w:name="_Toc21123156"/>
      <w:bookmarkStart w:id="2611" w:name="_Toc45907349"/>
      <w:bookmarkStart w:id="2612" w:name="_Toc53181453"/>
      <w:r w:rsidRPr="00B20AE8">
        <w:rPr>
          <w:lang w:eastAsia="sv-SE"/>
        </w:rPr>
        <w:t>6.7.6.4.4.2</w:t>
      </w:r>
      <w:r w:rsidRPr="00B20AE8">
        <w:rPr>
          <w:lang w:eastAsia="sv-SE"/>
        </w:rPr>
        <w:tab/>
        <w:t>Procedure</w:t>
      </w:r>
      <w:bookmarkEnd w:id="2610"/>
      <w:bookmarkEnd w:id="2611"/>
      <w:bookmarkEnd w:id="2612"/>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2613" w:name="_Toc21123157"/>
      <w:bookmarkStart w:id="2614" w:name="_Toc45907350"/>
      <w:bookmarkStart w:id="2615" w:name="_Toc53181454"/>
      <w:bookmarkStart w:id="2616" w:name="_Toc61117217"/>
      <w:bookmarkStart w:id="2617" w:name="_Toc67081069"/>
      <w:bookmarkStart w:id="2618" w:name="_Toc68770421"/>
      <w:bookmarkStart w:id="2619" w:name="_Toc74755484"/>
      <w:bookmarkStart w:id="2620" w:name="_Toc76506408"/>
      <w:r w:rsidRPr="00B20AE8">
        <w:rPr>
          <w:lang w:eastAsia="sv-SE"/>
        </w:rPr>
        <w:t>6.</w:t>
      </w:r>
      <w:r w:rsidRPr="00B20AE8">
        <w:rPr>
          <w:lang w:eastAsia="zh-CN"/>
        </w:rPr>
        <w:t>7.6.4.5</w:t>
      </w:r>
      <w:r w:rsidRPr="00B20AE8">
        <w:rPr>
          <w:lang w:eastAsia="sv-SE"/>
        </w:rPr>
        <w:tab/>
        <w:t>Test Requirement</w:t>
      </w:r>
      <w:bookmarkEnd w:id="2613"/>
      <w:bookmarkEnd w:id="2614"/>
      <w:bookmarkEnd w:id="2615"/>
      <w:bookmarkEnd w:id="2616"/>
      <w:bookmarkEnd w:id="2617"/>
      <w:bookmarkEnd w:id="2618"/>
      <w:bookmarkEnd w:id="2619"/>
      <w:bookmarkEnd w:id="2620"/>
    </w:p>
    <w:p w14:paraId="30FE3E0B" w14:textId="77777777" w:rsidR="00C33A48" w:rsidRPr="00B20AE8" w:rsidRDefault="00C33A48" w:rsidP="00F437E4">
      <w:pPr>
        <w:pStyle w:val="H6"/>
      </w:pPr>
      <w:bookmarkStart w:id="2621" w:name="_Toc21123158"/>
      <w:bookmarkStart w:id="2622" w:name="_Toc45907351"/>
      <w:bookmarkStart w:id="2623" w:name="_Toc53181455"/>
      <w:r w:rsidRPr="00B20AE8">
        <w:t>6.7.6.4.5.1</w:t>
      </w:r>
      <w:r w:rsidRPr="00B20AE8">
        <w:tab/>
        <w:t>MSR operation</w:t>
      </w:r>
      <w:bookmarkEnd w:id="2621"/>
      <w:bookmarkEnd w:id="2622"/>
      <w:bookmarkEnd w:id="2623"/>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2624" w:name="_Toc21123159"/>
      <w:bookmarkStart w:id="2625" w:name="_Toc45907352"/>
      <w:bookmarkStart w:id="2626" w:name="_Toc53181456"/>
      <w:r w:rsidRPr="00B20AE8">
        <w:t>6.7.6.4.5.1.1</w:t>
      </w:r>
      <w:r w:rsidRPr="00B20AE8">
        <w:tab/>
        <w:t>E-UTRA and NR MSR operation</w:t>
      </w:r>
      <w:bookmarkEnd w:id="2624"/>
      <w:bookmarkEnd w:id="2625"/>
      <w:bookmarkEnd w:id="2626"/>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3FAC9D61"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t>6.7.6.3.5.1</w:t>
            </w:r>
            <w:r w:rsidRPr="00B20AE8">
              <w:rPr>
                <w:rFonts w:cs="v5.0.0"/>
              </w:rPr>
              <w:t xml:space="preserve"> This requirement does not apply to Band 42 </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77777777" w:rsidR="00EB4093" w:rsidRPr="00B20AE8" w:rsidRDefault="00EB4093" w:rsidP="003D3C64">
            <w:pPr>
              <w:pStyle w:val="TAL"/>
            </w:pPr>
            <w:r w:rsidRPr="00B20AE8">
              <w:rPr>
                <w:lang w:eastAsia="ko-KR"/>
              </w:rPr>
              <w:t>This requirement does not apply to BS operating in Band n79</w:t>
            </w: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2627" w:name="_Toc21123160"/>
      <w:bookmarkStart w:id="2628" w:name="_Toc45907353"/>
      <w:bookmarkStart w:id="2629" w:name="_Toc53181457"/>
      <w:r w:rsidRPr="00B20AE8">
        <w:t>6.7.6.4.5.2</w:t>
      </w:r>
      <w:r w:rsidRPr="00B20AE8">
        <w:tab/>
        <w:t>Single RAT UTRA operation</w:t>
      </w:r>
      <w:bookmarkEnd w:id="2627"/>
      <w:bookmarkEnd w:id="2628"/>
      <w:bookmarkEnd w:id="2629"/>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2630" w:name="_Toc21123161"/>
      <w:bookmarkStart w:id="2631" w:name="_Toc45907354"/>
      <w:bookmarkStart w:id="2632" w:name="_Toc53181458"/>
      <w:r w:rsidRPr="00B20AE8">
        <w:t>6.7.6.4.5.3</w:t>
      </w:r>
      <w:r w:rsidRPr="00B20AE8">
        <w:tab/>
        <w:t>Single RAT E-UTRA operation</w:t>
      </w:r>
      <w:bookmarkEnd w:id="2630"/>
      <w:bookmarkEnd w:id="2631"/>
      <w:bookmarkEnd w:id="2632"/>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77777777" w:rsidR="003D3C64" w:rsidRPr="00B20AE8" w:rsidRDefault="003D3C64" w:rsidP="003D3C64">
            <w:pPr>
              <w:pStyle w:val="TAL"/>
            </w:pPr>
            <w:r w:rsidRPr="00B20AE8">
              <w:t>This requirement does not apply to BS operating in band 22 or 42, 48.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4F50317F" w:rsidR="003D3C64" w:rsidRPr="00B20AE8" w:rsidRDefault="003D3C64" w:rsidP="003D3C64">
            <w:pPr>
              <w:pStyle w:val="TAL"/>
            </w:pPr>
            <w:r w:rsidRPr="00B20AE8">
              <w:t>This requirement does not apply to BS operating in band 22,</w:t>
            </w:r>
            <w:r w:rsidRPr="00B20AE8">
              <w:rPr>
                <w:rFonts w:cs="v5.0.0"/>
              </w:rPr>
              <w:t xml:space="preserve"> since it is already covered by the requirement in </w:t>
            </w:r>
            <w:r>
              <w:rPr>
                <w:rFonts w:cs="v5.0.0"/>
              </w:rPr>
              <w:t>clause </w:t>
            </w:r>
            <w:r w:rsidRPr="00B20AE8">
              <w:rPr>
                <w:rFonts w:cs="v5.0.0"/>
              </w:rPr>
              <w:t>9.7.3.3. This requirement does not apply to Band 42.</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0736E4BC" w:rsidR="0067113D" w:rsidRPr="00B20AE8" w:rsidRDefault="0067113D" w:rsidP="0067113D">
            <w:pPr>
              <w:pStyle w:val="TAL"/>
            </w:pPr>
            <w:r>
              <w:rPr>
                <w:lang w:eastAsia="ko-KR"/>
              </w:rPr>
              <w:t>This requirement does not apply to BS operating in Band n79</w:t>
            </w: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2633" w:name="_Toc21123162"/>
      <w:bookmarkStart w:id="2634" w:name="_Toc45907355"/>
      <w:bookmarkStart w:id="2635" w:name="_Toc53181459"/>
      <w:bookmarkStart w:id="2636" w:name="_Toc61117218"/>
      <w:bookmarkStart w:id="2637" w:name="_Toc67081070"/>
      <w:bookmarkStart w:id="2638" w:name="_Toc68770422"/>
      <w:bookmarkStart w:id="2639" w:name="_Toc74755485"/>
      <w:bookmarkStart w:id="2640" w:name="_Toc76506409"/>
      <w:r w:rsidRPr="00B20AE8">
        <w:t>6.7.6.5</w:t>
      </w:r>
      <w:r w:rsidRPr="00B20AE8">
        <w:tab/>
        <w:t>Co-location with other base stations</w:t>
      </w:r>
      <w:bookmarkEnd w:id="2633"/>
      <w:bookmarkEnd w:id="2634"/>
      <w:bookmarkEnd w:id="2635"/>
      <w:bookmarkEnd w:id="2636"/>
      <w:bookmarkEnd w:id="2637"/>
      <w:bookmarkEnd w:id="2638"/>
      <w:bookmarkEnd w:id="2639"/>
      <w:bookmarkEnd w:id="2640"/>
    </w:p>
    <w:p w14:paraId="13FFD91C" w14:textId="77777777" w:rsidR="00C33A48" w:rsidRPr="00B20AE8" w:rsidRDefault="00C33A48" w:rsidP="00C33A48">
      <w:pPr>
        <w:pStyle w:val="Heading5"/>
        <w:rPr>
          <w:lang w:eastAsia="sv-SE"/>
        </w:rPr>
      </w:pPr>
      <w:bookmarkStart w:id="2641" w:name="_Toc21123163"/>
      <w:bookmarkStart w:id="2642" w:name="_Toc45907356"/>
      <w:bookmarkStart w:id="2643" w:name="_Toc53181460"/>
      <w:bookmarkStart w:id="2644" w:name="_Toc61117219"/>
      <w:bookmarkStart w:id="2645" w:name="_Toc67081071"/>
      <w:bookmarkStart w:id="2646" w:name="_Toc68770423"/>
      <w:bookmarkStart w:id="2647" w:name="_Toc74755486"/>
      <w:bookmarkStart w:id="2648" w:name="_Toc76506410"/>
      <w:r w:rsidRPr="00B20AE8">
        <w:rPr>
          <w:lang w:eastAsia="sv-SE"/>
        </w:rPr>
        <w:t>6.7.6.5.1</w:t>
      </w:r>
      <w:r w:rsidRPr="00B20AE8">
        <w:rPr>
          <w:lang w:eastAsia="sv-SE"/>
        </w:rPr>
        <w:tab/>
        <w:t>Definition and applicability</w:t>
      </w:r>
      <w:bookmarkEnd w:id="2641"/>
      <w:bookmarkEnd w:id="2642"/>
      <w:bookmarkEnd w:id="2643"/>
      <w:bookmarkEnd w:id="2644"/>
      <w:bookmarkEnd w:id="2645"/>
      <w:bookmarkEnd w:id="2646"/>
      <w:bookmarkEnd w:id="2647"/>
      <w:bookmarkEnd w:id="2648"/>
    </w:p>
    <w:p w14:paraId="5938C5BC" w14:textId="77777777" w:rsidR="00C33A48" w:rsidRPr="00B20AE8" w:rsidRDefault="00C33A48" w:rsidP="00C33A48">
      <w:pPr>
        <w:pStyle w:val="Heading5"/>
        <w:rPr>
          <w:lang w:eastAsia="sv-SE"/>
        </w:rPr>
      </w:pPr>
      <w:bookmarkStart w:id="2649" w:name="_Toc21123164"/>
      <w:bookmarkStart w:id="2650" w:name="_Toc45907357"/>
      <w:bookmarkStart w:id="2651" w:name="_Toc53181461"/>
      <w:bookmarkStart w:id="2652" w:name="_Toc61117220"/>
      <w:bookmarkStart w:id="2653" w:name="_Toc67081072"/>
      <w:bookmarkStart w:id="2654" w:name="_Toc68770424"/>
      <w:bookmarkStart w:id="2655" w:name="_Toc74755487"/>
      <w:bookmarkStart w:id="2656" w:name="_Toc76506411"/>
      <w:r w:rsidRPr="00B20AE8">
        <w:rPr>
          <w:lang w:eastAsia="sv-SE"/>
        </w:rPr>
        <w:t>6.7.6.5.2</w:t>
      </w:r>
      <w:r w:rsidRPr="00B20AE8">
        <w:rPr>
          <w:lang w:eastAsia="sv-SE"/>
        </w:rPr>
        <w:tab/>
        <w:t>Minimum Requirement</w:t>
      </w:r>
      <w:bookmarkEnd w:id="2649"/>
      <w:bookmarkEnd w:id="2650"/>
      <w:bookmarkEnd w:id="2651"/>
      <w:bookmarkEnd w:id="2652"/>
      <w:bookmarkEnd w:id="2653"/>
      <w:bookmarkEnd w:id="2654"/>
      <w:bookmarkEnd w:id="2655"/>
      <w:bookmarkEnd w:id="2656"/>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2657" w:name="_Toc21123165"/>
      <w:bookmarkStart w:id="2658" w:name="_Toc45907358"/>
      <w:bookmarkStart w:id="2659" w:name="_Toc53181462"/>
      <w:bookmarkStart w:id="2660" w:name="_Toc61117221"/>
      <w:bookmarkStart w:id="2661" w:name="_Toc67081073"/>
      <w:bookmarkStart w:id="2662" w:name="_Toc68770425"/>
      <w:bookmarkStart w:id="2663" w:name="_Toc74755488"/>
      <w:bookmarkStart w:id="2664" w:name="_Toc76506412"/>
      <w:r w:rsidRPr="00B20AE8">
        <w:rPr>
          <w:lang w:eastAsia="sv-SE"/>
        </w:rPr>
        <w:t>6.7.6.5.3</w:t>
      </w:r>
      <w:r w:rsidRPr="00B20AE8">
        <w:rPr>
          <w:lang w:eastAsia="sv-SE"/>
        </w:rPr>
        <w:tab/>
        <w:t>Test purpose</w:t>
      </w:r>
      <w:bookmarkEnd w:id="2657"/>
      <w:bookmarkEnd w:id="2658"/>
      <w:bookmarkEnd w:id="2659"/>
      <w:bookmarkEnd w:id="2660"/>
      <w:bookmarkEnd w:id="2661"/>
      <w:bookmarkEnd w:id="2662"/>
      <w:bookmarkEnd w:id="2663"/>
      <w:bookmarkEnd w:id="2664"/>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2665" w:name="_Toc21123166"/>
      <w:bookmarkStart w:id="2666" w:name="_Toc45907359"/>
      <w:bookmarkStart w:id="2667" w:name="_Toc53181463"/>
      <w:bookmarkStart w:id="2668" w:name="_Toc61117222"/>
      <w:bookmarkStart w:id="2669" w:name="_Toc67081074"/>
      <w:bookmarkStart w:id="2670" w:name="_Toc68770426"/>
      <w:bookmarkStart w:id="2671" w:name="_Toc74755489"/>
      <w:bookmarkStart w:id="2672" w:name="_Toc76506413"/>
      <w:r w:rsidRPr="00B20AE8">
        <w:rPr>
          <w:lang w:eastAsia="sv-SE"/>
        </w:rPr>
        <w:t>6.</w:t>
      </w:r>
      <w:r w:rsidRPr="00B20AE8">
        <w:rPr>
          <w:lang w:eastAsia="zh-CN"/>
        </w:rPr>
        <w:t>7.6.5.4</w:t>
      </w:r>
      <w:r w:rsidRPr="00B20AE8">
        <w:rPr>
          <w:lang w:eastAsia="sv-SE"/>
        </w:rPr>
        <w:tab/>
        <w:t>Method of test</w:t>
      </w:r>
      <w:bookmarkEnd w:id="2665"/>
      <w:bookmarkEnd w:id="2666"/>
      <w:bookmarkEnd w:id="2667"/>
      <w:bookmarkEnd w:id="2668"/>
      <w:bookmarkEnd w:id="2669"/>
      <w:bookmarkEnd w:id="2670"/>
      <w:bookmarkEnd w:id="2671"/>
      <w:bookmarkEnd w:id="2672"/>
    </w:p>
    <w:p w14:paraId="440B138D" w14:textId="77777777" w:rsidR="00C33A48" w:rsidRPr="00B20AE8" w:rsidRDefault="00C33A48" w:rsidP="00F437E4">
      <w:pPr>
        <w:pStyle w:val="H6"/>
        <w:rPr>
          <w:lang w:eastAsia="sv-SE"/>
        </w:rPr>
      </w:pPr>
      <w:bookmarkStart w:id="2673" w:name="_Toc21123167"/>
      <w:bookmarkStart w:id="2674" w:name="_Toc45907360"/>
      <w:bookmarkStart w:id="2675" w:name="_Toc53181464"/>
      <w:r w:rsidRPr="00B20AE8">
        <w:rPr>
          <w:lang w:eastAsia="sv-SE"/>
        </w:rPr>
        <w:t>6.7.6.5.4.1</w:t>
      </w:r>
      <w:r w:rsidRPr="00B20AE8">
        <w:rPr>
          <w:lang w:eastAsia="sv-SE"/>
        </w:rPr>
        <w:tab/>
        <w:t>Initial conditions</w:t>
      </w:r>
      <w:bookmarkEnd w:id="2673"/>
      <w:bookmarkEnd w:id="2674"/>
      <w:bookmarkEnd w:id="2675"/>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2676" w:name="_Toc21123168"/>
      <w:bookmarkStart w:id="2677" w:name="_Toc45907361"/>
      <w:bookmarkStart w:id="2678" w:name="_Toc53181465"/>
      <w:r w:rsidRPr="00B20AE8">
        <w:rPr>
          <w:lang w:eastAsia="sv-SE"/>
        </w:rPr>
        <w:t>6.7.6.5.4.2</w:t>
      </w:r>
      <w:r w:rsidRPr="00B20AE8">
        <w:rPr>
          <w:lang w:eastAsia="sv-SE"/>
        </w:rPr>
        <w:tab/>
        <w:t>Procedure</w:t>
      </w:r>
      <w:bookmarkEnd w:id="2676"/>
      <w:bookmarkEnd w:id="2677"/>
      <w:bookmarkEnd w:id="2678"/>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2679" w:name="_Toc21123169"/>
      <w:bookmarkStart w:id="2680" w:name="_Toc45907362"/>
      <w:bookmarkStart w:id="2681" w:name="_Toc53181466"/>
      <w:bookmarkStart w:id="2682" w:name="_Toc61117223"/>
      <w:bookmarkStart w:id="2683" w:name="_Toc67081075"/>
      <w:bookmarkStart w:id="2684" w:name="_Toc68770427"/>
      <w:bookmarkStart w:id="2685" w:name="_Toc74755490"/>
      <w:bookmarkStart w:id="2686" w:name="_Toc76506414"/>
      <w:r w:rsidRPr="00B20AE8">
        <w:rPr>
          <w:lang w:eastAsia="sv-SE"/>
        </w:rPr>
        <w:t>6.</w:t>
      </w:r>
      <w:r w:rsidRPr="00B20AE8">
        <w:rPr>
          <w:lang w:eastAsia="zh-CN"/>
        </w:rPr>
        <w:t>7.6.5.5</w:t>
      </w:r>
      <w:r w:rsidRPr="00B20AE8">
        <w:rPr>
          <w:lang w:eastAsia="sv-SE"/>
        </w:rPr>
        <w:tab/>
        <w:t>Test Requirement</w:t>
      </w:r>
      <w:bookmarkEnd w:id="2679"/>
      <w:bookmarkEnd w:id="2680"/>
      <w:bookmarkEnd w:id="2681"/>
      <w:bookmarkEnd w:id="2682"/>
      <w:bookmarkEnd w:id="2683"/>
      <w:bookmarkEnd w:id="2684"/>
      <w:bookmarkEnd w:id="2685"/>
      <w:bookmarkEnd w:id="2686"/>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6A2BF1">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6A2BF1">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6A2BF1">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6A2BF1">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6A2BF1">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6A2BF1">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6A2BF1">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6A2BF1">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6A2BF1">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6A2BF1">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6A2BF1">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6A2BF1">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6A2BF1">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6A2BF1">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6A2BF1">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6A2BF1">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6A2BF1">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6A2BF1">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0895A30D"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8AD3FFE" w14:textId="77777777"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14:paraId="797CB80E" w14:textId="77777777"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14:paraId="40ADE78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A98C67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201BC1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7987194"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E4A0459" w14:textId="77777777" w:rsidR="00112EFD" w:rsidRPr="00B20AE8" w:rsidRDefault="00112EFD" w:rsidP="00CC4BB7">
            <w:pPr>
              <w:pStyle w:val="TAC"/>
            </w:pPr>
          </w:p>
        </w:tc>
      </w:tr>
      <w:tr w:rsidR="004F339F" w:rsidRPr="00B20AE8" w14:paraId="27F40A5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6A2BF1">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0C175E7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C3CA79"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013B7BFF"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21098A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1BD7F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DE3BDC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4F3CC2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EC376F" w14:textId="77777777" w:rsidR="00C33A48" w:rsidRPr="00B20AE8" w:rsidRDefault="00C33A48" w:rsidP="00CC4BB7">
            <w:pPr>
              <w:pStyle w:val="TAC"/>
            </w:pPr>
          </w:p>
        </w:tc>
      </w:tr>
      <w:tr w:rsidR="004F339F" w:rsidRPr="00B20AE8" w14:paraId="39982F7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6A2BF1">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26382DA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7CA2D16" w14:textId="77777777"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14:paraId="12307851" w14:textId="77777777"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14:paraId="68846E4D"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B8866A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AD5DC1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6A5C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06B0F57" w14:textId="77777777" w:rsidR="00C33A48" w:rsidRPr="00B20AE8" w:rsidRDefault="00C33A48" w:rsidP="00CC4BB7">
            <w:pPr>
              <w:pStyle w:val="TAC"/>
            </w:pPr>
          </w:p>
        </w:tc>
      </w:tr>
      <w:tr w:rsidR="004F339F" w:rsidRPr="00B20AE8" w14:paraId="07C7594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6A2BF1">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2687" w:name="_Toc21123170"/>
      <w:bookmarkStart w:id="2688" w:name="_Toc45907363"/>
      <w:bookmarkStart w:id="2689" w:name="_Toc53181467"/>
      <w:bookmarkStart w:id="2690" w:name="_Toc61117224"/>
      <w:bookmarkStart w:id="2691" w:name="_Toc67081076"/>
      <w:bookmarkStart w:id="2692" w:name="_Toc68770428"/>
      <w:bookmarkStart w:id="2693" w:name="_Toc74755491"/>
      <w:bookmarkStart w:id="2694" w:name="_Toc76506415"/>
      <w:r w:rsidRPr="00B20AE8">
        <w:t>6.8</w:t>
      </w:r>
      <w:r w:rsidRPr="00B20AE8">
        <w:tab/>
        <w:t>OTA Transmitter intermodulation</w:t>
      </w:r>
      <w:bookmarkEnd w:id="2687"/>
      <w:bookmarkEnd w:id="2688"/>
      <w:bookmarkEnd w:id="2689"/>
      <w:bookmarkEnd w:id="2690"/>
      <w:bookmarkEnd w:id="2691"/>
      <w:bookmarkEnd w:id="2692"/>
      <w:bookmarkEnd w:id="2693"/>
      <w:bookmarkEnd w:id="2694"/>
    </w:p>
    <w:p w14:paraId="1E80AD52" w14:textId="77777777" w:rsidR="00C33A48" w:rsidRPr="00B20AE8" w:rsidRDefault="00C33A48" w:rsidP="00C33A48">
      <w:pPr>
        <w:pStyle w:val="Heading3"/>
        <w:rPr>
          <w:lang w:eastAsia="sv-SE"/>
        </w:rPr>
      </w:pPr>
      <w:bookmarkStart w:id="2695" w:name="_Toc21123171"/>
      <w:bookmarkStart w:id="2696" w:name="_Toc45907364"/>
      <w:bookmarkStart w:id="2697" w:name="_Toc53181468"/>
      <w:bookmarkStart w:id="2698" w:name="_Toc61117225"/>
      <w:bookmarkStart w:id="2699" w:name="_Toc67081077"/>
      <w:bookmarkStart w:id="2700" w:name="_Toc68770429"/>
      <w:bookmarkStart w:id="2701" w:name="_Toc74755492"/>
      <w:bookmarkStart w:id="2702" w:name="_Toc76506416"/>
      <w:r w:rsidRPr="00B20AE8">
        <w:rPr>
          <w:lang w:eastAsia="sv-SE"/>
        </w:rPr>
        <w:t>6.8.1</w:t>
      </w:r>
      <w:r w:rsidRPr="00B20AE8">
        <w:rPr>
          <w:lang w:eastAsia="sv-SE"/>
        </w:rPr>
        <w:tab/>
        <w:t>Definition and applicability</w:t>
      </w:r>
      <w:bookmarkEnd w:id="2695"/>
      <w:bookmarkEnd w:id="2696"/>
      <w:bookmarkEnd w:id="2697"/>
      <w:bookmarkEnd w:id="2698"/>
      <w:bookmarkEnd w:id="2699"/>
      <w:bookmarkEnd w:id="2700"/>
      <w:bookmarkEnd w:id="2701"/>
      <w:bookmarkEnd w:id="2702"/>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2703" w:name="_Toc21123172"/>
      <w:bookmarkStart w:id="2704" w:name="_Toc45907365"/>
      <w:bookmarkStart w:id="2705" w:name="_Toc53181469"/>
      <w:bookmarkStart w:id="2706" w:name="_Toc61117226"/>
      <w:bookmarkStart w:id="2707" w:name="_Toc67081078"/>
      <w:bookmarkStart w:id="2708" w:name="_Toc68770430"/>
      <w:bookmarkStart w:id="2709" w:name="_Toc74755493"/>
      <w:bookmarkStart w:id="2710" w:name="_Toc76506417"/>
      <w:r w:rsidRPr="00B20AE8">
        <w:rPr>
          <w:lang w:eastAsia="sv-SE"/>
        </w:rPr>
        <w:t>6.8.2</w:t>
      </w:r>
      <w:r w:rsidRPr="00B20AE8">
        <w:rPr>
          <w:lang w:eastAsia="sv-SE"/>
        </w:rPr>
        <w:tab/>
        <w:t>Minimum Requirement</w:t>
      </w:r>
      <w:bookmarkEnd w:id="2703"/>
      <w:bookmarkEnd w:id="2704"/>
      <w:bookmarkEnd w:id="2705"/>
      <w:bookmarkEnd w:id="2706"/>
      <w:bookmarkEnd w:id="2707"/>
      <w:bookmarkEnd w:id="2708"/>
      <w:bookmarkEnd w:id="2709"/>
      <w:bookmarkEnd w:id="2710"/>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2711" w:name="_Toc21123173"/>
      <w:bookmarkStart w:id="2712" w:name="_Toc45907366"/>
      <w:bookmarkStart w:id="2713" w:name="_Toc53181470"/>
      <w:bookmarkStart w:id="2714" w:name="_Toc61117227"/>
      <w:bookmarkStart w:id="2715" w:name="_Toc67081079"/>
      <w:bookmarkStart w:id="2716" w:name="_Toc68770431"/>
      <w:bookmarkStart w:id="2717" w:name="_Toc74755494"/>
      <w:bookmarkStart w:id="2718" w:name="_Toc76506418"/>
      <w:r w:rsidRPr="00B20AE8">
        <w:rPr>
          <w:lang w:eastAsia="sv-SE"/>
        </w:rPr>
        <w:t>6.8.3</w:t>
      </w:r>
      <w:r w:rsidRPr="00B20AE8">
        <w:rPr>
          <w:lang w:eastAsia="sv-SE"/>
        </w:rPr>
        <w:tab/>
        <w:t>Test purpose</w:t>
      </w:r>
      <w:bookmarkEnd w:id="2711"/>
      <w:bookmarkEnd w:id="2712"/>
      <w:bookmarkEnd w:id="2713"/>
      <w:bookmarkEnd w:id="2714"/>
      <w:bookmarkEnd w:id="2715"/>
      <w:bookmarkEnd w:id="2716"/>
      <w:bookmarkEnd w:id="2717"/>
      <w:bookmarkEnd w:id="2718"/>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2719" w:name="_Toc21123174"/>
      <w:bookmarkStart w:id="2720" w:name="_Toc45907367"/>
      <w:bookmarkStart w:id="2721" w:name="_Toc53181471"/>
      <w:bookmarkStart w:id="2722" w:name="_Toc61117228"/>
      <w:bookmarkStart w:id="2723" w:name="_Toc67081080"/>
      <w:bookmarkStart w:id="2724" w:name="_Toc68770432"/>
      <w:bookmarkStart w:id="2725" w:name="_Toc74755495"/>
      <w:bookmarkStart w:id="2726" w:name="_Toc76506419"/>
      <w:r w:rsidRPr="00B20AE8">
        <w:rPr>
          <w:lang w:eastAsia="sv-SE"/>
        </w:rPr>
        <w:t>6.8</w:t>
      </w:r>
      <w:r w:rsidRPr="00B20AE8">
        <w:rPr>
          <w:lang w:eastAsia="zh-CN"/>
        </w:rPr>
        <w:t>.</w:t>
      </w:r>
      <w:r w:rsidRPr="00B20AE8">
        <w:rPr>
          <w:lang w:eastAsia="sv-SE"/>
        </w:rPr>
        <w:t>4</w:t>
      </w:r>
      <w:r w:rsidRPr="00B20AE8">
        <w:rPr>
          <w:lang w:eastAsia="sv-SE"/>
        </w:rPr>
        <w:tab/>
        <w:t>Method of test</w:t>
      </w:r>
      <w:bookmarkEnd w:id="2719"/>
      <w:bookmarkEnd w:id="2720"/>
      <w:bookmarkEnd w:id="2721"/>
      <w:bookmarkEnd w:id="2722"/>
      <w:bookmarkEnd w:id="2723"/>
      <w:bookmarkEnd w:id="2724"/>
      <w:bookmarkEnd w:id="2725"/>
      <w:bookmarkEnd w:id="2726"/>
    </w:p>
    <w:p w14:paraId="54B66C0C" w14:textId="77777777" w:rsidR="00C33A48" w:rsidRPr="00B20AE8" w:rsidRDefault="00C33A48" w:rsidP="00C33A48">
      <w:pPr>
        <w:pStyle w:val="Heading4"/>
        <w:rPr>
          <w:lang w:eastAsia="sv-SE"/>
        </w:rPr>
      </w:pPr>
      <w:bookmarkStart w:id="2727" w:name="_Toc21123175"/>
      <w:bookmarkStart w:id="2728" w:name="_Toc45907368"/>
      <w:bookmarkStart w:id="2729" w:name="_Toc53181472"/>
      <w:bookmarkStart w:id="2730" w:name="_Toc61117229"/>
      <w:bookmarkStart w:id="2731" w:name="_Toc67081081"/>
      <w:bookmarkStart w:id="2732" w:name="_Toc68770433"/>
      <w:bookmarkStart w:id="2733" w:name="_Toc74755496"/>
      <w:bookmarkStart w:id="2734" w:name="_Toc76506420"/>
      <w:r w:rsidRPr="00B20AE8">
        <w:rPr>
          <w:lang w:eastAsia="sv-SE"/>
        </w:rPr>
        <w:t>6.8.4.1</w:t>
      </w:r>
      <w:r w:rsidRPr="00B20AE8">
        <w:rPr>
          <w:lang w:eastAsia="sv-SE"/>
        </w:rPr>
        <w:tab/>
        <w:t>Initial conditions</w:t>
      </w:r>
      <w:bookmarkEnd w:id="2727"/>
      <w:bookmarkEnd w:id="2728"/>
      <w:bookmarkEnd w:id="2729"/>
      <w:bookmarkEnd w:id="2730"/>
      <w:bookmarkEnd w:id="2731"/>
      <w:bookmarkEnd w:id="2732"/>
      <w:bookmarkEnd w:id="2733"/>
      <w:bookmarkEnd w:id="2734"/>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2735" w:name="_Toc21123176"/>
      <w:bookmarkStart w:id="2736" w:name="_Toc45907369"/>
      <w:bookmarkStart w:id="2737" w:name="_Toc53181473"/>
      <w:bookmarkStart w:id="2738" w:name="_Toc61117230"/>
      <w:bookmarkStart w:id="2739" w:name="_Toc67081082"/>
      <w:bookmarkStart w:id="2740" w:name="_Toc68770434"/>
      <w:bookmarkStart w:id="2741" w:name="_Toc74755497"/>
      <w:bookmarkStart w:id="2742" w:name="_Toc76506421"/>
      <w:r w:rsidRPr="00B20AE8">
        <w:rPr>
          <w:lang w:eastAsia="sv-SE"/>
        </w:rPr>
        <w:t>6.8.4.2</w:t>
      </w:r>
      <w:r w:rsidRPr="00B20AE8">
        <w:rPr>
          <w:lang w:eastAsia="sv-SE"/>
        </w:rPr>
        <w:tab/>
        <w:t>Procedure</w:t>
      </w:r>
      <w:bookmarkEnd w:id="2735"/>
      <w:bookmarkEnd w:id="2736"/>
      <w:bookmarkEnd w:id="2737"/>
      <w:bookmarkEnd w:id="2738"/>
      <w:bookmarkEnd w:id="2739"/>
      <w:bookmarkEnd w:id="2740"/>
      <w:bookmarkEnd w:id="2741"/>
      <w:bookmarkEnd w:id="2742"/>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2743" w:name="_Toc21123177"/>
      <w:bookmarkStart w:id="2744" w:name="_Toc45907370"/>
      <w:bookmarkStart w:id="2745" w:name="_Toc53181474"/>
      <w:bookmarkStart w:id="2746" w:name="_Toc61117231"/>
      <w:bookmarkStart w:id="2747" w:name="_Toc67081083"/>
      <w:bookmarkStart w:id="2748" w:name="_Toc68770435"/>
      <w:bookmarkStart w:id="2749" w:name="_Toc74755498"/>
      <w:bookmarkStart w:id="2750" w:name="_Toc76506422"/>
      <w:r w:rsidRPr="00B20AE8">
        <w:rPr>
          <w:lang w:eastAsia="sv-SE"/>
        </w:rPr>
        <w:t>6.8</w:t>
      </w:r>
      <w:r w:rsidRPr="00B20AE8">
        <w:rPr>
          <w:lang w:eastAsia="zh-CN"/>
        </w:rPr>
        <w:t>.</w:t>
      </w:r>
      <w:r w:rsidRPr="00B20AE8">
        <w:rPr>
          <w:lang w:eastAsia="sv-SE"/>
        </w:rPr>
        <w:t>5</w:t>
      </w:r>
      <w:r w:rsidRPr="00B20AE8">
        <w:rPr>
          <w:lang w:eastAsia="sv-SE"/>
        </w:rPr>
        <w:tab/>
        <w:t>Test Requirement</w:t>
      </w:r>
      <w:bookmarkEnd w:id="2743"/>
      <w:bookmarkEnd w:id="2744"/>
      <w:bookmarkEnd w:id="2745"/>
      <w:bookmarkEnd w:id="2746"/>
      <w:bookmarkEnd w:id="2747"/>
      <w:bookmarkEnd w:id="2748"/>
      <w:bookmarkEnd w:id="2749"/>
      <w:bookmarkEnd w:id="2750"/>
    </w:p>
    <w:p w14:paraId="412D5540" w14:textId="77777777" w:rsidR="00C33A48" w:rsidRPr="00B20AE8" w:rsidRDefault="00C33A48" w:rsidP="006604EE">
      <w:pPr>
        <w:pStyle w:val="Heading4"/>
      </w:pPr>
      <w:bookmarkStart w:id="2751" w:name="_Toc61117232"/>
      <w:bookmarkStart w:id="2752" w:name="_Toc67081084"/>
      <w:bookmarkStart w:id="2753" w:name="_Toc68770436"/>
      <w:bookmarkStart w:id="2754" w:name="_Toc74755499"/>
      <w:bookmarkStart w:id="2755" w:name="_Toc76506423"/>
      <w:r w:rsidRPr="00B20AE8">
        <w:t>6.8.5.1</w:t>
      </w:r>
      <w:r w:rsidRPr="00B20AE8">
        <w:tab/>
        <w:t>MSR test requirements</w:t>
      </w:r>
      <w:bookmarkEnd w:id="2751"/>
      <w:bookmarkEnd w:id="2752"/>
      <w:bookmarkEnd w:id="2753"/>
      <w:bookmarkEnd w:id="2754"/>
      <w:bookmarkEnd w:id="2755"/>
    </w:p>
    <w:p w14:paraId="032C5278" w14:textId="77777777" w:rsidR="00C33A48" w:rsidRPr="00B20AE8" w:rsidRDefault="00C33A48" w:rsidP="006604EE">
      <w:pPr>
        <w:pStyle w:val="Heading5"/>
      </w:pPr>
      <w:bookmarkStart w:id="2756" w:name="_Toc61117233"/>
      <w:bookmarkStart w:id="2757" w:name="_Toc67081085"/>
      <w:bookmarkStart w:id="2758" w:name="_Toc68770437"/>
      <w:bookmarkStart w:id="2759" w:name="_Toc74755500"/>
      <w:bookmarkStart w:id="2760" w:name="_Toc76506424"/>
      <w:r w:rsidRPr="00B20AE8">
        <w:t>6.8.5.1.1</w:t>
      </w:r>
      <w:r w:rsidRPr="00B20AE8">
        <w:tab/>
        <w:t>General test requirement</w:t>
      </w:r>
      <w:bookmarkEnd w:id="2756"/>
      <w:bookmarkEnd w:id="2757"/>
      <w:bookmarkEnd w:id="2758"/>
      <w:bookmarkEnd w:id="2759"/>
      <w:bookmarkEnd w:id="2760"/>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t xml:space="preserve">Table </w:t>
      </w:r>
      <w:bookmarkStart w:id="2761"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2761"/>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4B3683E0" w:rsidR="00C33A48" w:rsidRPr="00B20AE8" w:rsidRDefault="00D51A14" w:rsidP="006604EE">
            <w:pPr>
              <w:pStyle w:val="TAC"/>
            </w:pPr>
            <w:r w:rsidRPr="00B20AE8">
              <w:t>Rated transmitter TRP</w:t>
            </w:r>
            <w:r w:rsidR="00C33A48" w:rsidRPr="00B20AE8">
              <w:t xml:space="preserve"> per </w:t>
            </w:r>
            <w:r w:rsidR="00C33A48" w:rsidRPr="00B20AE8">
              <w:rPr>
                <w:lang w:val="en-US"/>
              </w:rPr>
              <w:t>RIB</w:t>
            </w:r>
            <w:r w:rsidR="00C33A48" w:rsidRPr="00B20AE8">
              <w:rPr>
                <w:i/>
                <w:lang w:val="en-US"/>
              </w:rPr>
              <w:t xml:space="preserve"> </w:t>
            </w:r>
            <w:r w:rsidR="00C33A48" w:rsidRPr="00B20AE8">
              <w:t>in the operating band (</w:t>
            </w:r>
            <w:r w:rsidR="00C33A48" w:rsidRPr="00B20AE8">
              <w:rPr>
                <w:lang w:val="en-US"/>
              </w:rPr>
              <w:t xml:space="preserve">corresponding to </w:t>
            </w:r>
            <w:r w:rsidR="00C33A48" w:rsidRPr="00B20AE8">
              <w:t>P</w:t>
            </w:r>
            <w:r w:rsidR="00577BE5">
              <w:rPr>
                <w:vertAlign w:val="subscript"/>
              </w:rPr>
              <w:t>r</w:t>
            </w:r>
            <w:r w:rsidR="00C33A48" w:rsidRPr="00B20AE8">
              <w:rPr>
                <w:vertAlign w:val="subscript"/>
              </w:rPr>
              <w:t>ated,t,TRP</w:t>
            </w:r>
            <w:r w:rsidR="00C33A48" w:rsidRPr="00B20AE8">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2762" w:name="_Toc61117234"/>
      <w:bookmarkStart w:id="2763" w:name="_Toc67081086"/>
      <w:bookmarkStart w:id="2764" w:name="_Toc68770438"/>
      <w:bookmarkStart w:id="2765" w:name="_Toc74755501"/>
      <w:bookmarkStart w:id="2766" w:name="_Toc76506425"/>
      <w:r w:rsidRPr="00B20AE8">
        <w:t>6.8.5.1.2</w:t>
      </w:r>
      <w:r w:rsidRPr="00B20AE8">
        <w:tab/>
        <w:t>Additional test requirement (BC1 and BC2)</w:t>
      </w:r>
      <w:bookmarkEnd w:id="2762"/>
      <w:bookmarkEnd w:id="2763"/>
      <w:bookmarkEnd w:id="2764"/>
      <w:bookmarkEnd w:id="2765"/>
      <w:bookmarkEnd w:id="2766"/>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6BCB9EE8" w:rsidR="00C33A48" w:rsidRPr="00B20AE8" w:rsidRDefault="00D51A14" w:rsidP="006604EE">
            <w:pPr>
              <w:pStyle w:val="TAC"/>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2767" w:name="_Toc61117235"/>
      <w:bookmarkStart w:id="2768" w:name="_Toc67081087"/>
      <w:bookmarkStart w:id="2769" w:name="_Toc68770439"/>
      <w:bookmarkStart w:id="2770" w:name="_Toc74755502"/>
      <w:bookmarkStart w:id="2771" w:name="_Toc76506426"/>
      <w:r w:rsidRPr="00B20AE8">
        <w:t>6.8.5.1.3</w:t>
      </w:r>
      <w:r w:rsidRPr="00B20AE8">
        <w:tab/>
        <w:t>Additional test requirement (BC3)</w:t>
      </w:r>
      <w:bookmarkEnd w:id="2767"/>
      <w:bookmarkEnd w:id="2768"/>
      <w:bookmarkEnd w:id="2769"/>
      <w:bookmarkEnd w:id="2770"/>
      <w:bookmarkEnd w:id="2771"/>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4F339F" w:rsidRPr="00B20AE8" w14:paraId="272D3D06" w14:textId="77777777" w:rsidTr="006A2BF1">
        <w:trPr>
          <w:cantSplit/>
          <w:jc w:val="center"/>
        </w:trPr>
        <w:tc>
          <w:tcPr>
            <w:tcW w:w="4629" w:type="dxa"/>
            <w:shd w:val="clear" w:color="auto" w:fill="auto"/>
          </w:tcPr>
          <w:p w14:paraId="0847AC04" w14:textId="77777777" w:rsidR="00C33A48" w:rsidRPr="00B20AE8" w:rsidRDefault="00C33A48" w:rsidP="006604EE">
            <w:pPr>
              <w:pStyle w:val="TAL"/>
            </w:pPr>
            <w:r w:rsidRPr="00B20AE8">
              <w:t>Interfering signal level applied to the CLTA</w:t>
            </w:r>
          </w:p>
        </w:tc>
        <w:tc>
          <w:tcPr>
            <w:tcW w:w="3780" w:type="dxa"/>
            <w:shd w:val="clear" w:color="auto" w:fill="auto"/>
          </w:tcPr>
          <w:p w14:paraId="409ECD0D" w14:textId="6A75B009"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7BB14FFB" w14:textId="77777777" w:rsidTr="006A2BF1">
        <w:trPr>
          <w:cantSplit/>
          <w:jc w:val="center"/>
        </w:trPr>
        <w:tc>
          <w:tcPr>
            <w:tcW w:w="4629" w:type="dxa"/>
            <w:shd w:val="clear" w:color="auto" w:fill="auto"/>
          </w:tcPr>
          <w:p w14:paraId="0D8AC5BB"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C33A48" w:rsidRPr="00B20AE8" w:rsidRDefault="00C33A48" w:rsidP="006604EE">
            <w:pPr>
              <w:pStyle w:val="TAC"/>
            </w:pPr>
            <w:r w:rsidRPr="00B20AE8">
              <w:t>±0,8 MHz</w:t>
            </w:r>
          </w:p>
          <w:p w14:paraId="161C604D" w14:textId="77777777" w:rsidR="00C33A48" w:rsidRPr="00B20AE8" w:rsidRDefault="00C33A48" w:rsidP="006604EE">
            <w:pPr>
              <w:pStyle w:val="TAC"/>
            </w:pPr>
            <w:r w:rsidRPr="00B20AE8">
              <w:t>±1,6 MHz</w:t>
            </w:r>
          </w:p>
          <w:p w14:paraId="59A72132" w14:textId="77777777" w:rsidR="00C33A48" w:rsidRPr="00B20AE8" w:rsidRDefault="00C33A48" w:rsidP="006604EE">
            <w:pPr>
              <w:pStyle w:val="TAC"/>
            </w:pPr>
            <w:r w:rsidRPr="00B20AE8">
              <w:t>±2,4 MHz</w:t>
            </w:r>
          </w:p>
        </w:tc>
      </w:tr>
      <w:tr w:rsidR="00C33A48" w:rsidRPr="00B20AE8" w14:paraId="09E98EE9" w14:textId="77777777" w:rsidTr="006A2BF1">
        <w:trPr>
          <w:cantSplit/>
          <w:jc w:val="center"/>
        </w:trPr>
        <w:tc>
          <w:tcPr>
            <w:tcW w:w="8409" w:type="dxa"/>
            <w:gridSpan w:val="2"/>
            <w:shd w:val="clear" w:color="auto" w:fill="auto"/>
          </w:tcPr>
          <w:p w14:paraId="5C5641B3"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2772" w:name="_Toc61117236"/>
      <w:bookmarkStart w:id="2773" w:name="_Toc67081088"/>
      <w:bookmarkStart w:id="2774" w:name="_Toc68770440"/>
      <w:bookmarkStart w:id="2775" w:name="_Toc74755503"/>
      <w:bookmarkStart w:id="2776" w:name="_Toc76506427"/>
      <w:r w:rsidRPr="00B20AE8">
        <w:t>6.8.5.2</w:t>
      </w:r>
      <w:r w:rsidRPr="00B20AE8">
        <w:tab/>
        <w:t>Single RAT UTRA operation</w:t>
      </w:r>
      <w:bookmarkEnd w:id="2772"/>
      <w:bookmarkEnd w:id="2773"/>
      <w:bookmarkEnd w:id="2774"/>
      <w:bookmarkEnd w:id="2775"/>
      <w:bookmarkEnd w:id="2776"/>
    </w:p>
    <w:p w14:paraId="77798624" w14:textId="77777777" w:rsidR="00C33A48" w:rsidRPr="00B20AE8" w:rsidRDefault="00C33A48" w:rsidP="006604EE">
      <w:pPr>
        <w:pStyle w:val="Heading5"/>
      </w:pPr>
      <w:bookmarkStart w:id="2777" w:name="_Toc61117237"/>
      <w:bookmarkStart w:id="2778" w:name="_Toc67081089"/>
      <w:bookmarkStart w:id="2779" w:name="_Toc68770441"/>
      <w:bookmarkStart w:id="2780" w:name="_Toc74755504"/>
      <w:bookmarkStart w:id="2781" w:name="_Toc76506428"/>
      <w:r w:rsidRPr="00B20AE8">
        <w:t>6.8.5.2.1</w:t>
      </w:r>
      <w:r w:rsidRPr="00B20AE8">
        <w:tab/>
        <w:t>General test requirement for UTRA FDD</w:t>
      </w:r>
      <w:bookmarkEnd w:id="2777"/>
      <w:bookmarkEnd w:id="2778"/>
      <w:bookmarkEnd w:id="2779"/>
      <w:bookmarkEnd w:id="2780"/>
      <w:bookmarkEnd w:id="2781"/>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2782"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2782"/>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5536AE6D" w:rsidR="00C33A48" w:rsidRPr="00B20AE8" w:rsidRDefault="00D51A14" w:rsidP="006604EE">
            <w:pPr>
              <w:pStyle w:val="TAC"/>
            </w:pPr>
            <w:r w:rsidRPr="00B20AE8">
              <w:t>Rated transmitter TRP</w:t>
            </w:r>
            <w:r w:rsidR="00C33A48" w:rsidRPr="00B20AE8">
              <w:t xml:space="preserve"> per RIB 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2783" w:name="_Toc61117238"/>
      <w:bookmarkStart w:id="2784" w:name="_Toc67081090"/>
      <w:bookmarkStart w:id="2785" w:name="_Toc68770442"/>
      <w:bookmarkStart w:id="2786" w:name="_Toc74755505"/>
      <w:bookmarkStart w:id="2787" w:name="_Toc76506429"/>
      <w:r w:rsidRPr="00B20AE8">
        <w:t>6.8.5.3</w:t>
      </w:r>
      <w:r w:rsidRPr="00B20AE8">
        <w:tab/>
        <w:t>Single RAT E-UTRA operation</w:t>
      </w:r>
      <w:bookmarkEnd w:id="2783"/>
      <w:bookmarkEnd w:id="2784"/>
      <w:bookmarkEnd w:id="2785"/>
      <w:bookmarkEnd w:id="2786"/>
      <w:bookmarkEnd w:id="2787"/>
    </w:p>
    <w:p w14:paraId="19B1C241" w14:textId="77777777" w:rsidR="00C33A48" w:rsidRPr="00B20AE8" w:rsidRDefault="00C33A48" w:rsidP="006604EE">
      <w:pPr>
        <w:pStyle w:val="Heading5"/>
      </w:pPr>
      <w:bookmarkStart w:id="2788" w:name="_Toc61117239"/>
      <w:bookmarkStart w:id="2789" w:name="_Toc67081091"/>
      <w:bookmarkStart w:id="2790" w:name="_Toc68770443"/>
      <w:bookmarkStart w:id="2791" w:name="_Toc74755506"/>
      <w:bookmarkStart w:id="2792" w:name="_Toc76506430"/>
      <w:r w:rsidRPr="00B20AE8">
        <w:t>6.8.5.3.1</w:t>
      </w:r>
      <w:r w:rsidRPr="00B20AE8">
        <w:tab/>
        <w:t>General test requirement</w:t>
      </w:r>
      <w:bookmarkEnd w:id="2788"/>
      <w:bookmarkEnd w:id="2789"/>
      <w:bookmarkEnd w:id="2790"/>
      <w:bookmarkEnd w:id="2791"/>
      <w:bookmarkEnd w:id="2792"/>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65F8DE9C" w:rsidR="00C33A48" w:rsidRPr="00B20AE8" w:rsidRDefault="00D51A14" w:rsidP="006604EE">
            <w:pPr>
              <w:pStyle w:val="TAC"/>
              <w:rPr>
                <w:lang w:val="en-US"/>
              </w:rPr>
            </w:pPr>
            <w:r w:rsidRPr="00B20AE8">
              <w:t>Rated transmitter TRP</w:t>
            </w:r>
            <w:r w:rsidR="00C33A48" w:rsidRPr="00B20AE8">
              <w:t xml:space="preserve"> per RIB</w:t>
            </w:r>
            <w:r w:rsidR="00C33A48" w:rsidRPr="00B20AE8">
              <w:rPr>
                <w:i/>
              </w:rPr>
              <w:t xml:space="preserve"> </w:t>
            </w:r>
            <w:r w:rsidR="00C33A48" w:rsidRPr="00B20AE8">
              <w:t>in the operating band (</w:t>
            </w:r>
            <w:r w:rsidR="00C33A48" w:rsidRPr="00B20AE8">
              <w:rPr>
                <w:lang w:val="en-US"/>
              </w:rPr>
              <w:t xml:space="preserve">corresponding to </w:t>
            </w:r>
            <w:r w:rsidR="00577BE5" w:rsidRPr="00B20AE8">
              <w:t>P</w:t>
            </w:r>
            <w:r w:rsidR="00577BE5">
              <w:rPr>
                <w:vertAlign w:val="subscript"/>
              </w:rPr>
              <w:t>r</w:t>
            </w:r>
            <w:r w:rsidR="00577BE5" w:rsidRPr="00B20AE8">
              <w:rPr>
                <w:vertAlign w:val="subscript"/>
              </w:rPr>
              <w:t>ated</w:t>
            </w:r>
            <w:r w:rsidR="00C33A48" w:rsidRPr="00B20AE8">
              <w:rPr>
                <w:vertAlign w:val="subscript"/>
              </w:rPr>
              <w:t>,t,TRP</w:t>
            </w:r>
            <w:r w:rsidR="00C33A48" w:rsidRPr="00B20AE8">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2793" w:name="_Toc61117240"/>
      <w:bookmarkStart w:id="2794" w:name="_Toc67081092"/>
      <w:bookmarkStart w:id="2795" w:name="_Toc68770444"/>
      <w:bookmarkStart w:id="2796" w:name="_Toc74755507"/>
      <w:bookmarkStart w:id="2797" w:name="_Toc76506431"/>
      <w:r w:rsidRPr="00B20AE8">
        <w:t>6.8.5.3.</w:t>
      </w:r>
      <w:r w:rsidRPr="00B20AE8">
        <w:rPr>
          <w:lang w:val="en-US"/>
        </w:rPr>
        <w:t>2</w:t>
      </w:r>
      <w:r w:rsidRPr="00B20AE8">
        <w:tab/>
      </w:r>
      <w:bookmarkEnd w:id="2793"/>
      <w:bookmarkEnd w:id="2794"/>
      <w:bookmarkEnd w:id="2795"/>
      <w:r>
        <w:t>Void</w:t>
      </w:r>
      <w:bookmarkEnd w:id="2796"/>
      <w:bookmarkEnd w:id="2797"/>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2798" w:name="_Toc21123178"/>
      <w:bookmarkStart w:id="2799" w:name="_Toc45907371"/>
      <w:bookmarkStart w:id="2800" w:name="_Toc53181475"/>
      <w:bookmarkStart w:id="2801" w:name="_Toc61117241"/>
      <w:bookmarkStart w:id="2802" w:name="_Toc67081093"/>
      <w:bookmarkStart w:id="2803" w:name="_Toc68770445"/>
      <w:bookmarkStart w:id="2804" w:name="_Toc74755508"/>
      <w:bookmarkStart w:id="2805" w:name="_Toc76506432"/>
      <w:r w:rsidRPr="00B20AE8">
        <w:rPr>
          <w:lang w:eastAsia="zh-CN"/>
        </w:rPr>
        <w:t>7</w:t>
      </w:r>
      <w:r w:rsidRPr="00B20AE8">
        <w:rPr>
          <w:rFonts w:hint="eastAsia"/>
          <w:lang w:eastAsia="zh-CN"/>
        </w:rPr>
        <w:tab/>
        <w:t>Radiated receiver characteristics</w:t>
      </w:r>
      <w:bookmarkEnd w:id="2798"/>
      <w:bookmarkEnd w:id="2799"/>
      <w:bookmarkEnd w:id="2800"/>
      <w:bookmarkEnd w:id="2801"/>
      <w:bookmarkEnd w:id="2802"/>
      <w:bookmarkEnd w:id="2803"/>
      <w:bookmarkEnd w:id="2804"/>
      <w:bookmarkEnd w:id="2805"/>
    </w:p>
    <w:p w14:paraId="3DC4CCAB" w14:textId="77777777" w:rsidR="00540C54" w:rsidRPr="00B20AE8" w:rsidRDefault="00540C54" w:rsidP="00673E8E">
      <w:pPr>
        <w:pStyle w:val="Heading2"/>
        <w:rPr>
          <w:lang w:eastAsia="zh-CN"/>
        </w:rPr>
      </w:pPr>
      <w:bookmarkStart w:id="2806" w:name="_Toc21123179"/>
      <w:bookmarkStart w:id="2807" w:name="_Toc45907372"/>
      <w:bookmarkStart w:id="2808" w:name="_Toc53181476"/>
      <w:bookmarkStart w:id="2809" w:name="_Toc61117242"/>
      <w:bookmarkStart w:id="2810" w:name="_Toc67081094"/>
      <w:bookmarkStart w:id="2811" w:name="_Toc68770446"/>
      <w:bookmarkStart w:id="2812" w:name="_Toc74755509"/>
      <w:bookmarkStart w:id="2813" w:name="_Toc76506433"/>
      <w:r w:rsidRPr="00B20AE8">
        <w:rPr>
          <w:lang w:eastAsia="zh-CN"/>
        </w:rPr>
        <w:t>7.1</w:t>
      </w:r>
      <w:r w:rsidRPr="00B20AE8">
        <w:rPr>
          <w:lang w:eastAsia="zh-CN"/>
        </w:rPr>
        <w:tab/>
        <w:t>General</w:t>
      </w:r>
      <w:bookmarkEnd w:id="2806"/>
      <w:bookmarkEnd w:id="2807"/>
      <w:bookmarkEnd w:id="2808"/>
      <w:bookmarkEnd w:id="2809"/>
      <w:bookmarkEnd w:id="2810"/>
      <w:bookmarkEnd w:id="2811"/>
      <w:bookmarkEnd w:id="2812"/>
      <w:bookmarkEnd w:id="2813"/>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2814" w:name="_Toc21123180"/>
      <w:bookmarkStart w:id="2815" w:name="_Toc45907373"/>
      <w:bookmarkStart w:id="2816" w:name="_Toc53181477"/>
      <w:bookmarkStart w:id="2817" w:name="_Toc61117243"/>
      <w:bookmarkStart w:id="2818" w:name="_Toc67081095"/>
      <w:bookmarkStart w:id="2819" w:name="_Toc68770447"/>
      <w:bookmarkStart w:id="2820" w:name="_Toc74755510"/>
      <w:bookmarkStart w:id="2821" w:name="_Toc76506434"/>
      <w:r w:rsidRPr="00B20AE8">
        <w:rPr>
          <w:lang w:val="sv-FI" w:eastAsia="zh-CN"/>
        </w:rPr>
        <w:t>7.2</w:t>
      </w:r>
      <w:r w:rsidRPr="00B20AE8">
        <w:rPr>
          <w:lang w:val="sv-FI" w:eastAsia="zh-CN"/>
        </w:rPr>
        <w:tab/>
        <w:t>OTA sensitivity</w:t>
      </w:r>
      <w:bookmarkEnd w:id="2814"/>
      <w:bookmarkEnd w:id="2815"/>
      <w:bookmarkEnd w:id="2816"/>
      <w:bookmarkEnd w:id="2817"/>
      <w:bookmarkEnd w:id="2818"/>
      <w:bookmarkEnd w:id="2819"/>
      <w:bookmarkEnd w:id="2820"/>
      <w:bookmarkEnd w:id="2821"/>
    </w:p>
    <w:p w14:paraId="2E269BAC" w14:textId="77777777" w:rsidR="00CC0291" w:rsidRPr="00B20AE8" w:rsidRDefault="00CC0291" w:rsidP="00673E8E">
      <w:pPr>
        <w:pStyle w:val="Heading3"/>
      </w:pPr>
      <w:bookmarkStart w:id="2822" w:name="_Toc21123181"/>
      <w:bookmarkStart w:id="2823" w:name="_Toc45907374"/>
      <w:bookmarkStart w:id="2824" w:name="_Toc53181478"/>
      <w:bookmarkStart w:id="2825" w:name="_Toc61117244"/>
      <w:bookmarkStart w:id="2826" w:name="_Toc67081096"/>
      <w:bookmarkStart w:id="2827" w:name="_Toc68770448"/>
      <w:bookmarkStart w:id="2828" w:name="_Toc74755511"/>
      <w:bookmarkStart w:id="2829" w:name="_Toc76506435"/>
      <w:r w:rsidRPr="00B20AE8">
        <w:t>7.2.1</w:t>
      </w:r>
      <w:r w:rsidRPr="00B20AE8">
        <w:tab/>
        <w:t>Definition and applicability</w:t>
      </w:r>
      <w:bookmarkEnd w:id="2822"/>
      <w:bookmarkEnd w:id="2823"/>
      <w:bookmarkEnd w:id="2824"/>
      <w:bookmarkEnd w:id="2825"/>
      <w:bookmarkEnd w:id="2826"/>
      <w:bookmarkEnd w:id="2827"/>
      <w:bookmarkEnd w:id="2828"/>
      <w:bookmarkEnd w:id="2829"/>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2830" w:name="_Toc21123182"/>
      <w:bookmarkStart w:id="2831" w:name="_Toc45907375"/>
      <w:bookmarkStart w:id="2832" w:name="_Toc53181479"/>
      <w:bookmarkStart w:id="2833" w:name="_Toc61117245"/>
      <w:bookmarkStart w:id="2834" w:name="_Toc67081097"/>
      <w:bookmarkStart w:id="2835" w:name="_Toc68770449"/>
      <w:bookmarkStart w:id="2836" w:name="_Toc74755512"/>
      <w:bookmarkStart w:id="2837" w:name="_Toc76506436"/>
      <w:r w:rsidRPr="00B20AE8">
        <w:t>7.2.2</w:t>
      </w:r>
      <w:r w:rsidRPr="00B20AE8">
        <w:tab/>
        <w:t>Minimum Requirement</w:t>
      </w:r>
      <w:bookmarkEnd w:id="2830"/>
      <w:bookmarkEnd w:id="2831"/>
      <w:bookmarkEnd w:id="2832"/>
      <w:bookmarkEnd w:id="2833"/>
      <w:bookmarkEnd w:id="2834"/>
      <w:bookmarkEnd w:id="2835"/>
      <w:bookmarkEnd w:id="2836"/>
      <w:bookmarkEnd w:id="2837"/>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2838" w:name="_Toc21123183"/>
      <w:bookmarkStart w:id="2839" w:name="_Toc45907376"/>
      <w:bookmarkStart w:id="2840" w:name="_Toc53181480"/>
      <w:bookmarkStart w:id="2841" w:name="_Toc61117246"/>
      <w:bookmarkStart w:id="2842" w:name="_Toc67081098"/>
      <w:bookmarkStart w:id="2843" w:name="_Toc68770450"/>
      <w:bookmarkStart w:id="2844" w:name="_Toc74755513"/>
      <w:bookmarkStart w:id="2845" w:name="_Toc76506437"/>
      <w:r w:rsidRPr="00B20AE8">
        <w:t>7.2.3</w:t>
      </w:r>
      <w:r w:rsidRPr="00B20AE8">
        <w:tab/>
        <w:t>Test Purpose</w:t>
      </w:r>
      <w:bookmarkEnd w:id="2838"/>
      <w:bookmarkEnd w:id="2839"/>
      <w:bookmarkEnd w:id="2840"/>
      <w:bookmarkEnd w:id="2841"/>
      <w:bookmarkEnd w:id="2842"/>
      <w:bookmarkEnd w:id="2843"/>
      <w:bookmarkEnd w:id="2844"/>
      <w:bookmarkEnd w:id="2845"/>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2846" w:name="_Toc21123184"/>
      <w:bookmarkStart w:id="2847" w:name="_Toc45907377"/>
      <w:bookmarkStart w:id="2848" w:name="_Toc53181481"/>
      <w:bookmarkStart w:id="2849" w:name="_Toc61117247"/>
      <w:bookmarkStart w:id="2850" w:name="_Toc67081099"/>
      <w:bookmarkStart w:id="2851" w:name="_Toc68770451"/>
      <w:bookmarkStart w:id="2852" w:name="_Toc74755514"/>
      <w:bookmarkStart w:id="2853" w:name="_Toc76506438"/>
      <w:r w:rsidRPr="00B20AE8">
        <w:t>7.2.4</w:t>
      </w:r>
      <w:r w:rsidRPr="00B20AE8">
        <w:tab/>
        <w:t>Method of test</w:t>
      </w:r>
      <w:bookmarkEnd w:id="2846"/>
      <w:bookmarkEnd w:id="2847"/>
      <w:bookmarkEnd w:id="2848"/>
      <w:bookmarkEnd w:id="2849"/>
      <w:bookmarkEnd w:id="2850"/>
      <w:bookmarkEnd w:id="2851"/>
      <w:bookmarkEnd w:id="2852"/>
      <w:bookmarkEnd w:id="2853"/>
    </w:p>
    <w:p w14:paraId="1B743DA4" w14:textId="77777777" w:rsidR="00CC0291" w:rsidRPr="00B20AE8" w:rsidRDefault="00CC0291" w:rsidP="00673E8E">
      <w:pPr>
        <w:pStyle w:val="Heading4"/>
      </w:pPr>
      <w:bookmarkStart w:id="2854" w:name="_Toc21123185"/>
      <w:bookmarkStart w:id="2855" w:name="_Toc45907378"/>
      <w:bookmarkStart w:id="2856" w:name="_Toc53181482"/>
      <w:bookmarkStart w:id="2857" w:name="_Toc61117248"/>
      <w:bookmarkStart w:id="2858" w:name="_Toc67081100"/>
      <w:bookmarkStart w:id="2859" w:name="_Toc68770452"/>
      <w:bookmarkStart w:id="2860" w:name="_Toc74755515"/>
      <w:bookmarkStart w:id="2861" w:name="_Toc76506439"/>
      <w:r w:rsidRPr="00B20AE8">
        <w:t>7.2.4.1</w:t>
      </w:r>
      <w:r w:rsidRPr="00B20AE8">
        <w:tab/>
        <w:t>Initial conditions</w:t>
      </w:r>
      <w:bookmarkEnd w:id="2854"/>
      <w:bookmarkEnd w:id="2855"/>
      <w:bookmarkEnd w:id="2856"/>
      <w:bookmarkEnd w:id="2857"/>
      <w:bookmarkEnd w:id="2858"/>
      <w:bookmarkEnd w:id="2859"/>
      <w:bookmarkEnd w:id="2860"/>
      <w:bookmarkEnd w:id="2861"/>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2862" w:name="_Toc21123186"/>
      <w:bookmarkStart w:id="2863" w:name="_Toc45907379"/>
      <w:bookmarkStart w:id="2864" w:name="_Toc53181483"/>
      <w:bookmarkStart w:id="2865" w:name="_Toc61117249"/>
      <w:bookmarkStart w:id="2866" w:name="_Toc67081101"/>
      <w:bookmarkStart w:id="2867" w:name="_Toc68770453"/>
      <w:bookmarkStart w:id="2868" w:name="_Toc74755516"/>
      <w:bookmarkStart w:id="2869" w:name="_Toc76506440"/>
      <w:r w:rsidRPr="00B20AE8">
        <w:t>7.2.4.2</w:t>
      </w:r>
      <w:r w:rsidRPr="00B20AE8">
        <w:tab/>
        <w:t>Procedure</w:t>
      </w:r>
      <w:bookmarkEnd w:id="2862"/>
      <w:bookmarkEnd w:id="2863"/>
      <w:bookmarkEnd w:id="2864"/>
      <w:bookmarkEnd w:id="2865"/>
      <w:bookmarkEnd w:id="2866"/>
      <w:bookmarkEnd w:id="2867"/>
      <w:bookmarkEnd w:id="2868"/>
      <w:bookmarkEnd w:id="2869"/>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2870" w:name="_Toc21123187"/>
      <w:bookmarkStart w:id="2871" w:name="_Toc45907380"/>
      <w:bookmarkStart w:id="2872" w:name="_Toc53181484"/>
      <w:bookmarkStart w:id="2873" w:name="_Toc61117250"/>
      <w:bookmarkStart w:id="2874" w:name="_Toc67081102"/>
      <w:bookmarkStart w:id="2875" w:name="_Toc68770454"/>
      <w:bookmarkStart w:id="2876" w:name="_Toc74755517"/>
      <w:bookmarkStart w:id="2877" w:name="_Toc76506441"/>
      <w:r w:rsidRPr="00B20AE8">
        <w:t>7.2.5</w:t>
      </w:r>
      <w:r w:rsidRPr="00B20AE8">
        <w:tab/>
        <w:t>Test Requirements</w:t>
      </w:r>
      <w:bookmarkEnd w:id="2870"/>
      <w:bookmarkEnd w:id="2871"/>
      <w:bookmarkEnd w:id="2872"/>
      <w:bookmarkEnd w:id="2873"/>
      <w:bookmarkEnd w:id="2874"/>
      <w:bookmarkEnd w:id="2875"/>
      <w:bookmarkEnd w:id="2876"/>
      <w:bookmarkEnd w:id="2877"/>
    </w:p>
    <w:p w14:paraId="05C99973" w14:textId="77777777" w:rsidR="00CC0291" w:rsidRPr="00B20AE8" w:rsidRDefault="00CC0291" w:rsidP="00673E8E">
      <w:pPr>
        <w:pStyle w:val="Heading4"/>
      </w:pPr>
      <w:bookmarkStart w:id="2878" w:name="_Toc21123188"/>
      <w:bookmarkStart w:id="2879" w:name="_Toc45907381"/>
      <w:bookmarkStart w:id="2880" w:name="_Toc53181485"/>
      <w:bookmarkStart w:id="2881" w:name="_Toc61117251"/>
      <w:bookmarkStart w:id="2882" w:name="_Toc67081103"/>
      <w:bookmarkStart w:id="2883" w:name="_Toc68770455"/>
      <w:bookmarkStart w:id="2884" w:name="_Toc74755518"/>
      <w:bookmarkStart w:id="2885" w:name="_Toc76506442"/>
      <w:r w:rsidRPr="00B20AE8">
        <w:t>7.2.5.1</w:t>
      </w:r>
      <w:r w:rsidRPr="00B20AE8">
        <w:tab/>
        <w:t>General</w:t>
      </w:r>
      <w:bookmarkEnd w:id="2878"/>
      <w:bookmarkEnd w:id="2879"/>
      <w:bookmarkEnd w:id="2880"/>
      <w:bookmarkEnd w:id="2881"/>
      <w:bookmarkEnd w:id="2882"/>
      <w:bookmarkEnd w:id="2883"/>
      <w:bookmarkEnd w:id="2884"/>
      <w:bookmarkEnd w:id="2885"/>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2886" w:name="_Toc21123189"/>
      <w:bookmarkStart w:id="2887" w:name="_Toc45907382"/>
      <w:bookmarkStart w:id="2888" w:name="_Toc53181486"/>
      <w:bookmarkStart w:id="2889" w:name="_Toc61117252"/>
      <w:bookmarkStart w:id="2890" w:name="_Toc67081104"/>
      <w:bookmarkStart w:id="2891" w:name="_Toc68770456"/>
      <w:bookmarkStart w:id="2892" w:name="_Toc74755519"/>
      <w:bookmarkStart w:id="2893" w:name="_Toc76506443"/>
      <w:r w:rsidRPr="00B20AE8">
        <w:t>7.2.5.2</w:t>
      </w:r>
      <w:r w:rsidRPr="00B20AE8">
        <w:tab/>
        <w:t>UTRA FDD Test Requirements</w:t>
      </w:r>
      <w:bookmarkEnd w:id="2886"/>
      <w:bookmarkEnd w:id="2887"/>
      <w:bookmarkEnd w:id="2888"/>
      <w:bookmarkEnd w:id="2889"/>
      <w:bookmarkEnd w:id="2890"/>
      <w:bookmarkEnd w:id="2891"/>
      <w:bookmarkEnd w:id="2892"/>
      <w:bookmarkEnd w:id="2893"/>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2894" w:name="_Toc21123190"/>
      <w:bookmarkStart w:id="2895" w:name="_Toc45907383"/>
      <w:bookmarkStart w:id="2896" w:name="_Toc53181487"/>
      <w:bookmarkStart w:id="2897" w:name="_Toc61117253"/>
      <w:bookmarkStart w:id="2898" w:name="_Toc67081105"/>
      <w:bookmarkStart w:id="2899" w:name="_Toc68770457"/>
      <w:bookmarkStart w:id="2900" w:name="_Toc74755520"/>
      <w:bookmarkStart w:id="2901" w:name="_Toc76506444"/>
      <w:r w:rsidRPr="00B20AE8">
        <w:t>7.2.5.3</w:t>
      </w:r>
      <w:r w:rsidRPr="00B20AE8">
        <w:tab/>
        <w:t>UTRA TDD 1,28Mcp option Test Requirements</w:t>
      </w:r>
      <w:bookmarkEnd w:id="2894"/>
      <w:bookmarkEnd w:id="2895"/>
      <w:bookmarkEnd w:id="2896"/>
      <w:bookmarkEnd w:id="2897"/>
      <w:bookmarkEnd w:id="2898"/>
      <w:bookmarkEnd w:id="2899"/>
      <w:bookmarkEnd w:id="2900"/>
      <w:bookmarkEnd w:id="2901"/>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2902" w:name="_Toc21123191"/>
      <w:bookmarkStart w:id="2903" w:name="_Toc45907384"/>
      <w:bookmarkStart w:id="2904" w:name="_Toc53181488"/>
      <w:bookmarkStart w:id="2905" w:name="_Toc61117254"/>
      <w:bookmarkStart w:id="2906" w:name="_Toc67081106"/>
      <w:bookmarkStart w:id="2907" w:name="_Toc68770458"/>
      <w:bookmarkStart w:id="2908" w:name="_Toc74755521"/>
      <w:bookmarkStart w:id="2909" w:name="_Toc76506445"/>
      <w:r w:rsidRPr="00B20AE8">
        <w:t>7.2.5.4</w:t>
      </w:r>
      <w:r w:rsidRPr="00B20AE8">
        <w:tab/>
        <w:t>E-UTRA Test Requirements</w:t>
      </w:r>
      <w:bookmarkEnd w:id="2902"/>
      <w:bookmarkEnd w:id="2903"/>
      <w:bookmarkEnd w:id="2904"/>
      <w:bookmarkEnd w:id="2905"/>
      <w:bookmarkEnd w:id="2906"/>
      <w:bookmarkEnd w:id="2907"/>
      <w:bookmarkEnd w:id="2908"/>
      <w:bookmarkEnd w:id="2909"/>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2910" w:name="_Toc21123192"/>
      <w:bookmarkStart w:id="2911" w:name="_Toc45907385"/>
      <w:bookmarkStart w:id="2912" w:name="_Toc53181489"/>
      <w:bookmarkStart w:id="2913" w:name="_Toc61117255"/>
      <w:bookmarkStart w:id="2914" w:name="_Toc67081107"/>
      <w:bookmarkStart w:id="2915" w:name="_Toc68770459"/>
      <w:bookmarkStart w:id="2916" w:name="_Toc74755522"/>
      <w:bookmarkStart w:id="2917" w:name="_Toc76506446"/>
      <w:r w:rsidRPr="00B20AE8">
        <w:t>7.2.5.5</w:t>
      </w:r>
      <w:r w:rsidRPr="00B20AE8">
        <w:tab/>
        <w:t>NR Test Requirements</w:t>
      </w:r>
      <w:bookmarkEnd w:id="2910"/>
      <w:bookmarkEnd w:id="2911"/>
      <w:bookmarkEnd w:id="2912"/>
      <w:bookmarkEnd w:id="2913"/>
      <w:bookmarkEnd w:id="2914"/>
      <w:bookmarkEnd w:id="2915"/>
      <w:bookmarkEnd w:id="2916"/>
      <w:bookmarkEnd w:id="2917"/>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2918" w:name="_Toc21123193"/>
      <w:bookmarkStart w:id="2919" w:name="_Toc45907386"/>
      <w:bookmarkStart w:id="2920" w:name="_Toc53181490"/>
      <w:bookmarkStart w:id="2921" w:name="_Toc61117256"/>
      <w:bookmarkStart w:id="2922" w:name="_Toc67081108"/>
      <w:bookmarkStart w:id="2923" w:name="_Toc68770460"/>
      <w:bookmarkStart w:id="2924" w:name="_Toc74755523"/>
      <w:bookmarkStart w:id="2925" w:name="_Toc76506447"/>
      <w:r w:rsidRPr="00B20AE8">
        <w:t>7.3</w:t>
      </w:r>
      <w:r w:rsidRPr="00B20AE8">
        <w:tab/>
        <w:t>OTA Reference sensitivity level</w:t>
      </w:r>
      <w:bookmarkEnd w:id="2918"/>
      <w:bookmarkEnd w:id="2919"/>
      <w:bookmarkEnd w:id="2920"/>
      <w:bookmarkEnd w:id="2921"/>
      <w:bookmarkEnd w:id="2922"/>
      <w:bookmarkEnd w:id="2923"/>
      <w:bookmarkEnd w:id="2924"/>
      <w:bookmarkEnd w:id="2925"/>
    </w:p>
    <w:p w14:paraId="70A7DBE5" w14:textId="77777777" w:rsidR="006E5C62" w:rsidRPr="00B20AE8" w:rsidRDefault="006E5C62" w:rsidP="006E5C62">
      <w:pPr>
        <w:pStyle w:val="Heading3"/>
        <w:rPr>
          <w:lang w:eastAsia="sv-SE"/>
        </w:rPr>
      </w:pPr>
      <w:bookmarkStart w:id="2926" w:name="_Toc21123194"/>
      <w:bookmarkStart w:id="2927" w:name="_Toc45907387"/>
      <w:bookmarkStart w:id="2928" w:name="_Toc53181491"/>
      <w:bookmarkStart w:id="2929" w:name="_Toc61117257"/>
      <w:bookmarkStart w:id="2930" w:name="_Toc67081109"/>
      <w:bookmarkStart w:id="2931" w:name="_Toc68770461"/>
      <w:bookmarkStart w:id="2932" w:name="_Toc74755524"/>
      <w:bookmarkStart w:id="2933" w:name="_Toc76506448"/>
      <w:r w:rsidRPr="00B20AE8">
        <w:rPr>
          <w:lang w:eastAsia="sv-SE"/>
        </w:rPr>
        <w:t>7.3.1</w:t>
      </w:r>
      <w:r w:rsidRPr="00B20AE8">
        <w:rPr>
          <w:lang w:eastAsia="sv-SE"/>
        </w:rPr>
        <w:tab/>
        <w:t>Definition and applicability</w:t>
      </w:r>
      <w:bookmarkEnd w:id="2926"/>
      <w:bookmarkEnd w:id="2927"/>
      <w:bookmarkEnd w:id="2928"/>
      <w:bookmarkEnd w:id="2929"/>
      <w:bookmarkEnd w:id="2930"/>
      <w:bookmarkEnd w:id="2931"/>
      <w:bookmarkEnd w:id="2932"/>
      <w:bookmarkEnd w:id="2933"/>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2934" w:name="_Toc21123195"/>
      <w:bookmarkStart w:id="2935" w:name="_Toc45907388"/>
      <w:bookmarkStart w:id="2936" w:name="_Toc53181492"/>
      <w:bookmarkStart w:id="2937" w:name="_Toc61117258"/>
      <w:bookmarkStart w:id="2938" w:name="_Toc67081110"/>
      <w:bookmarkStart w:id="2939" w:name="_Toc68770462"/>
      <w:bookmarkStart w:id="2940" w:name="_Toc74755525"/>
      <w:bookmarkStart w:id="2941" w:name="_Toc76506449"/>
      <w:r w:rsidRPr="00B20AE8">
        <w:rPr>
          <w:lang w:eastAsia="sv-SE"/>
        </w:rPr>
        <w:t>7.3.2</w:t>
      </w:r>
      <w:r w:rsidRPr="00B20AE8">
        <w:rPr>
          <w:lang w:eastAsia="sv-SE"/>
        </w:rPr>
        <w:tab/>
        <w:t>Minimum Requirement</w:t>
      </w:r>
      <w:bookmarkEnd w:id="2934"/>
      <w:bookmarkEnd w:id="2935"/>
      <w:bookmarkEnd w:id="2936"/>
      <w:bookmarkEnd w:id="2937"/>
      <w:bookmarkEnd w:id="2938"/>
      <w:bookmarkEnd w:id="2939"/>
      <w:bookmarkEnd w:id="2940"/>
      <w:bookmarkEnd w:id="2941"/>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2942" w:name="_Toc21123196"/>
      <w:bookmarkStart w:id="2943" w:name="_Toc45907389"/>
      <w:bookmarkStart w:id="2944" w:name="_Toc53181493"/>
      <w:bookmarkStart w:id="2945" w:name="_Toc61117259"/>
      <w:bookmarkStart w:id="2946" w:name="_Toc67081111"/>
      <w:bookmarkStart w:id="2947" w:name="_Toc68770463"/>
      <w:bookmarkStart w:id="2948" w:name="_Toc74755526"/>
      <w:bookmarkStart w:id="2949" w:name="_Toc76506450"/>
      <w:r w:rsidRPr="00B20AE8">
        <w:rPr>
          <w:lang w:eastAsia="sv-SE"/>
        </w:rPr>
        <w:t>7.3.3</w:t>
      </w:r>
      <w:r w:rsidRPr="00B20AE8">
        <w:rPr>
          <w:lang w:eastAsia="sv-SE"/>
        </w:rPr>
        <w:tab/>
        <w:t>Test purpose</w:t>
      </w:r>
      <w:bookmarkEnd w:id="2942"/>
      <w:bookmarkEnd w:id="2943"/>
      <w:bookmarkEnd w:id="2944"/>
      <w:bookmarkEnd w:id="2945"/>
      <w:bookmarkEnd w:id="2946"/>
      <w:bookmarkEnd w:id="2947"/>
      <w:bookmarkEnd w:id="2948"/>
      <w:bookmarkEnd w:id="2949"/>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2950" w:name="_Toc21123197"/>
      <w:bookmarkStart w:id="2951" w:name="_Toc45907390"/>
      <w:bookmarkStart w:id="2952" w:name="_Toc53181494"/>
      <w:bookmarkStart w:id="2953" w:name="_Toc61117260"/>
      <w:bookmarkStart w:id="2954" w:name="_Toc67081112"/>
      <w:bookmarkStart w:id="2955" w:name="_Toc68770464"/>
      <w:bookmarkStart w:id="2956" w:name="_Toc74755527"/>
      <w:bookmarkStart w:id="2957" w:name="_Toc76506451"/>
      <w:r w:rsidRPr="00B20AE8">
        <w:rPr>
          <w:lang w:eastAsia="sv-SE"/>
        </w:rPr>
        <w:t>7.3</w:t>
      </w:r>
      <w:r w:rsidRPr="00B20AE8">
        <w:rPr>
          <w:lang w:eastAsia="zh-CN"/>
        </w:rPr>
        <w:t>.</w:t>
      </w:r>
      <w:r w:rsidRPr="00B20AE8">
        <w:rPr>
          <w:lang w:eastAsia="sv-SE"/>
        </w:rPr>
        <w:t>4</w:t>
      </w:r>
      <w:r w:rsidRPr="00B20AE8">
        <w:rPr>
          <w:lang w:eastAsia="sv-SE"/>
        </w:rPr>
        <w:tab/>
        <w:t>Method of test</w:t>
      </w:r>
      <w:bookmarkEnd w:id="2950"/>
      <w:bookmarkEnd w:id="2951"/>
      <w:bookmarkEnd w:id="2952"/>
      <w:bookmarkEnd w:id="2953"/>
      <w:bookmarkEnd w:id="2954"/>
      <w:bookmarkEnd w:id="2955"/>
      <w:bookmarkEnd w:id="2956"/>
      <w:bookmarkEnd w:id="2957"/>
    </w:p>
    <w:p w14:paraId="4CE5EA69" w14:textId="77777777" w:rsidR="006E5C62" w:rsidRPr="00B20AE8" w:rsidRDefault="006E5C62" w:rsidP="006E5C62">
      <w:pPr>
        <w:pStyle w:val="Heading4"/>
        <w:rPr>
          <w:lang w:eastAsia="sv-SE"/>
        </w:rPr>
      </w:pPr>
      <w:bookmarkStart w:id="2958" w:name="_Toc21123198"/>
      <w:bookmarkStart w:id="2959" w:name="_Toc45907391"/>
      <w:bookmarkStart w:id="2960" w:name="_Toc53181495"/>
      <w:bookmarkStart w:id="2961" w:name="_Toc61117261"/>
      <w:bookmarkStart w:id="2962" w:name="_Toc67081113"/>
      <w:bookmarkStart w:id="2963" w:name="_Toc68770465"/>
      <w:bookmarkStart w:id="2964" w:name="_Toc74755528"/>
      <w:bookmarkStart w:id="2965" w:name="_Toc76506452"/>
      <w:r w:rsidRPr="00B20AE8">
        <w:rPr>
          <w:lang w:eastAsia="sv-SE"/>
        </w:rPr>
        <w:t>7.3.4.1</w:t>
      </w:r>
      <w:r w:rsidRPr="00B20AE8">
        <w:rPr>
          <w:lang w:eastAsia="sv-SE"/>
        </w:rPr>
        <w:tab/>
        <w:t>Initial conditions</w:t>
      </w:r>
      <w:bookmarkEnd w:id="2958"/>
      <w:bookmarkEnd w:id="2959"/>
      <w:bookmarkEnd w:id="2960"/>
      <w:bookmarkEnd w:id="2961"/>
      <w:bookmarkEnd w:id="2962"/>
      <w:bookmarkEnd w:id="2963"/>
      <w:bookmarkEnd w:id="2964"/>
      <w:bookmarkEnd w:id="2965"/>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2966" w:name="_Toc21123199"/>
      <w:bookmarkStart w:id="2967" w:name="_Toc45907392"/>
      <w:bookmarkStart w:id="2968" w:name="_Toc53181496"/>
      <w:bookmarkStart w:id="2969" w:name="_Toc61117262"/>
      <w:bookmarkStart w:id="2970" w:name="_Toc67081114"/>
      <w:bookmarkStart w:id="2971" w:name="_Toc68770466"/>
      <w:bookmarkStart w:id="2972" w:name="_Toc74755529"/>
      <w:bookmarkStart w:id="2973" w:name="_Toc76506453"/>
      <w:r w:rsidRPr="00B20AE8">
        <w:rPr>
          <w:lang w:eastAsia="sv-SE"/>
        </w:rPr>
        <w:t>7.3.4.2</w:t>
      </w:r>
      <w:r w:rsidRPr="00B20AE8">
        <w:rPr>
          <w:lang w:eastAsia="sv-SE"/>
        </w:rPr>
        <w:tab/>
        <w:t>Procedure</w:t>
      </w:r>
      <w:bookmarkEnd w:id="2966"/>
      <w:bookmarkEnd w:id="2967"/>
      <w:bookmarkEnd w:id="2968"/>
      <w:bookmarkEnd w:id="2969"/>
      <w:bookmarkEnd w:id="2970"/>
      <w:bookmarkEnd w:id="2971"/>
      <w:bookmarkEnd w:id="2972"/>
      <w:bookmarkEnd w:id="2973"/>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2974" w:name="_Toc21123200"/>
      <w:bookmarkStart w:id="2975" w:name="_Toc45907393"/>
      <w:bookmarkStart w:id="2976" w:name="_Toc53181497"/>
      <w:bookmarkStart w:id="2977" w:name="_Toc61117263"/>
      <w:bookmarkStart w:id="2978" w:name="_Toc67081115"/>
      <w:bookmarkStart w:id="2979" w:name="_Toc68770467"/>
      <w:bookmarkStart w:id="2980" w:name="_Toc74755530"/>
      <w:bookmarkStart w:id="2981" w:name="_Toc76506454"/>
      <w:r w:rsidRPr="00B20AE8">
        <w:rPr>
          <w:lang w:eastAsia="sv-SE"/>
        </w:rPr>
        <w:t>7.3</w:t>
      </w:r>
      <w:r w:rsidRPr="00B20AE8">
        <w:rPr>
          <w:lang w:eastAsia="zh-CN"/>
        </w:rPr>
        <w:t>.</w:t>
      </w:r>
      <w:r w:rsidRPr="00B20AE8">
        <w:rPr>
          <w:lang w:eastAsia="sv-SE"/>
        </w:rPr>
        <w:t>5</w:t>
      </w:r>
      <w:r w:rsidRPr="00B20AE8">
        <w:rPr>
          <w:lang w:eastAsia="sv-SE"/>
        </w:rPr>
        <w:tab/>
        <w:t>Test Requirement</w:t>
      </w:r>
      <w:bookmarkEnd w:id="2974"/>
      <w:bookmarkEnd w:id="2975"/>
      <w:bookmarkEnd w:id="2976"/>
      <w:bookmarkEnd w:id="2977"/>
      <w:bookmarkEnd w:id="2978"/>
      <w:bookmarkEnd w:id="2979"/>
      <w:bookmarkEnd w:id="2980"/>
      <w:bookmarkEnd w:id="2981"/>
    </w:p>
    <w:p w14:paraId="31350E7B" w14:textId="77777777" w:rsidR="006E5C62" w:rsidRPr="00B20AE8" w:rsidRDefault="006E5C62" w:rsidP="00A91E50">
      <w:pPr>
        <w:pStyle w:val="Heading4"/>
      </w:pPr>
      <w:bookmarkStart w:id="2982" w:name="_Toc21123201"/>
      <w:bookmarkStart w:id="2983" w:name="_Toc45907394"/>
      <w:bookmarkStart w:id="2984" w:name="_Toc53181498"/>
      <w:bookmarkStart w:id="2985" w:name="_Toc61117264"/>
      <w:bookmarkStart w:id="2986" w:name="_Toc67081116"/>
      <w:bookmarkStart w:id="2987" w:name="_Toc68770468"/>
      <w:bookmarkStart w:id="2988" w:name="_Toc74755531"/>
      <w:bookmarkStart w:id="2989" w:name="_Toc76506455"/>
      <w:r w:rsidRPr="00B20AE8">
        <w:t>7.3.5.1</w:t>
      </w:r>
      <w:r w:rsidRPr="00B20AE8">
        <w:tab/>
        <w:t>General</w:t>
      </w:r>
      <w:bookmarkEnd w:id="2982"/>
      <w:bookmarkEnd w:id="2983"/>
      <w:bookmarkEnd w:id="2984"/>
      <w:bookmarkEnd w:id="2985"/>
      <w:bookmarkEnd w:id="2986"/>
      <w:bookmarkEnd w:id="2987"/>
      <w:bookmarkEnd w:id="2988"/>
      <w:bookmarkEnd w:id="2989"/>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2990" w:name="_Toc21123202"/>
      <w:bookmarkStart w:id="2991" w:name="_Toc45907395"/>
      <w:bookmarkStart w:id="2992" w:name="_Toc53181499"/>
      <w:bookmarkStart w:id="2993" w:name="_Toc61117265"/>
      <w:bookmarkStart w:id="2994" w:name="_Toc67081117"/>
      <w:bookmarkStart w:id="2995" w:name="_Toc68770469"/>
      <w:bookmarkStart w:id="2996" w:name="_Toc74755532"/>
      <w:bookmarkStart w:id="2997" w:name="_Toc76506456"/>
      <w:r w:rsidRPr="00B20AE8">
        <w:t>7.3.5.2</w:t>
      </w:r>
      <w:r w:rsidRPr="00B20AE8">
        <w:tab/>
        <w:t>UTRA FDD Test Requirements</w:t>
      </w:r>
      <w:bookmarkEnd w:id="2990"/>
      <w:bookmarkEnd w:id="2991"/>
      <w:bookmarkEnd w:id="2992"/>
      <w:bookmarkEnd w:id="2993"/>
      <w:bookmarkEnd w:id="2994"/>
      <w:bookmarkEnd w:id="2995"/>
      <w:bookmarkEnd w:id="2996"/>
      <w:bookmarkEnd w:id="2997"/>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2998" w:name="_Toc21123203"/>
      <w:bookmarkStart w:id="2999" w:name="_Toc45907396"/>
      <w:bookmarkStart w:id="3000" w:name="_Toc53181500"/>
      <w:bookmarkStart w:id="3001" w:name="_Toc61117266"/>
      <w:bookmarkStart w:id="3002" w:name="_Toc67081118"/>
      <w:bookmarkStart w:id="3003" w:name="_Toc68770470"/>
      <w:bookmarkStart w:id="3004" w:name="_Toc74755533"/>
      <w:bookmarkStart w:id="3005" w:name="_Toc76506457"/>
      <w:r w:rsidRPr="00B20AE8">
        <w:t>7.3.5.3</w:t>
      </w:r>
      <w:r w:rsidRPr="00B20AE8">
        <w:tab/>
        <w:t>E-UTRA Test Requirements</w:t>
      </w:r>
      <w:bookmarkEnd w:id="2998"/>
      <w:bookmarkEnd w:id="2999"/>
      <w:bookmarkEnd w:id="3000"/>
      <w:bookmarkEnd w:id="3001"/>
      <w:bookmarkEnd w:id="3002"/>
      <w:bookmarkEnd w:id="3003"/>
      <w:bookmarkEnd w:id="3004"/>
      <w:bookmarkEnd w:id="3005"/>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3006" w:name="_Toc21123204"/>
      <w:bookmarkStart w:id="3007" w:name="_Toc45907397"/>
      <w:bookmarkStart w:id="3008" w:name="_Toc53181501"/>
      <w:bookmarkStart w:id="3009" w:name="_Toc61117267"/>
      <w:bookmarkStart w:id="3010" w:name="_Toc67081119"/>
      <w:bookmarkStart w:id="3011" w:name="_Toc68770471"/>
      <w:bookmarkStart w:id="3012" w:name="_Toc74755534"/>
      <w:bookmarkStart w:id="3013" w:name="_Toc76506458"/>
      <w:r w:rsidRPr="00B20AE8">
        <w:t>7.3.5.4</w:t>
      </w:r>
      <w:r w:rsidRPr="00B20AE8">
        <w:tab/>
        <w:t>NR Test Requirements</w:t>
      </w:r>
      <w:bookmarkEnd w:id="3006"/>
      <w:bookmarkEnd w:id="3007"/>
      <w:bookmarkEnd w:id="3008"/>
      <w:bookmarkEnd w:id="3009"/>
      <w:bookmarkEnd w:id="3010"/>
      <w:bookmarkEnd w:id="3011"/>
      <w:bookmarkEnd w:id="3012"/>
      <w:bookmarkEnd w:id="3013"/>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3014" w:name="_Toc21123205"/>
      <w:bookmarkStart w:id="3015" w:name="_Toc45907398"/>
      <w:bookmarkStart w:id="3016" w:name="_Toc53181502"/>
      <w:bookmarkStart w:id="3017" w:name="_Toc61117268"/>
      <w:bookmarkStart w:id="3018" w:name="_Toc67081120"/>
      <w:bookmarkStart w:id="3019" w:name="_Toc68770472"/>
      <w:bookmarkStart w:id="3020" w:name="_Toc74755535"/>
      <w:bookmarkStart w:id="3021" w:name="_Toc76506459"/>
      <w:r w:rsidRPr="00B20AE8">
        <w:t>7.4</w:t>
      </w:r>
      <w:r w:rsidRPr="00B20AE8">
        <w:tab/>
        <w:t>OTA Dynamic range</w:t>
      </w:r>
      <w:bookmarkEnd w:id="3014"/>
      <w:bookmarkEnd w:id="3015"/>
      <w:bookmarkEnd w:id="3016"/>
      <w:bookmarkEnd w:id="3017"/>
      <w:bookmarkEnd w:id="3018"/>
      <w:bookmarkEnd w:id="3019"/>
      <w:bookmarkEnd w:id="3020"/>
      <w:bookmarkEnd w:id="3021"/>
    </w:p>
    <w:p w14:paraId="6D339ECC" w14:textId="77777777" w:rsidR="006E5C62" w:rsidRPr="00B20AE8" w:rsidRDefault="006E5C62" w:rsidP="006E5C62">
      <w:pPr>
        <w:pStyle w:val="Heading3"/>
        <w:rPr>
          <w:lang w:eastAsia="sv-SE"/>
        </w:rPr>
      </w:pPr>
      <w:bookmarkStart w:id="3022" w:name="_Toc21123206"/>
      <w:bookmarkStart w:id="3023" w:name="_Toc45907399"/>
      <w:bookmarkStart w:id="3024" w:name="_Toc53181503"/>
      <w:bookmarkStart w:id="3025" w:name="_Toc61117269"/>
      <w:bookmarkStart w:id="3026" w:name="_Toc67081121"/>
      <w:bookmarkStart w:id="3027" w:name="_Toc68770473"/>
      <w:bookmarkStart w:id="3028" w:name="_Toc74755536"/>
      <w:bookmarkStart w:id="3029" w:name="_Toc76506460"/>
      <w:r w:rsidRPr="00B20AE8">
        <w:rPr>
          <w:lang w:eastAsia="sv-SE"/>
        </w:rPr>
        <w:t>7.4.1</w:t>
      </w:r>
      <w:r w:rsidRPr="00B20AE8">
        <w:rPr>
          <w:lang w:eastAsia="sv-SE"/>
        </w:rPr>
        <w:tab/>
        <w:t>Definition and applicability</w:t>
      </w:r>
      <w:bookmarkEnd w:id="3022"/>
      <w:bookmarkEnd w:id="3023"/>
      <w:bookmarkEnd w:id="3024"/>
      <w:bookmarkEnd w:id="3025"/>
      <w:bookmarkEnd w:id="3026"/>
      <w:bookmarkEnd w:id="3027"/>
      <w:bookmarkEnd w:id="3028"/>
      <w:bookmarkEnd w:id="3029"/>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3030" w:name="_Toc21123207"/>
      <w:bookmarkStart w:id="3031" w:name="_Toc45907400"/>
      <w:bookmarkStart w:id="3032" w:name="_Toc53181504"/>
      <w:bookmarkStart w:id="3033" w:name="_Toc61117270"/>
      <w:bookmarkStart w:id="3034" w:name="_Toc67081122"/>
      <w:bookmarkStart w:id="3035" w:name="_Toc68770474"/>
      <w:bookmarkStart w:id="3036" w:name="_Toc74755537"/>
      <w:bookmarkStart w:id="3037" w:name="_Toc76506461"/>
      <w:r w:rsidRPr="00B20AE8">
        <w:rPr>
          <w:lang w:eastAsia="sv-SE"/>
        </w:rPr>
        <w:t>7.4.2</w:t>
      </w:r>
      <w:r w:rsidRPr="00B20AE8">
        <w:rPr>
          <w:lang w:eastAsia="sv-SE"/>
        </w:rPr>
        <w:tab/>
        <w:t>Minimum Requirement</w:t>
      </w:r>
      <w:bookmarkEnd w:id="3030"/>
      <w:bookmarkEnd w:id="3031"/>
      <w:bookmarkEnd w:id="3032"/>
      <w:bookmarkEnd w:id="3033"/>
      <w:bookmarkEnd w:id="3034"/>
      <w:bookmarkEnd w:id="3035"/>
      <w:bookmarkEnd w:id="3036"/>
      <w:bookmarkEnd w:id="3037"/>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3038" w:name="_Toc21123208"/>
      <w:bookmarkStart w:id="3039" w:name="_Toc45907401"/>
      <w:bookmarkStart w:id="3040" w:name="_Toc53181505"/>
      <w:bookmarkStart w:id="3041" w:name="_Toc61117271"/>
      <w:bookmarkStart w:id="3042" w:name="_Toc67081123"/>
      <w:bookmarkStart w:id="3043" w:name="_Toc68770475"/>
      <w:bookmarkStart w:id="3044" w:name="_Toc74755538"/>
      <w:bookmarkStart w:id="3045" w:name="_Toc76506462"/>
      <w:r w:rsidRPr="00B20AE8">
        <w:rPr>
          <w:lang w:eastAsia="sv-SE"/>
        </w:rPr>
        <w:t>7.4.3</w:t>
      </w:r>
      <w:r w:rsidRPr="00B20AE8">
        <w:rPr>
          <w:lang w:eastAsia="sv-SE"/>
        </w:rPr>
        <w:tab/>
        <w:t>Test purpose</w:t>
      </w:r>
      <w:bookmarkEnd w:id="3038"/>
      <w:bookmarkEnd w:id="3039"/>
      <w:bookmarkEnd w:id="3040"/>
      <w:bookmarkEnd w:id="3041"/>
      <w:bookmarkEnd w:id="3042"/>
      <w:bookmarkEnd w:id="3043"/>
      <w:bookmarkEnd w:id="3044"/>
      <w:bookmarkEnd w:id="3045"/>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3046" w:name="_Toc21123209"/>
      <w:bookmarkStart w:id="3047" w:name="_Toc45907402"/>
      <w:bookmarkStart w:id="3048" w:name="_Toc53181506"/>
      <w:bookmarkStart w:id="3049" w:name="_Toc61117272"/>
      <w:bookmarkStart w:id="3050" w:name="_Toc67081124"/>
      <w:bookmarkStart w:id="3051" w:name="_Toc68770476"/>
      <w:bookmarkStart w:id="3052" w:name="_Toc74755539"/>
      <w:bookmarkStart w:id="3053" w:name="_Toc76506463"/>
      <w:r w:rsidRPr="00B20AE8">
        <w:rPr>
          <w:lang w:eastAsia="sv-SE"/>
        </w:rPr>
        <w:t>7.4</w:t>
      </w:r>
      <w:r w:rsidRPr="00B20AE8">
        <w:rPr>
          <w:lang w:eastAsia="zh-CN"/>
        </w:rPr>
        <w:t>.</w:t>
      </w:r>
      <w:r w:rsidRPr="00B20AE8">
        <w:rPr>
          <w:lang w:eastAsia="sv-SE"/>
        </w:rPr>
        <w:t>4</w:t>
      </w:r>
      <w:r w:rsidRPr="00B20AE8">
        <w:rPr>
          <w:lang w:eastAsia="sv-SE"/>
        </w:rPr>
        <w:tab/>
        <w:t>Method of test</w:t>
      </w:r>
      <w:bookmarkEnd w:id="3046"/>
      <w:bookmarkEnd w:id="3047"/>
      <w:bookmarkEnd w:id="3048"/>
      <w:bookmarkEnd w:id="3049"/>
      <w:bookmarkEnd w:id="3050"/>
      <w:bookmarkEnd w:id="3051"/>
      <w:bookmarkEnd w:id="3052"/>
      <w:bookmarkEnd w:id="3053"/>
    </w:p>
    <w:p w14:paraId="0EA80346" w14:textId="77777777" w:rsidR="006E5C62" w:rsidRPr="00B20AE8" w:rsidRDefault="006E5C62" w:rsidP="006E5C62">
      <w:pPr>
        <w:pStyle w:val="Heading4"/>
        <w:rPr>
          <w:lang w:eastAsia="sv-SE"/>
        </w:rPr>
      </w:pPr>
      <w:bookmarkStart w:id="3054" w:name="_Toc21123210"/>
      <w:bookmarkStart w:id="3055" w:name="_Toc45907403"/>
      <w:bookmarkStart w:id="3056" w:name="_Toc53181507"/>
      <w:bookmarkStart w:id="3057" w:name="_Toc61117273"/>
      <w:bookmarkStart w:id="3058" w:name="_Toc67081125"/>
      <w:bookmarkStart w:id="3059" w:name="_Toc68770477"/>
      <w:bookmarkStart w:id="3060" w:name="_Toc74755540"/>
      <w:bookmarkStart w:id="3061" w:name="_Toc76506464"/>
      <w:r w:rsidRPr="00B20AE8">
        <w:rPr>
          <w:lang w:eastAsia="sv-SE"/>
        </w:rPr>
        <w:t>7.4.4.1</w:t>
      </w:r>
      <w:r w:rsidRPr="00B20AE8">
        <w:rPr>
          <w:lang w:eastAsia="sv-SE"/>
        </w:rPr>
        <w:tab/>
        <w:t>Initial conditions</w:t>
      </w:r>
      <w:bookmarkEnd w:id="3054"/>
      <w:bookmarkEnd w:id="3055"/>
      <w:bookmarkEnd w:id="3056"/>
      <w:bookmarkEnd w:id="3057"/>
      <w:bookmarkEnd w:id="3058"/>
      <w:bookmarkEnd w:id="3059"/>
      <w:bookmarkEnd w:id="3060"/>
      <w:bookmarkEnd w:id="3061"/>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3062" w:name="_Toc21123211"/>
      <w:bookmarkStart w:id="3063" w:name="_Toc45907404"/>
      <w:bookmarkStart w:id="3064" w:name="_Toc53181508"/>
      <w:bookmarkStart w:id="3065" w:name="_Toc61117274"/>
      <w:bookmarkStart w:id="3066" w:name="_Toc67081126"/>
      <w:bookmarkStart w:id="3067" w:name="_Toc68770478"/>
      <w:bookmarkStart w:id="3068" w:name="_Toc74755541"/>
      <w:bookmarkStart w:id="3069" w:name="_Toc76506465"/>
      <w:r w:rsidRPr="00B20AE8">
        <w:rPr>
          <w:lang w:eastAsia="sv-SE"/>
        </w:rPr>
        <w:t>7.4.4.2</w:t>
      </w:r>
      <w:r w:rsidRPr="00B20AE8">
        <w:rPr>
          <w:lang w:eastAsia="sv-SE"/>
        </w:rPr>
        <w:tab/>
        <w:t>Procedure</w:t>
      </w:r>
      <w:bookmarkEnd w:id="3062"/>
      <w:bookmarkEnd w:id="3063"/>
      <w:bookmarkEnd w:id="3064"/>
      <w:bookmarkEnd w:id="3065"/>
      <w:bookmarkEnd w:id="3066"/>
      <w:bookmarkEnd w:id="3067"/>
      <w:bookmarkEnd w:id="3068"/>
      <w:bookmarkEnd w:id="3069"/>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3070" w:name="_Toc21123212"/>
      <w:bookmarkStart w:id="3071" w:name="_Toc45907405"/>
      <w:bookmarkStart w:id="3072" w:name="_Toc53181509"/>
      <w:bookmarkStart w:id="3073" w:name="_Toc61117275"/>
      <w:bookmarkStart w:id="3074" w:name="_Toc67081127"/>
      <w:bookmarkStart w:id="3075" w:name="_Toc68770479"/>
      <w:bookmarkStart w:id="3076" w:name="_Toc74755542"/>
      <w:bookmarkStart w:id="3077" w:name="_Toc76506466"/>
      <w:r w:rsidRPr="00B20AE8">
        <w:rPr>
          <w:lang w:eastAsia="sv-SE"/>
        </w:rPr>
        <w:t>7.4</w:t>
      </w:r>
      <w:r w:rsidRPr="00B20AE8">
        <w:rPr>
          <w:lang w:eastAsia="zh-CN"/>
        </w:rPr>
        <w:t>.</w:t>
      </w:r>
      <w:r w:rsidRPr="00B20AE8">
        <w:rPr>
          <w:lang w:eastAsia="sv-SE"/>
        </w:rPr>
        <w:t>5</w:t>
      </w:r>
      <w:r w:rsidRPr="00B20AE8">
        <w:rPr>
          <w:lang w:eastAsia="sv-SE"/>
        </w:rPr>
        <w:tab/>
        <w:t>Test Requirement</w:t>
      </w:r>
      <w:bookmarkEnd w:id="3070"/>
      <w:bookmarkEnd w:id="3071"/>
      <w:bookmarkEnd w:id="3072"/>
      <w:bookmarkEnd w:id="3073"/>
      <w:bookmarkEnd w:id="3074"/>
      <w:bookmarkEnd w:id="3075"/>
      <w:bookmarkEnd w:id="3076"/>
      <w:bookmarkEnd w:id="3077"/>
    </w:p>
    <w:p w14:paraId="649925E6" w14:textId="77777777" w:rsidR="006E5C62" w:rsidRPr="00B20AE8" w:rsidRDefault="006E5C62" w:rsidP="006E5C62">
      <w:pPr>
        <w:pStyle w:val="Heading4"/>
      </w:pPr>
      <w:bookmarkStart w:id="3078" w:name="_Toc21123213"/>
      <w:bookmarkStart w:id="3079" w:name="_Toc45907406"/>
      <w:bookmarkStart w:id="3080" w:name="_Toc53181510"/>
      <w:bookmarkStart w:id="3081" w:name="_Toc61117276"/>
      <w:bookmarkStart w:id="3082" w:name="_Toc67081128"/>
      <w:bookmarkStart w:id="3083" w:name="_Toc68770480"/>
      <w:bookmarkStart w:id="3084" w:name="_Toc74755543"/>
      <w:bookmarkStart w:id="3085" w:name="_Toc76506467"/>
      <w:r w:rsidRPr="00B20AE8">
        <w:t>7.4.5.1</w:t>
      </w:r>
      <w:r w:rsidRPr="00B20AE8">
        <w:tab/>
        <w:t>UTRA FDD operation</w:t>
      </w:r>
      <w:bookmarkEnd w:id="3078"/>
      <w:bookmarkEnd w:id="3079"/>
      <w:bookmarkEnd w:id="3080"/>
      <w:bookmarkEnd w:id="3081"/>
      <w:bookmarkEnd w:id="3082"/>
      <w:bookmarkEnd w:id="3083"/>
      <w:bookmarkEnd w:id="3084"/>
      <w:bookmarkEnd w:id="3085"/>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3086" w:name="_Toc21123214"/>
      <w:bookmarkStart w:id="3087" w:name="_Toc45907407"/>
      <w:bookmarkStart w:id="3088" w:name="_Toc53181511"/>
      <w:bookmarkStart w:id="3089" w:name="_Toc61117277"/>
      <w:bookmarkStart w:id="3090" w:name="_Toc67081129"/>
      <w:bookmarkStart w:id="3091" w:name="_Toc68770481"/>
      <w:bookmarkStart w:id="3092" w:name="_Toc74755544"/>
      <w:bookmarkStart w:id="3093" w:name="_Toc76506468"/>
      <w:r w:rsidRPr="00B20AE8">
        <w:t>7.4.5.2</w:t>
      </w:r>
      <w:r w:rsidRPr="00B20AE8">
        <w:tab/>
        <w:t>E-UTRA operation</w:t>
      </w:r>
      <w:bookmarkEnd w:id="3086"/>
      <w:bookmarkEnd w:id="3087"/>
      <w:bookmarkEnd w:id="3088"/>
      <w:bookmarkEnd w:id="3089"/>
      <w:bookmarkEnd w:id="3090"/>
      <w:bookmarkEnd w:id="3091"/>
      <w:bookmarkEnd w:id="3092"/>
      <w:bookmarkEnd w:id="3093"/>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3094" w:name="_Toc21123215"/>
      <w:bookmarkStart w:id="3095" w:name="_Toc45907408"/>
      <w:bookmarkStart w:id="3096" w:name="_Toc53181512"/>
      <w:bookmarkStart w:id="3097" w:name="_Toc61117278"/>
      <w:bookmarkStart w:id="3098" w:name="_Toc67081130"/>
      <w:bookmarkStart w:id="3099" w:name="_Toc68770482"/>
      <w:bookmarkStart w:id="3100" w:name="_Toc74755545"/>
      <w:bookmarkStart w:id="3101" w:name="_Toc76506469"/>
      <w:r w:rsidRPr="00B20AE8">
        <w:t>7.4.5.3</w:t>
      </w:r>
      <w:r w:rsidRPr="00B20AE8">
        <w:tab/>
        <w:t>NR operation</w:t>
      </w:r>
      <w:bookmarkEnd w:id="3094"/>
      <w:bookmarkEnd w:id="3095"/>
      <w:bookmarkEnd w:id="3096"/>
      <w:bookmarkEnd w:id="3097"/>
      <w:bookmarkEnd w:id="3098"/>
      <w:bookmarkEnd w:id="3099"/>
      <w:bookmarkEnd w:id="3100"/>
      <w:bookmarkEnd w:id="3101"/>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3102" w:name="_Toc21123216"/>
      <w:bookmarkStart w:id="3103" w:name="_Toc45907409"/>
      <w:bookmarkStart w:id="3104" w:name="_Toc53181513"/>
      <w:bookmarkStart w:id="3105" w:name="_Toc61117279"/>
      <w:bookmarkStart w:id="3106" w:name="_Toc67081131"/>
      <w:bookmarkStart w:id="3107" w:name="_Toc68770483"/>
      <w:bookmarkStart w:id="3108" w:name="_Toc74755546"/>
      <w:bookmarkStart w:id="3109" w:name="_Toc76506470"/>
      <w:r w:rsidRPr="00B20AE8">
        <w:t>7.5</w:t>
      </w:r>
      <w:r w:rsidRPr="00B20AE8">
        <w:tab/>
        <w:t>OTA Adjacent channel selectivity, general blocking, and narrowband blocking</w:t>
      </w:r>
      <w:bookmarkEnd w:id="3102"/>
      <w:bookmarkEnd w:id="3103"/>
      <w:bookmarkEnd w:id="3104"/>
      <w:bookmarkEnd w:id="3105"/>
      <w:bookmarkEnd w:id="3106"/>
      <w:bookmarkEnd w:id="3107"/>
      <w:bookmarkEnd w:id="3108"/>
      <w:bookmarkEnd w:id="3109"/>
    </w:p>
    <w:p w14:paraId="0C34DF8B" w14:textId="77777777" w:rsidR="006E5C62" w:rsidRPr="00B20AE8" w:rsidRDefault="006E5C62" w:rsidP="006E5C62">
      <w:pPr>
        <w:pStyle w:val="Heading3"/>
        <w:rPr>
          <w:lang w:eastAsia="sv-SE"/>
        </w:rPr>
      </w:pPr>
      <w:bookmarkStart w:id="3110" w:name="_Toc21123217"/>
      <w:bookmarkStart w:id="3111" w:name="_Toc45907410"/>
      <w:bookmarkStart w:id="3112" w:name="_Toc53181514"/>
      <w:bookmarkStart w:id="3113" w:name="_Toc61117280"/>
      <w:bookmarkStart w:id="3114" w:name="_Toc67081132"/>
      <w:bookmarkStart w:id="3115" w:name="_Toc68770484"/>
      <w:bookmarkStart w:id="3116" w:name="_Toc74755547"/>
      <w:bookmarkStart w:id="3117" w:name="_Toc76506471"/>
      <w:r w:rsidRPr="00B20AE8">
        <w:rPr>
          <w:lang w:eastAsia="sv-SE"/>
        </w:rPr>
        <w:t>7.5.1</w:t>
      </w:r>
      <w:r w:rsidRPr="00B20AE8">
        <w:rPr>
          <w:lang w:eastAsia="sv-SE"/>
        </w:rPr>
        <w:tab/>
        <w:t>Definition and applicability</w:t>
      </w:r>
      <w:bookmarkEnd w:id="3110"/>
      <w:bookmarkEnd w:id="3111"/>
      <w:bookmarkEnd w:id="3112"/>
      <w:bookmarkEnd w:id="3113"/>
      <w:bookmarkEnd w:id="3114"/>
      <w:bookmarkEnd w:id="3115"/>
      <w:bookmarkEnd w:id="3116"/>
      <w:bookmarkEnd w:id="3117"/>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3118" w:name="_Toc21123218"/>
      <w:bookmarkStart w:id="3119" w:name="_Toc45907411"/>
      <w:bookmarkStart w:id="3120" w:name="_Toc53181515"/>
      <w:bookmarkStart w:id="3121" w:name="_Toc61117281"/>
      <w:bookmarkStart w:id="3122" w:name="_Toc67081133"/>
      <w:bookmarkStart w:id="3123" w:name="_Toc68770485"/>
      <w:bookmarkStart w:id="3124" w:name="_Toc74755548"/>
      <w:bookmarkStart w:id="3125" w:name="_Toc76506472"/>
      <w:r w:rsidRPr="00B20AE8">
        <w:rPr>
          <w:lang w:eastAsia="sv-SE"/>
        </w:rPr>
        <w:t>7.5.2</w:t>
      </w:r>
      <w:r w:rsidRPr="00B20AE8">
        <w:rPr>
          <w:lang w:eastAsia="sv-SE"/>
        </w:rPr>
        <w:tab/>
        <w:t>Minimum Requirement</w:t>
      </w:r>
      <w:bookmarkEnd w:id="3118"/>
      <w:bookmarkEnd w:id="3119"/>
      <w:bookmarkEnd w:id="3120"/>
      <w:bookmarkEnd w:id="3121"/>
      <w:bookmarkEnd w:id="3122"/>
      <w:bookmarkEnd w:id="3123"/>
      <w:bookmarkEnd w:id="3124"/>
      <w:bookmarkEnd w:id="3125"/>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3126" w:name="_Toc21123219"/>
      <w:bookmarkStart w:id="3127" w:name="_Toc45907412"/>
      <w:bookmarkStart w:id="3128" w:name="_Toc53181516"/>
      <w:bookmarkStart w:id="3129" w:name="_Toc61117282"/>
      <w:bookmarkStart w:id="3130" w:name="_Toc67081134"/>
      <w:bookmarkStart w:id="3131" w:name="_Toc68770486"/>
      <w:bookmarkStart w:id="3132" w:name="_Toc74755549"/>
      <w:bookmarkStart w:id="3133" w:name="_Toc76506473"/>
      <w:r w:rsidRPr="00B20AE8">
        <w:rPr>
          <w:lang w:eastAsia="sv-SE"/>
        </w:rPr>
        <w:t>7.5.3</w:t>
      </w:r>
      <w:r w:rsidRPr="00B20AE8">
        <w:rPr>
          <w:lang w:eastAsia="sv-SE"/>
        </w:rPr>
        <w:tab/>
        <w:t>Test purpose</w:t>
      </w:r>
      <w:bookmarkEnd w:id="3126"/>
      <w:bookmarkEnd w:id="3127"/>
      <w:bookmarkEnd w:id="3128"/>
      <w:bookmarkEnd w:id="3129"/>
      <w:bookmarkEnd w:id="3130"/>
      <w:bookmarkEnd w:id="3131"/>
      <w:bookmarkEnd w:id="3132"/>
      <w:bookmarkEnd w:id="3133"/>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3134" w:name="_Toc21123220"/>
      <w:bookmarkStart w:id="3135" w:name="_Toc45907413"/>
      <w:bookmarkStart w:id="3136" w:name="_Toc53181517"/>
      <w:bookmarkStart w:id="3137" w:name="_Toc61117283"/>
      <w:bookmarkStart w:id="3138" w:name="_Toc67081135"/>
      <w:bookmarkStart w:id="3139" w:name="_Toc68770487"/>
      <w:bookmarkStart w:id="3140" w:name="_Toc74755550"/>
      <w:bookmarkStart w:id="3141" w:name="_Toc76506474"/>
      <w:r w:rsidRPr="00B20AE8">
        <w:rPr>
          <w:lang w:eastAsia="sv-SE"/>
        </w:rPr>
        <w:t>7.5</w:t>
      </w:r>
      <w:r w:rsidRPr="00B20AE8">
        <w:rPr>
          <w:lang w:eastAsia="zh-CN"/>
        </w:rPr>
        <w:t>.</w:t>
      </w:r>
      <w:r w:rsidRPr="00B20AE8">
        <w:rPr>
          <w:lang w:eastAsia="sv-SE"/>
        </w:rPr>
        <w:t>4</w:t>
      </w:r>
      <w:r w:rsidRPr="00B20AE8">
        <w:rPr>
          <w:lang w:eastAsia="sv-SE"/>
        </w:rPr>
        <w:tab/>
        <w:t>Method of test</w:t>
      </w:r>
      <w:bookmarkEnd w:id="3134"/>
      <w:bookmarkEnd w:id="3135"/>
      <w:bookmarkEnd w:id="3136"/>
      <w:bookmarkEnd w:id="3137"/>
      <w:bookmarkEnd w:id="3138"/>
      <w:bookmarkEnd w:id="3139"/>
      <w:bookmarkEnd w:id="3140"/>
      <w:bookmarkEnd w:id="3141"/>
    </w:p>
    <w:p w14:paraId="1CC56AEE" w14:textId="77777777" w:rsidR="006E5C62" w:rsidRPr="00B20AE8" w:rsidRDefault="006E5C62" w:rsidP="006E5C62">
      <w:pPr>
        <w:pStyle w:val="Heading4"/>
        <w:rPr>
          <w:lang w:eastAsia="sv-SE"/>
        </w:rPr>
      </w:pPr>
      <w:bookmarkStart w:id="3142" w:name="_Toc21123221"/>
      <w:bookmarkStart w:id="3143" w:name="_Toc45907414"/>
      <w:bookmarkStart w:id="3144" w:name="_Toc53181518"/>
      <w:bookmarkStart w:id="3145" w:name="_Toc61117284"/>
      <w:bookmarkStart w:id="3146" w:name="_Toc67081136"/>
      <w:bookmarkStart w:id="3147" w:name="_Toc68770488"/>
      <w:bookmarkStart w:id="3148" w:name="_Toc74755551"/>
      <w:bookmarkStart w:id="3149" w:name="_Toc76506475"/>
      <w:r w:rsidRPr="00B20AE8">
        <w:rPr>
          <w:lang w:eastAsia="sv-SE"/>
        </w:rPr>
        <w:t>7.5.4.1</w:t>
      </w:r>
      <w:r w:rsidRPr="00B20AE8">
        <w:rPr>
          <w:lang w:eastAsia="sv-SE"/>
        </w:rPr>
        <w:tab/>
        <w:t>Initial conditions</w:t>
      </w:r>
      <w:bookmarkEnd w:id="3142"/>
      <w:bookmarkEnd w:id="3143"/>
      <w:bookmarkEnd w:id="3144"/>
      <w:bookmarkEnd w:id="3145"/>
      <w:bookmarkEnd w:id="3146"/>
      <w:bookmarkEnd w:id="3147"/>
      <w:bookmarkEnd w:id="3148"/>
      <w:bookmarkEnd w:id="3149"/>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3150" w:name="_Toc21123222"/>
      <w:bookmarkStart w:id="3151" w:name="_Toc45907415"/>
      <w:bookmarkStart w:id="3152" w:name="_Toc53181519"/>
      <w:bookmarkStart w:id="3153" w:name="_Toc61117285"/>
      <w:bookmarkStart w:id="3154" w:name="_Toc67081137"/>
      <w:bookmarkStart w:id="3155" w:name="_Toc68770489"/>
      <w:bookmarkStart w:id="3156" w:name="_Toc74755552"/>
      <w:bookmarkStart w:id="3157" w:name="_Toc76506476"/>
      <w:r w:rsidRPr="00B20AE8">
        <w:rPr>
          <w:lang w:eastAsia="sv-SE"/>
        </w:rPr>
        <w:t>7.5.4.2</w:t>
      </w:r>
      <w:r w:rsidRPr="00B20AE8">
        <w:rPr>
          <w:lang w:eastAsia="sv-SE"/>
        </w:rPr>
        <w:tab/>
        <w:t>Procedure</w:t>
      </w:r>
      <w:bookmarkEnd w:id="3150"/>
      <w:bookmarkEnd w:id="3151"/>
      <w:bookmarkEnd w:id="3152"/>
      <w:bookmarkEnd w:id="3153"/>
      <w:bookmarkEnd w:id="3154"/>
      <w:bookmarkEnd w:id="3155"/>
      <w:bookmarkEnd w:id="3156"/>
      <w:bookmarkEnd w:id="3157"/>
    </w:p>
    <w:p w14:paraId="6A391C2C" w14:textId="77777777" w:rsidR="006E5C62" w:rsidRPr="00B20AE8" w:rsidRDefault="006E5C62" w:rsidP="006E5C62">
      <w:pPr>
        <w:pStyle w:val="Heading5"/>
      </w:pPr>
      <w:bookmarkStart w:id="3158" w:name="_Toc21123223"/>
      <w:bookmarkStart w:id="3159" w:name="_Toc45907416"/>
      <w:bookmarkStart w:id="3160" w:name="_Toc53181520"/>
      <w:bookmarkStart w:id="3161" w:name="_Toc61117286"/>
      <w:bookmarkStart w:id="3162" w:name="_Toc67081138"/>
      <w:bookmarkStart w:id="3163" w:name="_Toc68770490"/>
      <w:bookmarkStart w:id="3164" w:name="_Toc74755553"/>
      <w:bookmarkStart w:id="3165" w:name="_Toc76506477"/>
      <w:r w:rsidRPr="00B20AE8">
        <w:t>7.5.4.2.1</w:t>
      </w:r>
      <w:r w:rsidRPr="00B20AE8">
        <w:tab/>
        <w:t>General procedure</w:t>
      </w:r>
      <w:bookmarkEnd w:id="3158"/>
      <w:bookmarkEnd w:id="3159"/>
      <w:bookmarkEnd w:id="3160"/>
      <w:bookmarkEnd w:id="3161"/>
      <w:bookmarkEnd w:id="3162"/>
      <w:bookmarkEnd w:id="3163"/>
      <w:bookmarkEnd w:id="3164"/>
      <w:bookmarkEnd w:id="3165"/>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3166" w:name="_Toc21123224"/>
      <w:bookmarkStart w:id="3167" w:name="_Toc45907417"/>
      <w:bookmarkStart w:id="3168" w:name="_Toc53181521"/>
      <w:bookmarkStart w:id="3169" w:name="_Toc61117287"/>
      <w:bookmarkStart w:id="3170" w:name="_Toc67081139"/>
      <w:bookmarkStart w:id="3171" w:name="_Toc68770491"/>
      <w:bookmarkStart w:id="3172" w:name="_Toc74755554"/>
      <w:bookmarkStart w:id="3173" w:name="_Toc76506478"/>
      <w:r w:rsidRPr="00B20AE8">
        <w:t>7.5.4.2.2</w:t>
      </w:r>
      <w:r w:rsidRPr="00B20AE8">
        <w:tab/>
        <w:t>MSR operation</w:t>
      </w:r>
      <w:bookmarkEnd w:id="3166"/>
      <w:bookmarkEnd w:id="3167"/>
      <w:bookmarkEnd w:id="3168"/>
      <w:bookmarkEnd w:id="3169"/>
      <w:bookmarkEnd w:id="3170"/>
      <w:bookmarkEnd w:id="3171"/>
      <w:bookmarkEnd w:id="3172"/>
      <w:bookmarkEnd w:id="3173"/>
    </w:p>
    <w:p w14:paraId="3C3C07FF" w14:textId="77777777" w:rsidR="006E5C62" w:rsidRPr="00B20AE8" w:rsidRDefault="006E5C62" w:rsidP="00F437E4">
      <w:pPr>
        <w:pStyle w:val="H6"/>
      </w:pPr>
      <w:bookmarkStart w:id="3174" w:name="_Toc21123225"/>
      <w:bookmarkStart w:id="3175" w:name="_Toc45907418"/>
      <w:bookmarkStart w:id="3176" w:name="_Toc53181522"/>
      <w:r w:rsidRPr="00B20AE8">
        <w:t>7.5.4.2.2.1</w:t>
      </w:r>
      <w:r w:rsidRPr="00B20AE8">
        <w:tab/>
        <w:t>Procedure for general blocking</w:t>
      </w:r>
      <w:bookmarkEnd w:id="3174"/>
      <w:bookmarkEnd w:id="3175"/>
      <w:bookmarkEnd w:id="3176"/>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3177" w:name="_Toc21123226"/>
      <w:bookmarkStart w:id="3178" w:name="_Toc45907419"/>
      <w:bookmarkStart w:id="3179" w:name="_Toc53181523"/>
      <w:r w:rsidRPr="00B20AE8">
        <w:t>7.5.4.2.2.2</w:t>
      </w:r>
      <w:r w:rsidRPr="00B20AE8">
        <w:tab/>
        <w:t>Procedure for narrowband blocking</w:t>
      </w:r>
      <w:bookmarkEnd w:id="3177"/>
      <w:bookmarkEnd w:id="3178"/>
      <w:bookmarkEnd w:id="3179"/>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3180" w:name="_Toc21123227"/>
      <w:bookmarkStart w:id="3181" w:name="_Toc45907420"/>
      <w:bookmarkStart w:id="3182" w:name="_Toc53181524"/>
      <w:r w:rsidRPr="00B20AE8">
        <w:t>7.5.4.2.2.3</w:t>
      </w:r>
      <w:r w:rsidRPr="00B20AE8">
        <w:tab/>
        <w:t>Procedure for additional BC3 blocking requirement</w:t>
      </w:r>
      <w:bookmarkEnd w:id="3180"/>
      <w:bookmarkEnd w:id="3181"/>
      <w:bookmarkEnd w:id="3182"/>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3183" w:name="_Toc21123228"/>
      <w:bookmarkStart w:id="3184" w:name="_Toc45907421"/>
      <w:bookmarkStart w:id="3185" w:name="_Toc53181525"/>
      <w:bookmarkStart w:id="3186" w:name="_Toc61117288"/>
      <w:bookmarkStart w:id="3187" w:name="_Toc67081140"/>
      <w:bookmarkStart w:id="3188" w:name="_Toc68770492"/>
      <w:bookmarkStart w:id="3189" w:name="_Toc74755555"/>
      <w:bookmarkStart w:id="3190" w:name="_Toc76506479"/>
      <w:r w:rsidRPr="00B20AE8">
        <w:t>7.5.4.2.3</w:t>
      </w:r>
      <w:r w:rsidRPr="00B20AE8">
        <w:tab/>
        <w:t>Single RAT UTRA FDD operation</w:t>
      </w:r>
      <w:bookmarkEnd w:id="3183"/>
      <w:bookmarkEnd w:id="3184"/>
      <w:bookmarkEnd w:id="3185"/>
      <w:bookmarkEnd w:id="3186"/>
      <w:bookmarkEnd w:id="3187"/>
      <w:bookmarkEnd w:id="3188"/>
      <w:bookmarkEnd w:id="3189"/>
      <w:bookmarkEnd w:id="3190"/>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3191" w:name="_Toc21123229"/>
      <w:bookmarkStart w:id="3192" w:name="_Toc45907422"/>
      <w:bookmarkStart w:id="3193" w:name="_Toc53181526"/>
      <w:bookmarkStart w:id="3194" w:name="_Toc61117289"/>
      <w:bookmarkStart w:id="3195" w:name="_Toc67081141"/>
      <w:bookmarkStart w:id="3196" w:name="_Toc68770493"/>
      <w:bookmarkStart w:id="3197" w:name="_Toc74755556"/>
      <w:bookmarkStart w:id="3198" w:name="_Toc76506480"/>
      <w:r w:rsidRPr="00B20AE8">
        <w:t>7.5.4.2.4</w:t>
      </w:r>
      <w:r w:rsidRPr="00B20AE8">
        <w:tab/>
        <w:t>Single RAT E-UTRA operation</w:t>
      </w:r>
      <w:bookmarkEnd w:id="3191"/>
      <w:bookmarkEnd w:id="3192"/>
      <w:bookmarkEnd w:id="3193"/>
      <w:bookmarkEnd w:id="3194"/>
      <w:bookmarkEnd w:id="3195"/>
      <w:bookmarkEnd w:id="3196"/>
      <w:bookmarkEnd w:id="3197"/>
      <w:bookmarkEnd w:id="3198"/>
    </w:p>
    <w:p w14:paraId="57EF9DDD" w14:textId="77777777" w:rsidR="006E5C62" w:rsidRPr="00B20AE8" w:rsidRDefault="006E5C62" w:rsidP="00F437E4">
      <w:pPr>
        <w:pStyle w:val="H6"/>
      </w:pPr>
      <w:bookmarkStart w:id="3199" w:name="_Toc21123230"/>
      <w:bookmarkStart w:id="3200" w:name="_Toc45907423"/>
      <w:bookmarkStart w:id="3201" w:name="_Toc53181527"/>
      <w:r w:rsidRPr="00B20AE8">
        <w:t>7.4.4.2.4.1</w:t>
      </w:r>
      <w:r w:rsidRPr="00B20AE8">
        <w:tab/>
        <w:t>Procedure for adjacent channel selectivity</w:t>
      </w:r>
      <w:bookmarkEnd w:id="3199"/>
      <w:bookmarkEnd w:id="3200"/>
      <w:bookmarkEnd w:id="3201"/>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3202" w:name="_Toc21123231"/>
      <w:bookmarkStart w:id="3203" w:name="_Toc45907424"/>
      <w:bookmarkStart w:id="3204" w:name="_Toc53181528"/>
      <w:r w:rsidRPr="00B20AE8">
        <w:t>7.5.4.2.4.2</w:t>
      </w:r>
      <w:r w:rsidRPr="00B20AE8">
        <w:tab/>
        <w:t>Procedure for narrow-band blocking</w:t>
      </w:r>
      <w:bookmarkEnd w:id="3202"/>
      <w:bookmarkEnd w:id="3203"/>
      <w:bookmarkEnd w:id="3204"/>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3205" w:name="_Toc21123232"/>
      <w:bookmarkStart w:id="3206" w:name="_Toc45907425"/>
      <w:bookmarkStart w:id="3207" w:name="_Toc53181529"/>
      <w:bookmarkStart w:id="3208" w:name="_Toc61117290"/>
      <w:bookmarkStart w:id="3209" w:name="_Toc67081142"/>
      <w:bookmarkStart w:id="3210" w:name="_Toc68770494"/>
      <w:bookmarkStart w:id="3211" w:name="_Toc74755557"/>
      <w:bookmarkStart w:id="3212" w:name="_Toc76506481"/>
      <w:r w:rsidRPr="00B20AE8">
        <w:rPr>
          <w:lang w:eastAsia="sv-SE"/>
        </w:rPr>
        <w:t>7.5</w:t>
      </w:r>
      <w:r w:rsidRPr="00B20AE8">
        <w:rPr>
          <w:lang w:eastAsia="zh-CN"/>
        </w:rPr>
        <w:t>.</w:t>
      </w:r>
      <w:r w:rsidRPr="00B20AE8">
        <w:rPr>
          <w:lang w:eastAsia="sv-SE"/>
        </w:rPr>
        <w:t>5</w:t>
      </w:r>
      <w:r w:rsidRPr="00B20AE8">
        <w:rPr>
          <w:lang w:eastAsia="sv-SE"/>
        </w:rPr>
        <w:tab/>
        <w:t>Test Requirement</w:t>
      </w:r>
      <w:bookmarkEnd w:id="3205"/>
      <w:bookmarkEnd w:id="3206"/>
      <w:bookmarkEnd w:id="3207"/>
      <w:bookmarkEnd w:id="3208"/>
      <w:bookmarkEnd w:id="3209"/>
      <w:bookmarkEnd w:id="3210"/>
      <w:bookmarkEnd w:id="3211"/>
      <w:bookmarkEnd w:id="3212"/>
    </w:p>
    <w:p w14:paraId="5E30CBF7" w14:textId="77777777" w:rsidR="006E5C62" w:rsidRPr="00B20AE8" w:rsidRDefault="006E5C62" w:rsidP="006E5C62">
      <w:pPr>
        <w:pStyle w:val="Heading4"/>
      </w:pPr>
      <w:bookmarkStart w:id="3213" w:name="_Toc21123233"/>
      <w:bookmarkStart w:id="3214" w:name="_Toc45907426"/>
      <w:bookmarkStart w:id="3215" w:name="_Toc53181530"/>
      <w:bookmarkStart w:id="3216" w:name="_Toc61117291"/>
      <w:bookmarkStart w:id="3217" w:name="_Toc67081143"/>
      <w:bookmarkStart w:id="3218" w:name="_Toc68770495"/>
      <w:bookmarkStart w:id="3219" w:name="_Toc74755558"/>
      <w:bookmarkStart w:id="3220" w:name="_Toc76506482"/>
      <w:r w:rsidRPr="00B20AE8">
        <w:t>7.5.5.1</w:t>
      </w:r>
      <w:r w:rsidRPr="00B20AE8">
        <w:tab/>
        <w:t>MSR operation</w:t>
      </w:r>
      <w:bookmarkEnd w:id="3213"/>
      <w:bookmarkEnd w:id="3214"/>
      <w:bookmarkEnd w:id="3215"/>
      <w:bookmarkEnd w:id="3216"/>
      <w:bookmarkEnd w:id="3217"/>
      <w:bookmarkEnd w:id="3218"/>
      <w:bookmarkEnd w:id="3219"/>
      <w:bookmarkEnd w:id="3220"/>
    </w:p>
    <w:p w14:paraId="110DAB42" w14:textId="77777777" w:rsidR="006E5C62" w:rsidRPr="00B20AE8" w:rsidRDefault="006E5C62" w:rsidP="006E5C62">
      <w:pPr>
        <w:pStyle w:val="Heading5"/>
      </w:pPr>
      <w:bookmarkStart w:id="3221" w:name="_Toc21123234"/>
      <w:bookmarkStart w:id="3222" w:name="_Toc45907427"/>
      <w:bookmarkStart w:id="3223" w:name="_Toc53181531"/>
      <w:bookmarkStart w:id="3224" w:name="_Toc61117292"/>
      <w:bookmarkStart w:id="3225" w:name="_Toc67081144"/>
      <w:bookmarkStart w:id="3226" w:name="_Toc68770496"/>
      <w:bookmarkStart w:id="3227" w:name="_Toc74755559"/>
      <w:bookmarkStart w:id="3228" w:name="_Toc76506483"/>
      <w:r w:rsidRPr="00B20AE8">
        <w:t>7.5.5.1.1</w:t>
      </w:r>
      <w:r w:rsidRPr="00B20AE8">
        <w:tab/>
        <w:t>General blocking test requirement</w:t>
      </w:r>
      <w:bookmarkEnd w:id="3221"/>
      <w:bookmarkEnd w:id="3222"/>
      <w:bookmarkEnd w:id="3223"/>
      <w:bookmarkEnd w:id="3224"/>
      <w:bookmarkEnd w:id="3225"/>
      <w:bookmarkEnd w:id="3226"/>
      <w:bookmarkEnd w:id="3227"/>
      <w:bookmarkEnd w:id="3228"/>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3229" w:name="_Toc21123235"/>
      <w:bookmarkStart w:id="3230" w:name="_Toc45907428"/>
      <w:bookmarkStart w:id="3231" w:name="_Toc53181532"/>
      <w:bookmarkStart w:id="3232" w:name="_Toc61117293"/>
      <w:bookmarkStart w:id="3233" w:name="_Toc67081145"/>
      <w:bookmarkStart w:id="3234" w:name="_Toc68770497"/>
      <w:bookmarkStart w:id="3235" w:name="_Toc74755560"/>
      <w:bookmarkStart w:id="3236" w:name="_Toc76506484"/>
      <w:r w:rsidRPr="00B20AE8">
        <w:t>7.5.5.1.2</w:t>
      </w:r>
      <w:r w:rsidRPr="00B20AE8">
        <w:tab/>
        <w:t>General narrowband blocking test requirement</w:t>
      </w:r>
      <w:bookmarkEnd w:id="3229"/>
      <w:bookmarkEnd w:id="3230"/>
      <w:bookmarkEnd w:id="3231"/>
      <w:bookmarkEnd w:id="3232"/>
      <w:bookmarkEnd w:id="3233"/>
      <w:bookmarkEnd w:id="3234"/>
      <w:bookmarkEnd w:id="3235"/>
      <w:bookmarkEnd w:id="3236"/>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3237"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3237"/>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3238" w:name="_Toc21123236"/>
      <w:bookmarkStart w:id="3239" w:name="_Toc45907429"/>
      <w:bookmarkStart w:id="3240" w:name="_Toc53181533"/>
      <w:bookmarkStart w:id="3241" w:name="_Toc61117294"/>
      <w:bookmarkStart w:id="3242" w:name="_Toc67081146"/>
      <w:bookmarkStart w:id="3243" w:name="_Toc68770498"/>
      <w:bookmarkStart w:id="3244" w:name="_Toc74755561"/>
      <w:bookmarkStart w:id="3245" w:name="_Toc76506485"/>
      <w:r w:rsidRPr="00B20AE8">
        <w:t>7.5.5.1.3</w:t>
      </w:r>
      <w:r w:rsidRPr="00B20AE8">
        <w:tab/>
        <w:t>Additional BC3 blocking test requirement</w:t>
      </w:r>
      <w:bookmarkEnd w:id="3238"/>
      <w:bookmarkEnd w:id="3239"/>
      <w:bookmarkEnd w:id="3240"/>
      <w:bookmarkEnd w:id="3241"/>
      <w:bookmarkEnd w:id="3242"/>
      <w:bookmarkEnd w:id="3243"/>
      <w:bookmarkEnd w:id="3244"/>
      <w:bookmarkEnd w:id="3245"/>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3246" w:name="_Toc21123237"/>
      <w:bookmarkStart w:id="3247" w:name="_Toc45907430"/>
      <w:bookmarkStart w:id="3248" w:name="_Toc53181534"/>
      <w:bookmarkStart w:id="3249" w:name="_Toc61117295"/>
      <w:bookmarkStart w:id="3250" w:name="_Toc67081147"/>
      <w:bookmarkStart w:id="3251" w:name="_Toc68770499"/>
      <w:bookmarkStart w:id="3252" w:name="_Toc74755562"/>
      <w:bookmarkStart w:id="3253" w:name="_Toc76506486"/>
      <w:r w:rsidRPr="00B20AE8">
        <w:t>7.5.5.2</w:t>
      </w:r>
      <w:r w:rsidRPr="00B20AE8">
        <w:tab/>
        <w:t>Single RAT UTRA FDD operation</w:t>
      </w:r>
      <w:bookmarkEnd w:id="3246"/>
      <w:bookmarkEnd w:id="3247"/>
      <w:bookmarkEnd w:id="3248"/>
      <w:bookmarkEnd w:id="3249"/>
      <w:bookmarkEnd w:id="3250"/>
      <w:bookmarkEnd w:id="3251"/>
      <w:bookmarkEnd w:id="3252"/>
      <w:bookmarkEnd w:id="3253"/>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3254" w:name="_Toc21123238"/>
      <w:bookmarkStart w:id="3255" w:name="_Toc45907431"/>
      <w:bookmarkStart w:id="3256" w:name="_Toc53181535"/>
      <w:bookmarkStart w:id="3257" w:name="_Toc61117296"/>
      <w:bookmarkStart w:id="3258" w:name="_Toc67081148"/>
      <w:bookmarkStart w:id="3259" w:name="_Toc68770500"/>
      <w:bookmarkStart w:id="3260" w:name="_Toc74755563"/>
      <w:bookmarkStart w:id="3261" w:name="_Toc76506487"/>
      <w:r w:rsidRPr="00B20AE8">
        <w:t>7.5.5.3</w:t>
      </w:r>
      <w:r w:rsidRPr="00B20AE8">
        <w:tab/>
        <w:t>Single RAT E-UTRA operation</w:t>
      </w:r>
      <w:bookmarkEnd w:id="3254"/>
      <w:bookmarkEnd w:id="3255"/>
      <w:bookmarkEnd w:id="3256"/>
      <w:bookmarkEnd w:id="3257"/>
      <w:bookmarkEnd w:id="3258"/>
      <w:bookmarkEnd w:id="3259"/>
      <w:bookmarkEnd w:id="3260"/>
      <w:bookmarkEnd w:id="3261"/>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3262" w:name="_Toc21123239"/>
      <w:bookmarkStart w:id="3263" w:name="_Toc45907432"/>
      <w:bookmarkStart w:id="3264" w:name="_Toc53181536"/>
      <w:bookmarkStart w:id="3265" w:name="_Toc61117297"/>
      <w:bookmarkStart w:id="3266" w:name="_Toc67081149"/>
      <w:bookmarkStart w:id="3267" w:name="_Toc68770501"/>
      <w:bookmarkStart w:id="3268" w:name="_Toc74755564"/>
      <w:bookmarkStart w:id="3269" w:name="_Toc76506488"/>
      <w:r w:rsidRPr="00B20AE8">
        <w:t>7.6</w:t>
      </w:r>
      <w:r w:rsidRPr="00B20AE8">
        <w:tab/>
        <w:t>OTA Blocking</w:t>
      </w:r>
      <w:bookmarkEnd w:id="3262"/>
      <w:bookmarkEnd w:id="3263"/>
      <w:bookmarkEnd w:id="3264"/>
      <w:bookmarkEnd w:id="3265"/>
      <w:bookmarkEnd w:id="3266"/>
      <w:bookmarkEnd w:id="3267"/>
      <w:bookmarkEnd w:id="3268"/>
      <w:bookmarkEnd w:id="3269"/>
    </w:p>
    <w:p w14:paraId="6F29FAD7" w14:textId="77777777" w:rsidR="006E5C62" w:rsidRPr="00B20AE8" w:rsidRDefault="006E5C62" w:rsidP="006E5C62">
      <w:pPr>
        <w:pStyle w:val="Heading3"/>
      </w:pPr>
      <w:bookmarkStart w:id="3270" w:name="_Toc21123240"/>
      <w:bookmarkStart w:id="3271" w:name="_Toc45907433"/>
      <w:bookmarkStart w:id="3272" w:name="_Toc53181537"/>
      <w:bookmarkStart w:id="3273" w:name="_Toc61117298"/>
      <w:bookmarkStart w:id="3274" w:name="_Toc67081150"/>
      <w:bookmarkStart w:id="3275" w:name="_Toc68770502"/>
      <w:bookmarkStart w:id="3276" w:name="_Toc74755565"/>
      <w:bookmarkStart w:id="3277" w:name="_Toc76506489"/>
      <w:r w:rsidRPr="00B20AE8">
        <w:t>7.6.1</w:t>
      </w:r>
      <w:r w:rsidRPr="00B20AE8">
        <w:tab/>
        <w:t>General</w:t>
      </w:r>
      <w:bookmarkEnd w:id="3270"/>
      <w:bookmarkEnd w:id="3271"/>
      <w:bookmarkEnd w:id="3272"/>
      <w:bookmarkEnd w:id="3273"/>
      <w:bookmarkEnd w:id="3274"/>
      <w:bookmarkEnd w:id="3275"/>
      <w:bookmarkEnd w:id="3276"/>
      <w:bookmarkEnd w:id="3277"/>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3278" w:name="_Toc21123241"/>
      <w:bookmarkStart w:id="3279" w:name="_Toc45907434"/>
      <w:bookmarkStart w:id="3280" w:name="_Toc53181538"/>
      <w:bookmarkStart w:id="3281" w:name="_Toc61117299"/>
      <w:bookmarkStart w:id="3282" w:name="_Toc67081151"/>
      <w:bookmarkStart w:id="3283" w:name="_Toc68770503"/>
      <w:bookmarkStart w:id="3284" w:name="_Toc74755566"/>
      <w:bookmarkStart w:id="3285" w:name="_Toc76506490"/>
      <w:r w:rsidRPr="00B20AE8">
        <w:t>7.6.2</w:t>
      </w:r>
      <w:r w:rsidRPr="00B20AE8">
        <w:tab/>
        <w:t>General Requirement</w:t>
      </w:r>
      <w:bookmarkEnd w:id="3278"/>
      <w:bookmarkEnd w:id="3279"/>
      <w:bookmarkEnd w:id="3280"/>
      <w:bookmarkEnd w:id="3281"/>
      <w:bookmarkEnd w:id="3282"/>
      <w:bookmarkEnd w:id="3283"/>
      <w:bookmarkEnd w:id="3284"/>
      <w:bookmarkEnd w:id="3285"/>
    </w:p>
    <w:p w14:paraId="4EF58039" w14:textId="77777777" w:rsidR="006E5C62" w:rsidRPr="00B20AE8" w:rsidRDefault="006E5C62" w:rsidP="006E5C62">
      <w:pPr>
        <w:pStyle w:val="Heading4"/>
        <w:rPr>
          <w:lang w:eastAsia="sv-SE"/>
        </w:rPr>
      </w:pPr>
      <w:bookmarkStart w:id="3286" w:name="_Toc21123242"/>
      <w:bookmarkStart w:id="3287" w:name="_Toc45907435"/>
      <w:bookmarkStart w:id="3288" w:name="_Toc53181539"/>
      <w:bookmarkStart w:id="3289" w:name="_Toc61117300"/>
      <w:bookmarkStart w:id="3290" w:name="_Toc67081152"/>
      <w:bookmarkStart w:id="3291" w:name="_Toc68770504"/>
      <w:bookmarkStart w:id="3292" w:name="_Toc74755567"/>
      <w:bookmarkStart w:id="3293" w:name="_Toc76506491"/>
      <w:r w:rsidRPr="00B20AE8">
        <w:rPr>
          <w:lang w:eastAsia="sv-SE"/>
        </w:rPr>
        <w:t>7.6.2.1</w:t>
      </w:r>
      <w:r w:rsidRPr="00B20AE8">
        <w:rPr>
          <w:lang w:eastAsia="sv-SE"/>
        </w:rPr>
        <w:tab/>
        <w:t>Definition and applicability</w:t>
      </w:r>
      <w:bookmarkEnd w:id="3286"/>
      <w:bookmarkEnd w:id="3287"/>
      <w:bookmarkEnd w:id="3288"/>
      <w:bookmarkEnd w:id="3289"/>
      <w:bookmarkEnd w:id="3290"/>
      <w:bookmarkEnd w:id="3291"/>
      <w:bookmarkEnd w:id="3292"/>
      <w:bookmarkEnd w:id="3293"/>
    </w:p>
    <w:p w14:paraId="3B44E4C5" w14:textId="77777777" w:rsidR="006E5C62" w:rsidRPr="00B20AE8" w:rsidRDefault="006E5C62" w:rsidP="006E5C62">
      <w:pPr>
        <w:pStyle w:val="Heading4"/>
        <w:rPr>
          <w:lang w:eastAsia="sv-SE"/>
        </w:rPr>
      </w:pPr>
      <w:bookmarkStart w:id="3294" w:name="_Toc21123243"/>
      <w:bookmarkStart w:id="3295" w:name="_Toc45907436"/>
      <w:bookmarkStart w:id="3296" w:name="_Toc53181540"/>
      <w:bookmarkStart w:id="3297" w:name="_Toc61117301"/>
      <w:bookmarkStart w:id="3298" w:name="_Toc67081153"/>
      <w:bookmarkStart w:id="3299" w:name="_Toc68770505"/>
      <w:bookmarkStart w:id="3300" w:name="_Toc74755568"/>
      <w:bookmarkStart w:id="3301" w:name="_Toc76506492"/>
      <w:r w:rsidRPr="00B20AE8">
        <w:rPr>
          <w:lang w:eastAsia="sv-SE"/>
        </w:rPr>
        <w:t>7.6.2.2</w:t>
      </w:r>
      <w:r w:rsidRPr="00B20AE8">
        <w:rPr>
          <w:lang w:eastAsia="sv-SE"/>
        </w:rPr>
        <w:tab/>
        <w:t>Minimum Requirement</w:t>
      </w:r>
      <w:bookmarkEnd w:id="3294"/>
      <w:bookmarkEnd w:id="3295"/>
      <w:bookmarkEnd w:id="3296"/>
      <w:bookmarkEnd w:id="3297"/>
      <w:bookmarkEnd w:id="3298"/>
      <w:bookmarkEnd w:id="3299"/>
      <w:bookmarkEnd w:id="3300"/>
      <w:bookmarkEnd w:id="3301"/>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3302" w:name="_Toc21123244"/>
      <w:bookmarkStart w:id="3303" w:name="_Toc45907437"/>
      <w:bookmarkStart w:id="3304" w:name="_Toc53181541"/>
      <w:bookmarkStart w:id="3305" w:name="_Toc61117302"/>
      <w:bookmarkStart w:id="3306" w:name="_Toc67081154"/>
      <w:bookmarkStart w:id="3307" w:name="_Toc68770506"/>
      <w:bookmarkStart w:id="3308" w:name="_Toc74755569"/>
      <w:bookmarkStart w:id="3309" w:name="_Toc76506493"/>
      <w:r w:rsidRPr="00B20AE8">
        <w:rPr>
          <w:lang w:eastAsia="sv-SE"/>
        </w:rPr>
        <w:t>7.6.2.3</w:t>
      </w:r>
      <w:r w:rsidRPr="00B20AE8">
        <w:rPr>
          <w:lang w:eastAsia="sv-SE"/>
        </w:rPr>
        <w:tab/>
        <w:t>Test purpose</w:t>
      </w:r>
      <w:bookmarkEnd w:id="3302"/>
      <w:bookmarkEnd w:id="3303"/>
      <w:bookmarkEnd w:id="3304"/>
      <w:bookmarkEnd w:id="3305"/>
      <w:bookmarkEnd w:id="3306"/>
      <w:bookmarkEnd w:id="3307"/>
      <w:bookmarkEnd w:id="3308"/>
      <w:bookmarkEnd w:id="3309"/>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3310" w:name="_Toc21123245"/>
      <w:bookmarkStart w:id="3311" w:name="_Toc45907438"/>
      <w:bookmarkStart w:id="3312" w:name="_Toc53181542"/>
      <w:bookmarkStart w:id="3313" w:name="_Toc61117303"/>
      <w:bookmarkStart w:id="3314" w:name="_Toc67081155"/>
      <w:bookmarkStart w:id="3315" w:name="_Toc68770507"/>
      <w:bookmarkStart w:id="3316" w:name="_Toc74755570"/>
      <w:bookmarkStart w:id="3317" w:name="_Toc76506494"/>
      <w:r w:rsidRPr="00B20AE8">
        <w:rPr>
          <w:lang w:eastAsia="sv-SE"/>
        </w:rPr>
        <w:t>7.6.2</w:t>
      </w:r>
      <w:r w:rsidRPr="00B20AE8">
        <w:rPr>
          <w:lang w:eastAsia="zh-CN"/>
        </w:rPr>
        <w:t>.</w:t>
      </w:r>
      <w:r w:rsidRPr="00B20AE8">
        <w:rPr>
          <w:lang w:eastAsia="sv-SE"/>
        </w:rPr>
        <w:t>4</w:t>
      </w:r>
      <w:r w:rsidRPr="00B20AE8">
        <w:rPr>
          <w:lang w:eastAsia="sv-SE"/>
        </w:rPr>
        <w:tab/>
        <w:t>Method of test</w:t>
      </w:r>
      <w:bookmarkEnd w:id="3310"/>
      <w:bookmarkEnd w:id="3311"/>
      <w:bookmarkEnd w:id="3312"/>
      <w:bookmarkEnd w:id="3313"/>
      <w:bookmarkEnd w:id="3314"/>
      <w:bookmarkEnd w:id="3315"/>
      <w:bookmarkEnd w:id="3316"/>
      <w:bookmarkEnd w:id="3317"/>
    </w:p>
    <w:p w14:paraId="0C4D27AA" w14:textId="77777777" w:rsidR="006E5C62" w:rsidRPr="00B20AE8" w:rsidRDefault="006E5C62" w:rsidP="006E5C62">
      <w:pPr>
        <w:pStyle w:val="Heading5"/>
        <w:rPr>
          <w:lang w:eastAsia="sv-SE"/>
        </w:rPr>
      </w:pPr>
      <w:bookmarkStart w:id="3318" w:name="_Toc21123246"/>
      <w:bookmarkStart w:id="3319" w:name="_Toc45907439"/>
      <w:bookmarkStart w:id="3320" w:name="_Toc53181543"/>
      <w:bookmarkStart w:id="3321" w:name="_Toc61117304"/>
      <w:bookmarkStart w:id="3322" w:name="_Toc67081156"/>
      <w:bookmarkStart w:id="3323" w:name="_Toc68770508"/>
      <w:bookmarkStart w:id="3324" w:name="_Toc74755571"/>
      <w:bookmarkStart w:id="3325" w:name="_Toc76506495"/>
      <w:r w:rsidRPr="00B20AE8">
        <w:rPr>
          <w:lang w:eastAsia="sv-SE"/>
        </w:rPr>
        <w:t>7.6.2.4.1</w:t>
      </w:r>
      <w:r w:rsidRPr="00B20AE8">
        <w:rPr>
          <w:lang w:eastAsia="sv-SE"/>
        </w:rPr>
        <w:tab/>
        <w:t>Initial conditions</w:t>
      </w:r>
      <w:bookmarkEnd w:id="3318"/>
      <w:bookmarkEnd w:id="3319"/>
      <w:bookmarkEnd w:id="3320"/>
      <w:bookmarkEnd w:id="3321"/>
      <w:bookmarkEnd w:id="3322"/>
      <w:bookmarkEnd w:id="3323"/>
      <w:bookmarkEnd w:id="3324"/>
      <w:bookmarkEnd w:id="3325"/>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3326" w:name="_Toc21123247"/>
      <w:bookmarkStart w:id="3327" w:name="_Toc45907440"/>
      <w:bookmarkStart w:id="3328" w:name="_Toc53181544"/>
      <w:bookmarkStart w:id="3329" w:name="_Toc61117305"/>
      <w:bookmarkStart w:id="3330" w:name="_Toc67081157"/>
      <w:bookmarkStart w:id="3331" w:name="_Toc68770509"/>
      <w:bookmarkStart w:id="3332" w:name="_Toc74755572"/>
      <w:bookmarkStart w:id="3333" w:name="_Toc76506496"/>
      <w:r w:rsidRPr="00B20AE8">
        <w:rPr>
          <w:lang w:eastAsia="sv-SE"/>
        </w:rPr>
        <w:t>7.6.2.4.2</w:t>
      </w:r>
      <w:r w:rsidRPr="00B20AE8">
        <w:rPr>
          <w:lang w:eastAsia="sv-SE"/>
        </w:rPr>
        <w:tab/>
        <w:t>Procedure</w:t>
      </w:r>
      <w:bookmarkEnd w:id="3326"/>
      <w:bookmarkEnd w:id="3327"/>
      <w:bookmarkEnd w:id="3328"/>
      <w:bookmarkEnd w:id="3329"/>
      <w:bookmarkEnd w:id="3330"/>
      <w:bookmarkEnd w:id="3331"/>
      <w:bookmarkEnd w:id="3332"/>
      <w:bookmarkEnd w:id="3333"/>
    </w:p>
    <w:p w14:paraId="25C3DB74" w14:textId="77777777" w:rsidR="006E5C62" w:rsidRPr="00B20AE8" w:rsidRDefault="006E5C62" w:rsidP="00F437E4">
      <w:pPr>
        <w:pStyle w:val="H6"/>
        <w:rPr>
          <w:lang w:eastAsia="sv-SE"/>
        </w:rPr>
      </w:pPr>
      <w:bookmarkStart w:id="3334" w:name="_Toc21123248"/>
      <w:bookmarkStart w:id="3335" w:name="_Toc45907441"/>
      <w:bookmarkStart w:id="3336" w:name="_Toc53181545"/>
      <w:r w:rsidRPr="00B20AE8">
        <w:rPr>
          <w:lang w:eastAsia="sv-SE"/>
        </w:rPr>
        <w:t>7.6.2.4.2.1</w:t>
      </w:r>
      <w:r w:rsidRPr="00B20AE8">
        <w:rPr>
          <w:lang w:eastAsia="sv-SE"/>
        </w:rPr>
        <w:tab/>
        <w:t>General procedure</w:t>
      </w:r>
      <w:bookmarkEnd w:id="3334"/>
      <w:bookmarkEnd w:id="3335"/>
      <w:bookmarkEnd w:id="3336"/>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3337" w:name="_Hlk508870121"/>
      <w:r w:rsidR="006E5C62" w:rsidRPr="00B20AE8">
        <w:t>D.2.4.</w:t>
      </w:r>
      <w:bookmarkEnd w:id="3337"/>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3338" w:name="_Hlk503436373"/>
      <w:r w:rsidRPr="00B20AE8">
        <w:t xml:space="preserve">co-location test requirements </w:t>
      </w:r>
      <w:bookmarkEnd w:id="3338"/>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3339" w:name="_Toc21123249"/>
      <w:bookmarkStart w:id="3340" w:name="_Toc45907442"/>
      <w:bookmarkStart w:id="3341" w:name="_Toc53181546"/>
      <w:bookmarkStart w:id="3342" w:name="_Toc61117306"/>
      <w:bookmarkStart w:id="3343" w:name="_Toc67081158"/>
      <w:bookmarkStart w:id="3344" w:name="_Toc68770510"/>
      <w:bookmarkStart w:id="3345" w:name="_Toc74755573"/>
      <w:bookmarkStart w:id="3346" w:name="_Toc76506497"/>
      <w:r w:rsidRPr="00B20AE8">
        <w:rPr>
          <w:lang w:eastAsia="sv-SE"/>
        </w:rPr>
        <w:t>7.6.2</w:t>
      </w:r>
      <w:r w:rsidRPr="00B20AE8">
        <w:rPr>
          <w:lang w:eastAsia="zh-CN"/>
        </w:rPr>
        <w:t>.</w:t>
      </w:r>
      <w:r w:rsidRPr="00B20AE8">
        <w:rPr>
          <w:lang w:eastAsia="sv-SE"/>
        </w:rPr>
        <w:t>5</w:t>
      </w:r>
      <w:r w:rsidRPr="00B20AE8">
        <w:rPr>
          <w:lang w:eastAsia="sv-SE"/>
        </w:rPr>
        <w:tab/>
        <w:t>Test Requirement</w:t>
      </w:r>
      <w:bookmarkEnd w:id="3339"/>
      <w:bookmarkEnd w:id="3340"/>
      <w:bookmarkEnd w:id="3341"/>
      <w:bookmarkEnd w:id="3342"/>
      <w:bookmarkEnd w:id="3343"/>
      <w:bookmarkEnd w:id="3344"/>
      <w:bookmarkEnd w:id="3345"/>
      <w:bookmarkEnd w:id="3346"/>
    </w:p>
    <w:p w14:paraId="638082B6" w14:textId="77777777" w:rsidR="00CF0D41" w:rsidRPr="00B20AE8" w:rsidRDefault="006E5C62" w:rsidP="00CC4BB7">
      <w:pPr>
        <w:pStyle w:val="Heading5"/>
        <w:rPr>
          <w:lang w:eastAsia="sv-SE"/>
        </w:rPr>
      </w:pPr>
      <w:bookmarkStart w:id="3347" w:name="_Toc21123250"/>
      <w:bookmarkStart w:id="3348" w:name="_Toc45907443"/>
      <w:bookmarkStart w:id="3349" w:name="_Toc53181547"/>
      <w:bookmarkStart w:id="3350" w:name="_Toc61117307"/>
      <w:bookmarkStart w:id="3351" w:name="_Toc67081159"/>
      <w:bookmarkStart w:id="3352" w:name="_Toc68770511"/>
      <w:bookmarkStart w:id="3353" w:name="_Toc74755574"/>
      <w:bookmarkStart w:id="3354" w:name="_Toc76506498"/>
      <w:r w:rsidRPr="00B20AE8">
        <w:rPr>
          <w:lang w:eastAsia="sv-SE"/>
        </w:rPr>
        <w:t>7.6.2.5.1</w:t>
      </w:r>
      <w:r w:rsidRPr="00B20AE8">
        <w:rPr>
          <w:lang w:eastAsia="sv-SE"/>
        </w:rPr>
        <w:tab/>
        <w:t>MSR operation</w:t>
      </w:r>
      <w:bookmarkEnd w:id="3347"/>
      <w:bookmarkEnd w:id="3348"/>
      <w:bookmarkEnd w:id="3349"/>
      <w:bookmarkEnd w:id="3350"/>
      <w:bookmarkEnd w:id="3351"/>
      <w:bookmarkEnd w:id="3352"/>
      <w:bookmarkEnd w:id="3353"/>
      <w:bookmarkEnd w:id="3354"/>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3355" w:name="_Hlk513216519"/>
      <w:r w:rsidRPr="00B20AE8">
        <w:t xml:space="preserve">7.6.2.5.1-1 </w:t>
      </w:r>
      <w:bookmarkEnd w:id="3355"/>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3356" w:name="_Toc61117308"/>
      <w:bookmarkStart w:id="3357" w:name="_Toc67081160"/>
      <w:bookmarkStart w:id="3358" w:name="_Toc68770512"/>
      <w:bookmarkStart w:id="3359" w:name="_Toc74755575"/>
      <w:bookmarkStart w:id="3360" w:name="_Toc76506499"/>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3356"/>
      <w:bookmarkEnd w:id="3357"/>
      <w:bookmarkEnd w:id="3358"/>
      <w:bookmarkEnd w:id="3359"/>
      <w:bookmarkEnd w:id="3360"/>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3361" w:name="_Toc61117309"/>
      <w:bookmarkStart w:id="3362" w:name="_Toc67081161"/>
      <w:bookmarkStart w:id="3363" w:name="_Toc68770513"/>
      <w:bookmarkStart w:id="3364" w:name="_Toc74755576"/>
      <w:bookmarkStart w:id="3365" w:name="_Toc76506500"/>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3361"/>
      <w:bookmarkEnd w:id="3362"/>
      <w:bookmarkEnd w:id="3363"/>
      <w:bookmarkEnd w:id="3364"/>
      <w:bookmarkEnd w:id="3365"/>
    </w:p>
    <w:p w14:paraId="71AEB605" w14:textId="038AE054" w:rsidR="006E5C62" w:rsidRPr="00B20AE8" w:rsidRDefault="006E5C62" w:rsidP="006E5C62">
      <w:bookmarkStart w:id="3366"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3366"/>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3367" w:name="_Toc21123251"/>
      <w:bookmarkStart w:id="3368" w:name="_Toc45907444"/>
      <w:bookmarkStart w:id="3369" w:name="_Toc53181548"/>
      <w:bookmarkStart w:id="3370" w:name="_Toc61117310"/>
      <w:bookmarkStart w:id="3371" w:name="_Toc67081162"/>
      <w:bookmarkStart w:id="3372" w:name="_Toc68770514"/>
      <w:bookmarkStart w:id="3373" w:name="_Toc74755577"/>
      <w:bookmarkStart w:id="3374" w:name="_Toc76506501"/>
      <w:r w:rsidRPr="00B20AE8">
        <w:t>7.6.3</w:t>
      </w:r>
      <w:r w:rsidRPr="00B20AE8">
        <w:tab/>
        <w:t>Co-location Requirement</w:t>
      </w:r>
      <w:bookmarkEnd w:id="3367"/>
      <w:bookmarkEnd w:id="3368"/>
      <w:bookmarkEnd w:id="3369"/>
      <w:bookmarkEnd w:id="3370"/>
      <w:bookmarkEnd w:id="3371"/>
      <w:bookmarkEnd w:id="3372"/>
      <w:bookmarkEnd w:id="3373"/>
      <w:bookmarkEnd w:id="3374"/>
    </w:p>
    <w:p w14:paraId="43184F75" w14:textId="77777777" w:rsidR="006E5C62" w:rsidRPr="00B20AE8" w:rsidRDefault="006E5C62" w:rsidP="006E5C62">
      <w:pPr>
        <w:pStyle w:val="Heading4"/>
        <w:rPr>
          <w:lang w:eastAsia="sv-SE"/>
        </w:rPr>
      </w:pPr>
      <w:bookmarkStart w:id="3375" w:name="_Toc21123252"/>
      <w:bookmarkStart w:id="3376" w:name="_Toc45907445"/>
      <w:bookmarkStart w:id="3377" w:name="_Toc53181549"/>
      <w:bookmarkStart w:id="3378" w:name="_Toc61117311"/>
      <w:bookmarkStart w:id="3379" w:name="_Toc67081163"/>
      <w:bookmarkStart w:id="3380" w:name="_Toc68770515"/>
      <w:bookmarkStart w:id="3381" w:name="_Toc74755578"/>
      <w:bookmarkStart w:id="3382" w:name="_Toc76506502"/>
      <w:r w:rsidRPr="00B20AE8">
        <w:rPr>
          <w:lang w:eastAsia="sv-SE"/>
        </w:rPr>
        <w:t>7.6.3.1</w:t>
      </w:r>
      <w:r w:rsidRPr="00B20AE8">
        <w:rPr>
          <w:lang w:eastAsia="sv-SE"/>
        </w:rPr>
        <w:tab/>
        <w:t>Definition and applicability</w:t>
      </w:r>
      <w:bookmarkEnd w:id="3375"/>
      <w:bookmarkEnd w:id="3376"/>
      <w:bookmarkEnd w:id="3377"/>
      <w:bookmarkEnd w:id="3378"/>
      <w:bookmarkEnd w:id="3379"/>
      <w:bookmarkEnd w:id="3380"/>
      <w:bookmarkEnd w:id="3381"/>
      <w:bookmarkEnd w:id="3382"/>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3383" w:name="_Toc21123253"/>
      <w:bookmarkStart w:id="3384" w:name="_Toc45907446"/>
      <w:bookmarkStart w:id="3385" w:name="_Toc53181550"/>
      <w:bookmarkStart w:id="3386" w:name="_Toc61117312"/>
      <w:bookmarkStart w:id="3387" w:name="_Toc67081164"/>
      <w:bookmarkStart w:id="3388" w:name="_Toc68770516"/>
      <w:bookmarkStart w:id="3389" w:name="_Toc74755579"/>
      <w:bookmarkStart w:id="3390" w:name="_Toc76506503"/>
      <w:r w:rsidRPr="00B20AE8">
        <w:rPr>
          <w:lang w:eastAsia="sv-SE"/>
        </w:rPr>
        <w:t>7.6.3.2</w:t>
      </w:r>
      <w:r w:rsidRPr="00B20AE8">
        <w:rPr>
          <w:lang w:eastAsia="sv-SE"/>
        </w:rPr>
        <w:tab/>
        <w:t>Minimum Requirement</w:t>
      </w:r>
      <w:bookmarkEnd w:id="3383"/>
      <w:bookmarkEnd w:id="3384"/>
      <w:bookmarkEnd w:id="3385"/>
      <w:bookmarkEnd w:id="3386"/>
      <w:bookmarkEnd w:id="3387"/>
      <w:bookmarkEnd w:id="3388"/>
      <w:bookmarkEnd w:id="3389"/>
      <w:bookmarkEnd w:id="3390"/>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3391" w:name="_Toc21123254"/>
      <w:bookmarkStart w:id="3392" w:name="_Toc45907447"/>
      <w:bookmarkStart w:id="3393" w:name="_Toc53181551"/>
      <w:bookmarkStart w:id="3394" w:name="_Toc61117313"/>
      <w:bookmarkStart w:id="3395" w:name="_Toc67081165"/>
      <w:bookmarkStart w:id="3396" w:name="_Toc68770517"/>
      <w:bookmarkStart w:id="3397" w:name="_Toc74755580"/>
      <w:bookmarkStart w:id="3398" w:name="_Toc76506504"/>
      <w:r w:rsidRPr="00B20AE8">
        <w:rPr>
          <w:lang w:eastAsia="sv-SE"/>
        </w:rPr>
        <w:t>7.6.3.3</w:t>
      </w:r>
      <w:r w:rsidRPr="00B20AE8">
        <w:rPr>
          <w:lang w:eastAsia="sv-SE"/>
        </w:rPr>
        <w:tab/>
        <w:t>Test purpose</w:t>
      </w:r>
      <w:bookmarkEnd w:id="3391"/>
      <w:bookmarkEnd w:id="3392"/>
      <w:bookmarkEnd w:id="3393"/>
      <w:bookmarkEnd w:id="3394"/>
      <w:bookmarkEnd w:id="3395"/>
      <w:bookmarkEnd w:id="3396"/>
      <w:bookmarkEnd w:id="3397"/>
      <w:bookmarkEnd w:id="3398"/>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3399" w:name="_Toc21123255"/>
      <w:bookmarkStart w:id="3400" w:name="_Toc45907448"/>
      <w:bookmarkStart w:id="3401" w:name="_Toc53181552"/>
      <w:bookmarkStart w:id="3402" w:name="_Toc61117314"/>
      <w:bookmarkStart w:id="3403" w:name="_Toc67081166"/>
      <w:bookmarkStart w:id="3404" w:name="_Toc68770518"/>
      <w:bookmarkStart w:id="3405" w:name="_Toc74755581"/>
      <w:bookmarkStart w:id="3406" w:name="_Toc76506505"/>
      <w:r w:rsidRPr="00B20AE8">
        <w:rPr>
          <w:lang w:eastAsia="sv-SE"/>
        </w:rPr>
        <w:t>7.6.3</w:t>
      </w:r>
      <w:r w:rsidRPr="00B20AE8">
        <w:rPr>
          <w:lang w:eastAsia="zh-CN"/>
        </w:rPr>
        <w:t>.</w:t>
      </w:r>
      <w:r w:rsidRPr="00B20AE8">
        <w:rPr>
          <w:lang w:eastAsia="sv-SE"/>
        </w:rPr>
        <w:t>4</w:t>
      </w:r>
      <w:r w:rsidRPr="00B20AE8">
        <w:rPr>
          <w:lang w:eastAsia="sv-SE"/>
        </w:rPr>
        <w:tab/>
        <w:t>Method of test</w:t>
      </w:r>
      <w:bookmarkEnd w:id="3399"/>
      <w:bookmarkEnd w:id="3400"/>
      <w:bookmarkEnd w:id="3401"/>
      <w:bookmarkEnd w:id="3402"/>
      <w:bookmarkEnd w:id="3403"/>
      <w:bookmarkEnd w:id="3404"/>
      <w:bookmarkEnd w:id="3405"/>
      <w:bookmarkEnd w:id="3406"/>
    </w:p>
    <w:p w14:paraId="0139BADB" w14:textId="77777777" w:rsidR="006E5C62" w:rsidRPr="00B20AE8" w:rsidRDefault="006E5C62" w:rsidP="006E5C62">
      <w:pPr>
        <w:pStyle w:val="Heading5"/>
        <w:rPr>
          <w:lang w:eastAsia="sv-SE"/>
        </w:rPr>
      </w:pPr>
      <w:bookmarkStart w:id="3407" w:name="_Toc21123256"/>
      <w:bookmarkStart w:id="3408" w:name="_Toc45907449"/>
      <w:bookmarkStart w:id="3409" w:name="_Toc53181553"/>
      <w:bookmarkStart w:id="3410" w:name="_Toc61117315"/>
      <w:bookmarkStart w:id="3411" w:name="_Toc67081167"/>
      <w:bookmarkStart w:id="3412" w:name="_Toc68770519"/>
      <w:bookmarkStart w:id="3413" w:name="_Toc74755582"/>
      <w:bookmarkStart w:id="3414" w:name="_Toc76506506"/>
      <w:r w:rsidRPr="00B20AE8">
        <w:rPr>
          <w:lang w:eastAsia="sv-SE"/>
        </w:rPr>
        <w:t>7.6.3.4.1</w:t>
      </w:r>
      <w:r w:rsidRPr="00B20AE8">
        <w:rPr>
          <w:lang w:eastAsia="sv-SE"/>
        </w:rPr>
        <w:tab/>
        <w:t>Initial conditions</w:t>
      </w:r>
      <w:bookmarkEnd w:id="3407"/>
      <w:bookmarkEnd w:id="3408"/>
      <w:bookmarkEnd w:id="3409"/>
      <w:bookmarkEnd w:id="3410"/>
      <w:bookmarkEnd w:id="3411"/>
      <w:bookmarkEnd w:id="3412"/>
      <w:bookmarkEnd w:id="3413"/>
      <w:bookmarkEnd w:id="3414"/>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3415" w:name="_Toc21123257"/>
      <w:bookmarkStart w:id="3416" w:name="_Toc45907450"/>
      <w:bookmarkStart w:id="3417" w:name="_Toc53181554"/>
      <w:bookmarkStart w:id="3418" w:name="_Toc61117316"/>
      <w:bookmarkStart w:id="3419" w:name="_Toc67081168"/>
      <w:bookmarkStart w:id="3420" w:name="_Toc68770520"/>
      <w:bookmarkStart w:id="3421" w:name="_Toc74755583"/>
      <w:bookmarkStart w:id="3422" w:name="_Toc76506507"/>
      <w:r w:rsidRPr="00B20AE8">
        <w:rPr>
          <w:lang w:eastAsia="sv-SE"/>
        </w:rPr>
        <w:t>7.6.3.4.2</w:t>
      </w:r>
      <w:r w:rsidRPr="00B20AE8">
        <w:rPr>
          <w:lang w:eastAsia="sv-SE"/>
        </w:rPr>
        <w:tab/>
        <w:t>Procedure</w:t>
      </w:r>
      <w:bookmarkEnd w:id="3415"/>
      <w:bookmarkEnd w:id="3416"/>
      <w:bookmarkEnd w:id="3417"/>
      <w:bookmarkEnd w:id="3418"/>
      <w:bookmarkEnd w:id="3419"/>
      <w:bookmarkEnd w:id="3420"/>
      <w:bookmarkEnd w:id="3421"/>
      <w:bookmarkEnd w:id="3422"/>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3423" w:name="_Toc21123258"/>
      <w:bookmarkStart w:id="3424" w:name="_Toc45907451"/>
      <w:bookmarkStart w:id="3425" w:name="_Toc53181555"/>
      <w:bookmarkStart w:id="3426" w:name="_Toc61117317"/>
      <w:bookmarkStart w:id="3427" w:name="_Toc67081169"/>
      <w:bookmarkStart w:id="3428" w:name="_Toc68770521"/>
      <w:bookmarkStart w:id="3429" w:name="_Toc74755584"/>
      <w:bookmarkStart w:id="3430" w:name="_Toc76506508"/>
      <w:r w:rsidRPr="00B20AE8">
        <w:rPr>
          <w:lang w:eastAsia="sv-SE"/>
        </w:rPr>
        <w:t>7.6.3</w:t>
      </w:r>
      <w:r w:rsidRPr="00B20AE8">
        <w:rPr>
          <w:lang w:eastAsia="zh-CN"/>
        </w:rPr>
        <w:t>.</w:t>
      </w:r>
      <w:r w:rsidRPr="00B20AE8">
        <w:rPr>
          <w:lang w:eastAsia="sv-SE"/>
        </w:rPr>
        <w:t>5</w:t>
      </w:r>
      <w:r w:rsidRPr="00B20AE8">
        <w:rPr>
          <w:lang w:eastAsia="sv-SE"/>
        </w:rPr>
        <w:tab/>
        <w:t>Test Requirement</w:t>
      </w:r>
      <w:bookmarkEnd w:id="3423"/>
      <w:bookmarkEnd w:id="3424"/>
      <w:bookmarkEnd w:id="3425"/>
      <w:bookmarkEnd w:id="3426"/>
      <w:bookmarkEnd w:id="3427"/>
      <w:bookmarkEnd w:id="3428"/>
      <w:bookmarkEnd w:id="3429"/>
      <w:bookmarkEnd w:id="3430"/>
    </w:p>
    <w:p w14:paraId="1FAC6AE1" w14:textId="77777777" w:rsidR="006E5C62" w:rsidRPr="00B20AE8" w:rsidRDefault="006E5C62" w:rsidP="006604EE">
      <w:pPr>
        <w:pStyle w:val="Heading5"/>
        <w:rPr>
          <w:lang w:val="en-US" w:eastAsia="sv-SE"/>
        </w:rPr>
      </w:pPr>
      <w:bookmarkStart w:id="3431" w:name="_Toc61117318"/>
      <w:bookmarkStart w:id="3432" w:name="_Toc67081170"/>
      <w:bookmarkStart w:id="3433" w:name="_Toc68770522"/>
      <w:bookmarkStart w:id="3434" w:name="_Toc74755585"/>
      <w:bookmarkStart w:id="3435" w:name="_Toc76506509"/>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3431"/>
      <w:bookmarkEnd w:id="3432"/>
      <w:bookmarkEnd w:id="3433"/>
      <w:bookmarkEnd w:id="3434"/>
      <w:bookmarkEnd w:id="3435"/>
    </w:p>
    <w:p w14:paraId="348CF5FB" w14:textId="77777777" w:rsidR="006E5C62" w:rsidRPr="00B20AE8" w:rsidRDefault="006E5C62" w:rsidP="00634ACD">
      <w:bookmarkStart w:id="3436"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3436"/>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3437" w:name="_Hlk513205215"/>
      <w:r w:rsidRPr="00B20AE8">
        <w:rPr>
          <w:rFonts w:cs="v5.0.0"/>
        </w:rPr>
        <w:t>7.6.3.5.1-1</w:t>
      </w:r>
      <w:bookmarkEnd w:id="3437"/>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t xml:space="preserve">Table </w:t>
      </w:r>
      <w:bookmarkStart w:id="3438"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3438"/>
      <w:r w:rsidRPr="00B20AE8">
        <w:rPr>
          <w:rFonts w:eastAsia="Osaka"/>
        </w:rPr>
        <w:t xml:space="preserve">: </w:t>
      </w:r>
      <w:r w:rsidRPr="00B20AE8">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6A2BF1">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6A2BF1">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6A2BF1">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6A2BF1">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6A2BF1">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6A2BF1">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6A2BF1">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6A2BF1">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6A2BF1">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6A2BF1">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6A2BF1">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6A2BF1">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6A2BF1">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6A2BF1">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6A2BF1">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6A2BF1">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6A2BF1">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6A2BF1">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6A2BF1">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6A2BF1">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6A2BF1">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6A2BF1">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6A2BF1">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6A2BF1">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276ADD77" w14:textId="77777777" w:rsidTr="006A2BF1">
        <w:trPr>
          <w:gridAfter w:val="1"/>
          <w:wAfter w:w="10" w:type="dxa"/>
          <w:cantSplit/>
          <w:jc w:val="center"/>
        </w:trPr>
        <w:tc>
          <w:tcPr>
            <w:tcW w:w="1918" w:type="dxa"/>
          </w:tcPr>
          <w:p w14:paraId="08810598" w14:textId="77777777" w:rsidR="006E5C62" w:rsidRPr="00B20AE8" w:rsidRDefault="006E5C62" w:rsidP="00CC4BB7">
            <w:pPr>
              <w:pStyle w:val="TAL"/>
            </w:pPr>
            <w:r w:rsidRPr="00B20AE8">
              <w:t>E-UTRA Band 23</w:t>
            </w:r>
          </w:p>
        </w:tc>
        <w:tc>
          <w:tcPr>
            <w:tcW w:w="1657" w:type="dxa"/>
          </w:tcPr>
          <w:p w14:paraId="58C053DC" w14:textId="77777777" w:rsidR="006E5C62" w:rsidRPr="00B20AE8" w:rsidRDefault="006E5C62" w:rsidP="00CC4BB7">
            <w:pPr>
              <w:pStyle w:val="TAC"/>
            </w:pPr>
            <w:r w:rsidRPr="00B20AE8">
              <w:t>2180 – 2200</w:t>
            </w:r>
          </w:p>
        </w:tc>
        <w:tc>
          <w:tcPr>
            <w:tcW w:w="1082" w:type="dxa"/>
          </w:tcPr>
          <w:p w14:paraId="655E0F3D" w14:textId="77777777" w:rsidR="006E5C62" w:rsidRPr="00B20AE8" w:rsidRDefault="006E5C62" w:rsidP="00CC4BB7">
            <w:pPr>
              <w:pStyle w:val="TAC"/>
              <w:rPr>
                <w:rFonts w:cs="v5.0.0"/>
              </w:rPr>
            </w:pPr>
            <w:r w:rsidRPr="00B20AE8">
              <w:t>+46</w:t>
            </w:r>
          </w:p>
        </w:tc>
        <w:tc>
          <w:tcPr>
            <w:tcW w:w="1134" w:type="dxa"/>
          </w:tcPr>
          <w:p w14:paraId="647B7BB6" w14:textId="77777777" w:rsidR="006E5C62" w:rsidRPr="00B20AE8" w:rsidRDefault="006E5C62" w:rsidP="00CC4BB7">
            <w:pPr>
              <w:pStyle w:val="TAC"/>
            </w:pPr>
            <w:r w:rsidRPr="00B20AE8">
              <w:t>+38</w:t>
            </w:r>
          </w:p>
        </w:tc>
        <w:tc>
          <w:tcPr>
            <w:tcW w:w="1134" w:type="dxa"/>
          </w:tcPr>
          <w:p w14:paraId="7045EC2D" w14:textId="77777777" w:rsidR="006E5C62" w:rsidRPr="00B20AE8" w:rsidRDefault="006E5C62" w:rsidP="00CC4BB7">
            <w:pPr>
              <w:pStyle w:val="TAC"/>
            </w:pPr>
            <w:r w:rsidRPr="00B20AE8">
              <w:t>+24</w:t>
            </w:r>
          </w:p>
        </w:tc>
        <w:tc>
          <w:tcPr>
            <w:tcW w:w="1701" w:type="dxa"/>
          </w:tcPr>
          <w:p w14:paraId="45826C3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77F3D99" w14:textId="77777777" w:rsidR="006E5C62" w:rsidRPr="00B20AE8" w:rsidRDefault="006E5C62" w:rsidP="00CC4BB7">
            <w:pPr>
              <w:pStyle w:val="TAC"/>
              <w:rPr>
                <w:rFonts w:cs="v5.0.0"/>
              </w:rPr>
            </w:pPr>
            <w:r w:rsidRPr="00B20AE8">
              <w:t>CW carrier</w:t>
            </w:r>
          </w:p>
        </w:tc>
      </w:tr>
      <w:tr w:rsidR="004F339F" w:rsidRPr="00B20AE8" w14:paraId="08E3FD80" w14:textId="77777777" w:rsidTr="006A2BF1">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6A2BF1">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6A2BF1">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6A2BF1">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6A2BF1">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6A2BF1">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6A2BF1">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6A2BF1">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6A2BF1">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6A2BF1">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6A2BF1">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6A2BF1">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6A2BF1">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6A2BF1">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6A2BF1">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6A2BF1">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6A2BF1">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6A2BF1">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6A2BF1">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6A2BF1">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6A2BF1">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6A2BF1">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6A2BF1">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6A2BF1">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6A2BF1">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6A2BF1">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6A2BF1">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6A2BF1">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6A2BF1">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6A2BF1">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6A2BF1">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6A2BF1">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6A2BF1">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6A2BF1">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6A2BF1">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6A2BF1">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6A2BF1">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6A2BF1">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6A2BF1">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6A2BF1">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6A2BF1">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6A2BF1">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6A2BF1">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6A2BF1">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6A2BF1">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3439" w:name="_Toc61117319"/>
      <w:bookmarkStart w:id="3440" w:name="_Toc67081171"/>
      <w:bookmarkStart w:id="3441" w:name="_Toc68770523"/>
      <w:bookmarkStart w:id="3442" w:name="_Toc74755586"/>
      <w:bookmarkStart w:id="3443" w:name="_Toc76506510"/>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3439"/>
      <w:bookmarkEnd w:id="3440"/>
      <w:bookmarkEnd w:id="3441"/>
      <w:bookmarkEnd w:id="3442"/>
      <w:bookmarkEnd w:id="3443"/>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6A2BF1">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6A2BF1">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6A2BF1">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6A2BF1">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6A2BF1">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6A2BF1">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6A2BF1">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6A2BF1">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6A2BF1">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6A2BF1">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6A2BF1">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6A2BF1">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6A2BF1">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6A2BF1">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6A2BF1">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6A2BF1">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6A2BF1">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6A2BF1">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6A2BF1">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6A2BF1">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6A2BF1">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6A2BF1">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6A2BF1">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6A2BF1">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774509C3" w14:textId="77777777" w:rsidTr="006A2BF1">
        <w:trPr>
          <w:gridAfter w:val="1"/>
          <w:wAfter w:w="10" w:type="dxa"/>
          <w:cantSplit/>
          <w:jc w:val="center"/>
        </w:trPr>
        <w:tc>
          <w:tcPr>
            <w:tcW w:w="1918" w:type="dxa"/>
          </w:tcPr>
          <w:p w14:paraId="7084C7C6" w14:textId="77777777" w:rsidR="00D36639" w:rsidRPr="00B20AE8" w:rsidRDefault="00D36639" w:rsidP="00CC4BB7">
            <w:pPr>
              <w:pStyle w:val="TAL"/>
            </w:pPr>
            <w:r w:rsidRPr="00B20AE8">
              <w:t>E-UTRA Band 23</w:t>
            </w:r>
          </w:p>
        </w:tc>
        <w:tc>
          <w:tcPr>
            <w:tcW w:w="1657" w:type="dxa"/>
          </w:tcPr>
          <w:p w14:paraId="30F0F556" w14:textId="77777777" w:rsidR="00D36639" w:rsidRPr="00B20AE8" w:rsidRDefault="00D36639" w:rsidP="00CC4BB7">
            <w:pPr>
              <w:pStyle w:val="TAC"/>
            </w:pPr>
            <w:r w:rsidRPr="00B20AE8">
              <w:t>2180 – 2200</w:t>
            </w:r>
          </w:p>
        </w:tc>
        <w:tc>
          <w:tcPr>
            <w:tcW w:w="1082" w:type="dxa"/>
          </w:tcPr>
          <w:p w14:paraId="2700A834" w14:textId="77777777" w:rsidR="00D36639" w:rsidRPr="00B20AE8" w:rsidRDefault="00D36639" w:rsidP="00CC4BB7">
            <w:pPr>
              <w:pStyle w:val="TAC"/>
              <w:rPr>
                <w:rFonts w:cs="v5.0.0"/>
              </w:rPr>
            </w:pPr>
            <w:r w:rsidRPr="00B20AE8">
              <w:t>+46</w:t>
            </w:r>
          </w:p>
        </w:tc>
        <w:tc>
          <w:tcPr>
            <w:tcW w:w="1134" w:type="dxa"/>
          </w:tcPr>
          <w:p w14:paraId="5F41A310" w14:textId="77777777" w:rsidR="00D36639" w:rsidRPr="00B20AE8" w:rsidRDefault="00D36639" w:rsidP="00CC4BB7">
            <w:pPr>
              <w:pStyle w:val="TAC"/>
            </w:pPr>
            <w:r w:rsidRPr="00B20AE8">
              <w:t>+38</w:t>
            </w:r>
          </w:p>
        </w:tc>
        <w:tc>
          <w:tcPr>
            <w:tcW w:w="1134" w:type="dxa"/>
          </w:tcPr>
          <w:p w14:paraId="74198449" w14:textId="77777777" w:rsidR="00D36639" w:rsidRPr="00B20AE8" w:rsidRDefault="00D36639" w:rsidP="00CC4BB7">
            <w:pPr>
              <w:pStyle w:val="TAC"/>
            </w:pPr>
            <w:r w:rsidRPr="00B20AE8">
              <w:t>+24</w:t>
            </w:r>
          </w:p>
        </w:tc>
        <w:tc>
          <w:tcPr>
            <w:tcW w:w="1701" w:type="dxa"/>
          </w:tcPr>
          <w:p w14:paraId="11F4DEC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A144918" w14:textId="77777777" w:rsidR="00D36639" w:rsidRPr="00B20AE8" w:rsidRDefault="00D36639" w:rsidP="00CC4BB7">
            <w:pPr>
              <w:pStyle w:val="TAC"/>
              <w:rPr>
                <w:rFonts w:cs="v5.0.0"/>
              </w:rPr>
            </w:pPr>
            <w:r w:rsidRPr="00B20AE8">
              <w:t>CW carrier</w:t>
            </w:r>
          </w:p>
        </w:tc>
      </w:tr>
      <w:tr w:rsidR="004F339F" w:rsidRPr="00B20AE8" w14:paraId="3464583B" w14:textId="77777777" w:rsidTr="006A2BF1">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6A2BF1">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6A2BF1">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6A2BF1">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6A2BF1">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6A2BF1">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6A2BF1">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6A2BF1">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6A2BF1">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6A2BF1">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6A2BF1">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6A2BF1">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6A2BF1">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6A2BF1">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6A2BF1">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6A2BF1">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6A2BF1">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6A2BF1">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6A2BF1">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6A2BF1">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6A2BF1">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6A2BF1">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6A2BF1">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6A2BF1">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6A2BF1">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6A2BF1">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6A2BF1">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6A2BF1">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6A2BF1">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6A2BF1">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6A2BF1">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6A2BF1">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6A2BF1">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6A2BF1">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6A2BF1">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6A2BF1">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6A2BF1">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6A2BF1">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6A2BF1">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6A2BF1">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6A2BF1">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6A2BF1">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6A2BF1">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6A2BF1">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6A2BF1">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3444" w:name="_Toc61117320"/>
      <w:bookmarkStart w:id="3445" w:name="_Toc67081172"/>
      <w:bookmarkStart w:id="3446" w:name="_Toc68770524"/>
      <w:bookmarkStart w:id="3447" w:name="_Toc74755587"/>
      <w:bookmarkStart w:id="3448" w:name="_Toc76506511"/>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3444"/>
      <w:bookmarkEnd w:id="3445"/>
      <w:bookmarkEnd w:id="3446"/>
      <w:bookmarkEnd w:id="3447"/>
      <w:bookmarkEnd w:id="3448"/>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6A2BF1">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6A2BF1">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6A2BF1">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6A2BF1">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6A2BF1">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6A2BF1">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6A2BF1">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6A2BF1">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6A2BF1">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6A2BF1">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6A2BF1">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6A2BF1">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6A2BF1">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6A2BF1">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6A2BF1">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6A2BF1">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6A2BF1">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6A2BF1">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6A2BF1">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6A2BF1">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6A2BF1">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6A2BF1">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6A2BF1">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6A2BF1">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6A2BF1">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44F07DB2" w14:textId="77777777" w:rsidTr="006A2BF1">
        <w:trPr>
          <w:gridAfter w:val="1"/>
          <w:wAfter w:w="10" w:type="dxa"/>
          <w:cantSplit/>
          <w:jc w:val="center"/>
        </w:trPr>
        <w:tc>
          <w:tcPr>
            <w:tcW w:w="1918" w:type="dxa"/>
          </w:tcPr>
          <w:p w14:paraId="08AC419B" w14:textId="77777777" w:rsidR="00D36639" w:rsidRPr="00B20AE8" w:rsidRDefault="00D36639" w:rsidP="00CC4BB7">
            <w:pPr>
              <w:pStyle w:val="TAL"/>
            </w:pPr>
            <w:r w:rsidRPr="00B20AE8">
              <w:t>E-UTRA Band 23</w:t>
            </w:r>
          </w:p>
        </w:tc>
        <w:tc>
          <w:tcPr>
            <w:tcW w:w="1657" w:type="dxa"/>
          </w:tcPr>
          <w:p w14:paraId="535D8204" w14:textId="77777777" w:rsidR="00D36639" w:rsidRPr="00B20AE8" w:rsidRDefault="00D36639" w:rsidP="00CC4BB7">
            <w:pPr>
              <w:pStyle w:val="TAC"/>
            </w:pPr>
            <w:r w:rsidRPr="00B20AE8">
              <w:t>2180 – 2200</w:t>
            </w:r>
          </w:p>
        </w:tc>
        <w:tc>
          <w:tcPr>
            <w:tcW w:w="1082" w:type="dxa"/>
          </w:tcPr>
          <w:p w14:paraId="4551C1D3" w14:textId="77777777" w:rsidR="00D36639" w:rsidRPr="00B20AE8" w:rsidRDefault="00D36639" w:rsidP="00CC4BB7">
            <w:pPr>
              <w:pStyle w:val="TAC"/>
              <w:rPr>
                <w:rFonts w:cs="v5.0.0"/>
              </w:rPr>
            </w:pPr>
            <w:r w:rsidRPr="00B20AE8">
              <w:t>+46</w:t>
            </w:r>
          </w:p>
        </w:tc>
        <w:tc>
          <w:tcPr>
            <w:tcW w:w="1134" w:type="dxa"/>
          </w:tcPr>
          <w:p w14:paraId="6C85847B" w14:textId="77777777" w:rsidR="00D36639" w:rsidRPr="00B20AE8" w:rsidRDefault="00D36639" w:rsidP="00CC4BB7">
            <w:pPr>
              <w:pStyle w:val="TAC"/>
            </w:pPr>
            <w:r w:rsidRPr="00B20AE8">
              <w:t>+38</w:t>
            </w:r>
          </w:p>
        </w:tc>
        <w:tc>
          <w:tcPr>
            <w:tcW w:w="1134" w:type="dxa"/>
          </w:tcPr>
          <w:p w14:paraId="593851CD" w14:textId="77777777" w:rsidR="00D36639" w:rsidRPr="00B20AE8" w:rsidRDefault="00D36639" w:rsidP="00CC4BB7">
            <w:pPr>
              <w:pStyle w:val="TAC"/>
            </w:pPr>
            <w:r w:rsidRPr="00B20AE8">
              <w:t>+24</w:t>
            </w:r>
          </w:p>
        </w:tc>
        <w:tc>
          <w:tcPr>
            <w:tcW w:w="1701" w:type="dxa"/>
          </w:tcPr>
          <w:p w14:paraId="60A70DB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3C558E8" w14:textId="77777777" w:rsidR="00D36639" w:rsidRPr="00B20AE8" w:rsidRDefault="00D36639" w:rsidP="00CC4BB7">
            <w:pPr>
              <w:pStyle w:val="TAC"/>
              <w:rPr>
                <w:rFonts w:cs="v5.0.0"/>
              </w:rPr>
            </w:pPr>
            <w:r w:rsidRPr="00B20AE8">
              <w:t>CW carrier</w:t>
            </w:r>
          </w:p>
        </w:tc>
      </w:tr>
      <w:tr w:rsidR="004F339F" w:rsidRPr="00B20AE8" w14:paraId="337DB3D4" w14:textId="77777777" w:rsidTr="006A2BF1">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6A2BF1">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6A2BF1">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6A2BF1">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6A2BF1">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6A2BF1">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6A2BF1">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6A2BF1">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6A2BF1">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6A2BF1">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6A2BF1">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6A2BF1">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6A2BF1">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6A2BF1">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6A2BF1">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6A2BF1">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6A2BF1">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6A2BF1">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6A2BF1">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6A2BF1">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6A2BF1">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6A2BF1">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6A2BF1">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6A2BF1">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6A2BF1">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6A2BF1">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6A2BF1">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6A2BF1">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6A2BF1">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6A2BF1">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6A2BF1">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6A2BF1">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6A2BF1">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6A2BF1">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6A2BF1">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6A2BF1">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6A2BF1">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6A2BF1">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6A2BF1">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6A2BF1">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6A2BF1">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6A2BF1">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6A2BF1">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6A2BF1">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6A2BF1">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3449" w:name="_Toc21123259"/>
      <w:bookmarkStart w:id="3450" w:name="_Toc45907452"/>
      <w:bookmarkStart w:id="3451" w:name="_Toc53181556"/>
      <w:bookmarkStart w:id="3452" w:name="_Toc61117321"/>
      <w:bookmarkStart w:id="3453" w:name="_Toc67081173"/>
      <w:bookmarkStart w:id="3454" w:name="_Toc68770525"/>
      <w:bookmarkStart w:id="3455" w:name="_Toc74755588"/>
      <w:bookmarkStart w:id="3456" w:name="_Toc76506512"/>
      <w:r w:rsidRPr="00B20AE8">
        <w:t>7.7</w:t>
      </w:r>
      <w:r w:rsidRPr="00B20AE8">
        <w:tab/>
        <w:t>OTA Receiver spurious emissions</w:t>
      </w:r>
      <w:bookmarkEnd w:id="3449"/>
      <w:bookmarkEnd w:id="3450"/>
      <w:bookmarkEnd w:id="3451"/>
      <w:bookmarkEnd w:id="3452"/>
      <w:bookmarkEnd w:id="3453"/>
      <w:bookmarkEnd w:id="3454"/>
      <w:bookmarkEnd w:id="3455"/>
      <w:bookmarkEnd w:id="3456"/>
    </w:p>
    <w:p w14:paraId="33AC786A" w14:textId="77777777" w:rsidR="006E5C62" w:rsidRPr="00B20AE8" w:rsidRDefault="006E5C62" w:rsidP="006E5C62">
      <w:pPr>
        <w:pStyle w:val="Heading3"/>
        <w:rPr>
          <w:lang w:eastAsia="sv-SE"/>
        </w:rPr>
      </w:pPr>
      <w:bookmarkStart w:id="3457" w:name="_Toc21123260"/>
      <w:bookmarkStart w:id="3458" w:name="_Toc45907453"/>
      <w:bookmarkStart w:id="3459" w:name="_Toc53181557"/>
      <w:bookmarkStart w:id="3460" w:name="_Toc61117322"/>
      <w:bookmarkStart w:id="3461" w:name="_Toc67081174"/>
      <w:bookmarkStart w:id="3462" w:name="_Toc68770526"/>
      <w:bookmarkStart w:id="3463" w:name="_Toc74755589"/>
      <w:bookmarkStart w:id="3464" w:name="_Toc76506513"/>
      <w:r w:rsidRPr="00B20AE8">
        <w:rPr>
          <w:lang w:eastAsia="sv-SE"/>
        </w:rPr>
        <w:t>7.7.1</w:t>
      </w:r>
      <w:r w:rsidRPr="00B20AE8">
        <w:rPr>
          <w:lang w:eastAsia="sv-SE"/>
        </w:rPr>
        <w:tab/>
        <w:t>Definition and applicability</w:t>
      </w:r>
      <w:bookmarkEnd w:id="3457"/>
      <w:bookmarkEnd w:id="3458"/>
      <w:bookmarkEnd w:id="3459"/>
      <w:bookmarkEnd w:id="3460"/>
      <w:bookmarkEnd w:id="3461"/>
      <w:bookmarkEnd w:id="3462"/>
      <w:bookmarkEnd w:id="3463"/>
      <w:bookmarkEnd w:id="3464"/>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3465" w:name="_Toc21123261"/>
      <w:bookmarkStart w:id="3466" w:name="_Toc45907454"/>
      <w:bookmarkStart w:id="3467" w:name="_Toc53181558"/>
      <w:bookmarkStart w:id="3468" w:name="_Toc61117323"/>
      <w:bookmarkStart w:id="3469" w:name="_Toc67081175"/>
      <w:bookmarkStart w:id="3470" w:name="_Toc68770527"/>
      <w:bookmarkStart w:id="3471" w:name="_Toc74755590"/>
      <w:bookmarkStart w:id="3472" w:name="_Toc76506514"/>
      <w:r w:rsidRPr="00B20AE8">
        <w:rPr>
          <w:lang w:eastAsia="sv-SE"/>
        </w:rPr>
        <w:t>7.7.2</w:t>
      </w:r>
      <w:r w:rsidRPr="00B20AE8">
        <w:rPr>
          <w:lang w:eastAsia="sv-SE"/>
        </w:rPr>
        <w:tab/>
        <w:t>Minimum Requirement</w:t>
      </w:r>
      <w:bookmarkEnd w:id="3465"/>
      <w:bookmarkEnd w:id="3466"/>
      <w:bookmarkEnd w:id="3467"/>
      <w:bookmarkEnd w:id="3468"/>
      <w:bookmarkEnd w:id="3469"/>
      <w:bookmarkEnd w:id="3470"/>
      <w:bookmarkEnd w:id="3471"/>
      <w:bookmarkEnd w:id="3472"/>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3473" w:name="_Toc21123262"/>
      <w:bookmarkStart w:id="3474" w:name="_Toc45907455"/>
      <w:bookmarkStart w:id="3475" w:name="_Toc53181559"/>
      <w:bookmarkStart w:id="3476" w:name="_Toc61117324"/>
      <w:bookmarkStart w:id="3477" w:name="_Toc67081176"/>
      <w:bookmarkStart w:id="3478" w:name="_Toc68770528"/>
      <w:bookmarkStart w:id="3479" w:name="_Toc74755591"/>
      <w:bookmarkStart w:id="3480" w:name="_Toc76506515"/>
      <w:r w:rsidRPr="00B20AE8">
        <w:rPr>
          <w:lang w:eastAsia="sv-SE"/>
        </w:rPr>
        <w:t>7.7.3</w:t>
      </w:r>
      <w:r w:rsidRPr="00B20AE8">
        <w:rPr>
          <w:lang w:eastAsia="sv-SE"/>
        </w:rPr>
        <w:tab/>
        <w:t>Test purpose</w:t>
      </w:r>
      <w:bookmarkEnd w:id="3473"/>
      <w:bookmarkEnd w:id="3474"/>
      <w:bookmarkEnd w:id="3475"/>
      <w:bookmarkEnd w:id="3476"/>
      <w:bookmarkEnd w:id="3477"/>
      <w:bookmarkEnd w:id="3478"/>
      <w:bookmarkEnd w:id="3479"/>
      <w:bookmarkEnd w:id="3480"/>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3481" w:name="_Toc21123263"/>
      <w:bookmarkStart w:id="3482" w:name="_Toc45907456"/>
      <w:bookmarkStart w:id="3483" w:name="_Toc53181560"/>
      <w:bookmarkStart w:id="3484" w:name="_Toc61117325"/>
      <w:bookmarkStart w:id="3485" w:name="_Toc67081177"/>
      <w:bookmarkStart w:id="3486" w:name="_Toc68770529"/>
      <w:bookmarkStart w:id="3487" w:name="_Toc74755592"/>
      <w:bookmarkStart w:id="3488" w:name="_Toc76506516"/>
      <w:r w:rsidRPr="00B20AE8">
        <w:rPr>
          <w:lang w:eastAsia="sv-SE"/>
        </w:rPr>
        <w:t>7.7</w:t>
      </w:r>
      <w:r w:rsidRPr="00B20AE8">
        <w:rPr>
          <w:lang w:eastAsia="zh-CN"/>
        </w:rPr>
        <w:t>.</w:t>
      </w:r>
      <w:r w:rsidRPr="00B20AE8">
        <w:rPr>
          <w:lang w:eastAsia="sv-SE"/>
        </w:rPr>
        <w:t>4</w:t>
      </w:r>
      <w:r w:rsidRPr="00B20AE8">
        <w:rPr>
          <w:lang w:eastAsia="sv-SE"/>
        </w:rPr>
        <w:tab/>
        <w:t>Method of test</w:t>
      </w:r>
      <w:bookmarkEnd w:id="3481"/>
      <w:bookmarkEnd w:id="3482"/>
      <w:bookmarkEnd w:id="3483"/>
      <w:bookmarkEnd w:id="3484"/>
      <w:bookmarkEnd w:id="3485"/>
      <w:bookmarkEnd w:id="3486"/>
      <w:bookmarkEnd w:id="3487"/>
      <w:bookmarkEnd w:id="3488"/>
    </w:p>
    <w:p w14:paraId="2E6009AC" w14:textId="77777777" w:rsidR="006E5C62" w:rsidRPr="00B20AE8" w:rsidRDefault="006E5C62" w:rsidP="006E5C62">
      <w:pPr>
        <w:pStyle w:val="Heading4"/>
        <w:rPr>
          <w:lang w:eastAsia="sv-SE"/>
        </w:rPr>
      </w:pPr>
      <w:bookmarkStart w:id="3489" w:name="_Toc21123264"/>
      <w:bookmarkStart w:id="3490" w:name="_Toc45907457"/>
      <w:bookmarkStart w:id="3491" w:name="_Toc53181561"/>
      <w:bookmarkStart w:id="3492" w:name="_Toc61117326"/>
      <w:bookmarkStart w:id="3493" w:name="_Toc67081178"/>
      <w:bookmarkStart w:id="3494" w:name="_Toc68770530"/>
      <w:bookmarkStart w:id="3495" w:name="_Toc74755593"/>
      <w:bookmarkStart w:id="3496" w:name="_Toc76506517"/>
      <w:r w:rsidRPr="00B20AE8">
        <w:rPr>
          <w:lang w:eastAsia="sv-SE"/>
        </w:rPr>
        <w:t>7.7.4.1</w:t>
      </w:r>
      <w:r w:rsidRPr="00B20AE8">
        <w:rPr>
          <w:lang w:eastAsia="sv-SE"/>
        </w:rPr>
        <w:tab/>
        <w:t>Initial conditions</w:t>
      </w:r>
      <w:bookmarkEnd w:id="3489"/>
      <w:bookmarkEnd w:id="3490"/>
      <w:bookmarkEnd w:id="3491"/>
      <w:bookmarkEnd w:id="3492"/>
      <w:bookmarkEnd w:id="3493"/>
      <w:bookmarkEnd w:id="3494"/>
      <w:bookmarkEnd w:id="3495"/>
      <w:bookmarkEnd w:id="3496"/>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3497" w:name="_Toc21123265"/>
      <w:bookmarkStart w:id="3498" w:name="_Toc45907458"/>
      <w:bookmarkStart w:id="3499" w:name="_Toc53181562"/>
      <w:bookmarkStart w:id="3500" w:name="_Toc61117327"/>
      <w:bookmarkStart w:id="3501" w:name="_Toc67081179"/>
      <w:bookmarkStart w:id="3502" w:name="_Toc68770531"/>
      <w:bookmarkStart w:id="3503" w:name="_Toc74755594"/>
      <w:bookmarkStart w:id="3504" w:name="_Toc76506518"/>
      <w:r w:rsidRPr="00B20AE8">
        <w:rPr>
          <w:lang w:eastAsia="sv-SE"/>
        </w:rPr>
        <w:t>7.7.4.2</w:t>
      </w:r>
      <w:r w:rsidRPr="00B20AE8">
        <w:rPr>
          <w:lang w:eastAsia="sv-SE"/>
        </w:rPr>
        <w:tab/>
        <w:t>Procedure</w:t>
      </w:r>
      <w:bookmarkEnd w:id="3497"/>
      <w:bookmarkEnd w:id="3498"/>
      <w:bookmarkEnd w:id="3499"/>
      <w:bookmarkEnd w:id="3500"/>
      <w:bookmarkEnd w:id="3501"/>
      <w:bookmarkEnd w:id="3502"/>
      <w:bookmarkEnd w:id="3503"/>
      <w:bookmarkEnd w:id="3504"/>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3505" w:name="_Toc21123266"/>
      <w:bookmarkStart w:id="3506" w:name="_Toc45907459"/>
      <w:bookmarkStart w:id="3507" w:name="_Toc53181563"/>
      <w:bookmarkStart w:id="3508" w:name="_Toc61117328"/>
      <w:bookmarkStart w:id="3509" w:name="_Toc67081180"/>
      <w:bookmarkStart w:id="3510" w:name="_Toc68770532"/>
      <w:bookmarkStart w:id="3511" w:name="_Toc74755595"/>
      <w:bookmarkStart w:id="3512" w:name="_Toc76506519"/>
      <w:r w:rsidRPr="00B20AE8">
        <w:rPr>
          <w:lang w:eastAsia="sv-SE"/>
        </w:rPr>
        <w:t>7.7</w:t>
      </w:r>
      <w:r w:rsidRPr="00B20AE8">
        <w:rPr>
          <w:lang w:eastAsia="zh-CN"/>
        </w:rPr>
        <w:t>.</w:t>
      </w:r>
      <w:r w:rsidRPr="00B20AE8">
        <w:rPr>
          <w:lang w:eastAsia="sv-SE"/>
        </w:rPr>
        <w:t>5</w:t>
      </w:r>
      <w:r w:rsidRPr="00B20AE8">
        <w:rPr>
          <w:lang w:eastAsia="sv-SE"/>
        </w:rPr>
        <w:tab/>
        <w:t>Test Requirement</w:t>
      </w:r>
      <w:bookmarkEnd w:id="3505"/>
      <w:bookmarkEnd w:id="3506"/>
      <w:bookmarkEnd w:id="3507"/>
      <w:bookmarkEnd w:id="3508"/>
      <w:bookmarkEnd w:id="3509"/>
      <w:bookmarkEnd w:id="3510"/>
      <w:bookmarkEnd w:id="3511"/>
      <w:bookmarkEnd w:id="3512"/>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3513" w:name="_Toc21123267"/>
      <w:bookmarkStart w:id="3514" w:name="_Toc45907460"/>
      <w:bookmarkStart w:id="3515" w:name="_Toc53181564"/>
      <w:bookmarkStart w:id="3516" w:name="_Toc61117329"/>
      <w:bookmarkStart w:id="3517" w:name="_Toc67081181"/>
      <w:bookmarkStart w:id="3518" w:name="_Toc68770533"/>
      <w:bookmarkStart w:id="3519" w:name="_Toc74755596"/>
      <w:bookmarkStart w:id="3520" w:name="_Toc76506520"/>
      <w:r w:rsidRPr="00B20AE8">
        <w:t>7.8</w:t>
      </w:r>
      <w:r w:rsidRPr="00B20AE8">
        <w:tab/>
        <w:t>OTA Receiver intermodulation</w:t>
      </w:r>
      <w:bookmarkEnd w:id="3513"/>
      <w:bookmarkEnd w:id="3514"/>
      <w:bookmarkEnd w:id="3515"/>
      <w:bookmarkEnd w:id="3516"/>
      <w:bookmarkEnd w:id="3517"/>
      <w:bookmarkEnd w:id="3518"/>
      <w:bookmarkEnd w:id="3519"/>
      <w:bookmarkEnd w:id="3520"/>
    </w:p>
    <w:p w14:paraId="049DCA75" w14:textId="77777777" w:rsidR="006E5C62" w:rsidRPr="00B20AE8" w:rsidRDefault="006E5C62" w:rsidP="006E5C62">
      <w:pPr>
        <w:pStyle w:val="Heading3"/>
        <w:rPr>
          <w:lang w:eastAsia="sv-SE"/>
        </w:rPr>
      </w:pPr>
      <w:bookmarkStart w:id="3521" w:name="_Toc21123268"/>
      <w:bookmarkStart w:id="3522" w:name="_Toc45907461"/>
      <w:bookmarkStart w:id="3523" w:name="_Toc53181565"/>
      <w:bookmarkStart w:id="3524" w:name="_Toc61117330"/>
      <w:bookmarkStart w:id="3525" w:name="_Toc67081182"/>
      <w:bookmarkStart w:id="3526" w:name="_Toc68770534"/>
      <w:bookmarkStart w:id="3527" w:name="_Toc74755597"/>
      <w:bookmarkStart w:id="3528" w:name="_Toc76506521"/>
      <w:r w:rsidRPr="00B20AE8">
        <w:rPr>
          <w:lang w:eastAsia="sv-SE"/>
        </w:rPr>
        <w:t>7.8.1</w:t>
      </w:r>
      <w:r w:rsidRPr="00B20AE8">
        <w:rPr>
          <w:lang w:eastAsia="sv-SE"/>
        </w:rPr>
        <w:tab/>
        <w:t>Definition and applicability</w:t>
      </w:r>
      <w:bookmarkEnd w:id="3521"/>
      <w:bookmarkEnd w:id="3522"/>
      <w:bookmarkEnd w:id="3523"/>
      <w:bookmarkEnd w:id="3524"/>
      <w:bookmarkEnd w:id="3525"/>
      <w:bookmarkEnd w:id="3526"/>
      <w:bookmarkEnd w:id="3527"/>
      <w:bookmarkEnd w:id="3528"/>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3529" w:name="_Toc21123269"/>
      <w:bookmarkStart w:id="3530" w:name="_Toc45907462"/>
      <w:bookmarkStart w:id="3531" w:name="_Toc53181566"/>
      <w:bookmarkStart w:id="3532" w:name="_Toc61117331"/>
      <w:bookmarkStart w:id="3533" w:name="_Toc67081183"/>
      <w:bookmarkStart w:id="3534" w:name="_Toc68770535"/>
      <w:bookmarkStart w:id="3535" w:name="_Toc74755598"/>
      <w:bookmarkStart w:id="3536" w:name="_Toc76506522"/>
      <w:r w:rsidRPr="00B20AE8">
        <w:rPr>
          <w:lang w:eastAsia="sv-SE"/>
        </w:rPr>
        <w:t>7.8.2</w:t>
      </w:r>
      <w:r w:rsidRPr="00B20AE8">
        <w:rPr>
          <w:lang w:eastAsia="sv-SE"/>
        </w:rPr>
        <w:tab/>
        <w:t>Minimum Requirement</w:t>
      </w:r>
      <w:bookmarkEnd w:id="3529"/>
      <w:bookmarkEnd w:id="3530"/>
      <w:bookmarkEnd w:id="3531"/>
      <w:bookmarkEnd w:id="3532"/>
      <w:bookmarkEnd w:id="3533"/>
      <w:bookmarkEnd w:id="3534"/>
      <w:bookmarkEnd w:id="3535"/>
      <w:bookmarkEnd w:id="3536"/>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3537" w:name="_Toc21123270"/>
      <w:bookmarkStart w:id="3538" w:name="_Toc45907463"/>
      <w:bookmarkStart w:id="3539" w:name="_Toc53181567"/>
      <w:bookmarkStart w:id="3540" w:name="_Toc61117332"/>
      <w:bookmarkStart w:id="3541" w:name="_Toc67081184"/>
      <w:bookmarkStart w:id="3542" w:name="_Toc68770536"/>
      <w:bookmarkStart w:id="3543" w:name="_Toc74755599"/>
      <w:bookmarkStart w:id="3544" w:name="_Toc76506523"/>
      <w:r w:rsidRPr="00B20AE8">
        <w:rPr>
          <w:lang w:eastAsia="sv-SE"/>
        </w:rPr>
        <w:t>7.8.3</w:t>
      </w:r>
      <w:r w:rsidRPr="00B20AE8">
        <w:rPr>
          <w:lang w:eastAsia="sv-SE"/>
        </w:rPr>
        <w:tab/>
        <w:t>Test purpose</w:t>
      </w:r>
      <w:bookmarkEnd w:id="3537"/>
      <w:bookmarkEnd w:id="3538"/>
      <w:bookmarkEnd w:id="3539"/>
      <w:bookmarkEnd w:id="3540"/>
      <w:bookmarkEnd w:id="3541"/>
      <w:bookmarkEnd w:id="3542"/>
      <w:bookmarkEnd w:id="3543"/>
      <w:bookmarkEnd w:id="3544"/>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3545" w:name="_Toc21123271"/>
      <w:bookmarkStart w:id="3546" w:name="_Toc45907464"/>
      <w:bookmarkStart w:id="3547" w:name="_Toc53181568"/>
      <w:bookmarkStart w:id="3548" w:name="_Toc61117333"/>
      <w:bookmarkStart w:id="3549" w:name="_Toc67081185"/>
      <w:bookmarkStart w:id="3550" w:name="_Toc68770537"/>
      <w:bookmarkStart w:id="3551" w:name="_Toc74755600"/>
      <w:bookmarkStart w:id="3552" w:name="_Toc76506524"/>
      <w:r w:rsidRPr="00B20AE8">
        <w:rPr>
          <w:lang w:eastAsia="sv-SE"/>
        </w:rPr>
        <w:t>7.8</w:t>
      </w:r>
      <w:r w:rsidRPr="00B20AE8">
        <w:rPr>
          <w:lang w:eastAsia="zh-CN"/>
        </w:rPr>
        <w:t>.</w:t>
      </w:r>
      <w:r w:rsidRPr="00B20AE8">
        <w:rPr>
          <w:lang w:eastAsia="sv-SE"/>
        </w:rPr>
        <w:t>4</w:t>
      </w:r>
      <w:r w:rsidRPr="00B20AE8">
        <w:rPr>
          <w:lang w:eastAsia="sv-SE"/>
        </w:rPr>
        <w:tab/>
        <w:t>Method of test</w:t>
      </w:r>
      <w:bookmarkEnd w:id="3545"/>
      <w:bookmarkEnd w:id="3546"/>
      <w:bookmarkEnd w:id="3547"/>
      <w:bookmarkEnd w:id="3548"/>
      <w:bookmarkEnd w:id="3549"/>
      <w:bookmarkEnd w:id="3550"/>
      <w:bookmarkEnd w:id="3551"/>
      <w:bookmarkEnd w:id="3552"/>
    </w:p>
    <w:p w14:paraId="453992B9" w14:textId="77777777" w:rsidR="006E5C62" w:rsidRPr="00B20AE8" w:rsidRDefault="006E5C62" w:rsidP="00655C36">
      <w:pPr>
        <w:pStyle w:val="Heading4"/>
        <w:tabs>
          <w:tab w:val="left" w:pos="6237"/>
        </w:tabs>
        <w:rPr>
          <w:lang w:eastAsia="sv-SE"/>
        </w:rPr>
      </w:pPr>
      <w:bookmarkStart w:id="3553" w:name="_Toc21123272"/>
      <w:bookmarkStart w:id="3554" w:name="_Toc45907465"/>
      <w:bookmarkStart w:id="3555" w:name="_Toc53181569"/>
      <w:bookmarkStart w:id="3556" w:name="_Toc61117334"/>
      <w:bookmarkStart w:id="3557" w:name="_Toc67081186"/>
      <w:bookmarkStart w:id="3558" w:name="_Toc68770538"/>
      <w:bookmarkStart w:id="3559" w:name="_Toc74755601"/>
      <w:bookmarkStart w:id="3560" w:name="_Toc76506525"/>
      <w:r w:rsidRPr="00B20AE8">
        <w:rPr>
          <w:lang w:eastAsia="sv-SE"/>
        </w:rPr>
        <w:t>7.8.4.1</w:t>
      </w:r>
      <w:r w:rsidRPr="00B20AE8">
        <w:rPr>
          <w:lang w:eastAsia="sv-SE"/>
        </w:rPr>
        <w:tab/>
        <w:t>Initial conditions</w:t>
      </w:r>
      <w:bookmarkEnd w:id="3553"/>
      <w:bookmarkEnd w:id="3554"/>
      <w:bookmarkEnd w:id="3555"/>
      <w:bookmarkEnd w:id="3556"/>
      <w:bookmarkEnd w:id="3557"/>
      <w:bookmarkEnd w:id="3558"/>
      <w:bookmarkEnd w:id="3559"/>
      <w:bookmarkEnd w:id="3560"/>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3561" w:name="_Toc21123273"/>
      <w:bookmarkStart w:id="3562" w:name="_Toc45907466"/>
      <w:bookmarkStart w:id="3563" w:name="_Toc53181570"/>
      <w:bookmarkStart w:id="3564" w:name="_Toc61117335"/>
      <w:bookmarkStart w:id="3565" w:name="_Toc67081187"/>
      <w:bookmarkStart w:id="3566" w:name="_Toc68770539"/>
      <w:bookmarkStart w:id="3567" w:name="_Toc74755602"/>
      <w:bookmarkStart w:id="3568" w:name="_Toc76506526"/>
      <w:r w:rsidRPr="00B20AE8">
        <w:rPr>
          <w:lang w:eastAsia="sv-SE"/>
        </w:rPr>
        <w:t>7.8.4.2</w:t>
      </w:r>
      <w:r w:rsidRPr="00B20AE8">
        <w:rPr>
          <w:lang w:eastAsia="sv-SE"/>
        </w:rPr>
        <w:tab/>
        <w:t>Procedure</w:t>
      </w:r>
      <w:bookmarkEnd w:id="3561"/>
      <w:bookmarkEnd w:id="3562"/>
      <w:bookmarkEnd w:id="3563"/>
      <w:bookmarkEnd w:id="3564"/>
      <w:bookmarkEnd w:id="3565"/>
      <w:bookmarkEnd w:id="3566"/>
      <w:bookmarkEnd w:id="3567"/>
      <w:bookmarkEnd w:id="3568"/>
    </w:p>
    <w:p w14:paraId="1D568067" w14:textId="77777777" w:rsidR="006E5C62" w:rsidRPr="00B20AE8" w:rsidRDefault="006E5C62" w:rsidP="00655C36">
      <w:pPr>
        <w:pStyle w:val="Heading5"/>
        <w:tabs>
          <w:tab w:val="left" w:pos="6237"/>
        </w:tabs>
      </w:pPr>
      <w:bookmarkStart w:id="3569" w:name="_Toc21123274"/>
      <w:bookmarkStart w:id="3570" w:name="_Toc45907467"/>
      <w:bookmarkStart w:id="3571" w:name="_Toc53181571"/>
      <w:bookmarkStart w:id="3572" w:name="_Toc61117336"/>
      <w:bookmarkStart w:id="3573" w:name="_Toc67081188"/>
      <w:bookmarkStart w:id="3574" w:name="_Toc68770540"/>
      <w:bookmarkStart w:id="3575" w:name="_Toc74755603"/>
      <w:bookmarkStart w:id="3576" w:name="_Toc76506527"/>
      <w:r w:rsidRPr="00B20AE8">
        <w:t>7.8.4.2.1</w:t>
      </w:r>
      <w:r w:rsidRPr="00B20AE8">
        <w:tab/>
        <w:t>General procedure</w:t>
      </w:r>
      <w:bookmarkEnd w:id="3569"/>
      <w:bookmarkEnd w:id="3570"/>
      <w:bookmarkEnd w:id="3571"/>
      <w:bookmarkEnd w:id="3572"/>
      <w:bookmarkEnd w:id="3573"/>
      <w:bookmarkEnd w:id="3574"/>
      <w:bookmarkEnd w:id="3575"/>
      <w:bookmarkEnd w:id="3576"/>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3577" w:name="_Toc21123275"/>
      <w:bookmarkStart w:id="3578" w:name="_Toc45907468"/>
      <w:bookmarkStart w:id="3579" w:name="_Toc53181572"/>
      <w:bookmarkStart w:id="3580" w:name="_Toc61117337"/>
      <w:bookmarkStart w:id="3581" w:name="_Toc67081189"/>
      <w:bookmarkStart w:id="3582" w:name="_Toc68770541"/>
      <w:bookmarkStart w:id="3583" w:name="_Toc74755604"/>
      <w:bookmarkStart w:id="3584" w:name="_Toc76506528"/>
      <w:r w:rsidRPr="00B20AE8">
        <w:t>7.8.4.2.2</w:t>
      </w:r>
      <w:r w:rsidRPr="00B20AE8">
        <w:tab/>
        <w:t>MSR operation</w:t>
      </w:r>
      <w:bookmarkEnd w:id="3577"/>
      <w:bookmarkEnd w:id="3578"/>
      <w:bookmarkEnd w:id="3579"/>
      <w:bookmarkEnd w:id="3580"/>
      <w:bookmarkEnd w:id="3581"/>
      <w:bookmarkEnd w:id="3582"/>
      <w:bookmarkEnd w:id="3583"/>
      <w:bookmarkEnd w:id="3584"/>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3585" w:name="_Toc21123276"/>
      <w:bookmarkStart w:id="3586" w:name="_Toc45907469"/>
      <w:bookmarkStart w:id="3587" w:name="_Toc53181573"/>
      <w:bookmarkStart w:id="3588" w:name="_Toc61117338"/>
      <w:bookmarkStart w:id="3589" w:name="_Toc67081190"/>
      <w:bookmarkStart w:id="3590" w:name="_Toc68770542"/>
      <w:bookmarkStart w:id="3591" w:name="_Toc74755605"/>
      <w:bookmarkStart w:id="3592" w:name="_Toc76506529"/>
      <w:r w:rsidRPr="00B20AE8">
        <w:t>7.8.4.2.3</w:t>
      </w:r>
      <w:r w:rsidRPr="00B20AE8">
        <w:tab/>
        <w:t>Single RAT UTRA FDD operation</w:t>
      </w:r>
      <w:bookmarkEnd w:id="3585"/>
      <w:bookmarkEnd w:id="3586"/>
      <w:bookmarkEnd w:id="3587"/>
      <w:bookmarkEnd w:id="3588"/>
      <w:bookmarkEnd w:id="3589"/>
      <w:bookmarkEnd w:id="3590"/>
      <w:bookmarkEnd w:id="3591"/>
      <w:bookmarkEnd w:id="3592"/>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3593" w:name="_Toc21123277"/>
      <w:bookmarkStart w:id="3594" w:name="_Toc45907470"/>
      <w:bookmarkStart w:id="3595" w:name="_Toc53181574"/>
      <w:bookmarkStart w:id="3596" w:name="_Toc61117339"/>
      <w:bookmarkStart w:id="3597" w:name="_Toc67081191"/>
      <w:bookmarkStart w:id="3598" w:name="_Toc68770543"/>
      <w:bookmarkStart w:id="3599" w:name="_Toc74755606"/>
      <w:bookmarkStart w:id="3600" w:name="_Toc76506530"/>
      <w:r w:rsidRPr="00B20AE8">
        <w:t>7.</w:t>
      </w:r>
      <w:r w:rsidR="00655C36" w:rsidRPr="00B20AE8">
        <w:t>8</w:t>
      </w:r>
      <w:r w:rsidRPr="00B20AE8">
        <w:t>.4.2.4</w:t>
      </w:r>
      <w:r w:rsidRPr="00B20AE8">
        <w:tab/>
        <w:t>Single RAT E-UTRA operation</w:t>
      </w:r>
      <w:bookmarkEnd w:id="3593"/>
      <w:bookmarkEnd w:id="3594"/>
      <w:bookmarkEnd w:id="3595"/>
      <w:bookmarkEnd w:id="3596"/>
      <w:bookmarkEnd w:id="3597"/>
      <w:bookmarkEnd w:id="3598"/>
      <w:bookmarkEnd w:id="3599"/>
      <w:bookmarkEnd w:id="3600"/>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3601" w:name="_Toc21123278"/>
      <w:bookmarkStart w:id="3602" w:name="_Toc45907471"/>
      <w:bookmarkStart w:id="3603" w:name="_Toc53181575"/>
      <w:bookmarkStart w:id="3604" w:name="_Toc61117340"/>
      <w:bookmarkStart w:id="3605" w:name="_Toc67081192"/>
      <w:bookmarkStart w:id="3606" w:name="_Toc68770544"/>
      <w:bookmarkStart w:id="3607" w:name="_Toc74755607"/>
      <w:bookmarkStart w:id="3608" w:name="_Toc76506531"/>
      <w:r w:rsidRPr="00B20AE8">
        <w:rPr>
          <w:lang w:eastAsia="sv-SE"/>
        </w:rPr>
        <w:t>7.8</w:t>
      </w:r>
      <w:r w:rsidRPr="00B20AE8">
        <w:rPr>
          <w:lang w:eastAsia="zh-CN"/>
        </w:rPr>
        <w:t>.</w:t>
      </w:r>
      <w:r w:rsidRPr="00B20AE8">
        <w:rPr>
          <w:lang w:eastAsia="sv-SE"/>
        </w:rPr>
        <w:t>5</w:t>
      </w:r>
      <w:r w:rsidRPr="00B20AE8">
        <w:rPr>
          <w:lang w:eastAsia="sv-SE"/>
        </w:rPr>
        <w:tab/>
        <w:t>Test Requirement</w:t>
      </w:r>
      <w:bookmarkEnd w:id="3601"/>
      <w:bookmarkEnd w:id="3602"/>
      <w:bookmarkEnd w:id="3603"/>
      <w:bookmarkEnd w:id="3604"/>
      <w:bookmarkEnd w:id="3605"/>
      <w:bookmarkEnd w:id="3606"/>
      <w:bookmarkEnd w:id="3607"/>
      <w:bookmarkEnd w:id="3608"/>
    </w:p>
    <w:p w14:paraId="487DFCA3" w14:textId="77777777" w:rsidR="006E5C62" w:rsidRPr="00B20AE8" w:rsidRDefault="006E5C62" w:rsidP="006E5C62">
      <w:pPr>
        <w:pStyle w:val="Heading4"/>
      </w:pPr>
      <w:bookmarkStart w:id="3609" w:name="_Toc21123279"/>
      <w:bookmarkStart w:id="3610" w:name="_Toc45907472"/>
      <w:bookmarkStart w:id="3611" w:name="_Toc53181576"/>
      <w:bookmarkStart w:id="3612" w:name="_Toc61117341"/>
      <w:bookmarkStart w:id="3613" w:name="_Toc67081193"/>
      <w:bookmarkStart w:id="3614" w:name="_Toc68770545"/>
      <w:bookmarkStart w:id="3615" w:name="_Toc74755608"/>
      <w:bookmarkStart w:id="3616" w:name="_Toc76506532"/>
      <w:r w:rsidRPr="00B20AE8">
        <w:t>7.8.5.1</w:t>
      </w:r>
      <w:r w:rsidRPr="00B20AE8">
        <w:tab/>
        <w:t>MSR operation</w:t>
      </w:r>
      <w:bookmarkEnd w:id="3609"/>
      <w:bookmarkEnd w:id="3610"/>
      <w:bookmarkEnd w:id="3611"/>
      <w:bookmarkEnd w:id="3612"/>
      <w:bookmarkEnd w:id="3613"/>
      <w:bookmarkEnd w:id="3614"/>
      <w:bookmarkEnd w:id="3615"/>
      <w:bookmarkEnd w:id="3616"/>
    </w:p>
    <w:p w14:paraId="2451E27E" w14:textId="77777777" w:rsidR="006E5C62" w:rsidRPr="00B20AE8" w:rsidRDefault="006E5C62" w:rsidP="006E5C62">
      <w:pPr>
        <w:pStyle w:val="Heading5"/>
      </w:pPr>
      <w:bookmarkStart w:id="3617" w:name="_Toc21123280"/>
      <w:bookmarkStart w:id="3618" w:name="_Toc45907473"/>
      <w:bookmarkStart w:id="3619" w:name="_Toc53181577"/>
      <w:bookmarkStart w:id="3620" w:name="_Toc61117342"/>
      <w:bookmarkStart w:id="3621" w:name="_Toc67081194"/>
      <w:bookmarkStart w:id="3622" w:name="_Toc68770546"/>
      <w:bookmarkStart w:id="3623" w:name="_Toc74755609"/>
      <w:bookmarkStart w:id="3624" w:name="_Toc76506533"/>
      <w:r w:rsidRPr="00B20AE8">
        <w:t>7.8.5.1.1</w:t>
      </w:r>
      <w:r w:rsidRPr="00B20AE8">
        <w:tab/>
        <w:t>General intermodulation test requirement</w:t>
      </w:r>
      <w:bookmarkEnd w:id="3617"/>
      <w:bookmarkEnd w:id="3618"/>
      <w:bookmarkEnd w:id="3619"/>
      <w:bookmarkEnd w:id="3620"/>
      <w:bookmarkEnd w:id="3621"/>
      <w:bookmarkEnd w:id="3622"/>
      <w:bookmarkEnd w:id="3623"/>
      <w:bookmarkEnd w:id="3624"/>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3625" w:name="_Toc21123281"/>
      <w:bookmarkStart w:id="3626" w:name="_Toc45907474"/>
      <w:bookmarkStart w:id="3627" w:name="_Toc53181578"/>
      <w:bookmarkStart w:id="3628" w:name="_Toc61117343"/>
      <w:bookmarkStart w:id="3629" w:name="_Toc67081195"/>
      <w:bookmarkStart w:id="3630" w:name="_Toc68770547"/>
      <w:bookmarkStart w:id="3631" w:name="_Toc74755610"/>
      <w:bookmarkStart w:id="3632" w:name="_Toc76506534"/>
      <w:r w:rsidRPr="00B20AE8">
        <w:t>7.8.5.1.2</w:t>
      </w:r>
      <w:r w:rsidRPr="00B20AE8">
        <w:tab/>
        <w:t>General narrowband intermodulation test requirement</w:t>
      </w:r>
      <w:bookmarkEnd w:id="3625"/>
      <w:bookmarkEnd w:id="3626"/>
      <w:bookmarkEnd w:id="3627"/>
      <w:bookmarkEnd w:id="3628"/>
      <w:bookmarkEnd w:id="3629"/>
      <w:bookmarkEnd w:id="3630"/>
      <w:bookmarkEnd w:id="3631"/>
      <w:bookmarkEnd w:id="3632"/>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3633" w:name="_Toc21123282"/>
      <w:bookmarkStart w:id="3634" w:name="_Toc45907475"/>
      <w:bookmarkStart w:id="3635" w:name="_Toc53181579"/>
      <w:bookmarkStart w:id="3636" w:name="_Toc61117344"/>
      <w:bookmarkStart w:id="3637" w:name="_Toc67081196"/>
      <w:bookmarkStart w:id="3638" w:name="_Toc68770548"/>
      <w:bookmarkStart w:id="3639" w:name="_Toc74755611"/>
      <w:bookmarkStart w:id="3640" w:name="_Toc76506535"/>
      <w:r w:rsidRPr="00B20AE8">
        <w:t>7.8.5.2</w:t>
      </w:r>
      <w:r w:rsidRPr="00B20AE8">
        <w:tab/>
        <w:t>Single RAT UTRA operation</w:t>
      </w:r>
      <w:bookmarkEnd w:id="3633"/>
      <w:bookmarkEnd w:id="3634"/>
      <w:bookmarkEnd w:id="3635"/>
      <w:bookmarkEnd w:id="3636"/>
      <w:bookmarkEnd w:id="3637"/>
      <w:bookmarkEnd w:id="3638"/>
      <w:bookmarkEnd w:id="3639"/>
      <w:bookmarkEnd w:id="3640"/>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3641" w:name="_Toc21123283"/>
      <w:bookmarkStart w:id="3642" w:name="_Toc45907476"/>
      <w:bookmarkStart w:id="3643" w:name="_Toc53181580"/>
      <w:bookmarkStart w:id="3644" w:name="_Toc61117345"/>
      <w:bookmarkStart w:id="3645" w:name="_Toc67081197"/>
      <w:bookmarkStart w:id="3646" w:name="_Toc68770549"/>
      <w:bookmarkStart w:id="3647" w:name="_Toc74755612"/>
      <w:bookmarkStart w:id="3648" w:name="_Toc76506536"/>
      <w:r w:rsidRPr="00B20AE8">
        <w:t>7.8.5.3</w:t>
      </w:r>
      <w:r w:rsidRPr="00B20AE8">
        <w:tab/>
        <w:t>Single RAT E- UTRA operation</w:t>
      </w:r>
      <w:bookmarkEnd w:id="3641"/>
      <w:bookmarkEnd w:id="3642"/>
      <w:bookmarkEnd w:id="3643"/>
      <w:bookmarkEnd w:id="3644"/>
      <w:bookmarkEnd w:id="3645"/>
      <w:bookmarkEnd w:id="3646"/>
      <w:bookmarkEnd w:id="3647"/>
      <w:bookmarkEnd w:id="3648"/>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3649" w:name="_Toc21123284"/>
      <w:bookmarkStart w:id="3650" w:name="_Toc45907477"/>
      <w:bookmarkStart w:id="3651" w:name="_Toc53181581"/>
      <w:bookmarkStart w:id="3652" w:name="_Toc61117346"/>
      <w:bookmarkStart w:id="3653" w:name="_Toc67081198"/>
      <w:bookmarkStart w:id="3654" w:name="_Toc68770550"/>
      <w:bookmarkStart w:id="3655" w:name="_Toc74755613"/>
      <w:bookmarkStart w:id="3656" w:name="_Toc76506537"/>
      <w:r w:rsidRPr="00B20AE8">
        <w:t>7.9</w:t>
      </w:r>
      <w:r w:rsidRPr="00B20AE8">
        <w:tab/>
        <w:t>OTA In-channel selectivity</w:t>
      </w:r>
      <w:bookmarkEnd w:id="3649"/>
      <w:bookmarkEnd w:id="3650"/>
      <w:bookmarkEnd w:id="3651"/>
      <w:bookmarkEnd w:id="3652"/>
      <w:bookmarkEnd w:id="3653"/>
      <w:bookmarkEnd w:id="3654"/>
      <w:bookmarkEnd w:id="3655"/>
      <w:bookmarkEnd w:id="3656"/>
    </w:p>
    <w:p w14:paraId="7A1E571F" w14:textId="77777777" w:rsidR="006E5C62" w:rsidRPr="00B20AE8" w:rsidRDefault="006E5C62" w:rsidP="006E5C62">
      <w:pPr>
        <w:pStyle w:val="Heading3"/>
        <w:rPr>
          <w:lang w:eastAsia="sv-SE"/>
        </w:rPr>
      </w:pPr>
      <w:bookmarkStart w:id="3657" w:name="_Toc21123285"/>
      <w:bookmarkStart w:id="3658" w:name="_Toc45907478"/>
      <w:bookmarkStart w:id="3659" w:name="_Toc53181582"/>
      <w:bookmarkStart w:id="3660" w:name="_Toc61117347"/>
      <w:bookmarkStart w:id="3661" w:name="_Toc67081199"/>
      <w:bookmarkStart w:id="3662" w:name="_Toc68770551"/>
      <w:bookmarkStart w:id="3663" w:name="_Toc74755614"/>
      <w:bookmarkStart w:id="3664" w:name="_Toc76506538"/>
      <w:r w:rsidRPr="00B20AE8">
        <w:rPr>
          <w:lang w:eastAsia="sv-SE"/>
        </w:rPr>
        <w:t>7.9.1</w:t>
      </w:r>
      <w:r w:rsidRPr="00B20AE8">
        <w:rPr>
          <w:lang w:eastAsia="sv-SE"/>
        </w:rPr>
        <w:tab/>
        <w:t>Definition and applicability</w:t>
      </w:r>
      <w:bookmarkEnd w:id="3657"/>
      <w:bookmarkEnd w:id="3658"/>
      <w:bookmarkEnd w:id="3659"/>
      <w:bookmarkEnd w:id="3660"/>
      <w:bookmarkEnd w:id="3661"/>
      <w:bookmarkEnd w:id="3662"/>
      <w:bookmarkEnd w:id="3663"/>
      <w:bookmarkEnd w:id="3664"/>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3665" w:name="_Toc21123286"/>
      <w:bookmarkStart w:id="3666" w:name="_Toc45907479"/>
      <w:bookmarkStart w:id="3667" w:name="_Toc53181583"/>
      <w:bookmarkStart w:id="3668" w:name="_Toc61117348"/>
      <w:bookmarkStart w:id="3669" w:name="_Toc67081200"/>
      <w:bookmarkStart w:id="3670" w:name="_Toc68770552"/>
      <w:bookmarkStart w:id="3671" w:name="_Toc74755615"/>
      <w:bookmarkStart w:id="3672" w:name="_Toc76506539"/>
      <w:r w:rsidRPr="00B20AE8">
        <w:rPr>
          <w:lang w:eastAsia="sv-SE"/>
        </w:rPr>
        <w:t>7.9.2</w:t>
      </w:r>
      <w:r w:rsidRPr="00B20AE8">
        <w:rPr>
          <w:lang w:eastAsia="sv-SE"/>
        </w:rPr>
        <w:tab/>
        <w:t>Minimum Requirement</w:t>
      </w:r>
      <w:bookmarkEnd w:id="3665"/>
      <w:bookmarkEnd w:id="3666"/>
      <w:bookmarkEnd w:id="3667"/>
      <w:bookmarkEnd w:id="3668"/>
      <w:bookmarkEnd w:id="3669"/>
      <w:bookmarkEnd w:id="3670"/>
      <w:bookmarkEnd w:id="3671"/>
      <w:bookmarkEnd w:id="3672"/>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3673" w:name="_Toc21123287"/>
      <w:bookmarkStart w:id="3674" w:name="_Toc45907480"/>
      <w:bookmarkStart w:id="3675" w:name="_Toc53181584"/>
      <w:bookmarkStart w:id="3676" w:name="_Toc61117349"/>
      <w:bookmarkStart w:id="3677" w:name="_Toc67081201"/>
      <w:bookmarkStart w:id="3678" w:name="_Toc68770553"/>
      <w:bookmarkStart w:id="3679" w:name="_Toc74755616"/>
      <w:bookmarkStart w:id="3680" w:name="_Toc76506540"/>
      <w:r w:rsidRPr="00B20AE8">
        <w:rPr>
          <w:lang w:eastAsia="sv-SE"/>
        </w:rPr>
        <w:t>7.9.3</w:t>
      </w:r>
      <w:r w:rsidRPr="00B20AE8">
        <w:rPr>
          <w:lang w:eastAsia="sv-SE"/>
        </w:rPr>
        <w:tab/>
        <w:t>Test purpose</w:t>
      </w:r>
      <w:bookmarkEnd w:id="3673"/>
      <w:bookmarkEnd w:id="3674"/>
      <w:bookmarkEnd w:id="3675"/>
      <w:bookmarkEnd w:id="3676"/>
      <w:bookmarkEnd w:id="3677"/>
      <w:bookmarkEnd w:id="3678"/>
      <w:bookmarkEnd w:id="3679"/>
      <w:bookmarkEnd w:id="3680"/>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3681" w:name="_Toc21123288"/>
      <w:bookmarkStart w:id="3682" w:name="_Toc45907481"/>
      <w:bookmarkStart w:id="3683" w:name="_Toc53181585"/>
      <w:bookmarkStart w:id="3684" w:name="_Toc61117350"/>
      <w:bookmarkStart w:id="3685" w:name="_Toc67081202"/>
      <w:bookmarkStart w:id="3686" w:name="_Toc68770554"/>
      <w:bookmarkStart w:id="3687" w:name="_Toc74755617"/>
      <w:bookmarkStart w:id="3688" w:name="_Toc76506541"/>
      <w:r w:rsidRPr="00B20AE8">
        <w:rPr>
          <w:lang w:eastAsia="sv-SE"/>
        </w:rPr>
        <w:t>7.9</w:t>
      </w:r>
      <w:r w:rsidRPr="00B20AE8">
        <w:rPr>
          <w:lang w:eastAsia="zh-CN"/>
        </w:rPr>
        <w:t>.</w:t>
      </w:r>
      <w:r w:rsidRPr="00B20AE8">
        <w:rPr>
          <w:lang w:eastAsia="sv-SE"/>
        </w:rPr>
        <w:t>4</w:t>
      </w:r>
      <w:r w:rsidRPr="00B20AE8">
        <w:rPr>
          <w:lang w:eastAsia="sv-SE"/>
        </w:rPr>
        <w:tab/>
        <w:t>Method of test</w:t>
      </w:r>
      <w:bookmarkEnd w:id="3681"/>
      <w:bookmarkEnd w:id="3682"/>
      <w:bookmarkEnd w:id="3683"/>
      <w:bookmarkEnd w:id="3684"/>
      <w:bookmarkEnd w:id="3685"/>
      <w:bookmarkEnd w:id="3686"/>
      <w:bookmarkEnd w:id="3687"/>
      <w:bookmarkEnd w:id="3688"/>
    </w:p>
    <w:p w14:paraId="7EFB7588" w14:textId="77777777" w:rsidR="006E5C62" w:rsidRPr="00B20AE8" w:rsidRDefault="006E5C62" w:rsidP="006E5C62">
      <w:pPr>
        <w:pStyle w:val="Heading4"/>
        <w:rPr>
          <w:lang w:eastAsia="sv-SE"/>
        </w:rPr>
      </w:pPr>
      <w:bookmarkStart w:id="3689" w:name="_Toc21123289"/>
      <w:bookmarkStart w:id="3690" w:name="_Toc45907482"/>
      <w:bookmarkStart w:id="3691" w:name="_Toc53181586"/>
      <w:bookmarkStart w:id="3692" w:name="_Toc61117351"/>
      <w:bookmarkStart w:id="3693" w:name="_Toc67081203"/>
      <w:bookmarkStart w:id="3694" w:name="_Toc68770555"/>
      <w:bookmarkStart w:id="3695" w:name="_Toc74755618"/>
      <w:bookmarkStart w:id="3696" w:name="_Toc76506542"/>
      <w:r w:rsidRPr="00B20AE8">
        <w:rPr>
          <w:lang w:eastAsia="sv-SE"/>
        </w:rPr>
        <w:t>7.9.4.1</w:t>
      </w:r>
      <w:r w:rsidRPr="00B20AE8">
        <w:rPr>
          <w:lang w:eastAsia="sv-SE"/>
        </w:rPr>
        <w:tab/>
        <w:t>Initial conditions</w:t>
      </w:r>
      <w:bookmarkEnd w:id="3689"/>
      <w:bookmarkEnd w:id="3690"/>
      <w:bookmarkEnd w:id="3691"/>
      <w:bookmarkEnd w:id="3692"/>
      <w:bookmarkEnd w:id="3693"/>
      <w:bookmarkEnd w:id="3694"/>
      <w:bookmarkEnd w:id="3695"/>
      <w:bookmarkEnd w:id="3696"/>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3697" w:name="_Toc21123290"/>
      <w:bookmarkStart w:id="3698" w:name="_Toc45907483"/>
      <w:bookmarkStart w:id="3699" w:name="_Toc53181587"/>
      <w:bookmarkStart w:id="3700" w:name="_Toc61117352"/>
      <w:bookmarkStart w:id="3701" w:name="_Toc67081204"/>
      <w:bookmarkStart w:id="3702" w:name="_Toc68770556"/>
      <w:bookmarkStart w:id="3703" w:name="_Toc74755619"/>
      <w:bookmarkStart w:id="3704" w:name="_Toc76506543"/>
      <w:r w:rsidRPr="00B20AE8">
        <w:rPr>
          <w:lang w:eastAsia="sv-SE"/>
        </w:rPr>
        <w:t>7.9.4.2</w:t>
      </w:r>
      <w:r w:rsidRPr="00B20AE8">
        <w:rPr>
          <w:lang w:eastAsia="sv-SE"/>
        </w:rPr>
        <w:tab/>
        <w:t>Procedure</w:t>
      </w:r>
      <w:bookmarkEnd w:id="3697"/>
      <w:bookmarkEnd w:id="3698"/>
      <w:bookmarkEnd w:id="3699"/>
      <w:bookmarkEnd w:id="3700"/>
      <w:bookmarkEnd w:id="3701"/>
      <w:bookmarkEnd w:id="3702"/>
      <w:bookmarkEnd w:id="3703"/>
      <w:bookmarkEnd w:id="3704"/>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3705" w:name="_Toc21123291"/>
      <w:bookmarkStart w:id="3706" w:name="_Toc45907484"/>
      <w:bookmarkStart w:id="3707" w:name="_Toc53181588"/>
      <w:bookmarkStart w:id="3708" w:name="_Toc61117353"/>
      <w:bookmarkStart w:id="3709" w:name="_Toc67081205"/>
      <w:bookmarkStart w:id="3710" w:name="_Toc68770557"/>
      <w:bookmarkStart w:id="3711" w:name="_Toc74755620"/>
      <w:bookmarkStart w:id="3712" w:name="_Toc76506544"/>
      <w:r w:rsidRPr="00B20AE8">
        <w:rPr>
          <w:lang w:eastAsia="sv-SE"/>
        </w:rPr>
        <w:t>7.9</w:t>
      </w:r>
      <w:r w:rsidRPr="00B20AE8">
        <w:rPr>
          <w:lang w:eastAsia="zh-CN"/>
        </w:rPr>
        <w:t>.</w:t>
      </w:r>
      <w:r w:rsidRPr="00B20AE8">
        <w:rPr>
          <w:lang w:eastAsia="sv-SE"/>
        </w:rPr>
        <w:t>5</w:t>
      </w:r>
      <w:r w:rsidRPr="00B20AE8">
        <w:rPr>
          <w:lang w:eastAsia="sv-SE"/>
        </w:rPr>
        <w:tab/>
        <w:t>Test Requirement</w:t>
      </w:r>
      <w:bookmarkEnd w:id="3705"/>
      <w:bookmarkEnd w:id="3706"/>
      <w:bookmarkEnd w:id="3707"/>
      <w:bookmarkEnd w:id="3708"/>
      <w:bookmarkEnd w:id="3709"/>
      <w:bookmarkEnd w:id="3710"/>
      <w:bookmarkEnd w:id="3711"/>
      <w:bookmarkEnd w:id="3712"/>
    </w:p>
    <w:p w14:paraId="6E69705F" w14:textId="77777777" w:rsidR="00CF0D41" w:rsidRPr="00B20AE8" w:rsidRDefault="008048CC" w:rsidP="00CC4BB7">
      <w:pPr>
        <w:pStyle w:val="Heading4"/>
        <w:rPr>
          <w:lang w:eastAsia="sv-SE"/>
        </w:rPr>
      </w:pPr>
      <w:bookmarkStart w:id="3713" w:name="_Hlk524094919"/>
      <w:bookmarkStart w:id="3714" w:name="_Toc21123292"/>
      <w:bookmarkStart w:id="3715" w:name="_Toc45907485"/>
      <w:bookmarkStart w:id="3716" w:name="_Toc53181589"/>
      <w:bookmarkStart w:id="3717" w:name="_Toc61117354"/>
      <w:bookmarkStart w:id="3718" w:name="_Toc67081206"/>
      <w:bookmarkStart w:id="3719" w:name="_Toc68770558"/>
      <w:bookmarkStart w:id="3720" w:name="_Toc74755621"/>
      <w:bookmarkStart w:id="3721" w:name="_Toc76506545"/>
      <w:r w:rsidRPr="00B20AE8">
        <w:rPr>
          <w:lang w:eastAsia="sv-SE"/>
        </w:rPr>
        <w:t>7.9.5.1</w:t>
      </w:r>
      <w:r w:rsidRPr="00B20AE8">
        <w:rPr>
          <w:lang w:eastAsia="sv-SE"/>
        </w:rPr>
        <w:tab/>
        <w:t>E-UTRA test requirement</w:t>
      </w:r>
      <w:bookmarkEnd w:id="3713"/>
      <w:bookmarkEnd w:id="3714"/>
      <w:bookmarkEnd w:id="3715"/>
      <w:bookmarkEnd w:id="3716"/>
      <w:bookmarkEnd w:id="3717"/>
      <w:bookmarkEnd w:id="3718"/>
      <w:bookmarkEnd w:id="3719"/>
      <w:bookmarkEnd w:id="3720"/>
      <w:bookmarkEnd w:id="3721"/>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3722" w:name="_Toc21123293"/>
      <w:bookmarkStart w:id="3723" w:name="_Toc45907486"/>
      <w:bookmarkStart w:id="3724" w:name="_Toc53181590"/>
      <w:bookmarkStart w:id="3725" w:name="_Toc61117355"/>
      <w:bookmarkStart w:id="3726" w:name="_Toc67081207"/>
      <w:bookmarkStart w:id="3727" w:name="_Toc68770559"/>
      <w:bookmarkStart w:id="3728" w:name="_Toc74755622"/>
      <w:bookmarkStart w:id="3729" w:name="_Toc76506546"/>
      <w:r w:rsidRPr="00B20AE8">
        <w:rPr>
          <w:lang w:eastAsia="sv-SE"/>
        </w:rPr>
        <w:t>7.9.5.2</w:t>
      </w:r>
      <w:r w:rsidRPr="00B20AE8">
        <w:rPr>
          <w:lang w:eastAsia="sv-SE"/>
        </w:rPr>
        <w:tab/>
        <w:t>NR test requirement</w:t>
      </w:r>
      <w:bookmarkEnd w:id="3722"/>
      <w:bookmarkEnd w:id="3723"/>
      <w:bookmarkEnd w:id="3724"/>
      <w:bookmarkEnd w:id="3725"/>
      <w:bookmarkEnd w:id="3726"/>
      <w:bookmarkEnd w:id="3727"/>
      <w:bookmarkEnd w:id="3728"/>
      <w:bookmarkEnd w:id="3729"/>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3730" w:name="_Toc21123294"/>
      <w:bookmarkStart w:id="3731" w:name="_Toc45907487"/>
      <w:bookmarkStart w:id="3732" w:name="_Toc53181591"/>
      <w:bookmarkStart w:id="3733" w:name="_Toc61117356"/>
      <w:bookmarkStart w:id="3734" w:name="_Toc67081208"/>
      <w:bookmarkStart w:id="3735" w:name="_Toc68770560"/>
      <w:bookmarkStart w:id="3736" w:name="_Toc74755623"/>
      <w:bookmarkStart w:id="3737" w:name="_Toc76506547"/>
      <w:r w:rsidRPr="00B20AE8">
        <w:t>8</w:t>
      </w:r>
      <w:r w:rsidRPr="00B20AE8">
        <w:tab/>
        <w:t>Radiated performance requirements</w:t>
      </w:r>
      <w:bookmarkEnd w:id="3730"/>
      <w:bookmarkEnd w:id="3731"/>
      <w:bookmarkEnd w:id="3732"/>
      <w:bookmarkEnd w:id="3733"/>
      <w:bookmarkEnd w:id="3734"/>
      <w:bookmarkEnd w:id="3735"/>
      <w:bookmarkEnd w:id="3736"/>
      <w:bookmarkEnd w:id="3737"/>
    </w:p>
    <w:p w14:paraId="32431CE4" w14:textId="77777777" w:rsidR="006E5C62" w:rsidRPr="00B20AE8" w:rsidRDefault="006E5C62" w:rsidP="006E5C62">
      <w:pPr>
        <w:pStyle w:val="Heading2"/>
      </w:pPr>
      <w:bookmarkStart w:id="3738" w:name="_Toc21123295"/>
      <w:bookmarkStart w:id="3739" w:name="_Toc45907488"/>
      <w:bookmarkStart w:id="3740" w:name="_Toc53181592"/>
      <w:bookmarkStart w:id="3741" w:name="_Toc61117357"/>
      <w:bookmarkStart w:id="3742" w:name="_Toc67081209"/>
      <w:bookmarkStart w:id="3743" w:name="_Toc68770561"/>
      <w:bookmarkStart w:id="3744" w:name="_Toc74755624"/>
      <w:bookmarkStart w:id="3745" w:name="_Toc76506548"/>
      <w:r w:rsidRPr="00B20AE8">
        <w:t>8.1</w:t>
      </w:r>
      <w:r w:rsidRPr="00B20AE8">
        <w:tab/>
        <w:t>General</w:t>
      </w:r>
      <w:bookmarkEnd w:id="3738"/>
      <w:bookmarkEnd w:id="3739"/>
      <w:bookmarkEnd w:id="3740"/>
      <w:bookmarkEnd w:id="3741"/>
      <w:bookmarkEnd w:id="3742"/>
      <w:bookmarkEnd w:id="3743"/>
      <w:bookmarkEnd w:id="3744"/>
      <w:bookmarkEnd w:id="3745"/>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3746" w:name="_Toc21123296"/>
      <w:bookmarkStart w:id="3747" w:name="_Toc45907489"/>
      <w:bookmarkStart w:id="3748" w:name="_Toc53181593"/>
      <w:bookmarkStart w:id="3749" w:name="_Toc61117358"/>
      <w:bookmarkStart w:id="3750" w:name="_Toc67081210"/>
      <w:bookmarkStart w:id="3751" w:name="_Toc68770562"/>
      <w:bookmarkStart w:id="3752" w:name="_Toc74755625"/>
      <w:bookmarkStart w:id="3753" w:name="_Toc76506549"/>
      <w:r w:rsidRPr="00B20AE8">
        <w:t>8.1.1</w:t>
      </w:r>
      <w:r w:rsidRPr="00B20AE8">
        <w:tab/>
        <w:t>OTA demodulation branches</w:t>
      </w:r>
      <w:bookmarkEnd w:id="3746"/>
      <w:bookmarkEnd w:id="3747"/>
      <w:bookmarkEnd w:id="3748"/>
      <w:bookmarkEnd w:id="3749"/>
      <w:bookmarkEnd w:id="3750"/>
      <w:bookmarkEnd w:id="3751"/>
      <w:bookmarkEnd w:id="3752"/>
      <w:bookmarkEnd w:id="3753"/>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3754" w:name="_Toc21123297"/>
      <w:bookmarkStart w:id="3755" w:name="_Toc45907490"/>
      <w:bookmarkStart w:id="3756" w:name="_Toc53181594"/>
      <w:bookmarkStart w:id="3757" w:name="_Toc61117359"/>
      <w:bookmarkStart w:id="3758" w:name="_Toc67081211"/>
      <w:bookmarkStart w:id="3759" w:name="_Toc68770563"/>
      <w:bookmarkStart w:id="3760" w:name="_Toc74755626"/>
      <w:bookmarkStart w:id="3761" w:name="_Toc76506550"/>
      <w:r w:rsidRPr="00B20AE8">
        <w:t>8.2</w:t>
      </w:r>
      <w:r w:rsidRPr="00B20AE8">
        <w:tab/>
        <w:t>Radiated performance requirements for MSR</w:t>
      </w:r>
      <w:bookmarkEnd w:id="3754"/>
      <w:bookmarkEnd w:id="3755"/>
      <w:bookmarkEnd w:id="3756"/>
      <w:bookmarkEnd w:id="3757"/>
      <w:bookmarkEnd w:id="3758"/>
      <w:bookmarkEnd w:id="3759"/>
      <w:bookmarkEnd w:id="3760"/>
      <w:bookmarkEnd w:id="3761"/>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3762" w:name="_Toc21123298"/>
      <w:bookmarkStart w:id="3763" w:name="_Toc45907491"/>
      <w:bookmarkStart w:id="3764" w:name="_Toc53181595"/>
      <w:bookmarkStart w:id="3765" w:name="_Toc61117360"/>
      <w:bookmarkStart w:id="3766" w:name="_Toc67081212"/>
      <w:bookmarkStart w:id="3767" w:name="_Toc68770564"/>
      <w:bookmarkStart w:id="3768" w:name="_Toc74755627"/>
      <w:bookmarkStart w:id="3769" w:name="_Toc76506551"/>
      <w:r w:rsidRPr="00B20AE8">
        <w:t>8.3</w:t>
      </w:r>
      <w:r w:rsidRPr="00B20AE8">
        <w:tab/>
        <w:t>Radiated performance requirements for UTRA FDD</w:t>
      </w:r>
      <w:bookmarkEnd w:id="3762"/>
      <w:bookmarkEnd w:id="3763"/>
      <w:bookmarkEnd w:id="3764"/>
      <w:bookmarkEnd w:id="3765"/>
      <w:bookmarkEnd w:id="3766"/>
      <w:bookmarkEnd w:id="3767"/>
      <w:bookmarkEnd w:id="3768"/>
      <w:bookmarkEnd w:id="3769"/>
    </w:p>
    <w:p w14:paraId="5BE3BE06" w14:textId="77777777" w:rsidR="006E5C62" w:rsidRPr="00B20AE8" w:rsidRDefault="006E5C62" w:rsidP="006E5C62">
      <w:pPr>
        <w:pStyle w:val="Heading3"/>
      </w:pPr>
      <w:bookmarkStart w:id="3770" w:name="_Toc21123299"/>
      <w:bookmarkStart w:id="3771" w:name="_Toc45907492"/>
      <w:bookmarkStart w:id="3772" w:name="_Toc53181596"/>
      <w:bookmarkStart w:id="3773" w:name="_Toc61117361"/>
      <w:bookmarkStart w:id="3774" w:name="_Toc67081213"/>
      <w:bookmarkStart w:id="3775" w:name="_Toc68770565"/>
      <w:bookmarkStart w:id="3776" w:name="_Toc74755628"/>
      <w:bookmarkStart w:id="3777" w:name="_Toc76506552"/>
      <w:r w:rsidRPr="00B20AE8">
        <w:t>8.3.1</w:t>
      </w:r>
      <w:r w:rsidRPr="00B20AE8">
        <w:tab/>
        <w:t>General</w:t>
      </w:r>
      <w:bookmarkEnd w:id="3770"/>
      <w:bookmarkEnd w:id="3771"/>
      <w:bookmarkEnd w:id="3772"/>
      <w:bookmarkEnd w:id="3773"/>
      <w:bookmarkEnd w:id="3774"/>
      <w:bookmarkEnd w:id="3775"/>
      <w:bookmarkEnd w:id="3776"/>
      <w:bookmarkEnd w:id="3777"/>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1.9pt;height:36.55pt" o:ole="" fillcolor="window">
            <v:imagedata r:id="rId40" o:title=""/>
          </v:shape>
          <o:OLEObject Type="Embed" ProgID="Equation.3" ShapeID="_x0000_i1037" DrawAspect="Content" ObjectID="_1687187480"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2.75pt;height:18.3pt" o:ole="" fillcolor="window">
            <v:imagedata r:id="rId42" o:title=""/>
          </v:shape>
          <o:OLEObject Type="Embed" ProgID="Equation.3" ShapeID="_x0000_i1038" DrawAspect="Content" ObjectID="_1687187481"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3pt;height:18.3pt" o:ole="" fillcolor="window">
            <v:imagedata r:id="rId44" o:title=""/>
          </v:shape>
          <o:OLEObject Type="Embed" ProgID="Equation.3" ShapeID="_x0000_i1039" DrawAspect="Content" ObjectID="_1687187482"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8pt;height:17.7pt" o:ole="" fillcolor="window">
            <v:imagedata r:id="rId46" o:title=""/>
          </v:shape>
          <o:OLEObject Type="Embed" ProgID="Equation.3" ShapeID="_x0000_i1040" DrawAspect="Content" ObjectID="_1687187483"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8pt;height:18.3pt" o:ole="" fillcolor="window">
            <v:imagedata r:id="rId48" o:title=""/>
          </v:shape>
          <o:OLEObject Type="Embed" ProgID="Equation.3" ShapeID="_x0000_i1041" DrawAspect="Content" ObjectID="_1687187484"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3778" w:name="_Toc21123300"/>
      <w:bookmarkStart w:id="3779" w:name="_Toc45907493"/>
      <w:bookmarkStart w:id="3780" w:name="_Toc53181597"/>
      <w:bookmarkStart w:id="3781" w:name="_Toc61117362"/>
      <w:bookmarkStart w:id="3782" w:name="_Toc67081214"/>
      <w:bookmarkStart w:id="3783" w:name="_Toc68770566"/>
      <w:bookmarkStart w:id="3784" w:name="_Toc74755629"/>
      <w:bookmarkStart w:id="3785" w:name="_Toc76506553"/>
      <w:r w:rsidRPr="00B20AE8">
        <w:t>8.3.2</w:t>
      </w:r>
      <w:r w:rsidRPr="00B20AE8">
        <w:tab/>
        <w:t>Definitions and applicability</w:t>
      </w:r>
      <w:bookmarkEnd w:id="3778"/>
      <w:bookmarkEnd w:id="3779"/>
      <w:bookmarkEnd w:id="3780"/>
      <w:bookmarkEnd w:id="3781"/>
      <w:bookmarkEnd w:id="3782"/>
      <w:bookmarkEnd w:id="3783"/>
      <w:bookmarkEnd w:id="3784"/>
      <w:bookmarkEnd w:id="3785"/>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3786" w:name="_Toc21123301"/>
      <w:bookmarkStart w:id="3787" w:name="_Toc45907494"/>
      <w:bookmarkStart w:id="3788" w:name="_Toc53181598"/>
      <w:bookmarkStart w:id="3789" w:name="_Toc61117363"/>
      <w:bookmarkStart w:id="3790" w:name="_Toc67081215"/>
      <w:bookmarkStart w:id="3791" w:name="_Toc68770567"/>
      <w:bookmarkStart w:id="3792" w:name="_Toc74755630"/>
      <w:bookmarkStart w:id="3793" w:name="_Toc76506554"/>
      <w:r w:rsidRPr="00B20AE8">
        <w:t>8.3.3</w:t>
      </w:r>
      <w:r w:rsidRPr="00B20AE8">
        <w:tab/>
        <w:t>Minimum requirements</w:t>
      </w:r>
      <w:bookmarkEnd w:id="3786"/>
      <w:bookmarkEnd w:id="3787"/>
      <w:bookmarkEnd w:id="3788"/>
      <w:bookmarkEnd w:id="3789"/>
      <w:bookmarkEnd w:id="3790"/>
      <w:bookmarkEnd w:id="3791"/>
      <w:bookmarkEnd w:id="3792"/>
      <w:bookmarkEnd w:id="3793"/>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3794" w:name="_Toc21123302"/>
      <w:bookmarkStart w:id="3795" w:name="_Toc45907495"/>
      <w:bookmarkStart w:id="3796" w:name="_Toc53181599"/>
      <w:bookmarkStart w:id="3797" w:name="_Toc61117364"/>
      <w:bookmarkStart w:id="3798" w:name="_Toc67081216"/>
      <w:bookmarkStart w:id="3799" w:name="_Toc68770568"/>
      <w:bookmarkStart w:id="3800" w:name="_Toc74755631"/>
      <w:bookmarkStart w:id="3801" w:name="_Toc76506555"/>
      <w:r w:rsidRPr="00B20AE8">
        <w:t>8.3.4</w:t>
      </w:r>
      <w:r w:rsidRPr="00B20AE8">
        <w:tab/>
        <w:t>Test purposes</w:t>
      </w:r>
      <w:bookmarkEnd w:id="3794"/>
      <w:bookmarkEnd w:id="3795"/>
      <w:bookmarkEnd w:id="3796"/>
      <w:bookmarkEnd w:id="3797"/>
      <w:bookmarkEnd w:id="3798"/>
      <w:bookmarkEnd w:id="3799"/>
      <w:bookmarkEnd w:id="3800"/>
      <w:bookmarkEnd w:id="3801"/>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3802" w:name="_Toc21123303"/>
      <w:bookmarkStart w:id="3803" w:name="_Toc45907496"/>
      <w:bookmarkStart w:id="3804" w:name="_Toc53181600"/>
      <w:bookmarkStart w:id="3805" w:name="_Toc61117365"/>
      <w:bookmarkStart w:id="3806" w:name="_Toc67081217"/>
      <w:bookmarkStart w:id="3807" w:name="_Toc68770569"/>
      <w:bookmarkStart w:id="3808" w:name="_Toc74755632"/>
      <w:bookmarkStart w:id="3809" w:name="_Toc76506556"/>
      <w:r w:rsidRPr="00B20AE8">
        <w:t>8.3.5</w:t>
      </w:r>
      <w:r w:rsidRPr="00B20AE8">
        <w:rPr>
          <w:lang w:eastAsia="sv-SE"/>
        </w:rPr>
        <w:tab/>
        <w:t>Method of test</w:t>
      </w:r>
      <w:bookmarkEnd w:id="3802"/>
      <w:bookmarkEnd w:id="3803"/>
      <w:bookmarkEnd w:id="3804"/>
      <w:bookmarkEnd w:id="3805"/>
      <w:bookmarkEnd w:id="3806"/>
      <w:bookmarkEnd w:id="3807"/>
      <w:bookmarkEnd w:id="3808"/>
      <w:bookmarkEnd w:id="3809"/>
    </w:p>
    <w:p w14:paraId="33960B72" w14:textId="77777777" w:rsidR="006E5C62" w:rsidRPr="00B20AE8" w:rsidRDefault="006E5C62" w:rsidP="006E5C62">
      <w:pPr>
        <w:pStyle w:val="Heading4"/>
        <w:rPr>
          <w:lang w:eastAsia="sv-SE"/>
        </w:rPr>
      </w:pPr>
      <w:bookmarkStart w:id="3810" w:name="_Toc21123304"/>
      <w:bookmarkStart w:id="3811" w:name="_Toc45907497"/>
      <w:bookmarkStart w:id="3812" w:name="_Toc53181601"/>
      <w:bookmarkStart w:id="3813" w:name="_Toc61117366"/>
      <w:bookmarkStart w:id="3814" w:name="_Toc67081218"/>
      <w:bookmarkStart w:id="3815" w:name="_Toc68770570"/>
      <w:bookmarkStart w:id="3816" w:name="_Toc74755633"/>
      <w:bookmarkStart w:id="3817" w:name="_Toc76506557"/>
      <w:r w:rsidRPr="00B20AE8">
        <w:rPr>
          <w:lang w:eastAsia="sv-SE"/>
        </w:rPr>
        <w:t>8.3.5.1</w:t>
      </w:r>
      <w:r w:rsidRPr="00B20AE8">
        <w:rPr>
          <w:lang w:eastAsia="sv-SE"/>
        </w:rPr>
        <w:tab/>
        <w:t>Initial conditions</w:t>
      </w:r>
      <w:bookmarkEnd w:id="3810"/>
      <w:bookmarkEnd w:id="3811"/>
      <w:bookmarkEnd w:id="3812"/>
      <w:bookmarkEnd w:id="3813"/>
      <w:bookmarkEnd w:id="3814"/>
      <w:bookmarkEnd w:id="3815"/>
      <w:bookmarkEnd w:id="3816"/>
      <w:bookmarkEnd w:id="3817"/>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3818" w:name="_Toc21123305"/>
      <w:bookmarkStart w:id="3819" w:name="_Toc45907498"/>
      <w:bookmarkStart w:id="3820" w:name="_Toc53181602"/>
      <w:bookmarkStart w:id="3821" w:name="_Toc61117367"/>
      <w:bookmarkStart w:id="3822" w:name="_Toc67081219"/>
      <w:bookmarkStart w:id="3823" w:name="_Toc68770571"/>
      <w:bookmarkStart w:id="3824" w:name="_Toc74755634"/>
      <w:bookmarkStart w:id="3825" w:name="_Toc76506558"/>
      <w:r w:rsidRPr="00B20AE8">
        <w:rPr>
          <w:lang w:eastAsia="sv-SE"/>
        </w:rPr>
        <w:t>8.3.5.2</w:t>
      </w:r>
      <w:r w:rsidRPr="00B20AE8">
        <w:rPr>
          <w:lang w:eastAsia="sv-SE"/>
        </w:rPr>
        <w:tab/>
        <w:t>Procedure</w:t>
      </w:r>
      <w:bookmarkEnd w:id="3818"/>
      <w:bookmarkEnd w:id="3819"/>
      <w:bookmarkEnd w:id="3820"/>
      <w:bookmarkEnd w:id="3821"/>
      <w:bookmarkEnd w:id="3822"/>
      <w:bookmarkEnd w:id="3823"/>
      <w:bookmarkEnd w:id="3824"/>
      <w:bookmarkEnd w:id="3825"/>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3826" w:name="_Toc21123306"/>
      <w:bookmarkStart w:id="3827" w:name="_Toc45907499"/>
      <w:bookmarkStart w:id="3828" w:name="_Toc53181603"/>
      <w:bookmarkStart w:id="3829" w:name="_Toc61117368"/>
      <w:bookmarkStart w:id="3830" w:name="_Toc67081220"/>
      <w:bookmarkStart w:id="3831" w:name="_Toc68770572"/>
      <w:bookmarkStart w:id="3832" w:name="_Toc74755635"/>
      <w:bookmarkStart w:id="3833" w:name="_Toc76506559"/>
      <w:r w:rsidRPr="00B20AE8">
        <w:t>8.3.6</w:t>
      </w:r>
      <w:r w:rsidRPr="00B20AE8">
        <w:tab/>
        <w:t>Test requirements</w:t>
      </w:r>
      <w:bookmarkEnd w:id="3826"/>
      <w:bookmarkEnd w:id="3827"/>
      <w:bookmarkEnd w:id="3828"/>
      <w:bookmarkEnd w:id="3829"/>
      <w:bookmarkEnd w:id="3830"/>
      <w:bookmarkEnd w:id="3831"/>
      <w:bookmarkEnd w:id="3832"/>
      <w:bookmarkEnd w:id="3833"/>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3834" w:name="_Toc21123307"/>
      <w:bookmarkStart w:id="3835" w:name="_Toc45907500"/>
      <w:bookmarkStart w:id="3836" w:name="_Toc53181604"/>
      <w:bookmarkStart w:id="3837" w:name="_Toc61117369"/>
      <w:bookmarkStart w:id="3838" w:name="_Toc67081221"/>
      <w:bookmarkStart w:id="3839" w:name="_Toc68770573"/>
      <w:bookmarkStart w:id="3840" w:name="_Toc74755636"/>
      <w:bookmarkStart w:id="3841" w:name="_Toc76506560"/>
      <w:r w:rsidRPr="00B20AE8">
        <w:t>8.4</w:t>
      </w:r>
      <w:r w:rsidRPr="00B20AE8">
        <w:tab/>
        <w:t>Radiated performance requirements for E-UTRA</w:t>
      </w:r>
      <w:bookmarkEnd w:id="3834"/>
      <w:bookmarkEnd w:id="3835"/>
      <w:bookmarkEnd w:id="3836"/>
      <w:bookmarkEnd w:id="3837"/>
      <w:bookmarkEnd w:id="3838"/>
      <w:bookmarkEnd w:id="3839"/>
      <w:bookmarkEnd w:id="3840"/>
      <w:bookmarkEnd w:id="3841"/>
    </w:p>
    <w:p w14:paraId="7CF96A54" w14:textId="77777777" w:rsidR="006E5C62" w:rsidRPr="00B20AE8" w:rsidRDefault="006E5C62" w:rsidP="006E5C62">
      <w:pPr>
        <w:pStyle w:val="Heading3"/>
      </w:pPr>
      <w:bookmarkStart w:id="3842" w:name="_Toc21123308"/>
      <w:bookmarkStart w:id="3843" w:name="_Toc45907501"/>
      <w:bookmarkStart w:id="3844" w:name="_Toc53181605"/>
      <w:bookmarkStart w:id="3845" w:name="_Toc61117370"/>
      <w:bookmarkStart w:id="3846" w:name="_Toc67081222"/>
      <w:bookmarkStart w:id="3847" w:name="_Toc68770574"/>
      <w:bookmarkStart w:id="3848" w:name="_Toc74755637"/>
      <w:bookmarkStart w:id="3849" w:name="_Toc76506561"/>
      <w:r w:rsidRPr="00B20AE8">
        <w:t>8.4.1</w:t>
      </w:r>
      <w:r w:rsidRPr="00B20AE8">
        <w:tab/>
        <w:t>General</w:t>
      </w:r>
      <w:bookmarkEnd w:id="3842"/>
      <w:bookmarkEnd w:id="3843"/>
      <w:bookmarkEnd w:id="3844"/>
      <w:bookmarkEnd w:id="3845"/>
      <w:bookmarkEnd w:id="3846"/>
      <w:bookmarkEnd w:id="3847"/>
      <w:bookmarkEnd w:id="3848"/>
      <w:bookmarkEnd w:id="3849"/>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3850" w:name="_Toc21123309"/>
      <w:bookmarkStart w:id="3851" w:name="_Toc45907502"/>
      <w:bookmarkStart w:id="3852" w:name="_Toc53181606"/>
      <w:bookmarkStart w:id="3853" w:name="_Toc61117371"/>
      <w:bookmarkStart w:id="3854" w:name="_Toc67081223"/>
      <w:bookmarkStart w:id="3855" w:name="_Toc68770575"/>
      <w:bookmarkStart w:id="3856" w:name="_Toc74755638"/>
      <w:bookmarkStart w:id="3857" w:name="_Toc76506562"/>
      <w:r w:rsidRPr="00B20AE8">
        <w:t>8.4.2</w:t>
      </w:r>
      <w:r w:rsidRPr="00B20AE8">
        <w:tab/>
        <w:t>Definitions and applicability</w:t>
      </w:r>
      <w:bookmarkEnd w:id="3850"/>
      <w:bookmarkEnd w:id="3851"/>
      <w:bookmarkEnd w:id="3852"/>
      <w:bookmarkEnd w:id="3853"/>
      <w:bookmarkEnd w:id="3854"/>
      <w:bookmarkEnd w:id="3855"/>
      <w:bookmarkEnd w:id="3856"/>
      <w:bookmarkEnd w:id="3857"/>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3858" w:name="_Toc21123310"/>
      <w:bookmarkStart w:id="3859" w:name="_Toc45907503"/>
      <w:bookmarkStart w:id="3860" w:name="_Toc53181607"/>
      <w:bookmarkStart w:id="3861" w:name="_Toc61117372"/>
      <w:bookmarkStart w:id="3862" w:name="_Toc67081224"/>
      <w:bookmarkStart w:id="3863" w:name="_Toc68770576"/>
      <w:bookmarkStart w:id="3864" w:name="_Toc74755639"/>
      <w:bookmarkStart w:id="3865" w:name="_Toc76506563"/>
      <w:r w:rsidRPr="00B20AE8">
        <w:t>8.4.3</w:t>
      </w:r>
      <w:r w:rsidRPr="00B20AE8">
        <w:tab/>
        <w:t>Minimum requirements</w:t>
      </w:r>
      <w:bookmarkEnd w:id="3858"/>
      <w:bookmarkEnd w:id="3859"/>
      <w:bookmarkEnd w:id="3860"/>
      <w:bookmarkEnd w:id="3861"/>
      <w:bookmarkEnd w:id="3862"/>
      <w:bookmarkEnd w:id="3863"/>
      <w:bookmarkEnd w:id="3864"/>
      <w:bookmarkEnd w:id="3865"/>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3866" w:name="_Toc21123311"/>
      <w:bookmarkStart w:id="3867" w:name="_Toc45907504"/>
      <w:bookmarkStart w:id="3868" w:name="_Toc53181608"/>
      <w:bookmarkStart w:id="3869" w:name="_Toc61117373"/>
      <w:bookmarkStart w:id="3870" w:name="_Toc67081225"/>
      <w:bookmarkStart w:id="3871" w:name="_Toc68770577"/>
      <w:bookmarkStart w:id="3872" w:name="_Toc74755640"/>
      <w:bookmarkStart w:id="3873" w:name="_Toc76506564"/>
      <w:r w:rsidRPr="00B20AE8">
        <w:t>8.4.4</w:t>
      </w:r>
      <w:r w:rsidRPr="00B20AE8">
        <w:tab/>
        <w:t>Test purposes</w:t>
      </w:r>
      <w:bookmarkEnd w:id="3866"/>
      <w:bookmarkEnd w:id="3867"/>
      <w:bookmarkEnd w:id="3868"/>
      <w:bookmarkEnd w:id="3869"/>
      <w:bookmarkEnd w:id="3870"/>
      <w:bookmarkEnd w:id="3871"/>
      <w:bookmarkEnd w:id="3872"/>
      <w:bookmarkEnd w:id="3873"/>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3874" w:name="_Toc21123312"/>
      <w:bookmarkStart w:id="3875" w:name="_Toc45907505"/>
      <w:bookmarkStart w:id="3876" w:name="_Toc53181609"/>
      <w:bookmarkStart w:id="3877" w:name="_Toc61117374"/>
      <w:bookmarkStart w:id="3878" w:name="_Toc67081226"/>
      <w:bookmarkStart w:id="3879" w:name="_Toc68770578"/>
      <w:bookmarkStart w:id="3880" w:name="_Toc74755641"/>
      <w:bookmarkStart w:id="3881" w:name="_Toc76506565"/>
      <w:r w:rsidRPr="00B20AE8">
        <w:t>8.4.5</w:t>
      </w:r>
      <w:r w:rsidRPr="00B20AE8">
        <w:rPr>
          <w:lang w:eastAsia="sv-SE"/>
        </w:rPr>
        <w:tab/>
        <w:t>Method of test</w:t>
      </w:r>
      <w:bookmarkEnd w:id="3874"/>
      <w:bookmarkEnd w:id="3875"/>
      <w:bookmarkEnd w:id="3876"/>
      <w:bookmarkEnd w:id="3877"/>
      <w:bookmarkEnd w:id="3878"/>
      <w:bookmarkEnd w:id="3879"/>
      <w:bookmarkEnd w:id="3880"/>
      <w:bookmarkEnd w:id="3881"/>
    </w:p>
    <w:p w14:paraId="1E928306" w14:textId="77777777" w:rsidR="006E5C62" w:rsidRPr="00B20AE8" w:rsidRDefault="006E5C62" w:rsidP="006E5C62">
      <w:pPr>
        <w:pStyle w:val="Heading4"/>
        <w:rPr>
          <w:lang w:eastAsia="sv-SE"/>
        </w:rPr>
      </w:pPr>
      <w:bookmarkStart w:id="3882" w:name="_Toc21123313"/>
      <w:bookmarkStart w:id="3883" w:name="_Toc45907506"/>
      <w:bookmarkStart w:id="3884" w:name="_Toc53181610"/>
      <w:bookmarkStart w:id="3885" w:name="_Toc61117375"/>
      <w:bookmarkStart w:id="3886" w:name="_Toc67081227"/>
      <w:bookmarkStart w:id="3887" w:name="_Toc68770579"/>
      <w:bookmarkStart w:id="3888" w:name="_Toc74755642"/>
      <w:bookmarkStart w:id="3889" w:name="_Toc76506566"/>
      <w:r w:rsidRPr="00B20AE8">
        <w:rPr>
          <w:lang w:eastAsia="sv-SE"/>
        </w:rPr>
        <w:t>8.4.5.1</w:t>
      </w:r>
      <w:r w:rsidRPr="00B20AE8">
        <w:rPr>
          <w:lang w:eastAsia="sv-SE"/>
        </w:rPr>
        <w:tab/>
        <w:t>Initial conditions</w:t>
      </w:r>
      <w:bookmarkEnd w:id="3882"/>
      <w:bookmarkEnd w:id="3883"/>
      <w:bookmarkEnd w:id="3884"/>
      <w:bookmarkEnd w:id="3885"/>
      <w:bookmarkEnd w:id="3886"/>
      <w:bookmarkEnd w:id="3887"/>
      <w:bookmarkEnd w:id="3888"/>
      <w:bookmarkEnd w:id="3889"/>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3890" w:name="_Toc21123314"/>
      <w:bookmarkStart w:id="3891" w:name="_Toc45907507"/>
      <w:bookmarkStart w:id="3892" w:name="_Toc53181611"/>
      <w:bookmarkStart w:id="3893" w:name="_Toc61117376"/>
      <w:bookmarkStart w:id="3894" w:name="_Toc67081228"/>
      <w:bookmarkStart w:id="3895" w:name="_Toc68770580"/>
      <w:bookmarkStart w:id="3896" w:name="_Toc74755643"/>
      <w:bookmarkStart w:id="3897" w:name="_Toc76506567"/>
      <w:r w:rsidRPr="00B20AE8">
        <w:rPr>
          <w:lang w:eastAsia="sv-SE"/>
        </w:rPr>
        <w:t>8.4.5.2</w:t>
      </w:r>
      <w:r w:rsidRPr="00B20AE8">
        <w:rPr>
          <w:lang w:eastAsia="sv-SE"/>
        </w:rPr>
        <w:tab/>
        <w:t>Procedure</w:t>
      </w:r>
      <w:bookmarkEnd w:id="3890"/>
      <w:bookmarkEnd w:id="3891"/>
      <w:bookmarkEnd w:id="3892"/>
      <w:bookmarkEnd w:id="3893"/>
      <w:bookmarkEnd w:id="3894"/>
      <w:bookmarkEnd w:id="3895"/>
      <w:bookmarkEnd w:id="3896"/>
      <w:bookmarkEnd w:id="3897"/>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3898" w:name="_Toc21123315"/>
      <w:bookmarkStart w:id="3899" w:name="_Toc45907508"/>
      <w:bookmarkStart w:id="3900" w:name="_Toc53181612"/>
      <w:bookmarkStart w:id="3901" w:name="_Toc61117377"/>
      <w:bookmarkStart w:id="3902" w:name="_Toc67081229"/>
      <w:bookmarkStart w:id="3903" w:name="_Toc68770581"/>
      <w:bookmarkStart w:id="3904" w:name="_Toc74755644"/>
      <w:bookmarkStart w:id="3905" w:name="_Toc76506568"/>
      <w:r w:rsidRPr="00B20AE8">
        <w:t>8.4.6</w:t>
      </w:r>
      <w:r w:rsidRPr="00B20AE8">
        <w:tab/>
        <w:t>Test requirements</w:t>
      </w:r>
      <w:bookmarkEnd w:id="3898"/>
      <w:bookmarkEnd w:id="3899"/>
      <w:bookmarkEnd w:id="3900"/>
      <w:bookmarkEnd w:id="3901"/>
      <w:bookmarkEnd w:id="3902"/>
      <w:bookmarkEnd w:id="3903"/>
      <w:bookmarkEnd w:id="3904"/>
      <w:bookmarkEnd w:id="3905"/>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3906" w:name="_Toc21123316"/>
      <w:bookmarkStart w:id="3907" w:name="_Toc45907509"/>
      <w:bookmarkStart w:id="3908" w:name="_Toc53181613"/>
      <w:bookmarkStart w:id="3909" w:name="_Toc61117378"/>
      <w:bookmarkStart w:id="3910" w:name="_Toc67081230"/>
      <w:bookmarkStart w:id="3911" w:name="_Toc68770582"/>
      <w:bookmarkStart w:id="3912" w:name="_Toc74755645"/>
      <w:bookmarkStart w:id="3913" w:name="_Toc76506569"/>
      <w:r w:rsidRPr="00B20AE8">
        <w:t>8.5</w:t>
      </w:r>
      <w:r w:rsidRPr="00B20AE8">
        <w:tab/>
        <w:t>Radiated performance requirements for NR</w:t>
      </w:r>
      <w:bookmarkEnd w:id="3906"/>
      <w:bookmarkEnd w:id="3907"/>
      <w:bookmarkEnd w:id="3908"/>
      <w:bookmarkEnd w:id="3909"/>
      <w:bookmarkEnd w:id="3910"/>
      <w:bookmarkEnd w:id="3911"/>
      <w:bookmarkEnd w:id="3912"/>
      <w:bookmarkEnd w:id="3913"/>
    </w:p>
    <w:p w14:paraId="61796D89" w14:textId="77777777" w:rsidR="00C0156E" w:rsidRPr="00B20AE8" w:rsidRDefault="00C0156E" w:rsidP="00C0156E">
      <w:pPr>
        <w:pStyle w:val="Heading3"/>
      </w:pPr>
      <w:bookmarkStart w:id="3914" w:name="_Toc21123317"/>
      <w:bookmarkStart w:id="3915" w:name="_Toc45907510"/>
      <w:bookmarkStart w:id="3916" w:name="_Toc53181614"/>
      <w:bookmarkStart w:id="3917" w:name="_Toc61117379"/>
      <w:bookmarkStart w:id="3918" w:name="_Toc67081231"/>
      <w:bookmarkStart w:id="3919" w:name="_Toc68770583"/>
      <w:bookmarkStart w:id="3920" w:name="_Toc74755646"/>
      <w:bookmarkStart w:id="3921" w:name="_Toc76506570"/>
      <w:r w:rsidRPr="00B20AE8">
        <w:t>8.5.1</w:t>
      </w:r>
      <w:r w:rsidRPr="00B20AE8">
        <w:tab/>
        <w:t>General</w:t>
      </w:r>
      <w:bookmarkEnd w:id="3914"/>
      <w:bookmarkEnd w:id="3915"/>
      <w:bookmarkEnd w:id="3916"/>
      <w:bookmarkEnd w:id="3917"/>
      <w:bookmarkEnd w:id="3918"/>
      <w:bookmarkEnd w:id="3919"/>
      <w:bookmarkEnd w:id="3920"/>
      <w:bookmarkEnd w:id="3921"/>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3922" w:name="_Toc21123318"/>
      <w:bookmarkStart w:id="3923" w:name="_Toc45907511"/>
      <w:bookmarkStart w:id="3924" w:name="_Toc53181615"/>
      <w:bookmarkStart w:id="3925" w:name="_Toc61117380"/>
      <w:bookmarkStart w:id="3926" w:name="_Toc67081232"/>
      <w:bookmarkStart w:id="3927" w:name="_Toc68770584"/>
      <w:bookmarkStart w:id="3928" w:name="_Toc74755647"/>
      <w:bookmarkStart w:id="3929" w:name="_Toc76506571"/>
      <w:r w:rsidRPr="00B20AE8">
        <w:t>8.5.2</w:t>
      </w:r>
      <w:r w:rsidRPr="00B20AE8">
        <w:tab/>
        <w:t>Definitions and applicability</w:t>
      </w:r>
      <w:bookmarkEnd w:id="3922"/>
      <w:bookmarkEnd w:id="3923"/>
      <w:bookmarkEnd w:id="3924"/>
      <w:bookmarkEnd w:id="3925"/>
      <w:bookmarkEnd w:id="3926"/>
      <w:bookmarkEnd w:id="3927"/>
      <w:bookmarkEnd w:id="3928"/>
      <w:bookmarkEnd w:id="3929"/>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3930" w:name="_Toc21123319"/>
      <w:bookmarkStart w:id="3931" w:name="_Toc45907512"/>
      <w:bookmarkStart w:id="3932" w:name="_Toc53181616"/>
      <w:bookmarkStart w:id="3933" w:name="_Toc61117381"/>
      <w:bookmarkStart w:id="3934" w:name="_Toc67081233"/>
      <w:bookmarkStart w:id="3935" w:name="_Toc68770585"/>
      <w:bookmarkStart w:id="3936" w:name="_Toc74755648"/>
      <w:bookmarkStart w:id="3937" w:name="_Toc76506572"/>
      <w:r w:rsidRPr="00B20AE8">
        <w:t>8.5.3</w:t>
      </w:r>
      <w:r w:rsidRPr="00B20AE8">
        <w:tab/>
        <w:t>Minimum requirements</w:t>
      </w:r>
      <w:bookmarkEnd w:id="3930"/>
      <w:bookmarkEnd w:id="3931"/>
      <w:bookmarkEnd w:id="3932"/>
      <w:bookmarkEnd w:id="3933"/>
      <w:bookmarkEnd w:id="3934"/>
      <w:bookmarkEnd w:id="3935"/>
      <w:bookmarkEnd w:id="3936"/>
      <w:bookmarkEnd w:id="3937"/>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3938" w:name="_Toc21123320"/>
      <w:bookmarkStart w:id="3939" w:name="_Toc45907513"/>
      <w:bookmarkStart w:id="3940" w:name="_Toc53181617"/>
      <w:bookmarkStart w:id="3941" w:name="_Toc61117382"/>
      <w:bookmarkStart w:id="3942" w:name="_Toc67081234"/>
      <w:bookmarkStart w:id="3943" w:name="_Toc68770586"/>
      <w:bookmarkStart w:id="3944" w:name="_Toc74755649"/>
      <w:bookmarkStart w:id="3945" w:name="_Toc76506573"/>
      <w:r w:rsidRPr="00B20AE8">
        <w:t>8.5.4</w:t>
      </w:r>
      <w:r w:rsidRPr="00B20AE8">
        <w:tab/>
        <w:t>Test purposes</w:t>
      </w:r>
      <w:bookmarkEnd w:id="3938"/>
      <w:bookmarkEnd w:id="3939"/>
      <w:bookmarkEnd w:id="3940"/>
      <w:bookmarkEnd w:id="3941"/>
      <w:bookmarkEnd w:id="3942"/>
      <w:bookmarkEnd w:id="3943"/>
      <w:bookmarkEnd w:id="3944"/>
      <w:bookmarkEnd w:id="3945"/>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3946" w:name="_Toc21123321"/>
      <w:bookmarkStart w:id="3947" w:name="_Toc45907514"/>
      <w:bookmarkStart w:id="3948" w:name="_Toc53181618"/>
      <w:bookmarkStart w:id="3949" w:name="_Toc61117383"/>
      <w:bookmarkStart w:id="3950" w:name="_Toc67081235"/>
      <w:bookmarkStart w:id="3951" w:name="_Toc68770587"/>
      <w:bookmarkStart w:id="3952" w:name="_Toc74755650"/>
      <w:bookmarkStart w:id="3953" w:name="_Toc76506574"/>
      <w:r w:rsidRPr="00B20AE8">
        <w:t>8.5.5</w:t>
      </w:r>
      <w:r w:rsidRPr="00B20AE8">
        <w:rPr>
          <w:lang w:eastAsia="sv-SE"/>
        </w:rPr>
        <w:tab/>
        <w:t>Method of test</w:t>
      </w:r>
      <w:bookmarkEnd w:id="3946"/>
      <w:bookmarkEnd w:id="3947"/>
      <w:bookmarkEnd w:id="3948"/>
      <w:bookmarkEnd w:id="3949"/>
      <w:bookmarkEnd w:id="3950"/>
      <w:bookmarkEnd w:id="3951"/>
      <w:bookmarkEnd w:id="3952"/>
      <w:bookmarkEnd w:id="3953"/>
    </w:p>
    <w:p w14:paraId="17202F3E" w14:textId="77777777" w:rsidR="00C0156E" w:rsidRPr="00B20AE8" w:rsidRDefault="00C0156E" w:rsidP="00C0156E">
      <w:pPr>
        <w:pStyle w:val="Heading4"/>
        <w:rPr>
          <w:lang w:eastAsia="sv-SE"/>
        </w:rPr>
      </w:pPr>
      <w:bookmarkStart w:id="3954" w:name="_Toc21123322"/>
      <w:bookmarkStart w:id="3955" w:name="_Toc45907515"/>
      <w:bookmarkStart w:id="3956" w:name="_Toc53181619"/>
      <w:bookmarkStart w:id="3957" w:name="_Toc61117384"/>
      <w:bookmarkStart w:id="3958" w:name="_Toc67081236"/>
      <w:bookmarkStart w:id="3959" w:name="_Toc68770588"/>
      <w:bookmarkStart w:id="3960" w:name="_Toc74755651"/>
      <w:bookmarkStart w:id="3961" w:name="_Toc76506575"/>
      <w:r w:rsidRPr="00B20AE8">
        <w:rPr>
          <w:lang w:eastAsia="sv-SE"/>
        </w:rPr>
        <w:t>8.5.5.1</w:t>
      </w:r>
      <w:r w:rsidRPr="00B20AE8">
        <w:rPr>
          <w:lang w:eastAsia="sv-SE"/>
        </w:rPr>
        <w:tab/>
        <w:t>Initial conditions</w:t>
      </w:r>
      <w:bookmarkEnd w:id="3954"/>
      <w:bookmarkEnd w:id="3955"/>
      <w:bookmarkEnd w:id="3956"/>
      <w:bookmarkEnd w:id="3957"/>
      <w:bookmarkEnd w:id="3958"/>
      <w:bookmarkEnd w:id="3959"/>
      <w:bookmarkEnd w:id="3960"/>
      <w:bookmarkEnd w:id="3961"/>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3962" w:name="_Toc21123323"/>
      <w:bookmarkStart w:id="3963" w:name="_Toc45907516"/>
      <w:bookmarkStart w:id="3964" w:name="_Toc53181620"/>
      <w:bookmarkStart w:id="3965" w:name="_Toc61117385"/>
      <w:bookmarkStart w:id="3966" w:name="_Toc67081237"/>
      <w:bookmarkStart w:id="3967" w:name="_Toc68770589"/>
      <w:bookmarkStart w:id="3968" w:name="_Toc74755652"/>
      <w:bookmarkStart w:id="3969" w:name="_Toc76506576"/>
      <w:r w:rsidRPr="00B20AE8">
        <w:rPr>
          <w:lang w:eastAsia="sv-SE"/>
        </w:rPr>
        <w:t>8.5.5.2</w:t>
      </w:r>
      <w:r w:rsidRPr="00B20AE8">
        <w:rPr>
          <w:lang w:eastAsia="sv-SE"/>
        </w:rPr>
        <w:tab/>
        <w:t>Procedure</w:t>
      </w:r>
      <w:bookmarkEnd w:id="3962"/>
      <w:bookmarkEnd w:id="3963"/>
      <w:bookmarkEnd w:id="3964"/>
      <w:bookmarkEnd w:id="3965"/>
      <w:bookmarkEnd w:id="3966"/>
      <w:bookmarkEnd w:id="3967"/>
      <w:bookmarkEnd w:id="3968"/>
      <w:bookmarkEnd w:id="3969"/>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5025461F" w14:textId="148FEFE9" w:rsidR="00C0156E" w:rsidRPr="006507D3" w:rsidRDefault="006507D3" w:rsidP="006507D3">
      <w:pPr>
        <w:pStyle w:val="B1"/>
      </w:pPr>
      <w:r>
        <w:rPr>
          <w:lang w:eastAsia="zh-CN"/>
        </w:rPr>
        <w:tab/>
      </w:r>
      <w:r w:rsidR="00C0156E"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C0156E" w:rsidRPr="00B20AE8">
        <w:rPr>
          <w:lang w:eastAsia="zh-CN"/>
        </w:rPr>
        <w:t>8.141-2</w:t>
      </w:r>
      <w:r w:rsidR="003D3C64">
        <w:rPr>
          <w:lang w:eastAsia="zh-CN"/>
        </w:rPr>
        <w:t> </w:t>
      </w:r>
      <w:r w:rsidR="003D3C64" w:rsidRPr="00B20AE8">
        <w:rPr>
          <w:lang w:eastAsia="zh-CN"/>
        </w:rPr>
        <w:t>[</w:t>
      </w:r>
      <w:r w:rsidR="00C0156E" w:rsidRPr="00B20AE8">
        <w:rPr>
          <w:lang w:eastAsia="zh-CN"/>
        </w:rPr>
        <w:t xml:space="preserve">34] minus </w:t>
      </w:r>
      <w:r w:rsidR="00C0156E" w:rsidRPr="00B20AE8">
        <w:rPr>
          <w:rFonts w:cs="Arial"/>
        </w:rPr>
        <w:t>Δ</w:t>
      </w:r>
      <w:r w:rsidR="00C0156E" w:rsidRPr="00B20AE8">
        <w:rPr>
          <w:rFonts w:cs="Arial"/>
          <w:vertAlign w:val="subscript"/>
        </w:rPr>
        <w:t>OTAREFSENS</w:t>
      </w:r>
      <w:r w:rsidR="00C0156E" w:rsidRPr="00B20AE8">
        <w:rPr>
          <w:rFonts w:cs="Arial"/>
        </w:rPr>
        <w:t>.]</w:t>
      </w:r>
    </w:p>
    <w:p w14:paraId="410003E1" w14:textId="77777777"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14:paraId="38A1A8CE" w14:textId="77777777" w:rsidR="00C0156E" w:rsidRPr="00B20AE8" w:rsidRDefault="00C0156E" w:rsidP="006507D3">
      <w:pPr>
        <w:pStyle w:val="TH"/>
      </w:pPr>
      <w:r w:rsidRPr="00B20AE8">
        <w:t>TBD</w:t>
      </w:r>
    </w:p>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3970" w:name="_Toc21123324"/>
      <w:bookmarkStart w:id="3971" w:name="_Toc45907517"/>
      <w:bookmarkStart w:id="3972" w:name="_Toc53181621"/>
      <w:bookmarkStart w:id="3973" w:name="_Toc61117386"/>
      <w:bookmarkStart w:id="3974" w:name="_Toc67081238"/>
      <w:bookmarkStart w:id="3975" w:name="_Toc68770590"/>
      <w:bookmarkStart w:id="3976" w:name="_Toc74755653"/>
      <w:bookmarkStart w:id="3977" w:name="_Toc76506577"/>
      <w:r w:rsidRPr="00B20AE8">
        <w:t>8.5.6</w:t>
      </w:r>
      <w:r w:rsidRPr="00B20AE8">
        <w:tab/>
        <w:t>Test requirements</w:t>
      </w:r>
      <w:bookmarkEnd w:id="3970"/>
      <w:bookmarkEnd w:id="3971"/>
      <w:bookmarkEnd w:id="3972"/>
      <w:bookmarkEnd w:id="3973"/>
      <w:bookmarkEnd w:id="3974"/>
      <w:bookmarkEnd w:id="3975"/>
      <w:bookmarkEnd w:id="3976"/>
      <w:bookmarkEnd w:id="3977"/>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3978" w:name="_Toc21123325"/>
      <w:bookmarkStart w:id="3979" w:name="_Toc45907518"/>
      <w:bookmarkStart w:id="3980" w:name="_Toc53181622"/>
      <w:bookmarkStart w:id="3981" w:name="_Toc61117387"/>
      <w:bookmarkStart w:id="3982" w:name="_Toc67081239"/>
      <w:bookmarkStart w:id="3983" w:name="_Toc68770591"/>
      <w:bookmarkStart w:id="3984" w:name="_Toc74755654"/>
      <w:bookmarkStart w:id="3985" w:name="_Toc76506578"/>
      <w:r w:rsidR="00624882" w:rsidRPr="00B20AE8">
        <w:t>Annex A (normative):</w:t>
      </w:r>
      <w:r w:rsidR="00624882" w:rsidRPr="00B20AE8">
        <w:br/>
      </w:r>
      <w:r w:rsidR="00215D79" w:rsidRPr="00B20AE8">
        <w:t>Test system characterization</w:t>
      </w:r>
      <w:bookmarkEnd w:id="3978"/>
      <w:bookmarkEnd w:id="3979"/>
      <w:bookmarkEnd w:id="3980"/>
      <w:bookmarkEnd w:id="3981"/>
      <w:bookmarkEnd w:id="3982"/>
      <w:bookmarkEnd w:id="3983"/>
      <w:bookmarkEnd w:id="3984"/>
      <w:bookmarkEnd w:id="3985"/>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3986" w:name="_Toc21123326"/>
      <w:bookmarkStart w:id="3987" w:name="_Toc45907519"/>
      <w:bookmarkStart w:id="3988" w:name="_Toc53181623"/>
      <w:bookmarkStart w:id="3989" w:name="_Toc61117388"/>
      <w:bookmarkStart w:id="3990" w:name="_Toc67081240"/>
      <w:bookmarkStart w:id="3991" w:name="_Toc68770592"/>
      <w:bookmarkStart w:id="3992" w:name="_Toc74755655"/>
      <w:bookmarkStart w:id="3993" w:name="_Toc76506579"/>
      <w:r w:rsidR="001D4330" w:rsidRPr="00B20AE8">
        <w:t>Annex B (normative):</w:t>
      </w:r>
      <w:r w:rsidRPr="00B20AE8">
        <w:br/>
      </w:r>
      <w:r w:rsidR="00215D79" w:rsidRPr="00B20AE8">
        <w:t>Calibration</w:t>
      </w:r>
      <w:bookmarkEnd w:id="3986"/>
      <w:bookmarkEnd w:id="3987"/>
      <w:bookmarkEnd w:id="3988"/>
      <w:bookmarkEnd w:id="3989"/>
      <w:bookmarkEnd w:id="3990"/>
      <w:bookmarkEnd w:id="3991"/>
      <w:bookmarkEnd w:id="3992"/>
      <w:bookmarkEnd w:id="3993"/>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3994" w:name="_Toc21123327"/>
      <w:bookmarkStart w:id="3995" w:name="_Toc45907520"/>
      <w:bookmarkStart w:id="3996" w:name="_Toc53181624"/>
      <w:bookmarkStart w:id="3997" w:name="_Toc61117389"/>
      <w:bookmarkStart w:id="3998" w:name="_Toc67081241"/>
      <w:bookmarkStart w:id="3999" w:name="_Toc68770593"/>
      <w:bookmarkStart w:id="4000" w:name="_Toc74755656"/>
      <w:bookmarkStart w:id="4001" w:name="_Toc76506580"/>
      <w:r w:rsidR="001B2219" w:rsidRPr="00B20AE8">
        <w:t>Annex C (informative</w:t>
      </w:r>
      <w:r w:rsidRPr="00B20AE8">
        <w:t>):</w:t>
      </w:r>
      <w:r w:rsidR="001B2219" w:rsidRPr="00B20AE8">
        <w:br/>
        <w:t>Test tolerances and derivation of test requirements</w:t>
      </w:r>
      <w:bookmarkEnd w:id="3994"/>
      <w:bookmarkEnd w:id="3995"/>
      <w:bookmarkEnd w:id="3996"/>
      <w:bookmarkEnd w:id="3997"/>
      <w:bookmarkEnd w:id="3998"/>
      <w:bookmarkEnd w:id="3999"/>
      <w:bookmarkEnd w:id="4000"/>
      <w:bookmarkEnd w:id="4001"/>
    </w:p>
    <w:p w14:paraId="466FBF19" w14:textId="77777777" w:rsidR="001B77FD" w:rsidRPr="00B20AE8" w:rsidRDefault="001B77FD" w:rsidP="002E3D6B">
      <w:pPr>
        <w:pStyle w:val="Heading1"/>
      </w:pPr>
      <w:bookmarkStart w:id="4002" w:name="_Toc21123328"/>
      <w:bookmarkStart w:id="4003" w:name="_Toc45907521"/>
      <w:bookmarkStart w:id="4004" w:name="_Toc53181625"/>
      <w:bookmarkStart w:id="4005" w:name="_Toc61117390"/>
      <w:bookmarkStart w:id="4006" w:name="_Toc67081242"/>
      <w:bookmarkStart w:id="4007" w:name="_Toc68770594"/>
      <w:bookmarkStart w:id="4008" w:name="_Toc74755657"/>
      <w:bookmarkStart w:id="4009" w:name="_Toc76506581"/>
      <w:r w:rsidRPr="00B20AE8">
        <w:t>C.1</w:t>
      </w:r>
      <w:r w:rsidRPr="00B20AE8">
        <w:tab/>
      </w:r>
      <w:r w:rsidRPr="00B20AE8">
        <w:rPr>
          <w:lang w:eastAsia="sv-SE"/>
        </w:rPr>
        <w:t>General</w:t>
      </w:r>
      <w:bookmarkEnd w:id="4002"/>
      <w:bookmarkEnd w:id="4003"/>
      <w:bookmarkEnd w:id="4004"/>
      <w:bookmarkEnd w:id="4005"/>
      <w:bookmarkEnd w:id="4006"/>
      <w:bookmarkEnd w:id="4007"/>
      <w:bookmarkEnd w:id="4008"/>
      <w:bookmarkEnd w:id="4009"/>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4010" w:name="_Toc21123329"/>
      <w:bookmarkStart w:id="4011" w:name="_Toc45907522"/>
      <w:bookmarkStart w:id="4012" w:name="_Toc53181626"/>
      <w:bookmarkStart w:id="4013" w:name="_Toc61117391"/>
      <w:bookmarkStart w:id="4014" w:name="_Toc67081243"/>
      <w:bookmarkStart w:id="4015" w:name="_Toc68770595"/>
      <w:bookmarkStart w:id="4016" w:name="_Toc74755658"/>
      <w:bookmarkStart w:id="4017" w:name="_Toc76506582"/>
      <w:r w:rsidRPr="00B20AE8">
        <w:t>C.2</w:t>
      </w:r>
      <w:r w:rsidRPr="00B20AE8">
        <w:tab/>
      </w:r>
      <w:r w:rsidRPr="00B20AE8">
        <w:rPr>
          <w:lang w:eastAsia="sv-SE"/>
        </w:rPr>
        <w:t>Measurement of transmitter (OTA)</w:t>
      </w:r>
      <w:bookmarkEnd w:id="4010"/>
      <w:bookmarkEnd w:id="4011"/>
      <w:bookmarkEnd w:id="4012"/>
      <w:bookmarkEnd w:id="4013"/>
      <w:bookmarkEnd w:id="4014"/>
      <w:bookmarkEnd w:id="4015"/>
      <w:bookmarkEnd w:id="4016"/>
      <w:bookmarkEnd w:id="4017"/>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2FDD99" w14:textId="3E875002" w:rsidR="006149A2" w:rsidRPr="00B20AE8" w:rsidRDefault="006149A2" w:rsidP="00F437E4">
            <w:pPr>
              <w:pStyle w:val="TAL"/>
              <w:rPr>
                <w:rFonts w:cs="Arial"/>
              </w:rPr>
            </w:pPr>
            <w:r w:rsidRPr="00B20AE8">
              <w:rPr>
                <w:rFonts w:cs="Arial"/>
              </w:rPr>
              <w:t>close to carrier (&lt;10</w:t>
            </w:r>
            <w:r w:rsidR="00A33949">
              <w:rPr>
                <w:rFonts w:cs="Arial"/>
              </w:rPr>
              <w:t xml:space="preserve"> </w:t>
            </w:r>
            <w:r w:rsidRPr="00B20AE8">
              <w:rPr>
                <w:rFonts w:cs="Arial"/>
              </w:rPr>
              <w:t>MHz)</w:t>
            </w:r>
          </w:p>
          <w:p w14:paraId="6B5536A2" w14:textId="691FA5C7"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3F1DCF06" w14:textId="050A1103"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59C01DA" w14:textId="0D9C7DE9" w:rsidR="006149A2" w:rsidRPr="00B20AE8" w:rsidRDefault="006149A2" w:rsidP="00F437E4">
            <w:pPr>
              <w:pStyle w:val="TAL"/>
              <w:rPr>
                <w:rFonts w:cs="Arial"/>
              </w:rPr>
            </w:pPr>
            <w:r w:rsidRPr="00B20AE8">
              <w:rPr>
                <w:rFonts w:cs="Arial"/>
              </w:rPr>
              <w:t>far from carrier ( ≥10</w:t>
            </w:r>
            <w:r w:rsidR="00A33949">
              <w:rPr>
                <w:rFonts w:cs="Arial"/>
              </w:rPr>
              <w:t xml:space="preserve"> </w:t>
            </w:r>
            <w:r w:rsidRPr="00B20AE8">
              <w:rPr>
                <w:rFonts w:cs="Arial"/>
              </w:rPr>
              <w:t>MHz)</w:t>
            </w:r>
          </w:p>
          <w:p w14:paraId="7CFFFEE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0F0B7B42" w14:textId="185EA396" w:rsidR="00EB5F7B" w:rsidRPr="00B20AE8" w:rsidRDefault="006149A2" w:rsidP="00F437E4">
            <w:pPr>
              <w:pStyle w:val="TAL"/>
              <w:rPr>
                <w:rFonts w:cs="Arial"/>
              </w:rPr>
            </w:pPr>
            <w:r w:rsidRPr="00B20AE8">
              <w:rPr>
                <w:rFonts w:cs="Arial"/>
              </w:rPr>
              <w:t>2.6 dB</w:t>
            </w:r>
            <w:r w:rsidR="00EB5F7B" w:rsidRPr="00B20AE8">
              <w:rPr>
                <w:rFonts w:cs="Arial"/>
              </w:rPr>
              <w:t>, f ≤ 3.0</w:t>
            </w:r>
            <w:r w:rsidR="00A33949">
              <w:rPr>
                <w:rFonts w:cs="Arial"/>
              </w:rPr>
              <w:t xml:space="preserve"> </w:t>
            </w:r>
            <w:r w:rsidR="00EB5F7B" w:rsidRPr="00B20AE8">
              <w:rPr>
                <w:rFonts w:cs="Arial"/>
              </w:rPr>
              <w:t>GHz</w:t>
            </w:r>
          </w:p>
          <w:p w14:paraId="468456B6" w14:textId="389A8A2C" w:rsidR="006149A2" w:rsidRPr="00B20AE8" w:rsidRDefault="00EB5F7B" w:rsidP="00F437E4">
            <w:pPr>
              <w:pStyle w:val="TAL"/>
              <w:rPr>
                <w:rFonts w:cs="Arial"/>
              </w:rPr>
            </w:pPr>
            <w:r w:rsidRPr="00B20AE8">
              <w:rPr>
                <w:rFonts w:cs="Arial"/>
              </w:rPr>
              <w:t>3.0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5DFF65BF" w14:textId="77777777" w:rsidR="00846893" w:rsidRPr="00B20AE8" w:rsidRDefault="00846893" w:rsidP="00F437E4">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9EF443A" w14:textId="77777777" w:rsidR="006149A2" w:rsidRPr="00B20AE8" w:rsidRDefault="006149A2" w:rsidP="00F437E4">
            <w:pPr>
              <w:pStyle w:val="TAL"/>
              <w:rPr>
                <w:rFonts w:cs="Arial"/>
              </w:rPr>
            </w:pPr>
          </w:p>
          <w:p w14:paraId="5B1937DD" w14:textId="77777777" w:rsidR="006149A2" w:rsidRPr="00B20AE8" w:rsidRDefault="006149A2" w:rsidP="00F437E4">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71810E78" w14:textId="77777777" w:rsidR="006149A2" w:rsidRPr="00B20AE8" w:rsidRDefault="006149A2" w:rsidP="00F437E4">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4018" w:name="_Toc21123330"/>
      <w:bookmarkStart w:id="4019" w:name="_Toc45907523"/>
      <w:bookmarkStart w:id="4020" w:name="_Toc53181627"/>
      <w:bookmarkStart w:id="4021" w:name="_Toc61117392"/>
      <w:bookmarkStart w:id="4022" w:name="_Toc67081244"/>
      <w:bookmarkStart w:id="4023" w:name="_Toc68770596"/>
      <w:bookmarkStart w:id="4024" w:name="_Toc74755659"/>
      <w:bookmarkStart w:id="4025" w:name="_Toc76506583"/>
      <w:r w:rsidRPr="00B20AE8">
        <w:t>C.3</w:t>
      </w:r>
      <w:r w:rsidRPr="00B20AE8">
        <w:tab/>
      </w:r>
      <w:r w:rsidRPr="00B20AE8">
        <w:rPr>
          <w:lang w:eastAsia="sv-SE"/>
        </w:rPr>
        <w:t>Measurement of receiv</w:t>
      </w:r>
      <w:r w:rsidRPr="00B20AE8">
        <w:t>er (OTA)</w:t>
      </w:r>
      <w:bookmarkEnd w:id="4018"/>
      <w:bookmarkEnd w:id="4019"/>
      <w:bookmarkEnd w:id="4020"/>
      <w:bookmarkEnd w:id="4021"/>
      <w:bookmarkEnd w:id="4022"/>
      <w:bookmarkEnd w:id="4023"/>
      <w:bookmarkEnd w:id="4024"/>
      <w:bookmarkEnd w:id="4025"/>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4026" w:name="_Toc21123331"/>
      <w:bookmarkStart w:id="4027" w:name="_Toc45907524"/>
      <w:bookmarkStart w:id="4028" w:name="_Toc53181628"/>
      <w:bookmarkStart w:id="4029" w:name="_Toc61117393"/>
      <w:bookmarkStart w:id="4030" w:name="_Toc67081245"/>
      <w:bookmarkStart w:id="4031" w:name="_Toc68770597"/>
      <w:bookmarkStart w:id="4032" w:name="_Toc74755660"/>
      <w:bookmarkStart w:id="4033" w:name="_Toc76506584"/>
      <w:r w:rsidR="00FD457F" w:rsidRPr="00B20AE8">
        <w:t>Annex D (informative):</w:t>
      </w:r>
      <w:r w:rsidRPr="00B20AE8">
        <w:br/>
      </w:r>
      <w:r w:rsidR="001D0C19" w:rsidRPr="00B20AE8">
        <w:t>Test</w:t>
      </w:r>
      <w:r w:rsidRPr="00B20AE8">
        <w:t xml:space="preserve"> system set-up</w:t>
      </w:r>
      <w:bookmarkEnd w:id="4026"/>
      <w:bookmarkEnd w:id="4027"/>
      <w:bookmarkEnd w:id="4028"/>
      <w:bookmarkEnd w:id="4029"/>
      <w:bookmarkEnd w:id="4030"/>
      <w:bookmarkEnd w:id="4031"/>
      <w:bookmarkEnd w:id="4032"/>
      <w:bookmarkEnd w:id="4033"/>
    </w:p>
    <w:p w14:paraId="23C718A1" w14:textId="77777777" w:rsidR="00CC0291" w:rsidRPr="00B20AE8" w:rsidRDefault="00CC0291" w:rsidP="00673E8E">
      <w:pPr>
        <w:pStyle w:val="Heading1"/>
      </w:pPr>
      <w:bookmarkStart w:id="4034" w:name="_Toc21123332"/>
      <w:bookmarkStart w:id="4035" w:name="_Toc45907525"/>
      <w:bookmarkStart w:id="4036" w:name="_Toc53181629"/>
      <w:bookmarkStart w:id="4037" w:name="_Toc61117394"/>
      <w:bookmarkStart w:id="4038" w:name="_Toc67081246"/>
      <w:bookmarkStart w:id="4039" w:name="_Toc68770598"/>
      <w:bookmarkStart w:id="4040" w:name="_Toc74755661"/>
      <w:bookmarkStart w:id="4041" w:name="_Toc76506585"/>
      <w:r w:rsidRPr="00B20AE8">
        <w:t>D.1</w:t>
      </w:r>
      <w:r w:rsidRPr="00B20AE8">
        <w:tab/>
        <w:t>Transmitter</w:t>
      </w:r>
      <w:bookmarkEnd w:id="4034"/>
      <w:bookmarkEnd w:id="4035"/>
      <w:bookmarkEnd w:id="4036"/>
      <w:bookmarkEnd w:id="4037"/>
      <w:bookmarkEnd w:id="4038"/>
      <w:bookmarkEnd w:id="4039"/>
      <w:bookmarkEnd w:id="4040"/>
      <w:bookmarkEnd w:id="4041"/>
    </w:p>
    <w:p w14:paraId="2808A12C" w14:textId="77777777" w:rsidR="00CC0291" w:rsidRPr="00B20AE8" w:rsidRDefault="00CC0291" w:rsidP="00B56FF9">
      <w:pPr>
        <w:pStyle w:val="Heading2"/>
      </w:pPr>
      <w:bookmarkStart w:id="4042" w:name="_Toc21123333"/>
      <w:bookmarkStart w:id="4043" w:name="_Toc45907526"/>
      <w:bookmarkStart w:id="4044" w:name="_Toc53181630"/>
      <w:bookmarkStart w:id="4045" w:name="_Toc61117395"/>
      <w:bookmarkStart w:id="4046" w:name="_Toc67081247"/>
      <w:bookmarkStart w:id="4047" w:name="_Toc68770599"/>
      <w:bookmarkStart w:id="4048" w:name="_Toc74755662"/>
      <w:bookmarkStart w:id="4049" w:name="_Toc76506586"/>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4042"/>
      <w:bookmarkEnd w:id="4043"/>
      <w:bookmarkEnd w:id="4044"/>
      <w:bookmarkEnd w:id="4045"/>
      <w:bookmarkEnd w:id="4046"/>
      <w:bookmarkEnd w:id="4047"/>
      <w:bookmarkEnd w:id="4048"/>
      <w:bookmarkEnd w:id="4049"/>
    </w:p>
    <w:bookmarkStart w:id="4050" w:name="_MON_1537741137"/>
    <w:bookmarkEnd w:id="4050"/>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2pt;height:252.55pt" o:ole="">
            <v:imagedata r:id="rId50" o:title=""/>
          </v:shape>
          <o:OLEObject Type="Embed" ProgID="Word.Picture.8" ShapeID="_x0000_i1042" DrawAspect="Content" ObjectID="_1687187485"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4051" w:name="_Toc21123334"/>
      <w:bookmarkStart w:id="4052" w:name="_Toc45907527"/>
      <w:bookmarkStart w:id="4053" w:name="_Toc53181631"/>
      <w:bookmarkStart w:id="4054" w:name="_Toc61117396"/>
      <w:bookmarkStart w:id="4055" w:name="_Toc67081248"/>
      <w:bookmarkStart w:id="4056" w:name="_Toc68770600"/>
      <w:bookmarkStart w:id="4057" w:name="_Toc74755663"/>
      <w:bookmarkStart w:id="4058" w:name="_Toc76506587"/>
      <w:r w:rsidRPr="00B20AE8">
        <w:t>D.1.2</w:t>
      </w:r>
      <w:r w:rsidRPr="00B20AE8">
        <w:tab/>
        <w:t>OTA Base Station output power, ACLR, OTA spectrum emissions mask, OTA operating band unwanted emissions</w:t>
      </w:r>
      <w:bookmarkEnd w:id="4051"/>
      <w:bookmarkEnd w:id="4052"/>
      <w:bookmarkEnd w:id="4053"/>
      <w:bookmarkEnd w:id="4054"/>
      <w:bookmarkEnd w:id="4055"/>
      <w:bookmarkEnd w:id="4056"/>
      <w:bookmarkEnd w:id="4057"/>
      <w:bookmarkEnd w:id="4058"/>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4059" w:name="_Toc21123335"/>
      <w:bookmarkStart w:id="4060" w:name="_Toc45907528"/>
      <w:bookmarkStart w:id="4061" w:name="_Toc53181632"/>
      <w:bookmarkStart w:id="4062" w:name="_Toc61117397"/>
      <w:bookmarkStart w:id="4063" w:name="_Toc67081249"/>
      <w:bookmarkStart w:id="4064" w:name="_Toc68770601"/>
      <w:bookmarkStart w:id="4065" w:name="_Toc74755664"/>
      <w:bookmarkStart w:id="4066" w:name="_Toc76506588"/>
      <w:r w:rsidRPr="00B20AE8">
        <w:t>D.1.3</w:t>
      </w:r>
      <w:r w:rsidRPr="00B20AE8">
        <w:tab/>
        <w:t>OTA spurious emissions</w:t>
      </w:r>
      <w:bookmarkEnd w:id="4059"/>
      <w:bookmarkEnd w:id="4060"/>
      <w:bookmarkEnd w:id="4061"/>
      <w:bookmarkEnd w:id="4062"/>
      <w:bookmarkEnd w:id="4063"/>
      <w:bookmarkEnd w:id="4064"/>
      <w:bookmarkEnd w:id="4065"/>
      <w:bookmarkEnd w:id="4066"/>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4067" w:name="_Toc21123336"/>
      <w:bookmarkStart w:id="4068" w:name="_Toc45907529"/>
      <w:bookmarkStart w:id="4069" w:name="_Toc53181633"/>
      <w:bookmarkStart w:id="4070" w:name="_Toc61117398"/>
      <w:bookmarkStart w:id="4071" w:name="_Toc67081250"/>
      <w:bookmarkStart w:id="4072" w:name="_Toc68770602"/>
      <w:bookmarkStart w:id="4073" w:name="_Toc74755665"/>
      <w:bookmarkStart w:id="4074" w:name="_Toc76506589"/>
      <w:r w:rsidRPr="00B20AE8">
        <w:t>D.1.4</w:t>
      </w:r>
      <w:r w:rsidRPr="00B20AE8">
        <w:tab/>
        <w:t>OTA Co-location emissions, TX OFF power</w:t>
      </w:r>
      <w:bookmarkEnd w:id="4067"/>
      <w:bookmarkEnd w:id="4068"/>
      <w:bookmarkEnd w:id="4069"/>
      <w:bookmarkEnd w:id="4070"/>
      <w:bookmarkEnd w:id="4071"/>
      <w:bookmarkEnd w:id="4072"/>
      <w:bookmarkEnd w:id="4073"/>
      <w:bookmarkEnd w:id="4074"/>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4075" w:name="_Toc21123337"/>
      <w:bookmarkStart w:id="4076" w:name="_Toc45907530"/>
      <w:bookmarkStart w:id="4077" w:name="_Toc53181634"/>
      <w:bookmarkStart w:id="4078" w:name="_Toc61117399"/>
      <w:bookmarkStart w:id="4079" w:name="_Toc67081251"/>
      <w:bookmarkStart w:id="4080" w:name="_Toc68770603"/>
      <w:bookmarkStart w:id="4081" w:name="_Toc74755666"/>
      <w:bookmarkStart w:id="4082" w:name="_Toc76506590"/>
      <w:r w:rsidRPr="00B20AE8">
        <w:t>D.1.5</w:t>
      </w:r>
      <w:r w:rsidRPr="00B20AE8">
        <w:tab/>
        <w:t>OTA Transmitter Intermodulation</w:t>
      </w:r>
      <w:bookmarkEnd w:id="4075"/>
      <w:bookmarkEnd w:id="4076"/>
      <w:bookmarkEnd w:id="4077"/>
      <w:bookmarkEnd w:id="4078"/>
      <w:bookmarkEnd w:id="4079"/>
      <w:bookmarkEnd w:id="4080"/>
      <w:bookmarkEnd w:id="4081"/>
      <w:bookmarkEnd w:id="4082"/>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4083" w:name="_Toc21123338"/>
      <w:bookmarkStart w:id="4084" w:name="_Toc45907531"/>
      <w:bookmarkStart w:id="4085" w:name="_Toc53181635"/>
      <w:bookmarkStart w:id="4086" w:name="_Toc61117400"/>
      <w:bookmarkStart w:id="4087" w:name="_Toc67081252"/>
      <w:bookmarkStart w:id="4088" w:name="_Toc68770604"/>
      <w:bookmarkStart w:id="4089" w:name="_Toc74755667"/>
      <w:bookmarkStart w:id="4090" w:name="_Toc76506591"/>
      <w:r w:rsidRPr="00B20AE8">
        <w:t>D.2</w:t>
      </w:r>
      <w:r w:rsidRPr="00B20AE8">
        <w:tab/>
        <w:t>Receiver</w:t>
      </w:r>
      <w:bookmarkEnd w:id="4083"/>
      <w:bookmarkEnd w:id="4084"/>
      <w:bookmarkEnd w:id="4085"/>
      <w:bookmarkEnd w:id="4086"/>
      <w:bookmarkEnd w:id="4087"/>
      <w:bookmarkEnd w:id="4088"/>
      <w:bookmarkEnd w:id="4089"/>
      <w:bookmarkEnd w:id="4090"/>
    </w:p>
    <w:p w14:paraId="3D849238" w14:textId="77777777" w:rsidR="00CC0291" w:rsidRPr="00B20AE8" w:rsidRDefault="00B56FF9" w:rsidP="00B56FF9">
      <w:pPr>
        <w:pStyle w:val="Heading2"/>
      </w:pPr>
      <w:bookmarkStart w:id="4091" w:name="_Toc21123339"/>
      <w:bookmarkStart w:id="4092" w:name="_Toc45907532"/>
      <w:bookmarkStart w:id="4093" w:name="_Toc53181636"/>
      <w:bookmarkStart w:id="4094" w:name="_Toc61117401"/>
      <w:bookmarkStart w:id="4095" w:name="_Toc67081253"/>
      <w:bookmarkStart w:id="4096" w:name="_Toc68770605"/>
      <w:bookmarkStart w:id="4097" w:name="_Toc74755668"/>
      <w:bookmarkStart w:id="4098" w:name="_Toc76506592"/>
      <w:r w:rsidRPr="00B20AE8">
        <w:t>D.2.1</w:t>
      </w:r>
      <w:r w:rsidRPr="00B20AE8">
        <w:tab/>
      </w:r>
      <w:r w:rsidR="00CC0291" w:rsidRPr="00B20AE8">
        <w:t>OTA sensitivity</w:t>
      </w:r>
      <w:r w:rsidR="00587FD0" w:rsidRPr="00B20AE8">
        <w:t xml:space="preserve"> and OTA Reference sensitivity</w:t>
      </w:r>
      <w:bookmarkEnd w:id="4091"/>
      <w:bookmarkEnd w:id="4092"/>
      <w:bookmarkEnd w:id="4093"/>
      <w:bookmarkEnd w:id="4094"/>
      <w:bookmarkEnd w:id="4095"/>
      <w:bookmarkEnd w:id="4096"/>
      <w:bookmarkEnd w:id="4097"/>
      <w:bookmarkEnd w:id="4098"/>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4099" w:name="_Toc21123340"/>
      <w:bookmarkStart w:id="4100" w:name="_Toc45907533"/>
      <w:bookmarkStart w:id="4101" w:name="_Toc53181637"/>
      <w:bookmarkStart w:id="4102" w:name="_Toc61117402"/>
      <w:bookmarkStart w:id="4103" w:name="_Toc67081254"/>
      <w:bookmarkStart w:id="4104" w:name="_Toc68770606"/>
      <w:bookmarkStart w:id="4105" w:name="_Toc74755669"/>
      <w:bookmarkStart w:id="4106" w:name="_Toc76506593"/>
      <w:r w:rsidRPr="00B20AE8">
        <w:t>D.2.2</w:t>
      </w:r>
      <w:r w:rsidRPr="00B20AE8">
        <w:tab/>
        <w:t>OTA Dynamic range</w:t>
      </w:r>
      <w:bookmarkEnd w:id="4099"/>
      <w:bookmarkEnd w:id="4100"/>
      <w:bookmarkEnd w:id="4101"/>
      <w:bookmarkEnd w:id="4102"/>
      <w:bookmarkEnd w:id="4103"/>
      <w:bookmarkEnd w:id="4104"/>
      <w:bookmarkEnd w:id="4105"/>
      <w:bookmarkEnd w:id="4106"/>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4107" w:name="_Toc21123341"/>
      <w:bookmarkStart w:id="4108" w:name="_Toc45907534"/>
      <w:bookmarkStart w:id="4109" w:name="_Toc53181638"/>
      <w:bookmarkStart w:id="4110" w:name="_Toc61117403"/>
      <w:bookmarkStart w:id="4111" w:name="_Toc67081255"/>
      <w:bookmarkStart w:id="4112" w:name="_Toc68770607"/>
      <w:bookmarkStart w:id="4113" w:name="_Toc74755670"/>
      <w:bookmarkStart w:id="4114" w:name="_Toc76506594"/>
      <w:r w:rsidRPr="00B20AE8">
        <w:t>D.2.3</w:t>
      </w:r>
      <w:r w:rsidRPr="00B20AE8">
        <w:tab/>
        <w:t>OTA Adjacent channel selectivity, general blocking, and narrowband blocking</w:t>
      </w:r>
      <w:bookmarkEnd w:id="4107"/>
      <w:bookmarkEnd w:id="4108"/>
      <w:bookmarkEnd w:id="4109"/>
      <w:bookmarkEnd w:id="4110"/>
      <w:bookmarkEnd w:id="4111"/>
      <w:bookmarkEnd w:id="4112"/>
      <w:bookmarkEnd w:id="4113"/>
      <w:bookmarkEnd w:id="4114"/>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4115" w:name="_Toc21123342"/>
      <w:bookmarkStart w:id="4116" w:name="_Toc45907535"/>
      <w:bookmarkStart w:id="4117" w:name="_Toc53181639"/>
      <w:bookmarkStart w:id="4118" w:name="_Toc61117404"/>
      <w:bookmarkStart w:id="4119" w:name="_Toc67081256"/>
      <w:bookmarkStart w:id="4120" w:name="_Toc68770608"/>
      <w:bookmarkStart w:id="4121" w:name="_Toc74755671"/>
      <w:bookmarkStart w:id="4122" w:name="_Toc76506595"/>
      <w:r w:rsidRPr="00B20AE8">
        <w:t>D.2.4</w:t>
      </w:r>
      <w:r w:rsidRPr="00B20AE8">
        <w:tab/>
        <w:t>OTA Blocking</w:t>
      </w:r>
      <w:bookmarkEnd w:id="4115"/>
      <w:bookmarkEnd w:id="4116"/>
      <w:bookmarkEnd w:id="4117"/>
      <w:bookmarkEnd w:id="4118"/>
      <w:bookmarkEnd w:id="4119"/>
      <w:bookmarkEnd w:id="4120"/>
      <w:bookmarkEnd w:id="4121"/>
      <w:bookmarkEnd w:id="4122"/>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4123" w:name="_Toc21123343"/>
      <w:bookmarkStart w:id="4124" w:name="_Toc45907536"/>
      <w:bookmarkStart w:id="4125" w:name="_Toc53181640"/>
      <w:bookmarkStart w:id="4126" w:name="_Toc61117405"/>
      <w:bookmarkStart w:id="4127" w:name="_Toc67081257"/>
      <w:bookmarkStart w:id="4128" w:name="_Toc68770609"/>
      <w:bookmarkStart w:id="4129" w:name="_Toc74755672"/>
      <w:bookmarkStart w:id="4130" w:name="_Toc76506596"/>
      <w:r w:rsidRPr="00B20AE8">
        <w:t>D.2.5</w:t>
      </w:r>
      <w:r w:rsidRPr="00B20AE8">
        <w:tab/>
        <w:t>OTA Receiver spurious emissions</w:t>
      </w:r>
      <w:bookmarkEnd w:id="4123"/>
      <w:bookmarkEnd w:id="4124"/>
      <w:bookmarkEnd w:id="4125"/>
      <w:bookmarkEnd w:id="4126"/>
      <w:bookmarkEnd w:id="4127"/>
      <w:bookmarkEnd w:id="4128"/>
      <w:bookmarkEnd w:id="4129"/>
      <w:bookmarkEnd w:id="4130"/>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4131" w:name="_Toc21123344"/>
      <w:bookmarkStart w:id="4132" w:name="_Toc45907537"/>
      <w:bookmarkStart w:id="4133" w:name="_Toc53181641"/>
      <w:bookmarkStart w:id="4134" w:name="_Toc61117406"/>
      <w:bookmarkStart w:id="4135" w:name="_Toc67081258"/>
      <w:bookmarkStart w:id="4136" w:name="_Toc68770610"/>
      <w:bookmarkStart w:id="4137" w:name="_Toc74755673"/>
      <w:bookmarkStart w:id="4138" w:name="_Toc76506597"/>
      <w:r w:rsidRPr="00B20AE8">
        <w:t>D.2.6</w:t>
      </w:r>
      <w:r w:rsidRPr="00B20AE8">
        <w:tab/>
        <w:t>OTA Receiver intermodulation</w:t>
      </w:r>
      <w:bookmarkEnd w:id="4131"/>
      <w:bookmarkEnd w:id="4132"/>
      <w:bookmarkEnd w:id="4133"/>
      <w:bookmarkEnd w:id="4134"/>
      <w:bookmarkEnd w:id="4135"/>
      <w:bookmarkEnd w:id="4136"/>
      <w:bookmarkEnd w:id="4137"/>
      <w:bookmarkEnd w:id="4138"/>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4139" w:name="_Toc21123345"/>
      <w:bookmarkStart w:id="4140" w:name="_Toc45907538"/>
      <w:bookmarkStart w:id="4141" w:name="_Toc53181642"/>
      <w:bookmarkStart w:id="4142" w:name="_Toc61117407"/>
      <w:bookmarkStart w:id="4143" w:name="_Toc67081259"/>
      <w:bookmarkStart w:id="4144" w:name="_Toc68770611"/>
      <w:bookmarkStart w:id="4145" w:name="_Toc74755674"/>
      <w:bookmarkStart w:id="4146" w:name="_Toc76506598"/>
      <w:r w:rsidRPr="00B20AE8">
        <w:t>D.2.7</w:t>
      </w:r>
      <w:r w:rsidRPr="00B20AE8">
        <w:tab/>
        <w:t>OTA In-channel selectivity</w:t>
      </w:r>
      <w:bookmarkEnd w:id="4139"/>
      <w:bookmarkEnd w:id="4140"/>
      <w:bookmarkEnd w:id="4141"/>
      <w:bookmarkEnd w:id="4142"/>
      <w:bookmarkEnd w:id="4143"/>
      <w:bookmarkEnd w:id="4144"/>
      <w:bookmarkEnd w:id="4145"/>
      <w:bookmarkEnd w:id="4146"/>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4147" w:name="_Toc21123346"/>
      <w:bookmarkStart w:id="4148" w:name="_Toc45907539"/>
      <w:bookmarkStart w:id="4149" w:name="_Toc53181643"/>
      <w:bookmarkStart w:id="4150" w:name="_Toc61117408"/>
      <w:bookmarkStart w:id="4151" w:name="_Toc67081260"/>
      <w:bookmarkStart w:id="4152" w:name="_Toc68770612"/>
      <w:bookmarkStart w:id="4153" w:name="_Toc74755675"/>
      <w:bookmarkStart w:id="4154" w:name="_Toc76506599"/>
      <w:r w:rsidR="00F8070F" w:rsidRPr="00B20AE8">
        <w:t>D.3</w:t>
      </w:r>
      <w:r w:rsidR="00F8070F" w:rsidRPr="00B20AE8">
        <w:tab/>
        <w:t>Performance requirements</w:t>
      </w:r>
      <w:bookmarkEnd w:id="4147"/>
      <w:bookmarkEnd w:id="4148"/>
      <w:bookmarkEnd w:id="4149"/>
      <w:bookmarkEnd w:id="4150"/>
      <w:bookmarkEnd w:id="4151"/>
      <w:bookmarkEnd w:id="4152"/>
      <w:bookmarkEnd w:id="4153"/>
      <w:bookmarkEnd w:id="4154"/>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4155" w:name="_Toc21123347"/>
      <w:bookmarkStart w:id="4156" w:name="_Toc45907540"/>
      <w:bookmarkStart w:id="4157" w:name="_Toc53181644"/>
      <w:r>
        <w:br w:type="page"/>
      </w:r>
    </w:p>
    <w:p w14:paraId="423CDEFF" w14:textId="125F6674" w:rsidR="001B2219" w:rsidRPr="00B20AE8" w:rsidRDefault="001B2219" w:rsidP="00B56FF9">
      <w:pPr>
        <w:pStyle w:val="Heading8"/>
      </w:pPr>
      <w:bookmarkStart w:id="4158" w:name="_Toc61117409"/>
      <w:bookmarkStart w:id="4159" w:name="_Toc67081261"/>
      <w:bookmarkStart w:id="4160" w:name="_Toc68770613"/>
      <w:bookmarkStart w:id="4161" w:name="_Toc74755676"/>
      <w:bookmarkStart w:id="4162" w:name="_Toc76506600"/>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4155"/>
      <w:bookmarkEnd w:id="4156"/>
      <w:bookmarkEnd w:id="4157"/>
      <w:bookmarkEnd w:id="4158"/>
      <w:bookmarkEnd w:id="4159"/>
      <w:bookmarkEnd w:id="4160"/>
      <w:bookmarkEnd w:id="4161"/>
      <w:bookmarkEnd w:id="4162"/>
    </w:p>
    <w:p w14:paraId="3443B235" w14:textId="77777777" w:rsidR="00576736" w:rsidRPr="00B20AE8" w:rsidRDefault="00576736" w:rsidP="00576736">
      <w:pPr>
        <w:pStyle w:val="Heading1"/>
      </w:pPr>
      <w:bookmarkStart w:id="4163" w:name="_Toc21123348"/>
      <w:bookmarkStart w:id="4164" w:name="_Toc45907541"/>
      <w:bookmarkStart w:id="4165" w:name="_Toc53181645"/>
      <w:bookmarkStart w:id="4166" w:name="_Toc61117410"/>
      <w:bookmarkStart w:id="4167" w:name="_Toc67081262"/>
      <w:bookmarkStart w:id="4168" w:name="_Toc68770614"/>
      <w:bookmarkStart w:id="4169" w:name="_Toc74755677"/>
      <w:bookmarkStart w:id="4170" w:name="_Toc76506601"/>
      <w:r w:rsidRPr="00B20AE8">
        <w:t>E.1</w:t>
      </w:r>
      <w:r w:rsidRPr="00B20AE8">
        <w:tab/>
        <w:t>General</w:t>
      </w:r>
      <w:bookmarkEnd w:id="4163"/>
      <w:bookmarkEnd w:id="4164"/>
      <w:bookmarkEnd w:id="4165"/>
      <w:bookmarkEnd w:id="4166"/>
      <w:bookmarkEnd w:id="4167"/>
      <w:bookmarkEnd w:id="4168"/>
      <w:bookmarkEnd w:id="4169"/>
      <w:bookmarkEnd w:id="4170"/>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4171" w:name="_Toc21123349"/>
      <w:bookmarkStart w:id="4172" w:name="_Toc45907542"/>
      <w:bookmarkStart w:id="4173" w:name="_Toc53181646"/>
      <w:bookmarkStart w:id="4174" w:name="_Toc61117411"/>
      <w:bookmarkStart w:id="4175" w:name="_Toc67081263"/>
      <w:bookmarkStart w:id="4176" w:name="_Toc68770615"/>
      <w:bookmarkStart w:id="4177" w:name="_Toc74755678"/>
      <w:bookmarkStart w:id="4178" w:name="_Toc76506602"/>
      <w:r w:rsidRPr="00B20AE8">
        <w:t>E.2</w:t>
      </w:r>
      <w:r w:rsidRPr="00B20AE8">
        <w:tab/>
        <w:t>Measurement methodology descriptions</w:t>
      </w:r>
      <w:bookmarkEnd w:id="4171"/>
      <w:bookmarkEnd w:id="4172"/>
      <w:bookmarkEnd w:id="4173"/>
      <w:bookmarkEnd w:id="4174"/>
      <w:bookmarkEnd w:id="4175"/>
      <w:bookmarkEnd w:id="4176"/>
      <w:bookmarkEnd w:id="4177"/>
      <w:bookmarkEnd w:id="4178"/>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4179" w:name="_Toc21123350"/>
      <w:bookmarkStart w:id="4180" w:name="_Toc45907543"/>
      <w:bookmarkStart w:id="4181" w:name="_Toc53181647"/>
      <w:bookmarkStart w:id="4182" w:name="_Toc61117412"/>
      <w:bookmarkStart w:id="4183" w:name="_Toc67081264"/>
      <w:bookmarkStart w:id="4184" w:name="_Toc68770616"/>
      <w:bookmarkStart w:id="4185" w:name="_Toc74755679"/>
      <w:bookmarkStart w:id="4186" w:name="_Toc76506603"/>
      <w:r w:rsidRPr="00B20AE8">
        <w:t>E.3</w:t>
      </w:r>
      <w:r w:rsidRPr="00B20AE8">
        <w:tab/>
        <w:t>Measurement uncertainty budget format</w:t>
      </w:r>
      <w:bookmarkEnd w:id="4179"/>
      <w:bookmarkEnd w:id="4180"/>
      <w:bookmarkEnd w:id="4181"/>
      <w:bookmarkEnd w:id="4182"/>
      <w:bookmarkEnd w:id="4183"/>
      <w:bookmarkEnd w:id="4184"/>
      <w:bookmarkEnd w:id="4185"/>
      <w:bookmarkEnd w:id="4186"/>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4187" w:name="_Toc21123351"/>
      <w:bookmarkStart w:id="4188" w:name="_Toc45907544"/>
      <w:bookmarkStart w:id="4189" w:name="_Toc53181648"/>
      <w:bookmarkStart w:id="4190" w:name="_Toc61117413"/>
      <w:bookmarkStart w:id="4191" w:name="_Toc67081265"/>
      <w:bookmarkStart w:id="4192" w:name="_Toc68770617"/>
      <w:bookmarkStart w:id="4193" w:name="_Toc74755680"/>
      <w:bookmarkStart w:id="4194" w:name="_Toc76506604"/>
      <w:r w:rsidRPr="00B20AE8">
        <w:t>E.4</w:t>
      </w:r>
      <w:r w:rsidRPr="00B20AE8">
        <w:tab/>
        <w:t>Measurement uncertainty budgets</w:t>
      </w:r>
      <w:bookmarkEnd w:id="4187"/>
      <w:bookmarkEnd w:id="4188"/>
      <w:bookmarkEnd w:id="4189"/>
      <w:bookmarkEnd w:id="4190"/>
      <w:bookmarkEnd w:id="4191"/>
      <w:bookmarkEnd w:id="4192"/>
      <w:bookmarkEnd w:id="4193"/>
      <w:bookmarkEnd w:id="4194"/>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4195" w:name="_Toc21123352"/>
      <w:bookmarkStart w:id="4196" w:name="_Toc45907545"/>
      <w:bookmarkStart w:id="4197" w:name="_Toc53181649"/>
      <w:bookmarkStart w:id="4198" w:name="_Toc61117414"/>
      <w:bookmarkStart w:id="4199" w:name="_Toc67081266"/>
      <w:bookmarkStart w:id="4200" w:name="_Toc68770618"/>
      <w:bookmarkStart w:id="4201" w:name="_Toc74755681"/>
      <w:bookmarkStart w:id="4202" w:name="_Toc76506605"/>
      <w:r w:rsidRPr="00B20AE8">
        <w:t>E.5</w:t>
      </w:r>
      <w:r w:rsidRPr="00B20AE8">
        <w:tab/>
        <w:t>Measurement error contribution descriptions</w:t>
      </w:r>
      <w:bookmarkEnd w:id="4195"/>
      <w:bookmarkEnd w:id="4196"/>
      <w:bookmarkEnd w:id="4197"/>
      <w:bookmarkEnd w:id="4198"/>
      <w:bookmarkEnd w:id="4199"/>
      <w:bookmarkEnd w:id="4200"/>
      <w:bookmarkEnd w:id="4201"/>
      <w:bookmarkEnd w:id="4202"/>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4203" w:name="_Hlk513537424"/>
      <w:bookmarkStart w:id="4204" w:name="_Toc21123353"/>
      <w:bookmarkStart w:id="4205" w:name="_Toc45907546"/>
      <w:bookmarkStart w:id="4206" w:name="_Toc53181650"/>
      <w:bookmarkStart w:id="4207" w:name="historyclause"/>
      <w:r>
        <w:br w:type="page"/>
      </w:r>
    </w:p>
    <w:p w14:paraId="27E645E7" w14:textId="6B234EFC" w:rsidR="00966F8C" w:rsidRPr="00B20AE8" w:rsidRDefault="00966F8C" w:rsidP="00966F8C">
      <w:pPr>
        <w:pStyle w:val="Heading8"/>
      </w:pPr>
      <w:bookmarkStart w:id="4208" w:name="_Toc61117415"/>
      <w:bookmarkStart w:id="4209" w:name="_Toc67081267"/>
      <w:bookmarkStart w:id="4210" w:name="_Toc68770619"/>
      <w:bookmarkStart w:id="4211" w:name="_Toc74755682"/>
      <w:bookmarkStart w:id="4212" w:name="_Toc76506606"/>
      <w:r w:rsidRPr="00B20AE8">
        <w:t>Annex F (normative):</w:t>
      </w:r>
      <w:bookmarkEnd w:id="4203"/>
      <w:r w:rsidR="001535E6" w:rsidRPr="00B20AE8">
        <w:br/>
      </w:r>
      <w:r w:rsidRPr="00B20AE8">
        <w:t>TRP measurement grids</w:t>
      </w:r>
      <w:bookmarkEnd w:id="4204"/>
      <w:bookmarkEnd w:id="4205"/>
      <w:bookmarkEnd w:id="4206"/>
      <w:bookmarkEnd w:id="4208"/>
      <w:bookmarkEnd w:id="4209"/>
      <w:bookmarkEnd w:id="4210"/>
      <w:bookmarkEnd w:id="4211"/>
      <w:bookmarkEnd w:id="4212"/>
    </w:p>
    <w:p w14:paraId="481469D0" w14:textId="77777777" w:rsidR="00DD6845" w:rsidRPr="00B20AE8" w:rsidRDefault="00966F8C" w:rsidP="00093AE6">
      <w:pPr>
        <w:pStyle w:val="Heading1"/>
      </w:pPr>
      <w:bookmarkStart w:id="4213" w:name="_Toc21123354"/>
      <w:bookmarkStart w:id="4214" w:name="_Toc45907547"/>
      <w:bookmarkStart w:id="4215" w:name="_Toc53181651"/>
      <w:bookmarkStart w:id="4216" w:name="_Toc61117416"/>
      <w:bookmarkStart w:id="4217" w:name="_Toc67081268"/>
      <w:bookmarkStart w:id="4218" w:name="_Toc68770620"/>
      <w:bookmarkStart w:id="4219" w:name="_Toc74755683"/>
      <w:bookmarkStart w:id="4220" w:name="_Toc76506607"/>
      <w:r w:rsidRPr="00B20AE8">
        <w:t>F.1</w:t>
      </w:r>
      <w:r w:rsidR="00A22911" w:rsidRPr="00B20AE8">
        <w:tab/>
      </w:r>
      <w:r w:rsidRPr="00B20AE8">
        <w:t>General</w:t>
      </w:r>
      <w:bookmarkEnd w:id="4213"/>
      <w:bookmarkEnd w:id="4214"/>
      <w:bookmarkEnd w:id="4215"/>
      <w:bookmarkEnd w:id="4216"/>
      <w:bookmarkEnd w:id="4217"/>
      <w:bookmarkEnd w:id="4218"/>
      <w:bookmarkEnd w:id="4219"/>
      <w:bookmarkEnd w:id="4220"/>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4221" w:name="_Toc21123355"/>
      <w:bookmarkStart w:id="4222" w:name="_Toc45907548"/>
      <w:bookmarkStart w:id="4223" w:name="_Toc53181652"/>
      <w:bookmarkStart w:id="4224" w:name="_Toc61117417"/>
      <w:bookmarkStart w:id="4225" w:name="_Toc67081269"/>
      <w:bookmarkStart w:id="4226" w:name="_Toc68770621"/>
      <w:bookmarkStart w:id="4227" w:name="_Toc74755684"/>
      <w:bookmarkStart w:id="4228" w:name="_Toc76506608"/>
      <w:r w:rsidRPr="00B20AE8">
        <w:t>F.2</w:t>
      </w:r>
      <w:r w:rsidRPr="00B20AE8">
        <w:tab/>
        <w:t>Spherical equal angle grid</w:t>
      </w:r>
      <w:bookmarkEnd w:id="4221"/>
      <w:bookmarkEnd w:id="4222"/>
      <w:bookmarkEnd w:id="4223"/>
      <w:bookmarkEnd w:id="4224"/>
      <w:bookmarkEnd w:id="4225"/>
      <w:bookmarkEnd w:id="4226"/>
      <w:bookmarkEnd w:id="4227"/>
      <w:bookmarkEnd w:id="4228"/>
    </w:p>
    <w:p w14:paraId="32FA4683" w14:textId="77777777" w:rsidR="00DD6845" w:rsidRPr="00B20AE8" w:rsidRDefault="003C7CC6" w:rsidP="00093AE6">
      <w:pPr>
        <w:pStyle w:val="Heading2"/>
      </w:pPr>
      <w:bookmarkStart w:id="4229" w:name="_Toc21123356"/>
      <w:bookmarkStart w:id="4230" w:name="_Toc45907549"/>
      <w:bookmarkStart w:id="4231" w:name="_Toc53181653"/>
      <w:bookmarkStart w:id="4232" w:name="_Toc61117418"/>
      <w:bookmarkStart w:id="4233" w:name="_Toc67081270"/>
      <w:bookmarkStart w:id="4234" w:name="_Toc68770622"/>
      <w:bookmarkStart w:id="4235" w:name="_Toc74755685"/>
      <w:bookmarkStart w:id="4236" w:name="_Toc76506609"/>
      <w:r w:rsidRPr="00B20AE8">
        <w:rPr>
          <w:rFonts w:eastAsia="SimSun" w:hint="eastAsia"/>
          <w:lang w:eastAsia="zh-CN"/>
        </w:rPr>
        <w:t>F.2.</w:t>
      </w:r>
      <w:r w:rsidRPr="00B20AE8">
        <w:rPr>
          <w:rFonts w:eastAsia="SimSun"/>
          <w:lang w:eastAsia="zh-CN"/>
        </w:rPr>
        <w:t>1</w:t>
      </w:r>
      <w:r w:rsidRPr="00B20AE8">
        <w:rPr>
          <w:lang w:eastAsia="en-GB"/>
        </w:rPr>
        <w:tab/>
        <w:t>General</w:t>
      </w:r>
      <w:bookmarkEnd w:id="4229"/>
      <w:bookmarkEnd w:id="4230"/>
      <w:bookmarkEnd w:id="4231"/>
      <w:bookmarkEnd w:id="4232"/>
      <w:bookmarkEnd w:id="4233"/>
      <w:bookmarkEnd w:id="4234"/>
      <w:bookmarkEnd w:id="4235"/>
      <w:bookmarkEnd w:id="4236"/>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4237" w:name="_Toc21123357"/>
      <w:bookmarkStart w:id="4238" w:name="_Toc45907550"/>
      <w:bookmarkStart w:id="4239" w:name="_Toc53181654"/>
      <w:bookmarkStart w:id="4240" w:name="_Toc61117419"/>
      <w:bookmarkStart w:id="4241" w:name="_Toc67081271"/>
      <w:bookmarkStart w:id="4242" w:name="_Toc68770623"/>
      <w:bookmarkStart w:id="4243" w:name="_Toc74755686"/>
      <w:bookmarkStart w:id="4244" w:name="_Toc76506610"/>
      <w:r w:rsidRPr="00B20AE8">
        <w:rPr>
          <w:rFonts w:eastAsia="SimSun" w:hint="eastAsia"/>
          <w:lang w:eastAsia="zh-CN"/>
        </w:rPr>
        <w:t>F.2.2</w:t>
      </w:r>
      <w:r w:rsidRPr="00B20AE8">
        <w:rPr>
          <w:lang w:eastAsia="en-GB"/>
        </w:rPr>
        <w:tab/>
      </w:r>
      <w:r w:rsidR="00E63D87" w:rsidRPr="00B20AE8">
        <w:rPr>
          <w:lang w:eastAsia="en-GB"/>
        </w:rPr>
        <w:t>Reference angular step criteria</w:t>
      </w:r>
      <w:bookmarkEnd w:id="4237"/>
      <w:bookmarkEnd w:id="4238"/>
      <w:bookmarkEnd w:id="4239"/>
      <w:bookmarkEnd w:id="4240"/>
      <w:bookmarkEnd w:id="4241"/>
      <w:bookmarkEnd w:id="4242"/>
      <w:bookmarkEnd w:id="4243"/>
      <w:bookmarkEnd w:id="4244"/>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75pt;height:12.75pt" o:ole="">
            <v:imagedata r:id="rId69" o:title=""/>
          </v:shape>
          <o:OLEObject Type="Embed" ProgID="Equation.3" ShapeID="_x0000_i1043" DrawAspect="Content" ObjectID="_1687187486"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4245" w:name="_Toc21123358"/>
      <w:bookmarkStart w:id="4246" w:name="_Toc45907551"/>
      <w:bookmarkStart w:id="4247" w:name="_Toc53181655"/>
      <w:bookmarkStart w:id="4248" w:name="_Toc61117420"/>
      <w:bookmarkStart w:id="4249" w:name="_Toc67081272"/>
      <w:bookmarkStart w:id="4250" w:name="_Toc68770624"/>
      <w:bookmarkStart w:id="4251" w:name="_Toc74755687"/>
      <w:bookmarkStart w:id="4252" w:name="_Toc76506611"/>
      <w:r w:rsidRPr="00B20AE8">
        <w:t>F.3</w:t>
      </w:r>
      <w:r w:rsidRPr="00B20AE8">
        <w:tab/>
        <w:t>Spherical equal area grid</w:t>
      </w:r>
      <w:bookmarkEnd w:id="4245"/>
      <w:bookmarkEnd w:id="4246"/>
      <w:bookmarkEnd w:id="4247"/>
      <w:bookmarkEnd w:id="4248"/>
      <w:bookmarkEnd w:id="4249"/>
      <w:bookmarkEnd w:id="4250"/>
      <w:bookmarkEnd w:id="4251"/>
      <w:bookmarkEnd w:id="4252"/>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4253" w:name="_Toc21123359"/>
      <w:bookmarkStart w:id="4254" w:name="_Toc45907552"/>
      <w:bookmarkStart w:id="4255" w:name="_Toc53181656"/>
      <w:bookmarkStart w:id="4256" w:name="_Toc61117421"/>
      <w:bookmarkStart w:id="4257" w:name="_Toc67081273"/>
      <w:bookmarkStart w:id="4258" w:name="_Toc68770625"/>
      <w:bookmarkStart w:id="4259" w:name="_Toc74755688"/>
      <w:bookmarkStart w:id="4260" w:name="_Toc76506612"/>
      <w:r w:rsidRPr="00B20AE8">
        <w:t>F.4</w:t>
      </w:r>
      <w:r w:rsidRPr="00B20AE8">
        <w:tab/>
        <w:t>Spherical Fibonacci grid</w:t>
      </w:r>
      <w:bookmarkEnd w:id="4253"/>
      <w:bookmarkEnd w:id="4254"/>
      <w:bookmarkEnd w:id="4255"/>
      <w:bookmarkEnd w:id="4256"/>
      <w:bookmarkEnd w:id="4257"/>
      <w:bookmarkEnd w:id="4258"/>
      <w:bookmarkEnd w:id="4259"/>
      <w:bookmarkEnd w:id="4260"/>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4261"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4261"/>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4262" w:name="_Toc21123360"/>
      <w:bookmarkStart w:id="4263" w:name="_Toc45907553"/>
      <w:bookmarkStart w:id="4264" w:name="_Toc53181657"/>
      <w:bookmarkStart w:id="4265" w:name="_Toc61117422"/>
      <w:bookmarkStart w:id="4266" w:name="_Toc67081274"/>
      <w:bookmarkStart w:id="4267" w:name="_Toc68770626"/>
      <w:bookmarkStart w:id="4268" w:name="_Toc74755689"/>
      <w:bookmarkStart w:id="4269" w:name="_Toc76506613"/>
      <w:r w:rsidRPr="00B20AE8">
        <w:t>F.5</w:t>
      </w:r>
      <w:r w:rsidR="001535E6" w:rsidRPr="00B20AE8">
        <w:tab/>
      </w:r>
      <w:r w:rsidR="00F62071" w:rsidRPr="00B20AE8">
        <w:t>Orthogonal</w:t>
      </w:r>
      <w:r w:rsidRPr="00B20AE8">
        <w:t xml:space="preserve"> cut grid</w:t>
      </w:r>
      <w:bookmarkEnd w:id="4262"/>
      <w:bookmarkEnd w:id="4263"/>
      <w:bookmarkEnd w:id="4264"/>
      <w:bookmarkEnd w:id="4265"/>
      <w:bookmarkEnd w:id="4266"/>
      <w:bookmarkEnd w:id="4267"/>
      <w:bookmarkEnd w:id="4268"/>
      <w:bookmarkEnd w:id="4269"/>
    </w:p>
    <w:p w14:paraId="73DAE216" w14:textId="77777777" w:rsidR="00966F8C" w:rsidRPr="00B20AE8" w:rsidRDefault="00573EDF" w:rsidP="00573EDF">
      <w:pPr>
        <w:pStyle w:val="Heading2"/>
      </w:pPr>
      <w:bookmarkStart w:id="4270" w:name="_Toc21123361"/>
      <w:bookmarkStart w:id="4271" w:name="_Toc45907554"/>
      <w:bookmarkStart w:id="4272" w:name="_Toc53181658"/>
      <w:bookmarkStart w:id="4273" w:name="_Toc61117423"/>
      <w:bookmarkStart w:id="4274" w:name="_Toc67081275"/>
      <w:bookmarkStart w:id="4275" w:name="_Toc68770627"/>
      <w:bookmarkStart w:id="4276" w:name="_Toc74755690"/>
      <w:bookmarkStart w:id="4277" w:name="_Toc76506614"/>
      <w:r w:rsidRPr="00B20AE8">
        <w:t>F.5.1</w:t>
      </w:r>
      <w:r w:rsidRPr="00B20AE8">
        <w:tab/>
        <w:t>General</w:t>
      </w:r>
      <w:bookmarkEnd w:id="4270"/>
      <w:bookmarkEnd w:id="4271"/>
      <w:bookmarkEnd w:id="4272"/>
      <w:bookmarkEnd w:id="4273"/>
      <w:bookmarkEnd w:id="4274"/>
      <w:bookmarkEnd w:id="4275"/>
      <w:bookmarkEnd w:id="4276"/>
      <w:bookmarkEnd w:id="4277"/>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4278" w:name="_Toc21123362"/>
      <w:bookmarkStart w:id="4279" w:name="_Toc45907555"/>
      <w:bookmarkStart w:id="4280" w:name="_Toc53181659"/>
    </w:p>
    <w:p w14:paraId="0C4A9DB3" w14:textId="4667493B" w:rsidR="00573EDF" w:rsidRPr="00B20AE8" w:rsidRDefault="00573EDF" w:rsidP="004F339F">
      <w:pPr>
        <w:pStyle w:val="Heading2"/>
      </w:pPr>
      <w:bookmarkStart w:id="4281" w:name="_Toc61117424"/>
      <w:bookmarkStart w:id="4282" w:name="_Toc67081276"/>
      <w:bookmarkStart w:id="4283" w:name="_Toc68770628"/>
      <w:bookmarkStart w:id="4284" w:name="_Toc74755691"/>
      <w:bookmarkStart w:id="4285" w:name="_Toc76506615"/>
      <w:r w:rsidRPr="00B20AE8">
        <w:t>F.5.2</w:t>
      </w:r>
      <w:r w:rsidRPr="00B20AE8">
        <w:tab/>
        <w:t>Operating band unwanted emissions</w:t>
      </w:r>
      <w:bookmarkEnd w:id="4278"/>
      <w:bookmarkEnd w:id="4279"/>
      <w:bookmarkEnd w:id="4280"/>
      <w:bookmarkEnd w:id="4281"/>
      <w:bookmarkEnd w:id="4282"/>
      <w:bookmarkEnd w:id="4283"/>
      <w:bookmarkEnd w:id="4284"/>
      <w:bookmarkEnd w:id="4285"/>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4286" w:name="_Toc21123363"/>
      <w:bookmarkStart w:id="4287" w:name="_Toc45907556"/>
      <w:bookmarkStart w:id="4288" w:name="_Toc53181660"/>
      <w:bookmarkStart w:id="4289" w:name="_Toc61117425"/>
      <w:bookmarkStart w:id="4290" w:name="_Toc67081277"/>
      <w:bookmarkStart w:id="4291" w:name="_Toc68770629"/>
      <w:bookmarkStart w:id="4292" w:name="_Toc74755692"/>
      <w:bookmarkStart w:id="4293" w:name="_Toc76506616"/>
      <w:r w:rsidRPr="00B20AE8">
        <w:t>F.5.3</w:t>
      </w:r>
      <w:r w:rsidRPr="00B20AE8">
        <w:tab/>
        <w:t>Spurious unwanted emissions</w:t>
      </w:r>
      <w:bookmarkEnd w:id="4286"/>
      <w:bookmarkEnd w:id="4287"/>
      <w:bookmarkEnd w:id="4288"/>
      <w:bookmarkEnd w:id="4289"/>
      <w:bookmarkEnd w:id="4290"/>
      <w:bookmarkEnd w:id="4291"/>
      <w:bookmarkEnd w:id="4292"/>
      <w:bookmarkEnd w:id="4293"/>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4294" w:name="_Toc21123364"/>
      <w:bookmarkStart w:id="4295" w:name="_Toc45907557"/>
      <w:bookmarkStart w:id="4296" w:name="_Toc53181661"/>
      <w:bookmarkStart w:id="4297" w:name="_Toc61117426"/>
      <w:bookmarkStart w:id="4298" w:name="_Toc67081278"/>
      <w:bookmarkStart w:id="4299" w:name="_Toc68770630"/>
      <w:bookmarkStart w:id="4300" w:name="_Toc74755693"/>
      <w:bookmarkStart w:id="4301" w:name="_Toc76506617"/>
      <w:r w:rsidRPr="00B20AE8">
        <w:t>F.6</w:t>
      </w:r>
      <w:r w:rsidR="001535E6" w:rsidRPr="00B20AE8">
        <w:tab/>
      </w:r>
      <w:r w:rsidRPr="00B20AE8">
        <w:t>Wave vector space grid</w:t>
      </w:r>
      <w:bookmarkEnd w:id="4294"/>
      <w:bookmarkEnd w:id="4295"/>
      <w:bookmarkEnd w:id="4296"/>
      <w:bookmarkEnd w:id="4297"/>
      <w:bookmarkEnd w:id="4298"/>
      <w:bookmarkEnd w:id="4299"/>
      <w:bookmarkEnd w:id="4300"/>
      <w:bookmarkEnd w:id="4301"/>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4302" w:name="_Toc21123365"/>
      <w:bookmarkStart w:id="4303" w:name="_Toc45907558"/>
      <w:bookmarkStart w:id="4304" w:name="_Toc53181662"/>
      <w:bookmarkStart w:id="4305" w:name="_Toc61117427"/>
      <w:bookmarkStart w:id="4306" w:name="_Toc67081279"/>
      <w:bookmarkStart w:id="4307" w:name="_Toc68770631"/>
      <w:bookmarkStart w:id="4308" w:name="_Toc74755694"/>
      <w:bookmarkStart w:id="4309" w:name="_Toc76506618"/>
      <w:r w:rsidRPr="00B20AE8">
        <w:t>F.7</w:t>
      </w:r>
      <w:r w:rsidRPr="00B20AE8">
        <w:tab/>
      </w:r>
      <w:r w:rsidR="00615D77" w:rsidRPr="00B20AE8">
        <w:t>Orthogonal 2 cuts with pattern multiplication</w:t>
      </w:r>
      <w:bookmarkEnd w:id="4302"/>
      <w:bookmarkEnd w:id="4303"/>
      <w:bookmarkEnd w:id="4304"/>
      <w:bookmarkEnd w:id="4305"/>
      <w:bookmarkEnd w:id="4306"/>
      <w:bookmarkEnd w:id="4307"/>
      <w:bookmarkEnd w:id="4308"/>
      <w:bookmarkEnd w:id="4309"/>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4310" w:name="_Toc21123366"/>
      <w:bookmarkStart w:id="4311" w:name="_Toc45907559"/>
      <w:bookmarkStart w:id="4312" w:name="_Toc53181663"/>
      <w:bookmarkStart w:id="4313" w:name="_Toc61117428"/>
      <w:bookmarkStart w:id="4314" w:name="_Toc67081280"/>
      <w:bookmarkStart w:id="4315" w:name="_Toc68770632"/>
      <w:bookmarkStart w:id="4316" w:name="_Toc74755695"/>
      <w:bookmarkStart w:id="4317" w:name="_Toc76506619"/>
      <w:r w:rsidRPr="00B20AE8">
        <w:t>F.8</w:t>
      </w:r>
      <w:r w:rsidRPr="00B20AE8">
        <w:tab/>
        <w:t>Void</w:t>
      </w:r>
      <w:bookmarkEnd w:id="4310"/>
      <w:bookmarkEnd w:id="4311"/>
      <w:bookmarkEnd w:id="4312"/>
      <w:bookmarkEnd w:id="4313"/>
      <w:bookmarkEnd w:id="4314"/>
      <w:bookmarkEnd w:id="4315"/>
      <w:bookmarkEnd w:id="4316"/>
      <w:bookmarkEnd w:id="4317"/>
    </w:p>
    <w:p w14:paraId="62EBE9EE" w14:textId="77777777" w:rsidR="00EB205A" w:rsidRPr="00B20AE8" w:rsidRDefault="00EB205A" w:rsidP="00615D77"/>
    <w:p w14:paraId="0F7A4C5F" w14:textId="77777777" w:rsidR="00615D77" w:rsidRPr="00B20AE8" w:rsidRDefault="00615D77" w:rsidP="00615D77">
      <w:pPr>
        <w:pStyle w:val="Heading1"/>
      </w:pPr>
      <w:bookmarkStart w:id="4318" w:name="_Toc21123367"/>
      <w:bookmarkStart w:id="4319" w:name="_Toc45907560"/>
      <w:bookmarkStart w:id="4320" w:name="_Toc53181664"/>
      <w:bookmarkStart w:id="4321" w:name="_Toc61117429"/>
      <w:bookmarkStart w:id="4322" w:name="_Toc67081281"/>
      <w:bookmarkStart w:id="4323" w:name="_Toc68770633"/>
      <w:bookmarkStart w:id="4324" w:name="_Toc74755696"/>
      <w:bookmarkStart w:id="4325" w:name="_Toc76506620"/>
      <w:r w:rsidRPr="00B20AE8">
        <w:t>F.9</w:t>
      </w:r>
      <w:r w:rsidR="00F62071" w:rsidRPr="00B20AE8">
        <w:tab/>
      </w:r>
      <w:r w:rsidRPr="00B20AE8">
        <w:t>Full sphere with sparse sampling</w:t>
      </w:r>
      <w:bookmarkEnd w:id="4318"/>
      <w:bookmarkEnd w:id="4319"/>
      <w:bookmarkEnd w:id="4320"/>
      <w:bookmarkEnd w:id="4321"/>
      <w:bookmarkEnd w:id="4322"/>
      <w:bookmarkEnd w:id="4323"/>
      <w:bookmarkEnd w:id="4324"/>
      <w:bookmarkEnd w:id="4325"/>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4326" w:name="_Toc21123368"/>
      <w:bookmarkStart w:id="4327" w:name="_Toc45907561"/>
      <w:bookmarkStart w:id="4328" w:name="_Toc53181665"/>
      <w:bookmarkStart w:id="4329" w:name="_Toc61117430"/>
      <w:bookmarkStart w:id="4330" w:name="_Toc67081282"/>
      <w:bookmarkStart w:id="4331" w:name="_Toc68770634"/>
      <w:bookmarkStart w:id="4332" w:name="_Toc74755697"/>
      <w:bookmarkStart w:id="4333" w:name="_Toc76506621"/>
      <w:r w:rsidRPr="00B20AE8">
        <w:t>F.10</w:t>
      </w:r>
      <w:r w:rsidRPr="00B20AE8">
        <w:tab/>
      </w:r>
      <w:r w:rsidR="00615D77" w:rsidRPr="00B20AE8">
        <w:t>Beam-based directions</w:t>
      </w:r>
      <w:bookmarkEnd w:id="4326"/>
      <w:bookmarkEnd w:id="4327"/>
      <w:bookmarkEnd w:id="4328"/>
      <w:bookmarkEnd w:id="4329"/>
      <w:bookmarkEnd w:id="4330"/>
      <w:bookmarkEnd w:id="4331"/>
      <w:bookmarkEnd w:id="4332"/>
      <w:bookmarkEnd w:id="4333"/>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4334" w:name="_Toc21123369"/>
      <w:bookmarkStart w:id="4335" w:name="_Toc45907562"/>
      <w:bookmarkStart w:id="4336" w:name="_Toc53181666"/>
    </w:p>
    <w:p w14:paraId="6849FDEC" w14:textId="2D6EF068" w:rsidR="00615D77" w:rsidRPr="00B20AE8" w:rsidRDefault="00F62071" w:rsidP="00615D77">
      <w:pPr>
        <w:pStyle w:val="Heading1"/>
      </w:pPr>
      <w:bookmarkStart w:id="4337" w:name="_Toc61117431"/>
      <w:bookmarkStart w:id="4338" w:name="_Toc67081283"/>
      <w:bookmarkStart w:id="4339" w:name="_Toc68770635"/>
      <w:bookmarkStart w:id="4340" w:name="_Toc74755698"/>
      <w:bookmarkStart w:id="4341" w:name="_Toc76506622"/>
      <w:r w:rsidRPr="00B20AE8">
        <w:t>F.11</w:t>
      </w:r>
      <w:r w:rsidRPr="00B20AE8">
        <w:tab/>
      </w:r>
      <w:r w:rsidR="00615D77" w:rsidRPr="00B20AE8">
        <w:t>Peak method</w:t>
      </w:r>
      <w:bookmarkEnd w:id="4334"/>
      <w:bookmarkEnd w:id="4335"/>
      <w:bookmarkEnd w:id="4336"/>
      <w:bookmarkEnd w:id="4337"/>
      <w:bookmarkEnd w:id="4338"/>
      <w:bookmarkEnd w:id="4339"/>
      <w:bookmarkEnd w:id="4340"/>
      <w:bookmarkEnd w:id="4341"/>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4342" w:name="_Toc21123370"/>
      <w:bookmarkStart w:id="4343" w:name="_Toc45907563"/>
      <w:bookmarkStart w:id="4344" w:name="_Toc53181667"/>
      <w:bookmarkStart w:id="4345" w:name="_Toc61117432"/>
      <w:bookmarkStart w:id="4346" w:name="_Toc67081284"/>
      <w:bookmarkStart w:id="4347" w:name="_Toc68770636"/>
      <w:bookmarkStart w:id="4348" w:name="_Toc74755699"/>
      <w:bookmarkStart w:id="4349" w:name="_Toc76506623"/>
      <w:r w:rsidRPr="00B20AE8">
        <w:t>F.12</w:t>
      </w:r>
      <w:r w:rsidRPr="00B20AE8">
        <w:tab/>
      </w:r>
      <w:r w:rsidR="00615D77" w:rsidRPr="00B20AE8">
        <w:t>Equal sector with peak average</w:t>
      </w:r>
      <w:bookmarkEnd w:id="4342"/>
      <w:bookmarkEnd w:id="4343"/>
      <w:bookmarkEnd w:id="4344"/>
      <w:bookmarkEnd w:id="4345"/>
      <w:bookmarkEnd w:id="4346"/>
      <w:bookmarkEnd w:id="4347"/>
      <w:bookmarkEnd w:id="4348"/>
      <w:bookmarkEnd w:id="4349"/>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4350" w:name="_Toc21123371"/>
      <w:bookmarkStart w:id="4351" w:name="_Toc45907564"/>
      <w:bookmarkStart w:id="4352" w:name="_Toc53181668"/>
      <w:bookmarkStart w:id="4353" w:name="_Toc61117433"/>
      <w:bookmarkStart w:id="4354" w:name="_Toc67081285"/>
      <w:bookmarkStart w:id="4355" w:name="_Toc68770637"/>
      <w:bookmarkStart w:id="4356" w:name="_Toc74755700"/>
      <w:bookmarkStart w:id="4357" w:name="_Toc76506624"/>
      <w:r w:rsidRPr="00B20AE8">
        <w:t>F.13</w:t>
      </w:r>
      <w:r w:rsidRPr="00B20AE8">
        <w:tab/>
      </w:r>
      <w:r w:rsidR="00615D77" w:rsidRPr="00B20AE8">
        <w:t>Pre-scan</w:t>
      </w:r>
      <w:bookmarkEnd w:id="4350"/>
      <w:bookmarkEnd w:id="4351"/>
      <w:bookmarkEnd w:id="4352"/>
      <w:bookmarkEnd w:id="4353"/>
      <w:bookmarkEnd w:id="4354"/>
      <w:bookmarkEnd w:id="4355"/>
      <w:bookmarkEnd w:id="4356"/>
      <w:bookmarkEnd w:id="4357"/>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4358" w:name="_Toc21123372"/>
      <w:bookmarkStart w:id="4359" w:name="_Toc45907565"/>
      <w:bookmarkStart w:id="4360" w:name="_Toc53181669"/>
      <w:bookmarkStart w:id="4361" w:name="_Toc61117434"/>
      <w:bookmarkStart w:id="4362" w:name="_Toc67081286"/>
      <w:bookmarkStart w:id="4363" w:name="_Toc68770638"/>
      <w:bookmarkStart w:id="4364" w:name="_Toc74755701"/>
      <w:bookmarkStart w:id="4365" w:name="_Toc76506625"/>
      <w:r w:rsidRPr="00B20AE8">
        <w:t xml:space="preserve">Annex G (normative): </w:t>
      </w:r>
      <w:r w:rsidRPr="00B20AE8">
        <w:br/>
        <w:t>Environmental requirements for the BS equipment</w:t>
      </w:r>
      <w:bookmarkEnd w:id="4358"/>
      <w:bookmarkEnd w:id="4359"/>
      <w:bookmarkEnd w:id="4360"/>
      <w:bookmarkEnd w:id="4361"/>
      <w:bookmarkEnd w:id="4362"/>
      <w:bookmarkEnd w:id="4363"/>
      <w:bookmarkEnd w:id="4364"/>
      <w:bookmarkEnd w:id="4365"/>
    </w:p>
    <w:p w14:paraId="3936E96A" w14:textId="77777777" w:rsidR="007821CB" w:rsidRPr="00B20AE8" w:rsidRDefault="007821CB" w:rsidP="007821CB">
      <w:pPr>
        <w:pStyle w:val="Heading1"/>
      </w:pPr>
      <w:bookmarkStart w:id="4366" w:name="_Toc21123373"/>
      <w:bookmarkStart w:id="4367" w:name="_Toc45907566"/>
      <w:bookmarkStart w:id="4368" w:name="_Toc53181670"/>
      <w:bookmarkStart w:id="4369" w:name="_Toc61117435"/>
      <w:bookmarkStart w:id="4370" w:name="_Toc67081287"/>
      <w:bookmarkStart w:id="4371" w:name="_Toc68770639"/>
      <w:bookmarkStart w:id="4372" w:name="_Toc74755702"/>
      <w:bookmarkStart w:id="4373" w:name="_Toc76506626"/>
      <w:r w:rsidRPr="00B20AE8">
        <w:t>G.1</w:t>
      </w:r>
      <w:r w:rsidRPr="00B20AE8">
        <w:tab/>
        <w:t>General</w:t>
      </w:r>
      <w:bookmarkEnd w:id="4366"/>
      <w:bookmarkEnd w:id="4367"/>
      <w:bookmarkEnd w:id="4368"/>
      <w:bookmarkEnd w:id="4369"/>
      <w:bookmarkEnd w:id="4370"/>
      <w:bookmarkEnd w:id="4371"/>
      <w:bookmarkEnd w:id="4372"/>
      <w:bookmarkEnd w:id="4373"/>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4374" w:name="_Toc21123374"/>
      <w:bookmarkStart w:id="4375" w:name="_Toc45907567"/>
      <w:bookmarkStart w:id="4376" w:name="_Toc53181671"/>
      <w:bookmarkStart w:id="4377" w:name="_Toc61117436"/>
      <w:bookmarkStart w:id="4378" w:name="_Toc67081288"/>
      <w:bookmarkStart w:id="4379" w:name="_Toc68770640"/>
      <w:bookmarkStart w:id="4380" w:name="_Toc74755703"/>
      <w:bookmarkStart w:id="4381" w:name="_Toc76506627"/>
      <w:r w:rsidRPr="00B20AE8">
        <w:t>G.2</w:t>
      </w:r>
      <w:r w:rsidRPr="00B20AE8">
        <w:tab/>
      </w:r>
      <w:r w:rsidRPr="00B20AE8">
        <w:rPr>
          <w:rFonts w:cs="v4.2.0"/>
        </w:rPr>
        <w:t>Normal test environment</w:t>
      </w:r>
      <w:bookmarkEnd w:id="4374"/>
      <w:bookmarkEnd w:id="4375"/>
      <w:bookmarkEnd w:id="4376"/>
      <w:bookmarkEnd w:id="4377"/>
      <w:bookmarkEnd w:id="4378"/>
      <w:bookmarkEnd w:id="4379"/>
      <w:bookmarkEnd w:id="4380"/>
      <w:bookmarkEnd w:id="4381"/>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4382" w:name="_Toc21123375"/>
      <w:bookmarkStart w:id="4383" w:name="_Toc45907568"/>
      <w:bookmarkStart w:id="4384" w:name="_Toc53181672"/>
      <w:bookmarkStart w:id="4385" w:name="_Toc61117437"/>
      <w:bookmarkStart w:id="4386" w:name="_Toc67081289"/>
      <w:bookmarkStart w:id="4387" w:name="_Toc68770641"/>
      <w:bookmarkStart w:id="4388" w:name="_Toc74755704"/>
      <w:bookmarkStart w:id="4389" w:name="_Toc76506628"/>
      <w:r w:rsidRPr="00B20AE8">
        <w:t>G.3</w:t>
      </w:r>
      <w:r w:rsidRPr="00B20AE8">
        <w:tab/>
      </w:r>
      <w:r w:rsidRPr="00B20AE8">
        <w:rPr>
          <w:rFonts w:cs="v4.2.0"/>
        </w:rPr>
        <w:t>Extreme test environment</w:t>
      </w:r>
      <w:bookmarkEnd w:id="4382"/>
      <w:bookmarkEnd w:id="4383"/>
      <w:bookmarkEnd w:id="4384"/>
      <w:bookmarkEnd w:id="4385"/>
      <w:bookmarkEnd w:id="4386"/>
      <w:bookmarkEnd w:id="4387"/>
      <w:bookmarkEnd w:id="4388"/>
      <w:bookmarkEnd w:id="4389"/>
    </w:p>
    <w:p w14:paraId="0C2888DD" w14:textId="77777777" w:rsidR="007821CB" w:rsidRPr="00B20AE8" w:rsidRDefault="007821CB" w:rsidP="00D87C11">
      <w:pPr>
        <w:pStyle w:val="Heading2"/>
      </w:pPr>
      <w:bookmarkStart w:id="4390" w:name="_Toc21123376"/>
      <w:bookmarkStart w:id="4391" w:name="_Toc45907569"/>
      <w:bookmarkStart w:id="4392" w:name="_Toc53181673"/>
      <w:bookmarkStart w:id="4393" w:name="_Toc61117438"/>
      <w:bookmarkStart w:id="4394" w:name="_Toc67081290"/>
      <w:bookmarkStart w:id="4395" w:name="_Toc68770642"/>
      <w:bookmarkStart w:id="4396" w:name="_Toc74755705"/>
      <w:bookmarkStart w:id="4397" w:name="_Toc76506629"/>
      <w:r w:rsidRPr="00B20AE8">
        <w:t>G.3.1</w:t>
      </w:r>
      <w:r w:rsidRPr="00B20AE8">
        <w:tab/>
        <w:t>General</w:t>
      </w:r>
      <w:bookmarkEnd w:id="4390"/>
      <w:bookmarkEnd w:id="4391"/>
      <w:bookmarkEnd w:id="4392"/>
      <w:bookmarkEnd w:id="4393"/>
      <w:bookmarkEnd w:id="4394"/>
      <w:bookmarkEnd w:id="4395"/>
      <w:bookmarkEnd w:id="4396"/>
      <w:bookmarkEnd w:id="4397"/>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4398" w:name="_Toc21123377"/>
      <w:bookmarkStart w:id="4399" w:name="_Toc45907570"/>
      <w:bookmarkStart w:id="4400" w:name="_Toc53181674"/>
      <w:bookmarkStart w:id="4401" w:name="_Toc61117439"/>
      <w:bookmarkStart w:id="4402" w:name="_Toc67081291"/>
      <w:bookmarkStart w:id="4403" w:name="_Toc68770643"/>
      <w:bookmarkStart w:id="4404" w:name="_Toc74755706"/>
      <w:bookmarkStart w:id="4405" w:name="_Toc76506630"/>
      <w:r w:rsidRPr="00B20AE8">
        <w:t>G.3.2</w:t>
      </w:r>
      <w:r w:rsidRPr="00B20AE8">
        <w:tab/>
        <w:t>Extreme temperature</w:t>
      </w:r>
      <w:bookmarkEnd w:id="4398"/>
      <w:bookmarkEnd w:id="4399"/>
      <w:bookmarkEnd w:id="4400"/>
      <w:bookmarkEnd w:id="4401"/>
      <w:bookmarkEnd w:id="4402"/>
      <w:bookmarkEnd w:id="4403"/>
      <w:bookmarkEnd w:id="4404"/>
      <w:bookmarkEnd w:id="4405"/>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4406" w:name="_Toc21123378"/>
      <w:bookmarkStart w:id="4407" w:name="_Toc45907571"/>
      <w:bookmarkStart w:id="4408" w:name="_Toc53181675"/>
      <w:bookmarkStart w:id="4409" w:name="_Toc61117440"/>
      <w:bookmarkStart w:id="4410" w:name="_Toc67081292"/>
      <w:bookmarkStart w:id="4411" w:name="_Toc68770644"/>
      <w:bookmarkStart w:id="4412" w:name="_Toc74755707"/>
      <w:bookmarkStart w:id="4413" w:name="_Toc76506631"/>
      <w:r w:rsidRPr="00B20AE8">
        <w:t>G.4</w:t>
      </w:r>
      <w:r w:rsidRPr="00B20AE8">
        <w:tab/>
      </w:r>
      <w:r w:rsidRPr="00B20AE8">
        <w:rPr>
          <w:rFonts w:cs="v4.2.0"/>
        </w:rPr>
        <w:t>Vibration</w:t>
      </w:r>
      <w:bookmarkEnd w:id="4406"/>
      <w:bookmarkEnd w:id="4407"/>
      <w:bookmarkEnd w:id="4408"/>
      <w:bookmarkEnd w:id="4409"/>
      <w:bookmarkEnd w:id="4410"/>
      <w:bookmarkEnd w:id="4411"/>
      <w:bookmarkEnd w:id="4412"/>
      <w:bookmarkEnd w:id="4413"/>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4414" w:name="_Toc21123379"/>
      <w:bookmarkStart w:id="4415" w:name="_Toc45907572"/>
      <w:bookmarkStart w:id="4416" w:name="_Toc53181676"/>
      <w:bookmarkStart w:id="4417" w:name="_Toc61117441"/>
      <w:bookmarkStart w:id="4418" w:name="_Toc67081293"/>
      <w:bookmarkStart w:id="4419" w:name="_Toc68770645"/>
      <w:bookmarkStart w:id="4420" w:name="_Toc74755708"/>
      <w:bookmarkStart w:id="4421" w:name="_Toc76506632"/>
      <w:r w:rsidRPr="00B20AE8">
        <w:t>G.5</w:t>
      </w:r>
      <w:r w:rsidRPr="00B20AE8">
        <w:tab/>
      </w:r>
      <w:r w:rsidRPr="00B20AE8">
        <w:rPr>
          <w:rFonts w:cs="v4.2.0"/>
        </w:rPr>
        <w:t>Power supply</w:t>
      </w:r>
      <w:bookmarkEnd w:id="4414"/>
      <w:bookmarkEnd w:id="4415"/>
      <w:bookmarkEnd w:id="4416"/>
      <w:bookmarkEnd w:id="4417"/>
      <w:bookmarkEnd w:id="4418"/>
      <w:bookmarkEnd w:id="4419"/>
      <w:bookmarkEnd w:id="4420"/>
      <w:bookmarkEnd w:id="4421"/>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4422" w:name="_Toc21123380"/>
      <w:bookmarkStart w:id="4423" w:name="_Toc45907573"/>
      <w:bookmarkStart w:id="4424" w:name="_Toc53181677"/>
      <w:bookmarkStart w:id="4425" w:name="_Toc61117442"/>
      <w:bookmarkStart w:id="4426" w:name="_Toc67081294"/>
      <w:bookmarkStart w:id="4427" w:name="_Toc68770646"/>
      <w:bookmarkStart w:id="4428" w:name="_Toc74755709"/>
      <w:bookmarkStart w:id="4429" w:name="_Toc76506633"/>
      <w:r w:rsidRPr="00B20AE8">
        <w:rPr>
          <w:lang w:eastAsia="sv-SE"/>
        </w:rPr>
        <w:t>G.6</w:t>
      </w:r>
      <w:r w:rsidRPr="00B20AE8">
        <w:rPr>
          <w:lang w:eastAsia="sv-SE"/>
        </w:rPr>
        <w:tab/>
        <w:t>Measurement of test environments</w:t>
      </w:r>
      <w:bookmarkEnd w:id="4422"/>
      <w:bookmarkEnd w:id="4423"/>
      <w:bookmarkEnd w:id="4424"/>
      <w:bookmarkEnd w:id="4425"/>
      <w:bookmarkEnd w:id="4426"/>
      <w:bookmarkEnd w:id="4427"/>
      <w:bookmarkEnd w:id="4428"/>
      <w:bookmarkEnd w:id="4429"/>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4430" w:name="_Toc21123381"/>
      <w:bookmarkStart w:id="4431" w:name="_Toc45907574"/>
      <w:bookmarkStart w:id="4432" w:name="_Toc53181678"/>
      <w:bookmarkStart w:id="4433" w:name="_Toc61117443"/>
      <w:bookmarkStart w:id="4434" w:name="_Toc67081295"/>
      <w:bookmarkStart w:id="4435" w:name="_Toc68770647"/>
      <w:bookmarkStart w:id="4436" w:name="_Toc74755710"/>
      <w:bookmarkStart w:id="4437" w:name="_Toc76506634"/>
      <w:r w:rsidRPr="00B20AE8">
        <w:rPr>
          <w:lang w:eastAsia="sv-SE"/>
        </w:rPr>
        <w:t>G.7</w:t>
      </w:r>
      <w:r w:rsidRPr="00B20AE8">
        <w:rPr>
          <w:lang w:eastAsia="sv-SE"/>
        </w:rPr>
        <w:tab/>
        <w:t>OTA extreme test methods</w:t>
      </w:r>
      <w:bookmarkEnd w:id="4430"/>
      <w:bookmarkEnd w:id="4431"/>
      <w:bookmarkEnd w:id="4432"/>
      <w:bookmarkEnd w:id="4433"/>
      <w:bookmarkEnd w:id="4434"/>
      <w:bookmarkEnd w:id="4435"/>
      <w:bookmarkEnd w:id="4436"/>
      <w:bookmarkEnd w:id="4437"/>
    </w:p>
    <w:p w14:paraId="4EF91C3C" w14:textId="77777777" w:rsidR="007821CB" w:rsidRPr="00B20AE8" w:rsidRDefault="007821CB" w:rsidP="00D87C11">
      <w:pPr>
        <w:pStyle w:val="Heading2"/>
        <w:rPr>
          <w:lang w:eastAsia="sv-SE"/>
        </w:rPr>
      </w:pPr>
      <w:bookmarkStart w:id="4438" w:name="_Toc21123382"/>
      <w:bookmarkStart w:id="4439" w:name="_Toc45907575"/>
      <w:bookmarkStart w:id="4440" w:name="_Toc53181679"/>
      <w:bookmarkStart w:id="4441" w:name="_Toc61117444"/>
      <w:bookmarkStart w:id="4442" w:name="_Toc67081296"/>
      <w:bookmarkStart w:id="4443" w:name="_Toc68770648"/>
      <w:bookmarkStart w:id="4444" w:name="_Toc74755711"/>
      <w:bookmarkStart w:id="4445" w:name="_Toc76506635"/>
      <w:r w:rsidRPr="00B20AE8">
        <w:rPr>
          <w:lang w:eastAsia="sv-SE"/>
        </w:rPr>
        <w:t>G.7.1</w:t>
      </w:r>
      <w:r w:rsidRPr="00B20AE8">
        <w:rPr>
          <w:lang w:eastAsia="sv-SE"/>
        </w:rPr>
        <w:tab/>
        <w:t>Direct far field method</w:t>
      </w:r>
      <w:bookmarkEnd w:id="4438"/>
      <w:bookmarkEnd w:id="4439"/>
      <w:bookmarkEnd w:id="4440"/>
      <w:bookmarkEnd w:id="4441"/>
      <w:bookmarkEnd w:id="4442"/>
      <w:bookmarkEnd w:id="4443"/>
      <w:bookmarkEnd w:id="4444"/>
      <w:bookmarkEnd w:id="4445"/>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4446" w:name="_Toc21123383"/>
      <w:bookmarkStart w:id="4447" w:name="_Toc45907576"/>
      <w:bookmarkStart w:id="4448" w:name="_Toc53181680"/>
      <w:bookmarkStart w:id="4449" w:name="_Toc61117445"/>
      <w:bookmarkStart w:id="4450" w:name="_Toc67081297"/>
      <w:bookmarkStart w:id="4451" w:name="_Toc68770649"/>
      <w:bookmarkStart w:id="4452" w:name="_Toc74755712"/>
      <w:bookmarkStart w:id="4453" w:name="_Toc76506636"/>
      <w:r w:rsidRPr="00B20AE8">
        <w:rPr>
          <w:lang w:eastAsia="sv-SE"/>
        </w:rPr>
        <w:t>G.7.2</w:t>
      </w:r>
      <w:r w:rsidRPr="00B20AE8">
        <w:rPr>
          <w:lang w:eastAsia="sv-SE"/>
        </w:rPr>
        <w:tab/>
        <w:t>Relative method</w:t>
      </w:r>
      <w:bookmarkEnd w:id="4446"/>
      <w:bookmarkEnd w:id="4447"/>
      <w:bookmarkEnd w:id="4448"/>
      <w:bookmarkEnd w:id="4449"/>
      <w:bookmarkEnd w:id="4450"/>
      <w:bookmarkEnd w:id="4451"/>
      <w:bookmarkEnd w:id="4452"/>
      <w:bookmarkEnd w:id="4453"/>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4454" w:name="_Toc21123384"/>
      <w:bookmarkStart w:id="4455" w:name="_Toc45907577"/>
      <w:bookmarkStart w:id="4456" w:name="_Toc53181681"/>
      <w:r>
        <w:br w:type="page"/>
      </w:r>
    </w:p>
    <w:p w14:paraId="77DF5AAC" w14:textId="6823C321" w:rsidR="00DD6845" w:rsidRPr="00B20AE8" w:rsidRDefault="007821CB" w:rsidP="00CB597C">
      <w:pPr>
        <w:pStyle w:val="Heading8"/>
      </w:pPr>
      <w:bookmarkStart w:id="4457" w:name="_Toc61117446"/>
      <w:bookmarkStart w:id="4458" w:name="_Toc67081298"/>
      <w:bookmarkStart w:id="4459" w:name="_Toc68770650"/>
      <w:bookmarkStart w:id="4460" w:name="_Toc74755713"/>
      <w:bookmarkStart w:id="4461" w:name="_Toc76506637"/>
      <w:r w:rsidRPr="00B20AE8">
        <w:t xml:space="preserve">Annex H (informative): </w:t>
      </w:r>
      <w:r w:rsidRPr="00B20AE8">
        <w:br/>
        <w:t>Measuring noise close to noise-floor</w:t>
      </w:r>
      <w:bookmarkEnd w:id="4454"/>
      <w:bookmarkEnd w:id="4455"/>
      <w:bookmarkEnd w:id="4456"/>
      <w:bookmarkEnd w:id="4457"/>
      <w:bookmarkEnd w:id="4458"/>
      <w:bookmarkEnd w:id="4459"/>
      <w:bookmarkEnd w:id="4460"/>
      <w:bookmarkEnd w:id="4461"/>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4462" w:name="_Hlk521396356"/>
      <w:r w:rsidR="007821CB" w:rsidRPr="00B20AE8">
        <w:rPr>
          <w:rFonts w:ascii="Symbol" w:hAnsi="Symbol"/>
          <w:i/>
        </w:rPr>
        <w:t></w:t>
      </w:r>
      <w:r w:rsidR="007821CB" w:rsidRPr="00B20AE8">
        <w:rPr>
          <w:i/>
          <w:vertAlign w:val="subscript"/>
        </w:rPr>
        <w:t>2</w:t>
      </w:r>
      <w:bookmarkEnd w:id="4462"/>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4463" w:name="_Toc21123385"/>
      <w:bookmarkStart w:id="4464" w:name="_Toc45907578"/>
      <w:bookmarkStart w:id="4465" w:name="_Toc53181682"/>
      <w:r>
        <w:br w:type="page"/>
      </w:r>
    </w:p>
    <w:p w14:paraId="259AE9B6" w14:textId="3F3B18CC" w:rsidR="00DD6845" w:rsidRPr="00B20AE8" w:rsidRDefault="00080512" w:rsidP="00CB597C">
      <w:pPr>
        <w:pStyle w:val="Heading8"/>
        <w:rPr>
          <w:lang w:val="fr-FR"/>
        </w:rPr>
      </w:pPr>
      <w:bookmarkStart w:id="4466" w:name="_Toc61117447"/>
      <w:bookmarkStart w:id="4467" w:name="_Toc67081299"/>
      <w:bookmarkStart w:id="4468" w:name="_Toc68770651"/>
      <w:bookmarkStart w:id="4469" w:name="_Toc74755714"/>
      <w:bookmarkStart w:id="4470" w:name="_Toc76506638"/>
      <w:r w:rsidRPr="00B20AE8">
        <w:t xml:space="preserve">Annex </w:t>
      </w:r>
      <w:r w:rsidR="00A45680" w:rsidRPr="00B20AE8">
        <w:t>I</w:t>
      </w:r>
      <w:r w:rsidRPr="00B20AE8">
        <w:t xml:space="preserve"> (informative):</w:t>
      </w:r>
      <w:r w:rsidRPr="00B20AE8">
        <w:br/>
        <w:t>Change history</w:t>
      </w:r>
      <w:bookmarkEnd w:id="4463"/>
      <w:bookmarkEnd w:id="4464"/>
      <w:bookmarkEnd w:id="4465"/>
      <w:bookmarkEnd w:id="4466"/>
      <w:bookmarkEnd w:id="4467"/>
      <w:bookmarkEnd w:id="4468"/>
      <w:bookmarkEnd w:id="4469"/>
      <w:bookmarkEnd w:id="44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4207"/>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805D1" w14:textId="77777777" w:rsidR="00FB619A" w:rsidRDefault="00FB619A">
      <w:r>
        <w:separator/>
      </w:r>
    </w:p>
  </w:endnote>
  <w:endnote w:type="continuationSeparator" w:id="0">
    <w:p w14:paraId="16EA67D0" w14:textId="77777777" w:rsidR="00FB619A" w:rsidRDefault="00FB61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FB619A" w:rsidRDefault="00FB61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ADF8B1" w14:textId="77777777" w:rsidR="00FB619A" w:rsidRDefault="00FB619A">
      <w:r>
        <w:separator/>
      </w:r>
    </w:p>
  </w:footnote>
  <w:footnote w:type="continuationSeparator" w:id="0">
    <w:p w14:paraId="5FC06C3C" w14:textId="77777777" w:rsidR="00FB619A" w:rsidRDefault="00FB61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79C4E01F" w:rsidR="00FB619A" w:rsidRDefault="00FB61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2D2D">
      <w:rPr>
        <w:rFonts w:ascii="Arial" w:hAnsi="Arial" w:cs="Arial"/>
        <w:b/>
        <w:noProof/>
        <w:sz w:val="18"/>
        <w:szCs w:val="18"/>
      </w:rPr>
      <w:t>3GPP TS 37.145-2 V15.11.0 (2021-06)</w:t>
    </w:r>
    <w:r>
      <w:rPr>
        <w:rFonts w:ascii="Arial" w:hAnsi="Arial" w:cs="Arial"/>
        <w:b/>
        <w:sz w:val="18"/>
        <w:szCs w:val="18"/>
      </w:rPr>
      <w:fldChar w:fldCharType="end"/>
    </w:r>
  </w:p>
  <w:p w14:paraId="49CEFF60" w14:textId="77777777" w:rsidR="00FB619A" w:rsidRDefault="00FB61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25890614" w:rsidR="00FB619A" w:rsidRDefault="00FB61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2D2D">
      <w:rPr>
        <w:rFonts w:ascii="Arial" w:hAnsi="Arial" w:cs="Arial"/>
        <w:b/>
        <w:noProof/>
        <w:sz w:val="18"/>
        <w:szCs w:val="18"/>
      </w:rPr>
      <w:t>Release 15</w:t>
    </w:r>
    <w:r>
      <w:rPr>
        <w:rFonts w:ascii="Arial" w:hAnsi="Arial" w:cs="Arial"/>
        <w:b/>
        <w:sz w:val="18"/>
        <w:szCs w:val="18"/>
      </w:rPr>
      <w:fldChar w:fldCharType="end"/>
    </w:r>
  </w:p>
  <w:p w14:paraId="03543CF6" w14:textId="77777777" w:rsidR="00FB619A" w:rsidRDefault="00FB61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7"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1"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2"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3"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7"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9"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1"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4"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6"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4"/>
  </w:num>
  <w:num w:numId="3">
    <w:abstractNumId w:val="30"/>
  </w:num>
  <w:num w:numId="4">
    <w:abstractNumId w:val="10"/>
  </w:num>
  <w:num w:numId="5">
    <w:abstractNumId w:val="5"/>
  </w:num>
  <w:num w:numId="6">
    <w:abstractNumId w:val="24"/>
  </w:num>
  <w:num w:numId="7">
    <w:abstractNumId w:val="37"/>
  </w:num>
  <w:num w:numId="8">
    <w:abstractNumId w:val="14"/>
  </w:num>
  <w:num w:numId="9">
    <w:abstractNumId w:val="15"/>
  </w:num>
  <w:num w:numId="10">
    <w:abstractNumId w:val="31"/>
  </w:num>
  <w:num w:numId="11">
    <w:abstractNumId w:val="2"/>
  </w:num>
  <w:num w:numId="12">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17"/>
  </w:num>
  <w:num w:numId="15">
    <w:abstractNumId w:val="26"/>
  </w:num>
  <w:num w:numId="16">
    <w:abstractNumId w:val="25"/>
  </w:num>
  <w:num w:numId="17">
    <w:abstractNumId w:val="33"/>
  </w:num>
  <w:num w:numId="18">
    <w:abstractNumId w:val="12"/>
  </w:num>
  <w:num w:numId="19">
    <w:abstractNumId w:val="1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5"/>
  </w:num>
  <w:num w:numId="35">
    <w:abstractNumId w:val="16"/>
  </w:num>
  <w:num w:numId="36">
    <w:abstractNumId w:val="6"/>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6"/>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0"/>
  </w:num>
  <w:num w:numId="50">
    <w:abstractNumId w:val="11"/>
  </w:num>
  <w:num w:numId="51">
    <w:abstractNumId w:val="3"/>
  </w:num>
  <w:num w:numId="5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2"/>
  </w:num>
  <w:num w:numId="57">
    <w:abstractNumId w:val="7"/>
  </w:num>
  <w:num w:numId="58">
    <w:abstractNumId w:val="0"/>
  </w:num>
  <w:num w:numId="59">
    <w:abstractNumId w:val="2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C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1CCE"/>
    <w:rsid w:val="00A10F02"/>
    <w:rsid w:val="00A1157C"/>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50A3"/>
    <w:rsid w:val="00E41234"/>
    <w:rsid w:val="00E43982"/>
    <w:rsid w:val="00E43E65"/>
    <w:rsid w:val="00E44BF2"/>
    <w:rsid w:val="00E468E8"/>
    <w:rsid w:val="00E50063"/>
    <w:rsid w:val="00E522FB"/>
    <w:rsid w:val="00E603E9"/>
    <w:rsid w:val="00E61A30"/>
    <w:rsid w:val="00E63D87"/>
    <w:rsid w:val="00E65230"/>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2289"/>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3</Pages>
  <Words>134872</Words>
  <Characters>768777</Characters>
  <Application>Microsoft Office Word</Application>
  <DocSecurity>0</DocSecurity>
  <Lines>6406</Lines>
  <Paragraphs>1803</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901846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14</cp:revision>
  <cp:lastPrinted>2016-09-07T13:03:00Z</cp:lastPrinted>
  <dcterms:created xsi:type="dcterms:W3CDTF">2021-04-08T08:25:00Z</dcterms:created>
  <dcterms:modified xsi:type="dcterms:W3CDTF">2021-07-07T16:24:00Z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