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652FD2C9"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942E0C">
              <w:t>1</w:t>
            </w:r>
            <w:r w:rsidRPr="007D061B">
              <w:t>.</w:t>
            </w:r>
            <w:bookmarkEnd w:id="3"/>
            <w:r w:rsidRPr="007D061B">
              <w:t xml:space="preserve">0 </w:t>
            </w:r>
            <w:r w:rsidRPr="007D061B">
              <w:rPr>
                <w:sz w:val="32"/>
              </w:rPr>
              <w:t>(</w:t>
            </w:r>
            <w:bookmarkStart w:id="4" w:name="issueDate"/>
            <w:r w:rsidR="00942E0C" w:rsidRPr="007D061B">
              <w:rPr>
                <w:sz w:val="32"/>
              </w:rPr>
              <w:t>202</w:t>
            </w:r>
            <w:r w:rsidR="00942E0C">
              <w:rPr>
                <w:sz w:val="32"/>
              </w:rPr>
              <w:t>1</w:t>
            </w:r>
            <w:r w:rsidRPr="007D061B">
              <w:rPr>
                <w:sz w:val="32"/>
              </w:rPr>
              <w:t>-</w:t>
            </w:r>
            <w:bookmarkEnd w:id="4"/>
            <w:r w:rsidR="00942E0C">
              <w:rPr>
                <w:sz w:val="32"/>
              </w:rPr>
              <w:t>03</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1AF829FB"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942E0C">
              <w:rPr>
                <w:noProof/>
                <w:sz w:val="18"/>
              </w:rPr>
              <w:t>1</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4A7B6782" w14:textId="61FA1542" w:rsidR="00E418CD" w:rsidRDefault="00E418C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_Toc67054822 \h </w:instrText>
      </w:r>
      <w:r>
        <w:fldChar w:fldCharType="separate"/>
      </w:r>
      <w:r>
        <w:t>12</w:t>
      </w:r>
      <w:r>
        <w:fldChar w:fldCharType="end"/>
      </w:r>
    </w:p>
    <w:p w14:paraId="7B3EC24F" w14:textId="7C24DB00" w:rsidR="00E418CD" w:rsidRDefault="00E418C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_Toc67054823 \h </w:instrText>
      </w:r>
      <w:r>
        <w:fldChar w:fldCharType="separate"/>
      </w:r>
      <w:r>
        <w:t>14</w:t>
      </w:r>
      <w:r>
        <w:fldChar w:fldCharType="end"/>
      </w:r>
    </w:p>
    <w:p w14:paraId="31B159F8" w14:textId="0A58CE99" w:rsidR="00E418CD" w:rsidRDefault="00E418C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_Toc67054824 \h </w:instrText>
      </w:r>
      <w:r>
        <w:fldChar w:fldCharType="separate"/>
      </w:r>
      <w:r>
        <w:t>14</w:t>
      </w:r>
      <w:r>
        <w:fldChar w:fldCharType="end"/>
      </w:r>
    </w:p>
    <w:p w14:paraId="7BD54FF0" w14:textId="5BFB5BC8" w:rsidR="00E418CD" w:rsidRDefault="00E418C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_Toc67054825 \h </w:instrText>
      </w:r>
      <w:r>
        <w:fldChar w:fldCharType="separate"/>
      </w:r>
      <w:r>
        <w:t>16</w:t>
      </w:r>
      <w:r>
        <w:fldChar w:fldCharType="end"/>
      </w:r>
    </w:p>
    <w:p w14:paraId="4168AA04" w14:textId="1530BD2C" w:rsidR="00E418CD" w:rsidRDefault="00E418C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_Toc67054826 \h </w:instrText>
      </w:r>
      <w:r>
        <w:fldChar w:fldCharType="separate"/>
      </w:r>
      <w:r>
        <w:t>16</w:t>
      </w:r>
      <w:r>
        <w:fldChar w:fldCharType="end"/>
      </w:r>
    </w:p>
    <w:p w14:paraId="674F30CB" w14:textId="7195615C" w:rsidR="00E418CD" w:rsidRDefault="00E418C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_Toc67054827 \h </w:instrText>
      </w:r>
      <w:r>
        <w:fldChar w:fldCharType="separate"/>
      </w:r>
      <w:r>
        <w:t>20</w:t>
      </w:r>
      <w:r>
        <w:fldChar w:fldCharType="end"/>
      </w:r>
    </w:p>
    <w:p w14:paraId="640FD7AD" w14:textId="307FB26E" w:rsidR="00E418CD" w:rsidRDefault="00E418C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_Toc67054828 \h </w:instrText>
      </w:r>
      <w:r>
        <w:fldChar w:fldCharType="separate"/>
      </w:r>
      <w:r>
        <w:t>22</w:t>
      </w:r>
      <w:r>
        <w:fldChar w:fldCharType="end"/>
      </w:r>
    </w:p>
    <w:p w14:paraId="4ED1F252" w14:textId="2941631C" w:rsidR="00E418CD" w:rsidRDefault="00E418C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_Toc67054829 \h </w:instrText>
      </w:r>
      <w:r>
        <w:fldChar w:fldCharType="separate"/>
      </w:r>
      <w:r>
        <w:t>23</w:t>
      </w:r>
      <w:r>
        <w:fldChar w:fldCharType="end"/>
      </w:r>
    </w:p>
    <w:p w14:paraId="674A11E6" w14:textId="171E7077" w:rsidR="00E418CD" w:rsidRDefault="00E418C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_Toc67054830 \h </w:instrText>
      </w:r>
      <w:r>
        <w:fldChar w:fldCharType="separate"/>
      </w:r>
      <w:r>
        <w:t>23</w:t>
      </w:r>
      <w:r>
        <w:fldChar w:fldCharType="end"/>
      </w:r>
    </w:p>
    <w:p w14:paraId="1F9D83CA" w14:textId="36887517" w:rsidR="00E418CD" w:rsidRDefault="00E418C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_Toc67054831 \h </w:instrText>
      </w:r>
      <w:r>
        <w:fldChar w:fldCharType="separate"/>
      </w:r>
      <w:r>
        <w:t>23</w:t>
      </w:r>
      <w:r>
        <w:fldChar w:fldCharType="end"/>
      </w:r>
    </w:p>
    <w:p w14:paraId="78D5B10C" w14:textId="0448AB8F" w:rsidR="00E418CD" w:rsidRDefault="00E418C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_Toc67054832 \h </w:instrText>
      </w:r>
      <w:r>
        <w:fldChar w:fldCharType="separate"/>
      </w:r>
      <w:r>
        <w:t>24</w:t>
      </w:r>
      <w:r>
        <w:fldChar w:fldCharType="end"/>
      </w:r>
    </w:p>
    <w:p w14:paraId="38F6234E" w14:textId="4725F8AC" w:rsidR="00E418CD" w:rsidRDefault="00E418CD">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_Toc67054833 \h </w:instrText>
      </w:r>
      <w:r>
        <w:fldChar w:fldCharType="separate"/>
      </w:r>
      <w:r>
        <w:t>24</w:t>
      </w:r>
      <w:r>
        <w:fldChar w:fldCharType="end"/>
      </w:r>
    </w:p>
    <w:p w14:paraId="55B52A3F" w14:textId="0D2A68F8" w:rsidR="00E418CD" w:rsidRDefault="00E418CD">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_Toc67054834 \h </w:instrText>
      </w:r>
      <w:r>
        <w:fldChar w:fldCharType="separate"/>
      </w:r>
      <w:r>
        <w:t>25</w:t>
      </w:r>
      <w:r>
        <w:fldChar w:fldCharType="end"/>
      </w:r>
    </w:p>
    <w:p w14:paraId="22229498" w14:textId="6D118510" w:rsidR="00E418CD" w:rsidRDefault="00E418CD">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_Toc67054835 \h </w:instrText>
      </w:r>
      <w:r>
        <w:fldChar w:fldCharType="separate"/>
      </w:r>
      <w:r>
        <w:t>26</w:t>
      </w:r>
      <w:r>
        <w:fldChar w:fldCharType="end"/>
      </w:r>
    </w:p>
    <w:p w14:paraId="23AB5FAA" w14:textId="2225C6C9" w:rsidR="00E418CD" w:rsidRDefault="00E418CD">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_Toc67054836 \h </w:instrText>
      </w:r>
      <w:r>
        <w:fldChar w:fldCharType="separate"/>
      </w:r>
      <w:r>
        <w:t>28</w:t>
      </w:r>
      <w:r>
        <w:fldChar w:fldCharType="end"/>
      </w:r>
    </w:p>
    <w:p w14:paraId="0081CB70" w14:textId="2ECB3960" w:rsidR="00E418CD" w:rsidRDefault="00E418CD">
      <w:pPr>
        <w:pStyle w:val="TOC2"/>
        <w:rPr>
          <w:rFonts w:asciiTheme="minorHAnsi" w:eastAsiaTheme="minorEastAsia" w:hAnsiTheme="minorHAnsi" w:cstheme="minorBidi"/>
          <w:sz w:val="22"/>
          <w:szCs w:val="22"/>
          <w:lang w:eastAsia="en-GB"/>
        </w:rPr>
      </w:pPr>
      <w:r w:rsidRPr="004F7211">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_Toc67054837 \h </w:instrText>
      </w:r>
      <w:r>
        <w:fldChar w:fldCharType="separate"/>
      </w:r>
      <w:r>
        <w:t>29</w:t>
      </w:r>
      <w:r>
        <w:fldChar w:fldCharType="end"/>
      </w:r>
    </w:p>
    <w:p w14:paraId="0E663087" w14:textId="7066686A" w:rsidR="00E418CD" w:rsidRDefault="00E418CD">
      <w:pPr>
        <w:pStyle w:val="TOC2"/>
        <w:rPr>
          <w:rFonts w:asciiTheme="minorHAnsi" w:eastAsiaTheme="minorEastAsia" w:hAnsiTheme="minorHAnsi" w:cstheme="minorBidi"/>
          <w:sz w:val="22"/>
          <w:szCs w:val="22"/>
          <w:lang w:eastAsia="en-GB"/>
        </w:rPr>
      </w:pPr>
      <w:r w:rsidRPr="004F7211">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_Toc67054838 \h </w:instrText>
      </w:r>
      <w:r>
        <w:fldChar w:fldCharType="separate"/>
      </w:r>
      <w:r>
        <w:t>29</w:t>
      </w:r>
      <w:r>
        <w:fldChar w:fldCharType="end"/>
      </w:r>
    </w:p>
    <w:p w14:paraId="01605E4D" w14:textId="2FEC8DE3" w:rsidR="00E418CD" w:rsidRDefault="00E418CD">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_Toc67054839 \h </w:instrText>
      </w:r>
      <w:r>
        <w:fldChar w:fldCharType="separate"/>
      </w:r>
      <w:r>
        <w:t>30</w:t>
      </w:r>
      <w:r>
        <w:fldChar w:fldCharType="end"/>
      </w:r>
    </w:p>
    <w:p w14:paraId="690E51E0" w14:textId="588DC552" w:rsidR="00E418CD" w:rsidRDefault="00E418CD">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_Toc67054840 \h </w:instrText>
      </w:r>
      <w:r>
        <w:fldChar w:fldCharType="separate"/>
      </w:r>
      <w:r>
        <w:t>31</w:t>
      </w:r>
      <w:r>
        <w:fldChar w:fldCharType="end"/>
      </w:r>
    </w:p>
    <w:p w14:paraId="6567F2C6" w14:textId="517DEE54" w:rsidR="00E418CD" w:rsidRDefault="00E418CD">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_Toc67054841 \h </w:instrText>
      </w:r>
      <w:r>
        <w:fldChar w:fldCharType="separate"/>
      </w:r>
      <w:r>
        <w:t>31</w:t>
      </w:r>
      <w:r>
        <w:fldChar w:fldCharType="end"/>
      </w:r>
    </w:p>
    <w:p w14:paraId="5FD9954E" w14:textId="3A5ABE85" w:rsidR="00E418CD" w:rsidRDefault="00E418CD">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_Toc67054842 \h </w:instrText>
      </w:r>
      <w:r>
        <w:fldChar w:fldCharType="separate"/>
      </w:r>
      <w:r>
        <w:t>31</w:t>
      </w:r>
      <w:r>
        <w:fldChar w:fldCharType="end"/>
      </w:r>
    </w:p>
    <w:p w14:paraId="3941C972" w14:textId="2CA6FF29" w:rsidR="00E418CD" w:rsidRDefault="00E418C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_Toc67054843 \h </w:instrText>
      </w:r>
      <w:r>
        <w:fldChar w:fldCharType="separate"/>
      </w:r>
      <w:r>
        <w:t>32</w:t>
      </w:r>
      <w:r>
        <w:fldChar w:fldCharType="end"/>
      </w:r>
    </w:p>
    <w:p w14:paraId="2BD9FAC6" w14:textId="2CB1D0E2" w:rsidR="00E418CD" w:rsidRDefault="00E418C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_Toc67054844 \h </w:instrText>
      </w:r>
      <w:r>
        <w:fldChar w:fldCharType="separate"/>
      </w:r>
      <w:r>
        <w:t>32</w:t>
      </w:r>
      <w:r>
        <w:fldChar w:fldCharType="end"/>
      </w:r>
    </w:p>
    <w:p w14:paraId="64764808" w14:textId="41CED213" w:rsidR="00E418CD" w:rsidRDefault="00E418C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_Toc67054845 \h </w:instrText>
      </w:r>
      <w:r>
        <w:fldChar w:fldCharType="separate"/>
      </w:r>
      <w:r>
        <w:t>32</w:t>
      </w:r>
      <w:r>
        <w:fldChar w:fldCharType="end"/>
      </w:r>
    </w:p>
    <w:p w14:paraId="28B64D66" w14:textId="1B9202ED" w:rsidR="00E418CD" w:rsidRDefault="00E418CD">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_Toc67054846 \h </w:instrText>
      </w:r>
      <w:r>
        <w:fldChar w:fldCharType="separate"/>
      </w:r>
      <w:r>
        <w:t>33</w:t>
      </w:r>
      <w:r>
        <w:fldChar w:fldCharType="end"/>
      </w:r>
    </w:p>
    <w:p w14:paraId="74C40A82" w14:textId="48CAEDA0" w:rsidR="00E418CD" w:rsidRDefault="00E418CD">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_Toc67054847 \h </w:instrText>
      </w:r>
      <w:r>
        <w:fldChar w:fldCharType="separate"/>
      </w:r>
      <w:r>
        <w:t>33</w:t>
      </w:r>
      <w:r>
        <w:fldChar w:fldCharType="end"/>
      </w:r>
    </w:p>
    <w:p w14:paraId="1FD40FDF" w14:textId="5B1AF369" w:rsidR="00E418CD" w:rsidRDefault="00E418C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_Toc67054848 \h </w:instrText>
      </w:r>
      <w:r>
        <w:fldChar w:fldCharType="separate"/>
      </w:r>
      <w:r>
        <w:t>33</w:t>
      </w:r>
      <w:r>
        <w:fldChar w:fldCharType="end"/>
      </w:r>
    </w:p>
    <w:p w14:paraId="25718E31" w14:textId="0F6D61AB" w:rsidR="00E418CD" w:rsidRDefault="00E418C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_Toc67054849 \h </w:instrText>
      </w:r>
      <w:r>
        <w:fldChar w:fldCharType="separate"/>
      </w:r>
      <w:r>
        <w:t>34</w:t>
      </w:r>
      <w:r>
        <w:fldChar w:fldCharType="end"/>
      </w:r>
    </w:p>
    <w:p w14:paraId="1068BFC7" w14:textId="189ABFB7" w:rsidR="00E418CD" w:rsidRDefault="00E418CD">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_Toc67054850 \h </w:instrText>
      </w:r>
      <w:r>
        <w:fldChar w:fldCharType="separate"/>
      </w:r>
      <w:r>
        <w:t>40</w:t>
      </w:r>
      <w:r>
        <w:fldChar w:fldCharType="end"/>
      </w:r>
    </w:p>
    <w:p w14:paraId="1D91DDD5" w14:textId="0AC866A9" w:rsidR="00E418CD" w:rsidRDefault="00E418CD">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_Toc67054851 \h </w:instrText>
      </w:r>
      <w:r>
        <w:fldChar w:fldCharType="separate"/>
      </w:r>
      <w:r>
        <w:t>40</w:t>
      </w:r>
      <w:r>
        <w:fldChar w:fldCharType="end"/>
      </w:r>
    </w:p>
    <w:p w14:paraId="7FF7F21E" w14:textId="7D09FE06" w:rsidR="00E418CD" w:rsidRDefault="00E418CD">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_Toc67054852 \h </w:instrText>
      </w:r>
      <w:r>
        <w:fldChar w:fldCharType="separate"/>
      </w:r>
      <w:r>
        <w:t>40</w:t>
      </w:r>
      <w:r>
        <w:fldChar w:fldCharType="end"/>
      </w:r>
    </w:p>
    <w:p w14:paraId="66105C83" w14:textId="2A70BA13" w:rsidR="00E418CD" w:rsidRDefault="00E418CD">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_Toc67054853 \h </w:instrText>
      </w:r>
      <w:r>
        <w:fldChar w:fldCharType="separate"/>
      </w:r>
      <w:r>
        <w:t>41</w:t>
      </w:r>
      <w:r>
        <w:fldChar w:fldCharType="end"/>
      </w:r>
    </w:p>
    <w:p w14:paraId="1CB9F1EC" w14:textId="7388EA54" w:rsidR="00E418CD" w:rsidRDefault="00E418CD">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_Toc67054854 \h </w:instrText>
      </w:r>
      <w:r>
        <w:fldChar w:fldCharType="separate"/>
      </w:r>
      <w:r>
        <w:t>41</w:t>
      </w:r>
      <w:r>
        <w:fldChar w:fldCharType="end"/>
      </w:r>
    </w:p>
    <w:p w14:paraId="2482A687" w14:textId="75E74F70" w:rsidR="00E418CD" w:rsidRDefault="00E418CD">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_Toc67054855 \h </w:instrText>
      </w:r>
      <w:r>
        <w:fldChar w:fldCharType="separate"/>
      </w:r>
      <w:r>
        <w:t>41</w:t>
      </w:r>
      <w:r>
        <w:fldChar w:fldCharType="end"/>
      </w:r>
    </w:p>
    <w:p w14:paraId="433B60EF" w14:textId="186B7D88" w:rsidR="00E418CD" w:rsidRDefault="00E418CD">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_Toc67054856 \h </w:instrText>
      </w:r>
      <w:r>
        <w:fldChar w:fldCharType="separate"/>
      </w:r>
      <w:r>
        <w:t>41</w:t>
      </w:r>
      <w:r>
        <w:fldChar w:fldCharType="end"/>
      </w:r>
    </w:p>
    <w:p w14:paraId="58028D22" w14:textId="5CCED25A" w:rsidR="00E418CD" w:rsidRDefault="00E418CD">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_Toc67054857 \h </w:instrText>
      </w:r>
      <w:r>
        <w:fldChar w:fldCharType="separate"/>
      </w:r>
      <w:r>
        <w:t>41</w:t>
      </w:r>
      <w:r>
        <w:fldChar w:fldCharType="end"/>
      </w:r>
    </w:p>
    <w:p w14:paraId="74ED4929" w14:textId="2CA6E86F" w:rsidR="00E418CD" w:rsidRDefault="00E418CD">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_Toc67054858 \h </w:instrText>
      </w:r>
      <w:r>
        <w:fldChar w:fldCharType="separate"/>
      </w:r>
      <w:r>
        <w:t>41</w:t>
      </w:r>
      <w:r>
        <w:fldChar w:fldCharType="end"/>
      </w:r>
    </w:p>
    <w:p w14:paraId="4E1C94BE" w14:textId="75E5BDB9" w:rsidR="00E418CD" w:rsidRDefault="00E418CD">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_Toc67054859 \h </w:instrText>
      </w:r>
      <w:r>
        <w:fldChar w:fldCharType="separate"/>
      </w:r>
      <w:r>
        <w:t>41</w:t>
      </w:r>
      <w:r>
        <w:fldChar w:fldCharType="end"/>
      </w:r>
    </w:p>
    <w:p w14:paraId="398317C3" w14:textId="048E0AA7" w:rsidR="00E418CD" w:rsidRDefault="00E418CD">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_Toc67054860 \h </w:instrText>
      </w:r>
      <w:r>
        <w:fldChar w:fldCharType="separate"/>
      </w:r>
      <w:r>
        <w:t>41</w:t>
      </w:r>
      <w:r>
        <w:fldChar w:fldCharType="end"/>
      </w:r>
    </w:p>
    <w:p w14:paraId="75336C67" w14:textId="5084D784" w:rsidR="00E418CD" w:rsidRDefault="00E418CD">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_Toc67054861 \h </w:instrText>
      </w:r>
      <w:r>
        <w:fldChar w:fldCharType="separate"/>
      </w:r>
      <w:r>
        <w:t>41</w:t>
      </w:r>
      <w:r>
        <w:fldChar w:fldCharType="end"/>
      </w:r>
    </w:p>
    <w:p w14:paraId="50D2A015" w14:textId="37A0DF14" w:rsidR="00E418CD" w:rsidRDefault="00E418CD">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_Toc67054862 \h </w:instrText>
      </w:r>
      <w:r>
        <w:fldChar w:fldCharType="separate"/>
      </w:r>
      <w:r>
        <w:t>42</w:t>
      </w:r>
      <w:r>
        <w:fldChar w:fldCharType="end"/>
      </w:r>
    </w:p>
    <w:p w14:paraId="3B54186D" w14:textId="4E247F17" w:rsidR="00E418CD" w:rsidRDefault="00E418CD">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_Toc67054863 \h </w:instrText>
      </w:r>
      <w:r>
        <w:fldChar w:fldCharType="separate"/>
      </w:r>
      <w:r>
        <w:t>42</w:t>
      </w:r>
      <w:r>
        <w:fldChar w:fldCharType="end"/>
      </w:r>
    </w:p>
    <w:p w14:paraId="2439DC6D" w14:textId="1DE0A22C" w:rsidR="00E418CD" w:rsidRDefault="00E418CD">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_Toc67054864 \h </w:instrText>
      </w:r>
      <w:r>
        <w:fldChar w:fldCharType="separate"/>
      </w:r>
      <w:r>
        <w:t>42</w:t>
      </w:r>
      <w:r>
        <w:fldChar w:fldCharType="end"/>
      </w:r>
    </w:p>
    <w:p w14:paraId="5AC9F85E" w14:textId="754CEA89" w:rsidR="00E418CD" w:rsidRDefault="00E418CD">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_Toc67054865 \h </w:instrText>
      </w:r>
      <w:r>
        <w:fldChar w:fldCharType="separate"/>
      </w:r>
      <w:r>
        <w:t>42</w:t>
      </w:r>
      <w:r>
        <w:fldChar w:fldCharType="end"/>
      </w:r>
    </w:p>
    <w:p w14:paraId="114A25E3" w14:textId="7A14F114" w:rsidR="00E418CD" w:rsidRDefault="00E418CD">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_Toc67054866 \h </w:instrText>
      </w:r>
      <w:r>
        <w:fldChar w:fldCharType="separate"/>
      </w:r>
      <w:r>
        <w:t>42</w:t>
      </w:r>
      <w:r>
        <w:fldChar w:fldCharType="end"/>
      </w:r>
    </w:p>
    <w:p w14:paraId="649C32FB" w14:textId="0A209027" w:rsidR="00E418CD" w:rsidRDefault="00E418CD">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_Toc67054867 \h </w:instrText>
      </w:r>
      <w:r>
        <w:fldChar w:fldCharType="separate"/>
      </w:r>
      <w:r>
        <w:t>43</w:t>
      </w:r>
      <w:r>
        <w:fldChar w:fldCharType="end"/>
      </w:r>
    </w:p>
    <w:p w14:paraId="575CA5E4" w14:textId="0CD2D71C" w:rsidR="00E418CD" w:rsidRDefault="00E418CD">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_Toc67054868 \h </w:instrText>
      </w:r>
      <w:r>
        <w:fldChar w:fldCharType="separate"/>
      </w:r>
      <w:r>
        <w:t>43</w:t>
      </w:r>
      <w:r>
        <w:fldChar w:fldCharType="end"/>
      </w:r>
    </w:p>
    <w:p w14:paraId="18550C73" w14:textId="4F12279C" w:rsidR="00E418CD" w:rsidRDefault="00E418CD">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_Toc67054869 \h </w:instrText>
      </w:r>
      <w:r>
        <w:fldChar w:fldCharType="separate"/>
      </w:r>
      <w:r>
        <w:t>43</w:t>
      </w:r>
      <w:r>
        <w:fldChar w:fldCharType="end"/>
      </w:r>
    </w:p>
    <w:p w14:paraId="11CB4B7B" w14:textId="0F32FEA6" w:rsidR="00E418CD" w:rsidRDefault="00E418CD">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_Toc67054870 \h </w:instrText>
      </w:r>
      <w:r>
        <w:fldChar w:fldCharType="separate"/>
      </w:r>
      <w:r>
        <w:t>43</w:t>
      </w:r>
      <w:r>
        <w:fldChar w:fldCharType="end"/>
      </w:r>
    </w:p>
    <w:p w14:paraId="3F1B6DE6" w14:textId="04E6124A" w:rsidR="00E418CD" w:rsidRDefault="00E418CD">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_Toc67054871 \h </w:instrText>
      </w:r>
      <w:r>
        <w:fldChar w:fldCharType="separate"/>
      </w:r>
      <w:r>
        <w:t>44</w:t>
      </w:r>
      <w:r>
        <w:fldChar w:fldCharType="end"/>
      </w:r>
    </w:p>
    <w:p w14:paraId="1A53DD95" w14:textId="2EAF2CF1" w:rsidR="00E418CD" w:rsidRDefault="00E418CD">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_Toc67054872 \h </w:instrText>
      </w:r>
      <w:r>
        <w:fldChar w:fldCharType="separate"/>
      </w:r>
      <w:r>
        <w:t>44</w:t>
      </w:r>
      <w:r>
        <w:fldChar w:fldCharType="end"/>
      </w:r>
    </w:p>
    <w:p w14:paraId="1E686C7B" w14:textId="61C3EC79" w:rsidR="00E418CD" w:rsidRDefault="00E418CD">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_Toc67054873 \h </w:instrText>
      </w:r>
      <w:r>
        <w:fldChar w:fldCharType="separate"/>
      </w:r>
      <w:r>
        <w:t>44</w:t>
      </w:r>
      <w:r>
        <w:fldChar w:fldCharType="end"/>
      </w:r>
    </w:p>
    <w:p w14:paraId="27166BE0" w14:textId="2780ED7C" w:rsidR="00E418CD" w:rsidRDefault="00E418CD">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_Toc67054874 \h </w:instrText>
      </w:r>
      <w:r>
        <w:fldChar w:fldCharType="separate"/>
      </w:r>
      <w:r>
        <w:t>44</w:t>
      </w:r>
      <w:r>
        <w:fldChar w:fldCharType="end"/>
      </w:r>
    </w:p>
    <w:p w14:paraId="223524E7" w14:textId="6EB1E327" w:rsidR="00E418CD" w:rsidRDefault="00E418CD">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_Toc67054875 \h </w:instrText>
      </w:r>
      <w:r>
        <w:fldChar w:fldCharType="separate"/>
      </w:r>
      <w:r>
        <w:t>44</w:t>
      </w:r>
      <w:r>
        <w:fldChar w:fldCharType="end"/>
      </w:r>
    </w:p>
    <w:p w14:paraId="6BD5720E" w14:textId="625282B7" w:rsidR="00E418CD" w:rsidRDefault="00E418CD">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_Toc67054876 \h </w:instrText>
      </w:r>
      <w:r>
        <w:fldChar w:fldCharType="separate"/>
      </w:r>
      <w:r>
        <w:t>45</w:t>
      </w:r>
      <w:r>
        <w:fldChar w:fldCharType="end"/>
      </w:r>
    </w:p>
    <w:p w14:paraId="76856F81" w14:textId="33AD608B" w:rsidR="00E418CD" w:rsidRDefault="00E418CD">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_Toc67054877 \h </w:instrText>
      </w:r>
      <w:r>
        <w:fldChar w:fldCharType="separate"/>
      </w:r>
      <w:r>
        <w:t>45</w:t>
      </w:r>
      <w:r>
        <w:fldChar w:fldCharType="end"/>
      </w:r>
    </w:p>
    <w:p w14:paraId="7813A1C5" w14:textId="17D995C1" w:rsidR="00E418CD" w:rsidRDefault="00E418CD">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_Toc67054878 \h </w:instrText>
      </w:r>
      <w:r>
        <w:fldChar w:fldCharType="separate"/>
      </w:r>
      <w:r>
        <w:t>45</w:t>
      </w:r>
      <w:r>
        <w:fldChar w:fldCharType="end"/>
      </w:r>
    </w:p>
    <w:p w14:paraId="2431F0CA" w14:textId="473FA02F" w:rsidR="00E418CD" w:rsidRDefault="00E418CD">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_Toc67054879 \h </w:instrText>
      </w:r>
      <w:r>
        <w:fldChar w:fldCharType="separate"/>
      </w:r>
      <w:r>
        <w:t>45</w:t>
      </w:r>
      <w:r>
        <w:fldChar w:fldCharType="end"/>
      </w:r>
    </w:p>
    <w:p w14:paraId="2AEF305A" w14:textId="63A4F65E" w:rsidR="00E418CD" w:rsidRDefault="00E418CD">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_Toc67054880 \h </w:instrText>
      </w:r>
      <w:r>
        <w:fldChar w:fldCharType="separate"/>
      </w:r>
      <w:r>
        <w:t>45</w:t>
      </w:r>
      <w:r>
        <w:fldChar w:fldCharType="end"/>
      </w:r>
    </w:p>
    <w:p w14:paraId="351EC4AA" w14:textId="60923ED3" w:rsidR="00E418CD" w:rsidRDefault="00E418CD">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_Toc67054881 \h </w:instrText>
      </w:r>
      <w:r>
        <w:fldChar w:fldCharType="separate"/>
      </w:r>
      <w:r>
        <w:t>46</w:t>
      </w:r>
      <w:r>
        <w:fldChar w:fldCharType="end"/>
      </w:r>
    </w:p>
    <w:p w14:paraId="786B6AAC" w14:textId="38EC1941" w:rsidR="00E418CD" w:rsidRDefault="00E418CD">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_Toc67054882 \h </w:instrText>
      </w:r>
      <w:r>
        <w:fldChar w:fldCharType="separate"/>
      </w:r>
      <w:r>
        <w:t>46</w:t>
      </w:r>
      <w:r>
        <w:fldChar w:fldCharType="end"/>
      </w:r>
    </w:p>
    <w:p w14:paraId="4BE83C2C" w14:textId="668AAE16" w:rsidR="00E418CD" w:rsidRDefault="00E418CD">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_Toc67054883 \h </w:instrText>
      </w:r>
      <w:r>
        <w:fldChar w:fldCharType="separate"/>
      </w:r>
      <w:r>
        <w:t>46</w:t>
      </w:r>
      <w:r>
        <w:fldChar w:fldCharType="end"/>
      </w:r>
    </w:p>
    <w:p w14:paraId="27594F35" w14:textId="45EB9DB6" w:rsidR="00E418CD" w:rsidRDefault="00E418CD">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_Toc67054884 \h </w:instrText>
      </w:r>
      <w:r>
        <w:fldChar w:fldCharType="separate"/>
      </w:r>
      <w:r>
        <w:t>46</w:t>
      </w:r>
      <w:r>
        <w:fldChar w:fldCharType="end"/>
      </w:r>
    </w:p>
    <w:p w14:paraId="28407B53" w14:textId="0E9B9C1D" w:rsidR="00E418CD" w:rsidRDefault="00E418CD">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_Toc67054885 \h </w:instrText>
      </w:r>
      <w:r>
        <w:fldChar w:fldCharType="separate"/>
      </w:r>
      <w:r>
        <w:t>46</w:t>
      </w:r>
      <w:r>
        <w:fldChar w:fldCharType="end"/>
      </w:r>
    </w:p>
    <w:p w14:paraId="4CC7D52D" w14:textId="7453B602" w:rsidR="00E418CD" w:rsidRDefault="00E418CD">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_Toc67054886 \h </w:instrText>
      </w:r>
      <w:r>
        <w:fldChar w:fldCharType="separate"/>
      </w:r>
      <w:r>
        <w:t>46</w:t>
      </w:r>
      <w:r>
        <w:fldChar w:fldCharType="end"/>
      </w:r>
    </w:p>
    <w:p w14:paraId="2949F7C4" w14:textId="096B4DEF" w:rsidR="00E418CD" w:rsidRDefault="00E418C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_Toc67054887 \h </w:instrText>
      </w:r>
      <w:r>
        <w:fldChar w:fldCharType="separate"/>
      </w:r>
      <w:r>
        <w:t>46</w:t>
      </w:r>
      <w:r>
        <w:fldChar w:fldCharType="end"/>
      </w:r>
    </w:p>
    <w:p w14:paraId="15B2DA92" w14:textId="36C3394F" w:rsidR="00E418CD" w:rsidRDefault="00E418C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_Toc67054888 \h </w:instrText>
      </w:r>
      <w:r>
        <w:fldChar w:fldCharType="separate"/>
      </w:r>
      <w:r>
        <w:t>47</w:t>
      </w:r>
      <w:r>
        <w:fldChar w:fldCharType="end"/>
      </w:r>
    </w:p>
    <w:p w14:paraId="0977C7A4" w14:textId="0DE1B51A" w:rsidR="00E418CD" w:rsidRDefault="00E418CD">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_Toc67054889 \h </w:instrText>
      </w:r>
      <w:r>
        <w:fldChar w:fldCharType="separate"/>
      </w:r>
      <w:r>
        <w:t>48</w:t>
      </w:r>
      <w:r>
        <w:fldChar w:fldCharType="end"/>
      </w:r>
    </w:p>
    <w:p w14:paraId="5332A5AF" w14:textId="50BA7DEF" w:rsidR="00E418CD" w:rsidRDefault="00E418CD">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_Toc67054890 \h </w:instrText>
      </w:r>
      <w:r>
        <w:fldChar w:fldCharType="separate"/>
      </w:r>
      <w:r>
        <w:t>48</w:t>
      </w:r>
      <w:r>
        <w:fldChar w:fldCharType="end"/>
      </w:r>
    </w:p>
    <w:p w14:paraId="590B12E0" w14:textId="214A83ED" w:rsidR="00E418CD" w:rsidRDefault="00E418CD">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_Toc67054891 \h </w:instrText>
      </w:r>
      <w:r>
        <w:fldChar w:fldCharType="separate"/>
      </w:r>
      <w:r>
        <w:t>48</w:t>
      </w:r>
      <w:r>
        <w:fldChar w:fldCharType="end"/>
      </w:r>
    </w:p>
    <w:p w14:paraId="18DFEF39" w14:textId="6A7DAF12" w:rsidR="00E418CD" w:rsidRDefault="00E418CD">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_Toc67054892 \h </w:instrText>
      </w:r>
      <w:r>
        <w:fldChar w:fldCharType="separate"/>
      </w:r>
      <w:r>
        <w:t>49</w:t>
      </w:r>
      <w:r>
        <w:fldChar w:fldCharType="end"/>
      </w:r>
    </w:p>
    <w:p w14:paraId="61E91AFF" w14:textId="1C9968D6" w:rsidR="00E418CD" w:rsidRDefault="00E418CD">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_Toc67054893 \h </w:instrText>
      </w:r>
      <w:r>
        <w:fldChar w:fldCharType="separate"/>
      </w:r>
      <w:r>
        <w:t>49</w:t>
      </w:r>
      <w:r>
        <w:fldChar w:fldCharType="end"/>
      </w:r>
    </w:p>
    <w:p w14:paraId="46BD98CE" w14:textId="2D8E93B8" w:rsidR="00E418CD" w:rsidRDefault="00E418CD">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_Toc67054894 \h </w:instrText>
      </w:r>
      <w:r>
        <w:fldChar w:fldCharType="separate"/>
      </w:r>
      <w:r>
        <w:t>49</w:t>
      </w:r>
      <w:r>
        <w:fldChar w:fldCharType="end"/>
      </w:r>
    </w:p>
    <w:p w14:paraId="729BED73" w14:textId="6CC8BC82" w:rsidR="00E418CD" w:rsidRDefault="00E418CD">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_Toc67054895 \h </w:instrText>
      </w:r>
      <w:r>
        <w:fldChar w:fldCharType="separate"/>
      </w:r>
      <w:r>
        <w:t>49</w:t>
      </w:r>
      <w:r>
        <w:fldChar w:fldCharType="end"/>
      </w:r>
    </w:p>
    <w:p w14:paraId="62F15414" w14:textId="15E74486" w:rsidR="00E418CD" w:rsidRDefault="00E418CD">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_Toc67054896 \h </w:instrText>
      </w:r>
      <w:r>
        <w:fldChar w:fldCharType="separate"/>
      </w:r>
      <w:r>
        <w:t>50</w:t>
      </w:r>
      <w:r>
        <w:fldChar w:fldCharType="end"/>
      </w:r>
    </w:p>
    <w:p w14:paraId="5F33747B" w14:textId="0CA98817" w:rsidR="00E418CD" w:rsidRDefault="00E418CD">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_Toc67054897 \h </w:instrText>
      </w:r>
      <w:r>
        <w:fldChar w:fldCharType="separate"/>
      </w:r>
      <w:r>
        <w:t>50</w:t>
      </w:r>
      <w:r>
        <w:fldChar w:fldCharType="end"/>
      </w:r>
    </w:p>
    <w:p w14:paraId="54087E21" w14:textId="0C417055" w:rsidR="00E418CD" w:rsidRDefault="00E418CD">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_Toc67054898 \h </w:instrText>
      </w:r>
      <w:r>
        <w:fldChar w:fldCharType="separate"/>
      </w:r>
      <w:r>
        <w:t>50</w:t>
      </w:r>
      <w:r>
        <w:fldChar w:fldCharType="end"/>
      </w:r>
    </w:p>
    <w:p w14:paraId="64DBA3F5" w14:textId="753A5FD2" w:rsidR="00E418CD" w:rsidRDefault="00E418CD">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_Toc67054899 \h </w:instrText>
      </w:r>
      <w:r>
        <w:fldChar w:fldCharType="separate"/>
      </w:r>
      <w:r>
        <w:t>50</w:t>
      </w:r>
      <w:r>
        <w:fldChar w:fldCharType="end"/>
      </w:r>
    </w:p>
    <w:p w14:paraId="592DE464" w14:textId="35721A42" w:rsidR="00E418CD" w:rsidRDefault="00E418CD">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_Toc67054900 \h </w:instrText>
      </w:r>
      <w:r>
        <w:fldChar w:fldCharType="separate"/>
      </w:r>
      <w:r>
        <w:t>50</w:t>
      </w:r>
      <w:r>
        <w:fldChar w:fldCharType="end"/>
      </w:r>
    </w:p>
    <w:p w14:paraId="509FA9DE" w14:textId="368A9F30" w:rsidR="00E418CD" w:rsidRDefault="00E418CD">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_Toc67054901 \h </w:instrText>
      </w:r>
      <w:r>
        <w:fldChar w:fldCharType="separate"/>
      </w:r>
      <w:r>
        <w:t>50</w:t>
      </w:r>
      <w:r>
        <w:fldChar w:fldCharType="end"/>
      </w:r>
    </w:p>
    <w:p w14:paraId="184485D0" w14:textId="537A25B2" w:rsidR="00E418CD" w:rsidRDefault="00E418CD">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_Toc67054902 \h </w:instrText>
      </w:r>
      <w:r>
        <w:fldChar w:fldCharType="separate"/>
      </w:r>
      <w:r>
        <w:t>50</w:t>
      </w:r>
      <w:r>
        <w:fldChar w:fldCharType="end"/>
      </w:r>
    </w:p>
    <w:p w14:paraId="17CE4013" w14:textId="5A226075" w:rsidR="00E418CD" w:rsidRDefault="00E418CD">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_Toc67054903 \h </w:instrText>
      </w:r>
      <w:r>
        <w:fldChar w:fldCharType="separate"/>
      </w:r>
      <w:r>
        <w:t>50</w:t>
      </w:r>
      <w:r>
        <w:fldChar w:fldCharType="end"/>
      </w:r>
    </w:p>
    <w:p w14:paraId="5E7CE5A1" w14:textId="1523CA93" w:rsidR="00E418CD" w:rsidRDefault="00E418CD">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_Toc67054904 \h </w:instrText>
      </w:r>
      <w:r>
        <w:fldChar w:fldCharType="separate"/>
      </w:r>
      <w:r>
        <w:t>51</w:t>
      </w:r>
      <w:r>
        <w:fldChar w:fldCharType="end"/>
      </w:r>
    </w:p>
    <w:p w14:paraId="78822B53" w14:textId="1244F154" w:rsidR="00E418CD" w:rsidRDefault="00E418CD">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_Toc67054905 \h </w:instrText>
      </w:r>
      <w:r>
        <w:fldChar w:fldCharType="separate"/>
      </w:r>
      <w:r>
        <w:t>51</w:t>
      </w:r>
      <w:r>
        <w:fldChar w:fldCharType="end"/>
      </w:r>
    </w:p>
    <w:p w14:paraId="34C50730" w14:textId="23905967" w:rsidR="00E418CD" w:rsidRDefault="00E418CD">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_Toc67054906 \h </w:instrText>
      </w:r>
      <w:r>
        <w:fldChar w:fldCharType="separate"/>
      </w:r>
      <w:r>
        <w:t>51</w:t>
      </w:r>
      <w:r>
        <w:fldChar w:fldCharType="end"/>
      </w:r>
    </w:p>
    <w:p w14:paraId="05B195FB" w14:textId="28566011" w:rsidR="00E418CD" w:rsidRDefault="00E418CD">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_Toc67054907 \h </w:instrText>
      </w:r>
      <w:r>
        <w:fldChar w:fldCharType="separate"/>
      </w:r>
      <w:r>
        <w:t>51</w:t>
      </w:r>
      <w:r>
        <w:fldChar w:fldCharType="end"/>
      </w:r>
    </w:p>
    <w:p w14:paraId="08D373FC" w14:textId="40F50943" w:rsidR="00E418CD" w:rsidRDefault="00E418CD">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_Toc67054908 \h </w:instrText>
      </w:r>
      <w:r>
        <w:fldChar w:fldCharType="separate"/>
      </w:r>
      <w:r>
        <w:t>52</w:t>
      </w:r>
      <w:r>
        <w:fldChar w:fldCharType="end"/>
      </w:r>
    </w:p>
    <w:p w14:paraId="33154E0F" w14:textId="58266F45" w:rsidR="00E418CD" w:rsidRDefault="00E418CD">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_Toc67054909 \h </w:instrText>
      </w:r>
      <w:r>
        <w:fldChar w:fldCharType="separate"/>
      </w:r>
      <w:r>
        <w:t>52</w:t>
      </w:r>
      <w:r>
        <w:fldChar w:fldCharType="end"/>
      </w:r>
    </w:p>
    <w:p w14:paraId="5360622D" w14:textId="14EB6F4A" w:rsidR="00E418CD" w:rsidRDefault="00E418CD">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_Toc67054910 \h </w:instrText>
      </w:r>
      <w:r>
        <w:fldChar w:fldCharType="separate"/>
      </w:r>
      <w:r>
        <w:t>52</w:t>
      </w:r>
      <w:r>
        <w:fldChar w:fldCharType="end"/>
      </w:r>
    </w:p>
    <w:p w14:paraId="33A33230" w14:textId="7375CF53" w:rsidR="00E418CD" w:rsidRDefault="00E418CD">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_Toc67054911 \h </w:instrText>
      </w:r>
      <w:r>
        <w:fldChar w:fldCharType="separate"/>
      </w:r>
      <w:r>
        <w:t>53</w:t>
      </w:r>
      <w:r>
        <w:fldChar w:fldCharType="end"/>
      </w:r>
    </w:p>
    <w:p w14:paraId="16C92D1D" w14:textId="4EB60F26" w:rsidR="00E418CD" w:rsidRDefault="00E418CD">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_Toc67054912 \h </w:instrText>
      </w:r>
      <w:r>
        <w:fldChar w:fldCharType="separate"/>
      </w:r>
      <w:r>
        <w:t>53</w:t>
      </w:r>
      <w:r>
        <w:fldChar w:fldCharType="end"/>
      </w:r>
    </w:p>
    <w:p w14:paraId="3ED46490" w14:textId="1493853F" w:rsidR="00E418CD" w:rsidRDefault="00E418C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_Toc67054913 \h </w:instrText>
      </w:r>
      <w:r>
        <w:fldChar w:fldCharType="separate"/>
      </w:r>
      <w:r>
        <w:t>53</w:t>
      </w:r>
      <w:r>
        <w:fldChar w:fldCharType="end"/>
      </w:r>
    </w:p>
    <w:p w14:paraId="7522B689" w14:textId="1D508DFD" w:rsidR="00E418CD" w:rsidRDefault="00E418C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_Toc67054914 \h </w:instrText>
      </w:r>
      <w:r>
        <w:fldChar w:fldCharType="separate"/>
      </w:r>
      <w:r>
        <w:t>54</w:t>
      </w:r>
      <w:r>
        <w:fldChar w:fldCharType="end"/>
      </w:r>
    </w:p>
    <w:p w14:paraId="4FC197E2" w14:textId="27B34C7A" w:rsidR="00E418CD" w:rsidRDefault="00E418CD">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_Toc67054915 \h </w:instrText>
      </w:r>
      <w:r>
        <w:fldChar w:fldCharType="separate"/>
      </w:r>
      <w:r>
        <w:t>55</w:t>
      </w:r>
      <w:r>
        <w:fldChar w:fldCharType="end"/>
      </w:r>
    </w:p>
    <w:p w14:paraId="50ECAB84" w14:textId="148D5350" w:rsidR="00E418CD" w:rsidRDefault="00E418C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_Toc67054916 \h </w:instrText>
      </w:r>
      <w:r>
        <w:fldChar w:fldCharType="separate"/>
      </w:r>
      <w:r>
        <w:t>56</w:t>
      </w:r>
      <w:r>
        <w:fldChar w:fldCharType="end"/>
      </w:r>
    </w:p>
    <w:p w14:paraId="227CCECE" w14:textId="3B171D6E" w:rsidR="00E418CD" w:rsidRDefault="00E418C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_Toc67054917 \h </w:instrText>
      </w:r>
      <w:r>
        <w:fldChar w:fldCharType="separate"/>
      </w:r>
      <w:r>
        <w:t>56</w:t>
      </w:r>
      <w:r>
        <w:fldChar w:fldCharType="end"/>
      </w:r>
    </w:p>
    <w:p w14:paraId="2916853C" w14:textId="7480F7CA" w:rsidR="00E418CD" w:rsidRDefault="00E418C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_Toc67054918 \h </w:instrText>
      </w:r>
      <w:r>
        <w:fldChar w:fldCharType="separate"/>
      </w:r>
      <w:r>
        <w:t>57</w:t>
      </w:r>
      <w:r>
        <w:fldChar w:fldCharType="end"/>
      </w:r>
    </w:p>
    <w:p w14:paraId="600224D0" w14:textId="02E40B95" w:rsidR="00E418CD" w:rsidRDefault="00E418C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_Toc67054919 \h </w:instrText>
      </w:r>
      <w:r>
        <w:fldChar w:fldCharType="separate"/>
      </w:r>
      <w:r>
        <w:t>63</w:t>
      </w:r>
      <w:r>
        <w:fldChar w:fldCharType="end"/>
      </w:r>
    </w:p>
    <w:p w14:paraId="4D4B2D7B" w14:textId="453344DC" w:rsidR="00E418CD" w:rsidRDefault="00E418C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_Toc67054920 \h </w:instrText>
      </w:r>
      <w:r>
        <w:fldChar w:fldCharType="separate"/>
      </w:r>
      <w:r>
        <w:t>63</w:t>
      </w:r>
      <w:r>
        <w:fldChar w:fldCharType="end"/>
      </w:r>
    </w:p>
    <w:p w14:paraId="581CB36E" w14:textId="4D13BF3F" w:rsidR="00E418CD" w:rsidRDefault="00E418C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_Toc67054921 \h </w:instrText>
      </w:r>
      <w:r>
        <w:fldChar w:fldCharType="separate"/>
      </w:r>
      <w:r>
        <w:t>63</w:t>
      </w:r>
      <w:r>
        <w:fldChar w:fldCharType="end"/>
      </w:r>
    </w:p>
    <w:p w14:paraId="601C6471" w14:textId="7CFC04BA" w:rsidR="00E418CD" w:rsidRDefault="00E418C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_Toc67054922 \h </w:instrText>
      </w:r>
      <w:r>
        <w:fldChar w:fldCharType="separate"/>
      </w:r>
      <w:r>
        <w:t>67</w:t>
      </w:r>
      <w:r>
        <w:fldChar w:fldCharType="end"/>
      </w:r>
    </w:p>
    <w:p w14:paraId="3C4628F4" w14:textId="62F7566A" w:rsidR="00E418CD" w:rsidRDefault="00E418C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_Toc67054923 \h </w:instrText>
      </w:r>
      <w:r>
        <w:fldChar w:fldCharType="separate"/>
      </w:r>
      <w:r>
        <w:t>68</w:t>
      </w:r>
      <w:r>
        <w:fldChar w:fldCharType="end"/>
      </w:r>
    </w:p>
    <w:p w14:paraId="6A9DF3AD" w14:textId="199AADA0" w:rsidR="00E418CD" w:rsidRDefault="00E418CD">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4F7211">
        <w:rPr>
          <w:i/>
          <w:lang w:eastAsia="zh-CN"/>
        </w:rPr>
        <w:t>Multi-band</w:t>
      </w:r>
      <w:r w:rsidRPr="004F7211">
        <w:rPr>
          <w:i/>
        </w:rPr>
        <w:t xml:space="preserve"> TAB connectors</w:t>
      </w:r>
      <w:r>
        <w:tab/>
      </w:r>
      <w:r>
        <w:fldChar w:fldCharType="begin"/>
      </w:r>
      <w:r>
        <w:instrText xml:space="preserve"> PAGEREF _Toc67054924 \h </w:instrText>
      </w:r>
      <w:r>
        <w:fldChar w:fldCharType="separate"/>
      </w:r>
      <w:r>
        <w:t>69</w:t>
      </w:r>
      <w:r>
        <w:fldChar w:fldCharType="end"/>
      </w:r>
    </w:p>
    <w:p w14:paraId="489A2849" w14:textId="14458C0B" w:rsidR="00E418CD" w:rsidRDefault="00E418C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_Toc67054925 \h </w:instrText>
      </w:r>
      <w:r>
        <w:fldChar w:fldCharType="separate"/>
      </w:r>
      <w:r>
        <w:t>69</w:t>
      </w:r>
      <w:r>
        <w:fldChar w:fldCharType="end"/>
      </w:r>
    </w:p>
    <w:p w14:paraId="5D085CB2" w14:textId="1A88D815" w:rsidR="00E418CD" w:rsidRDefault="00E418C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_Toc67054926 \h </w:instrText>
      </w:r>
      <w:r>
        <w:fldChar w:fldCharType="separate"/>
      </w:r>
      <w:r>
        <w:t>71</w:t>
      </w:r>
      <w:r>
        <w:fldChar w:fldCharType="end"/>
      </w:r>
    </w:p>
    <w:p w14:paraId="24D91340" w14:textId="7F2CB80A" w:rsidR="00E418CD" w:rsidRDefault="00E418C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_Toc67054927 \h </w:instrText>
      </w:r>
      <w:r>
        <w:fldChar w:fldCharType="separate"/>
      </w:r>
      <w:r>
        <w:t>72</w:t>
      </w:r>
      <w:r>
        <w:fldChar w:fldCharType="end"/>
      </w:r>
    </w:p>
    <w:p w14:paraId="36C43805" w14:textId="6183EA80" w:rsidR="00E418CD" w:rsidRDefault="00E418C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_Toc67054928 \h </w:instrText>
      </w:r>
      <w:r>
        <w:fldChar w:fldCharType="separate"/>
      </w:r>
      <w:r>
        <w:t>72</w:t>
      </w:r>
      <w:r>
        <w:fldChar w:fldCharType="end"/>
      </w:r>
    </w:p>
    <w:p w14:paraId="20A5F362" w14:textId="68AB64FC" w:rsidR="00E418CD" w:rsidRDefault="00E418C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_Toc67054929 \h </w:instrText>
      </w:r>
      <w:r>
        <w:fldChar w:fldCharType="separate"/>
      </w:r>
      <w:r>
        <w:t>73</w:t>
      </w:r>
      <w:r>
        <w:fldChar w:fldCharType="end"/>
      </w:r>
    </w:p>
    <w:p w14:paraId="1976A8BB" w14:textId="57CDBF8B" w:rsidR="00E418CD" w:rsidRDefault="00E418C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_Toc67054930 \h </w:instrText>
      </w:r>
      <w:r>
        <w:fldChar w:fldCharType="separate"/>
      </w:r>
      <w:r>
        <w:t>73</w:t>
      </w:r>
      <w:r>
        <w:fldChar w:fldCharType="end"/>
      </w:r>
    </w:p>
    <w:p w14:paraId="7833D543" w14:textId="2C42730A" w:rsidR="00E418CD" w:rsidRDefault="00E418C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_Toc67054931 \h </w:instrText>
      </w:r>
      <w:r>
        <w:fldChar w:fldCharType="separate"/>
      </w:r>
      <w:r>
        <w:t>73</w:t>
      </w:r>
      <w:r>
        <w:fldChar w:fldCharType="end"/>
      </w:r>
    </w:p>
    <w:p w14:paraId="7789688B" w14:textId="474F3E06" w:rsidR="00E418CD" w:rsidRDefault="00E418C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_Toc67054932 \h </w:instrText>
      </w:r>
      <w:r>
        <w:fldChar w:fldCharType="separate"/>
      </w:r>
      <w:r>
        <w:t>73</w:t>
      </w:r>
      <w:r>
        <w:fldChar w:fldCharType="end"/>
      </w:r>
    </w:p>
    <w:p w14:paraId="6D7C8A6A" w14:textId="7FA4C48A" w:rsidR="00E418CD" w:rsidRDefault="00E418C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_Toc67054933 \h </w:instrText>
      </w:r>
      <w:r>
        <w:fldChar w:fldCharType="separate"/>
      </w:r>
      <w:r>
        <w:t>73</w:t>
      </w:r>
      <w:r>
        <w:fldChar w:fldCharType="end"/>
      </w:r>
    </w:p>
    <w:p w14:paraId="5DD6F054" w14:textId="2DE6B2F8" w:rsidR="00E418CD" w:rsidRDefault="00E418C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_Toc67054934 \h </w:instrText>
      </w:r>
      <w:r>
        <w:fldChar w:fldCharType="separate"/>
      </w:r>
      <w:r>
        <w:t>73</w:t>
      </w:r>
      <w:r>
        <w:fldChar w:fldCharType="end"/>
      </w:r>
    </w:p>
    <w:p w14:paraId="19CEAF0B" w14:textId="76B38870" w:rsidR="00E418CD" w:rsidRDefault="00E418CD">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_Toc67054935 \h </w:instrText>
      </w:r>
      <w:r>
        <w:fldChar w:fldCharType="separate"/>
      </w:r>
      <w:r>
        <w:t>73</w:t>
      </w:r>
      <w:r>
        <w:fldChar w:fldCharType="end"/>
      </w:r>
    </w:p>
    <w:p w14:paraId="291DFB62" w14:textId="007D6E51" w:rsidR="00E418CD" w:rsidRDefault="00E418CD">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_Toc67054936 \h </w:instrText>
      </w:r>
      <w:r>
        <w:fldChar w:fldCharType="separate"/>
      </w:r>
      <w:r>
        <w:t>73</w:t>
      </w:r>
      <w:r>
        <w:fldChar w:fldCharType="end"/>
      </w:r>
    </w:p>
    <w:p w14:paraId="7E41B5E4" w14:textId="0CDCF47C" w:rsidR="00E418CD" w:rsidRDefault="00E418CD">
      <w:pPr>
        <w:pStyle w:val="TOC5"/>
        <w:rPr>
          <w:rFonts w:asciiTheme="minorHAnsi" w:eastAsiaTheme="minorEastAsia" w:hAnsiTheme="minorHAnsi" w:cstheme="minorBidi"/>
          <w:sz w:val="22"/>
          <w:szCs w:val="22"/>
          <w:lang w:eastAsia="en-GB"/>
        </w:rPr>
      </w:pPr>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_Toc67054937 \h </w:instrText>
      </w:r>
      <w:r>
        <w:fldChar w:fldCharType="separate"/>
      </w:r>
      <w:r>
        <w:t>74</w:t>
      </w:r>
      <w:r>
        <w:fldChar w:fldCharType="end"/>
      </w:r>
    </w:p>
    <w:p w14:paraId="39EBDD1F" w14:textId="27F3D7A6" w:rsidR="00E418CD" w:rsidRDefault="00E418CD">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_Toc67054938 \h </w:instrText>
      </w:r>
      <w:r>
        <w:fldChar w:fldCharType="separate"/>
      </w:r>
      <w:r>
        <w:t>74</w:t>
      </w:r>
      <w:r>
        <w:fldChar w:fldCharType="end"/>
      </w:r>
    </w:p>
    <w:p w14:paraId="288EBA51" w14:textId="711560AF" w:rsidR="00E418CD" w:rsidRDefault="00E418CD">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_Toc67054939 \h </w:instrText>
      </w:r>
      <w:r>
        <w:fldChar w:fldCharType="separate"/>
      </w:r>
      <w:r>
        <w:t>74</w:t>
      </w:r>
      <w:r>
        <w:fldChar w:fldCharType="end"/>
      </w:r>
    </w:p>
    <w:p w14:paraId="068E76EB" w14:textId="28B80BC3" w:rsidR="00E418CD" w:rsidRDefault="00E418C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_Toc67054940 \h </w:instrText>
      </w:r>
      <w:r>
        <w:fldChar w:fldCharType="separate"/>
      </w:r>
      <w:r>
        <w:t>74</w:t>
      </w:r>
      <w:r>
        <w:fldChar w:fldCharType="end"/>
      </w:r>
    </w:p>
    <w:p w14:paraId="2274BF68" w14:textId="7C0CB15A" w:rsidR="00E418CD" w:rsidRDefault="00E418C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_Toc67054941 \h </w:instrText>
      </w:r>
      <w:r>
        <w:fldChar w:fldCharType="separate"/>
      </w:r>
      <w:r>
        <w:t>75</w:t>
      </w:r>
      <w:r>
        <w:fldChar w:fldCharType="end"/>
      </w:r>
    </w:p>
    <w:p w14:paraId="73DFCECC" w14:textId="59BF1BCA" w:rsidR="00E418CD" w:rsidRDefault="00E418C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_Toc67054942 \h </w:instrText>
      </w:r>
      <w:r>
        <w:fldChar w:fldCharType="separate"/>
      </w:r>
      <w:r>
        <w:t>75</w:t>
      </w:r>
      <w:r>
        <w:fldChar w:fldCharType="end"/>
      </w:r>
    </w:p>
    <w:p w14:paraId="6C0D5607" w14:textId="5559B83A" w:rsidR="00E418CD" w:rsidRDefault="00E418CD">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_Toc67054943 \h </w:instrText>
      </w:r>
      <w:r>
        <w:fldChar w:fldCharType="separate"/>
      </w:r>
      <w:r>
        <w:t>75</w:t>
      </w:r>
      <w:r>
        <w:fldChar w:fldCharType="end"/>
      </w:r>
    </w:p>
    <w:p w14:paraId="56AA365D" w14:textId="5D788FD0" w:rsidR="00E418CD" w:rsidRDefault="00E418CD">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_Toc67054944 \h </w:instrText>
      </w:r>
      <w:r>
        <w:fldChar w:fldCharType="separate"/>
      </w:r>
      <w:r>
        <w:t>75</w:t>
      </w:r>
      <w:r>
        <w:fldChar w:fldCharType="end"/>
      </w:r>
    </w:p>
    <w:p w14:paraId="5AF4764F" w14:textId="2565A43A" w:rsidR="00E418CD" w:rsidRDefault="00E418CD">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_Toc67054945 \h </w:instrText>
      </w:r>
      <w:r>
        <w:fldChar w:fldCharType="separate"/>
      </w:r>
      <w:r>
        <w:t>75</w:t>
      </w:r>
      <w:r>
        <w:fldChar w:fldCharType="end"/>
      </w:r>
    </w:p>
    <w:p w14:paraId="6F6B9D72" w14:textId="645B2289" w:rsidR="00E418CD" w:rsidRDefault="00E418CD">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_Toc67054946 \h </w:instrText>
      </w:r>
      <w:r>
        <w:fldChar w:fldCharType="separate"/>
      </w:r>
      <w:r>
        <w:t>75</w:t>
      </w:r>
      <w:r>
        <w:fldChar w:fldCharType="end"/>
      </w:r>
    </w:p>
    <w:p w14:paraId="0E841C12" w14:textId="340B83FE" w:rsidR="00E418CD" w:rsidRDefault="00E418CD">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_Toc67054947 \h </w:instrText>
      </w:r>
      <w:r>
        <w:fldChar w:fldCharType="separate"/>
      </w:r>
      <w:r>
        <w:t>76</w:t>
      </w:r>
      <w:r>
        <w:fldChar w:fldCharType="end"/>
      </w:r>
    </w:p>
    <w:p w14:paraId="7D35A98A" w14:textId="789C1CB5" w:rsidR="00E418CD" w:rsidRDefault="00E418CD">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_Toc67054948 \h </w:instrText>
      </w:r>
      <w:r>
        <w:fldChar w:fldCharType="separate"/>
      </w:r>
      <w:r>
        <w:t>76</w:t>
      </w:r>
      <w:r>
        <w:fldChar w:fldCharType="end"/>
      </w:r>
    </w:p>
    <w:p w14:paraId="0EB60C85" w14:textId="0B4A0F71" w:rsidR="00E418CD" w:rsidRDefault="00E418CD">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_Toc67054949 \h </w:instrText>
      </w:r>
      <w:r>
        <w:fldChar w:fldCharType="separate"/>
      </w:r>
      <w:r>
        <w:t>76</w:t>
      </w:r>
      <w:r>
        <w:fldChar w:fldCharType="end"/>
      </w:r>
    </w:p>
    <w:p w14:paraId="790B07AE" w14:textId="49B0F991" w:rsidR="00E418CD" w:rsidRDefault="00E418CD">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_Toc67054950 \h </w:instrText>
      </w:r>
      <w:r>
        <w:fldChar w:fldCharType="separate"/>
      </w:r>
      <w:r>
        <w:t>76</w:t>
      </w:r>
      <w:r>
        <w:fldChar w:fldCharType="end"/>
      </w:r>
    </w:p>
    <w:p w14:paraId="37329559" w14:textId="566211E9" w:rsidR="00E418CD" w:rsidRDefault="00E418CD">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_Toc67054951 \h </w:instrText>
      </w:r>
      <w:r>
        <w:fldChar w:fldCharType="separate"/>
      </w:r>
      <w:r>
        <w:t>76</w:t>
      </w:r>
      <w:r>
        <w:fldChar w:fldCharType="end"/>
      </w:r>
    </w:p>
    <w:p w14:paraId="2A9849FB" w14:textId="3910C825" w:rsidR="00E418CD" w:rsidRDefault="00E418CD">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_Toc67054952 \h </w:instrText>
      </w:r>
      <w:r>
        <w:fldChar w:fldCharType="separate"/>
      </w:r>
      <w:r>
        <w:t>76</w:t>
      </w:r>
      <w:r>
        <w:fldChar w:fldCharType="end"/>
      </w:r>
    </w:p>
    <w:p w14:paraId="2F5AE313" w14:textId="0CF20FC9" w:rsidR="00E418CD" w:rsidRDefault="00E418CD">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_Toc67054953 \h </w:instrText>
      </w:r>
      <w:r>
        <w:fldChar w:fldCharType="separate"/>
      </w:r>
      <w:r>
        <w:t>77</w:t>
      </w:r>
      <w:r>
        <w:fldChar w:fldCharType="end"/>
      </w:r>
    </w:p>
    <w:p w14:paraId="4CC60EEB" w14:textId="756E666A" w:rsidR="00E418CD" w:rsidRDefault="00E418CD">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_Toc67054954 \h </w:instrText>
      </w:r>
      <w:r>
        <w:fldChar w:fldCharType="separate"/>
      </w:r>
      <w:r>
        <w:t>77</w:t>
      </w:r>
      <w:r>
        <w:fldChar w:fldCharType="end"/>
      </w:r>
    </w:p>
    <w:p w14:paraId="65371DFE" w14:textId="1CC349BA" w:rsidR="00E418CD" w:rsidRDefault="00E418CD">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4F7211">
        <w:rPr>
          <w:rFonts w:cs="v4.2.0"/>
        </w:rPr>
        <w:t>mode</w:t>
      </w:r>
      <w:r>
        <w:tab/>
      </w:r>
      <w:r>
        <w:fldChar w:fldCharType="begin"/>
      </w:r>
      <w:r>
        <w:instrText xml:space="preserve"> PAGEREF _Toc67054955 \h </w:instrText>
      </w:r>
      <w:r>
        <w:fldChar w:fldCharType="separate"/>
      </w:r>
      <w:r>
        <w:t>78</w:t>
      </w:r>
      <w:r>
        <w:fldChar w:fldCharType="end"/>
      </w:r>
    </w:p>
    <w:p w14:paraId="0E868433" w14:textId="56C20DBD" w:rsidR="00E418CD" w:rsidRDefault="00E418C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_Toc67054956 \h </w:instrText>
      </w:r>
      <w:r>
        <w:fldChar w:fldCharType="separate"/>
      </w:r>
      <w:r>
        <w:t>78</w:t>
      </w:r>
      <w:r>
        <w:fldChar w:fldCharType="end"/>
      </w:r>
    </w:p>
    <w:p w14:paraId="598A53B8" w14:textId="5E8C2A99" w:rsidR="00E418CD" w:rsidRDefault="00E418C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_Toc67054957 \h </w:instrText>
      </w:r>
      <w:r>
        <w:fldChar w:fldCharType="separate"/>
      </w:r>
      <w:r>
        <w:t>78</w:t>
      </w:r>
      <w:r>
        <w:fldChar w:fldCharType="end"/>
      </w:r>
    </w:p>
    <w:p w14:paraId="2ABAA6B7" w14:textId="1B05162B" w:rsidR="00E418CD" w:rsidRDefault="00E418CD">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_Toc67054958 \h </w:instrText>
      </w:r>
      <w:r>
        <w:fldChar w:fldCharType="separate"/>
      </w:r>
      <w:r>
        <w:t>79</w:t>
      </w:r>
      <w:r>
        <w:fldChar w:fldCharType="end"/>
      </w:r>
    </w:p>
    <w:p w14:paraId="559A9165" w14:textId="1299E8E4" w:rsidR="00E418CD" w:rsidRDefault="00E418CD">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_Toc67054959 \h </w:instrText>
      </w:r>
      <w:r>
        <w:fldChar w:fldCharType="separate"/>
      </w:r>
      <w:r>
        <w:t>79</w:t>
      </w:r>
      <w:r>
        <w:fldChar w:fldCharType="end"/>
      </w:r>
    </w:p>
    <w:p w14:paraId="25C8C482" w14:textId="56F942F0" w:rsidR="00E418CD" w:rsidRDefault="00E418CD">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_Toc67054960 \h </w:instrText>
      </w:r>
      <w:r>
        <w:fldChar w:fldCharType="separate"/>
      </w:r>
      <w:r>
        <w:t>79</w:t>
      </w:r>
      <w:r>
        <w:fldChar w:fldCharType="end"/>
      </w:r>
    </w:p>
    <w:p w14:paraId="22276986" w14:textId="4000D37A" w:rsidR="00E418CD" w:rsidRDefault="00E418CD">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_Toc67054961 \h </w:instrText>
      </w:r>
      <w:r>
        <w:fldChar w:fldCharType="separate"/>
      </w:r>
      <w:r>
        <w:t>79</w:t>
      </w:r>
      <w:r>
        <w:fldChar w:fldCharType="end"/>
      </w:r>
    </w:p>
    <w:p w14:paraId="5D07F94B" w14:textId="502DCD91" w:rsidR="00E418CD" w:rsidRDefault="00E418CD">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_Toc67054962 \h </w:instrText>
      </w:r>
      <w:r>
        <w:fldChar w:fldCharType="separate"/>
      </w:r>
      <w:r>
        <w:t>79</w:t>
      </w:r>
      <w:r>
        <w:fldChar w:fldCharType="end"/>
      </w:r>
    </w:p>
    <w:p w14:paraId="15F39441" w14:textId="2474646B" w:rsidR="00E418CD" w:rsidRDefault="00E418C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_Toc67054963 \h </w:instrText>
      </w:r>
      <w:r>
        <w:fldChar w:fldCharType="separate"/>
      </w:r>
      <w:r>
        <w:t>80</w:t>
      </w:r>
      <w:r>
        <w:fldChar w:fldCharType="end"/>
      </w:r>
    </w:p>
    <w:p w14:paraId="3C8B4B91" w14:textId="2B6B4D2D" w:rsidR="00E418CD" w:rsidRDefault="00E418C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_Toc67054964 \h </w:instrText>
      </w:r>
      <w:r>
        <w:fldChar w:fldCharType="separate"/>
      </w:r>
      <w:r>
        <w:t>80</w:t>
      </w:r>
      <w:r>
        <w:fldChar w:fldCharType="end"/>
      </w:r>
    </w:p>
    <w:p w14:paraId="46DEDE3B" w14:textId="3D8EC98B" w:rsidR="00E418CD" w:rsidRDefault="00E418CD">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_Toc67054965 \h </w:instrText>
      </w:r>
      <w:r>
        <w:fldChar w:fldCharType="separate"/>
      </w:r>
      <w:r>
        <w:t>80</w:t>
      </w:r>
      <w:r>
        <w:fldChar w:fldCharType="end"/>
      </w:r>
    </w:p>
    <w:p w14:paraId="6F004E21" w14:textId="3AC48A46" w:rsidR="00E418CD" w:rsidRDefault="00E418CD">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_Toc67054966 \h </w:instrText>
      </w:r>
      <w:r>
        <w:fldChar w:fldCharType="separate"/>
      </w:r>
      <w:r>
        <w:t>80</w:t>
      </w:r>
      <w:r>
        <w:fldChar w:fldCharType="end"/>
      </w:r>
    </w:p>
    <w:p w14:paraId="79C239E0" w14:textId="3C150C5F" w:rsidR="00E418CD" w:rsidRDefault="00E418CD">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_Toc67054967 \h </w:instrText>
      </w:r>
      <w:r>
        <w:fldChar w:fldCharType="separate"/>
      </w:r>
      <w:r>
        <w:t>80</w:t>
      </w:r>
      <w:r>
        <w:fldChar w:fldCharType="end"/>
      </w:r>
    </w:p>
    <w:p w14:paraId="2B334A2D" w14:textId="6560EF20" w:rsidR="00E418CD" w:rsidRDefault="00E418CD">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_Toc67054968 \h </w:instrText>
      </w:r>
      <w:r>
        <w:fldChar w:fldCharType="separate"/>
      </w:r>
      <w:r>
        <w:t>80</w:t>
      </w:r>
      <w:r>
        <w:fldChar w:fldCharType="end"/>
      </w:r>
    </w:p>
    <w:p w14:paraId="69B1674D" w14:textId="1E7C363F" w:rsidR="00E418CD" w:rsidRDefault="00E418CD">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_Toc67054969 \h </w:instrText>
      </w:r>
      <w:r>
        <w:fldChar w:fldCharType="separate"/>
      </w:r>
      <w:r>
        <w:t>81</w:t>
      </w:r>
      <w:r>
        <w:fldChar w:fldCharType="end"/>
      </w:r>
    </w:p>
    <w:p w14:paraId="55D4F5B3" w14:textId="43297875" w:rsidR="00E418CD" w:rsidRDefault="00E418CD">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_Toc67054970 \h </w:instrText>
      </w:r>
      <w:r>
        <w:fldChar w:fldCharType="separate"/>
      </w:r>
      <w:r>
        <w:t>81</w:t>
      </w:r>
      <w:r>
        <w:fldChar w:fldCharType="end"/>
      </w:r>
    </w:p>
    <w:p w14:paraId="65E2B01D" w14:textId="1D603CBB" w:rsidR="00E418CD" w:rsidRDefault="00E418C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_Toc67054971 \h </w:instrText>
      </w:r>
      <w:r>
        <w:fldChar w:fldCharType="separate"/>
      </w:r>
      <w:r>
        <w:t>81</w:t>
      </w:r>
      <w:r>
        <w:fldChar w:fldCharType="end"/>
      </w:r>
    </w:p>
    <w:p w14:paraId="448B2B71" w14:textId="6325101A" w:rsidR="00E418CD" w:rsidRDefault="00E418C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_Toc67054972 \h </w:instrText>
      </w:r>
      <w:r>
        <w:fldChar w:fldCharType="separate"/>
      </w:r>
      <w:r>
        <w:t>81</w:t>
      </w:r>
      <w:r>
        <w:fldChar w:fldCharType="end"/>
      </w:r>
    </w:p>
    <w:p w14:paraId="2A0E5EE6" w14:textId="313B4710" w:rsidR="00E418CD" w:rsidRDefault="00E418C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_Toc67054973 \h </w:instrText>
      </w:r>
      <w:r>
        <w:fldChar w:fldCharType="separate"/>
      </w:r>
      <w:r>
        <w:t>81</w:t>
      </w:r>
      <w:r>
        <w:fldChar w:fldCharType="end"/>
      </w:r>
    </w:p>
    <w:p w14:paraId="045B7706" w14:textId="119C683E" w:rsidR="00E418CD" w:rsidRDefault="00E418C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_Toc67054974 \h </w:instrText>
      </w:r>
      <w:r>
        <w:fldChar w:fldCharType="separate"/>
      </w:r>
      <w:r>
        <w:t>81</w:t>
      </w:r>
      <w:r>
        <w:fldChar w:fldCharType="end"/>
      </w:r>
    </w:p>
    <w:p w14:paraId="43F1D003" w14:textId="5CE67613" w:rsidR="00E418CD" w:rsidRDefault="00E418C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_Toc67054975 \h </w:instrText>
      </w:r>
      <w:r>
        <w:fldChar w:fldCharType="separate"/>
      </w:r>
      <w:r>
        <w:t>81</w:t>
      </w:r>
      <w:r>
        <w:fldChar w:fldCharType="end"/>
      </w:r>
    </w:p>
    <w:p w14:paraId="2EC5CAB9" w14:textId="73A16308" w:rsidR="00E418CD" w:rsidRDefault="00E418C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_Toc67054976 \h </w:instrText>
      </w:r>
      <w:r>
        <w:fldChar w:fldCharType="separate"/>
      </w:r>
      <w:r>
        <w:t>82</w:t>
      </w:r>
      <w:r>
        <w:fldChar w:fldCharType="end"/>
      </w:r>
    </w:p>
    <w:p w14:paraId="74FEE78E" w14:textId="36562A64" w:rsidR="00E418CD" w:rsidRDefault="00E418C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_Toc67054977 \h </w:instrText>
      </w:r>
      <w:r>
        <w:fldChar w:fldCharType="separate"/>
      </w:r>
      <w:r>
        <w:t>82</w:t>
      </w:r>
      <w:r>
        <w:fldChar w:fldCharType="end"/>
      </w:r>
    </w:p>
    <w:p w14:paraId="7206364F" w14:textId="6738E199" w:rsidR="00E418CD" w:rsidRDefault="00E418CD">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_Toc67054978 \h </w:instrText>
      </w:r>
      <w:r>
        <w:fldChar w:fldCharType="separate"/>
      </w:r>
      <w:r>
        <w:t>82</w:t>
      </w:r>
      <w:r>
        <w:fldChar w:fldCharType="end"/>
      </w:r>
    </w:p>
    <w:p w14:paraId="735E5B20" w14:textId="3BDAC079" w:rsidR="00E418CD" w:rsidRDefault="00E418CD">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_Toc67054979 \h </w:instrText>
      </w:r>
      <w:r>
        <w:fldChar w:fldCharType="separate"/>
      </w:r>
      <w:r>
        <w:t>83</w:t>
      </w:r>
      <w:r>
        <w:fldChar w:fldCharType="end"/>
      </w:r>
    </w:p>
    <w:p w14:paraId="05DAC028" w14:textId="3B3B30FC" w:rsidR="00E418CD" w:rsidRDefault="00E418CD">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_Toc67054980 \h </w:instrText>
      </w:r>
      <w:r>
        <w:fldChar w:fldCharType="separate"/>
      </w:r>
      <w:r>
        <w:t>84</w:t>
      </w:r>
      <w:r>
        <w:fldChar w:fldCharType="end"/>
      </w:r>
    </w:p>
    <w:p w14:paraId="340A76CE" w14:textId="6A28F23E" w:rsidR="00E418CD" w:rsidRDefault="00E418CD">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_Toc67054981 \h </w:instrText>
      </w:r>
      <w:r>
        <w:fldChar w:fldCharType="separate"/>
      </w:r>
      <w:r>
        <w:t>84</w:t>
      </w:r>
      <w:r>
        <w:fldChar w:fldCharType="end"/>
      </w:r>
    </w:p>
    <w:p w14:paraId="107C8020" w14:textId="64E0220F" w:rsidR="00E418CD" w:rsidRDefault="00E418CD">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_Toc67054982 \h </w:instrText>
      </w:r>
      <w:r>
        <w:fldChar w:fldCharType="separate"/>
      </w:r>
      <w:r>
        <w:t>84</w:t>
      </w:r>
      <w:r>
        <w:fldChar w:fldCharType="end"/>
      </w:r>
    </w:p>
    <w:p w14:paraId="134C0373" w14:textId="250B40B8" w:rsidR="00E418CD" w:rsidRDefault="00E418CD">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_Toc67054983 \h </w:instrText>
      </w:r>
      <w:r>
        <w:fldChar w:fldCharType="separate"/>
      </w:r>
      <w:r>
        <w:t>85</w:t>
      </w:r>
      <w:r>
        <w:fldChar w:fldCharType="end"/>
      </w:r>
    </w:p>
    <w:p w14:paraId="662D129D" w14:textId="6EFE67E6" w:rsidR="00E418CD" w:rsidRDefault="00E418C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_Toc67054984 \h </w:instrText>
      </w:r>
      <w:r>
        <w:fldChar w:fldCharType="separate"/>
      </w:r>
      <w:r>
        <w:t>85</w:t>
      </w:r>
      <w:r>
        <w:fldChar w:fldCharType="end"/>
      </w:r>
    </w:p>
    <w:p w14:paraId="6A3007F2" w14:textId="380E1143" w:rsidR="00E418CD" w:rsidRDefault="00E418C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_Toc67054985 \h </w:instrText>
      </w:r>
      <w:r>
        <w:fldChar w:fldCharType="separate"/>
      </w:r>
      <w:r>
        <w:t>85</w:t>
      </w:r>
      <w:r>
        <w:fldChar w:fldCharType="end"/>
      </w:r>
    </w:p>
    <w:p w14:paraId="4FADB2DE" w14:textId="53CA7B56" w:rsidR="00E418CD" w:rsidRDefault="00E418C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_Toc67054986 \h </w:instrText>
      </w:r>
      <w:r>
        <w:fldChar w:fldCharType="separate"/>
      </w:r>
      <w:r>
        <w:t>85</w:t>
      </w:r>
      <w:r>
        <w:fldChar w:fldCharType="end"/>
      </w:r>
    </w:p>
    <w:p w14:paraId="55B3D453" w14:textId="633E9FEB" w:rsidR="00E418CD" w:rsidRDefault="00E418C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_Toc67054987 \h </w:instrText>
      </w:r>
      <w:r>
        <w:fldChar w:fldCharType="separate"/>
      </w:r>
      <w:r>
        <w:t>85</w:t>
      </w:r>
      <w:r>
        <w:fldChar w:fldCharType="end"/>
      </w:r>
    </w:p>
    <w:p w14:paraId="6EE560A5" w14:textId="3C7F081F" w:rsidR="00E418CD" w:rsidRDefault="00E418CD">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_Toc67054988 \h </w:instrText>
      </w:r>
      <w:r>
        <w:fldChar w:fldCharType="separate"/>
      </w:r>
      <w:r>
        <w:t>85</w:t>
      </w:r>
      <w:r>
        <w:fldChar w:fldCharType="end"/>
      </w:r>
    </w:p>
    <w:p w14:paraId="70B99ABE" w14:textId="5A4476FA" w:rsidR="00E418CD" w:rsidRDefault="00E418CD">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_Toc67054989 \h </w:instrText>
      </w:r>
      <w:r>
        <w:fldChar w:fldCharType="separate"/>
      </w:r>
      <w:r>
        <w:t>86</w:t>
      </w:r>
      <w:r>
        <w:fldChar w:fldCharType="end"/>
      </w:r>
    </w:p>
    <w:p w14:paraId="1B724E28" w14:textId="05495E68" w:rsidR="00E418CD" w:rsidRDefault="00E418C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_Toc67054990 \h </w:instrText>
      </w:r>
      <w:r>
        <w:fldChar w:fldCharType="separate"/>
      </w:r>
      <w:r>
        <w:t>87</w:t>
      </w:r>
      <w:r>
        <w:fldChar w:fldCharType="end"/>
      </w:r>
    </w:p>
    <w:p w14:paraId="0B2D1400" w14:textId="556ED991" w:rsidR="00E418CD" w:rsidRDefault="00E418CD">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_Toc67054991 \h </w:instrText>
      </w:r>
      <w:r>
        <w:fldChar w:fldCharType="separate"/>
      </w:r>
      <w:r>
        <w:t>87</w:t>
      </w:r>
      <w:r>
        <w:fldChar w:fldCharType="end"/>
      </w:r>
    </w:p>
    <w:p w14:paraId="5B64F1B4" w14:textId="62FB9BD7" w:rsidR="00E418CD" w:rsidRDefault="00E418CD">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_Toc67054992 \h </w:instrText>
      </w:r>
      <w:r>
        <w:fldChar w:fldCharType="separate"/>
      </w:r>
      <w:r>
        <w:t>87</w:t>
      </w:r>
      <w:r>
        <w:fldChar w:fldCharType="end"/>
      </w:r>
    </w:p>
    <w:p w14:paraId="4A997EF3" w14:textId="2318CB7E" w:rsidR="00E418CD" w:rsidRDefault="00E418CD">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_Toc67054993 \h </w:instrText>
      </w:r>
      <w:r>
        <w:fldChar w:fldCharType="separate"/>
      </w:r>
      <w:r>
        <w:t>87</w:t>
      </w:r>
      <w:r>
        <w:fldChar w:fldCharType="end"/>
      </w:r>
    </w:p>
    <w:p w14:paraId="7DA81414" w14:textId="1BDECF0D" w:rsidR="00E418CD" w:rsidRDefault="00E418C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_Toc67054994 \h </w:instrText>
      </w:r>
      <w:r>
        <w:fldChar w:fldCharType="separate"/>
      </w:r>
      <w:r>
        <w:t>87</w:t>
      </w:r>
      <w:r>
        <w:fldChar w:fldCharType="end"/>
      </w:r>
    </w:p>
    <w:p w14:paraId="3417415F" w14:textId="45A6EB7A" w:rsidR="00E418CD" w:rsidRDefault="00E418C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_Toc67054995 \h </w:instrText>
      </w:r>
      <w:r>
        <w:fldChar w:fldCharType="separate"/>
      </w:r>
      <w:r>
        <w:t>88</w:t>
      </w:r>
      <w:r>
        <w:fldChar w:fldCharType="end"/>
      </w:r>
    </w:p>
    <w:p w14:paraId="7B33A7F5" w14:textId="57E438B9" w:rsidR="00E418CD" w:rsidRDefault="00E418C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_Toc67054996 \h </w:instrText>
      </w:r>
      <w:r>
        <w:fldChar w:fldCharType="separate"/>
      </w:r>
      <w:r>
        <w:t>88</w:t>
      </w:r>
      <w:r>
        <w:fldChar w:fldCharType="end"/>
      </w:r>
    </w:p>
    <w:p w14:paraId="07BF6907" w14:textId="618ACC89" w:rsidR="00E418CD" w:rsidRDefault="00E418CD">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_Toc67054997 \h </w:instrText>
      </w:r>
      <w:r>
        <w:fldChar w:fldCharType="separate"/>
      </w:r>
      <w:r>
        <w:t>88</w:t>
      </w:r>
      <w:r>
        <w:fldChar w:fldCharType="end"/>
      </w:r>
    </w:p>
    <w:p w14:paraId="552CF14E" w14:textId="14C7A77D" w:rsidR="00E418CD" w:rsidRDefault="00E418CD">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_Toc67054998 \h </w:instrText>
      </w:r>
      <w:r>
        <w:fldChar w:fldCharType="separate"/>
      </w:r>
      <w:r>
        <w:t>88</w:t>
      </w:r>
      <w:r>
        <w:fldChar w:fldCharType="end"/>
      </w:r>
    </w:p>
    <w:p w14:paraId="38322D48" w14:textId="7E79E5AD" w:rsidR="00E418CD" w:rsidRDefault="00E418CD">
      <w:pPr>
        <w:pStyle w:val="TOC5"/>
        <w:rPr>
          <w:rFonts w:asciiTheme="minorHAnsi" w:eastAsiaTheme="minorEastAsia" w:hAnsiTheme="minorHAnsi" w:cstheme="minorBidi"/>
          <w:sz w:val="22"/>
          <w:szCs w:val="22"/>
          <w:lang w:eastAsia="en-GB"/>
        </w:rPr>
      </w:pPr>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_Toc67054999 \h </w:instrText>
      </w:r>
      <w:r>
        <w:fldChar w:fldCharType="separate"/>
      </w:r>
      <w:r>
        <w:t>88</w:t>
      </w:r>
      <w:r>
        <w:fldChar w:fldCharType="end"/>
      </w:r>
    </w:p>
    <w:p w14:paraId="77FFE4DE" w14:textId="68FD4591" w:rsidR="00E418CD" w:rsidRDefault="00E418CD">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_Toc67055000 \h </w:instrText>
      </w:r>
      <w:r>
        <w:fldChar w:fldCharType="separate"/>
      </w:r>
      <w:r>
        <w:t>90</w:t>
      </w:r>
      <w:r>
        <w:fldChar w:fldCharType="end"/>
      </w:r>
    </w:p>
    <w:p w14:paraId="2EFBFDF4" w14:textId="4FA0B69E" w:rsidR="00E418CD" w:rsidRDefault="00E418CD">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_Toc67055001 \h </w:instrText>
      </w:r>
      <w:r>
        <w:fldChar w:fldCharType="separate"/>
      </w:r>
      <w:r>
        <w:t>90</w:t>
      </w:r>
      <w:r>
        <w:fldChar w:fldCharType="end"/>
      </w:r>
    </w:p>
    <w:p w14:paraId="144A434C" w14:textId="4CF03768" w:rsidR="00E418CD" w:rsidRDefault="00E418CD">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_Toc67055002 \h </w:instrText>
      </w:r>
      <w:r>
        <w:fldChar w:fldCharType="separate"/>
      </w:r>
      <w:r>
        <w:t>90</w:t>
      </w:r>
      <w:r>
        <w:fldChar w:fldCharType="end"/>
      </w:r>
    </w:p>
    <w:p w14:paraId="0004834B" w14:textId="0505C62B" w:rsidR="00E418CD" w:rsidRDefault="00E418CD">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_Toc67055003 \h </w:instrText>
      </w:r>
      <w:r>
        <w:fldChar w:fldCharType="separate"/>
      </w:r>
      <w:r>
        <w:t>90</w:t>
      </w:r>
      <w:r>
        <w:fldChar w:fldCharType="end"/>
      </w:r>
    </w:p>
    <w:p w14:paraId="482D8F11" w14:textId="6C4A1C7E" w:rsidR="00E418CD" w:rsidRDefault="00E418CD">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_Toc67055004 \h </w:instrText>
      </w:r>
      <w:r>
        <w:fldChar w:fldCharType="separate"/>
      </w:r>
      <w:r>
        <w:t>91</w:t>
      </w:r>
      <w:r>
        <w:fldChar w:fldCharType="end"/>
      </w:r>
    </w:p>
    <w:p w14:paraId="16D64936" w14:textId="337F172D" w:rsidR="00E418CD" w:rsidRDefault="00E418CD">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_Toc67055005 \h </w:instrText>
      </w:r>
      <w:r>
        <w:fldChar w:fldCharType="separate"/>
      </w:r>
      <w:r>
        <w:t>91</w:t>
      </w:r>
      <w:r>
        <w:fldChar w:fldCharType="end"/>
      </w:r>
    </w:p>
    <w:p w14:paraId="35C34947" w14:textId="12DB631C" w:rsidR="00E418CD" w:rsidRDefault="00E418CD">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_Toc67055006 \h </w:instrText>
      </w:r>
      <w:r>
        <w:fldChar w:fldCharType="separate"/>
      </w:r>
      <w:r>
        <w:t>91</w:t>
      </w:r>
      <w:r>
        <w:fldChar w:fldCharType="end"/>
      </w:r>
    </w:p>
    <w:p w14:paraId="1FDEE629" w14:textId="2C6C4FE6" w:rsidR="00E418CD" w:rsidRDefault="00E418CD">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_Toc67055007 \h </w:instrText>
      </w:r>
      <w:r>
        <w:fldChar w:fldCharType="separate"/>
      </w:r>
      <w:r>
        <w:t>91</w:t>
      </w:r>
      <w:r>
        <w:fldChar w:fldCharType="end"/>
      </w:r>
    </w:p>
    <w:p w14:paraId="453083AB" w14:textId="7D22458F" w:rsidR="00E418CD" w:rsidRDefault="00E418CD">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_Toc67055008 \h </w:instrText>
      </w:r>
      <w:r>
        <w:fldChar w:fldCharType="separate"/>
      </w:r>
      <w:r>
        <w:t>91</w:t>
      </w:r>
      <w:r>
        <w:fldChar w:fldCharType="end"/>
      </w:r>
    </w:p>
    <w:p w14:paraId="7138099D" w14:textId="436A3E44" w:rsidR="00E418CD" w:rsidRDefault="00E418CD">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_Toc67055009 \h </w:instrText>
      </w:r>
      <w:r>
        <w:fldChar w:fldCharType="separate"/>
      </w:r>
      <w:r>
        <w:t>91</w:t>
      </w:r>
      <w:r>
        <w:fldChar w:fldCharType="end"/>
      </w:r>
    </w:p>
    <w:p w14:paraId="0DD5CBB7" w14:textId="1B895086" w:rsidR="00E418CD" w:rsidRDefault="00E418CD">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_Toc67055010 \h </w:instrText>
      </w:r>
      <w:r>
        <w:fldChar w:fldCharType="separate"/>
      </w:r>
      <w:r>
        <w:t>91</w:t>
      </w:r>
      <w:r>
        <w:fldChar w:fldCharType="end"/>
      </w:r>
    </w:p>
    <w:p w14:paraId="5DF4F2BC" w14:textId="4BDCA0FE" w:rsidR="00E418CD" w:rsidRDefault="00E418CD">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_Toc67055011 \h </w:instrText>
      </w:r>
      <w:r>
        <w:fldChar w:fldCharType="separate"/>
      </w:r>
      <w:r>
        <w:t>92</w:t>
      </w:r>
      <w:r>
        <w:fldChar w:fldCharType="end"/>
      </w:r>
    </w:p>
    <w:p w14:paraId="19110C89" w14:textId="24901A4D" w:rsidR="00E418CD" w:rsidRDefault="00E418CD">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_Toc67055012 \h </w:instrText>
      </w:r>
      <w:r>
        <w:fldChar w:fldCharType="separate"/>
      </w:r>
      <w:r>
        <w:t>92</w:t>
      </w:r>
      <w:r>
        <w:fldChar w:fldCharType="end"/>
      </w:r>
    </w:p>
    <w:p w14:paraId="3E1AAF5F" w14:textId="4DFD15B8" w:rsidR="00E418CD" w:rsidRDefault="00E418C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_Toc67055013 \h </w:instrText>
      </w:r>
      <w:r>
        <w:fldChar w:fldCharType="separate"/>
      </w:r>
      <w:r>
        <w:t>92</w:t>
      </w:r>
      <w:r>
        <w:fldChar w:fldCharType="end"/>
      </w:r>
    </w:p>
    <w:p w14:paraId="20C6B3EB" w14:textId="296BFBF7" w:rsidR="00E418CD" w:rsidRDefault="00E418CD">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_Toc67055014 \h </w:instrText>
      </w:r>
      <w:r>
        <w:fldChar w:fldCharType="separate"/>
      </w:r>
      <w:r>
        <w:t>92</w:t>
      </w:r>
      <w:r>
        <w:fldChar w:fldCharType="end"/>
      </w:r>
    </w:p>
    <w:p w14:paraId="01F10123" w14:textId="5AA1D627" w:rsidR="00E418CD" w:rsidRDefault="00E418CD">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_Toc67055015 \h </w:instrText>
      </w:r>
      <w:r>
        <w:fldChar w:fldCharType="separate"/>
      </w:r>
      <w:r>
        <w:t>92</w:t>
      </w:r>
      <w:r>
        <w:fldChar w:fldCharType="end"/>
      </w:r>
    </w:p>
    <w:p w14:paraId="15C54920" w14:textId="6A4C56AE" w:rsidR="00E418CD" w:rsidRDefault="00E418CD">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_Toc67055016 \h </w:instrText>
      </w:r>
      <w:r>
        <w:fldChar w:fldCharType="separate"/>
      </w:r>
      <w:r>
        <w:t>93</w:t>
      </w:r>
      <w:r>
        <w:fldChar w:fldCharType="end"/>
      </w:r>
    </w:p>
    <w:p w14:paraId="4C9306F3" w14:textId="41CAAD37" w:rsidR="00E418CD" w:rsidRDefault="00E418C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_Toc67055017 \h </w:instrText>
      </w:r>
      <w:r>
        <w:fldChar w:fldCharType="separate"/>
      </w:r>
      <w:r>
        <w:t>93</w:t>
      </w:r>
      <w:r>
        <w:fldChar w:fldCharType="end"/>
      </w:r>
    </w:p>
    <w:p w14:paraId="3F7E7D35" w14:textId="2789A154" w:rsidR="00E418CD" w:rsidRDefault="00E418C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_Toc67055018 \h </w:instrText>
      </w:r>
      <w:r>
        <w:fldChar w:fldCharType="separate"/>
      </w:r>
      <w:r>
        <w:t>93</w:t>
      </w:r>
      <w:r>
        <w:fldChar w:fldCharType="end"/>
      </w:r>
    </w:p>
    <w:p w14:paraId="7296276D" w14:textId="27842AF3" w:rsidR="00E418CD" w:rsidRDefault="00E418C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_Toc67055019 \h </w:instrText>
      </w:r>
      <w:r>
        <w:fldChar w:fldCharType="separate"/>
      </w:r>
      <w:r>
        <w:t>93</w:t>
      </w:r>
      <w:r>
        <w:fldChar w:fldCharType="end"/>
      </w:r>
    </w:p>
    <w:p w14:paraId="05738440" w14:textId="1436AA64" w:rsidR="00E418CD" w:rsidRDefault="00E418C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_Toc67055020 \h </w:instrText>
      </w:r>
      <w:r>
        <w:fldChar w:fldCharType="separate"/>
      </w:r>
      <w:r>
        <w:t>93</w:t>
      </w:r>
      <w:r>
        <w:fldChar w:fldCharType="end"/>
      </w:r>
    </w:p>
    <w:p w14:paraId="3BA54445" w14:textId="34F68A6A" w:rsidR="00E418CD" w:rsidRDefault="00E418C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_Toc67055021 \h </w:instrText>
      </w:r>
      <w:r>
        <w:fldChar w:fldCharType="separate"/>
      </w:r>
      <w:r>
        <w:t>93</w:t>
      </w:r>
      <w:r>
        <w:fldChar w:fldCharType="end"/>
      </w:r>
    </w:p>
    <w:p w14:paraId="4E38EDAC" w14:textId="68F878D6" w:rsidR="00E418CD" w:rsidRDefault="00E418CD">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_Toc67055022 \h </w:instrText>
      </w:r>
      <w:r>
        <w:fldChar w:fldCharType="separate"/>
      </w:r>
      <w:r>
        <w:t>93</w:t>
      </w:r>
      <w:r>
        <w:fldChar w:fldCharType="end"/>
      </w:r>
    </w:p>
    <w:p w14:paraId="7902BAD2" w14:textId="1B9FA72A" w:rsidR="00E418CD" w:rsidRDefault="00E418CD">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_Toc67055023 \h </w:instrText>
      </w:r>
      <w:r>
        <w:fldChar w:fldCharType="separate"/>
      </w:r>
      <w:r>
        <w:t>93</w:t>
      </w:r>
      <w:r>
        <w:fldChar w:fldCharType="end"/>
      </w:r>
    </w:p>
    <w:p w14:paraId="78C5F43C" w14:textId="1A2A6EED" w:rsidR="00E418CD" w:rsidRDefault="00E418CD">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_Toc67055024 \h </w:instrText>
      </w:r>
      <w:r>
        <w:fldChar w:fldCharType="separate"/>
      </w:r>
      <w:r>
        <w:t>94</w:t>
      </w:r>
      <w:r>
        <w:fldChar w:fldCharType="end"/>
      </w:r>
    </w:p>
    <w:p w14:paraId="5D379C01" w14:textId="54514054" w:rsidR="00E418CD" w:rsidRDefault="00E418CD">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_Toc67055025 \h </w:instrText>
      </w:r>
      <w:r>
        <w:fldChar w:fldCharType="separate"/>
      </w:r>
      <w:r>
        <w:t>94</w:t>
      </w:r>
      <w:r>
        <w:fldChar w:fldCharType="end"/>
      </w:r>
    </w:p>
    <w:p w14:paraId="3968B618" w14:textId="02904270" w:rsidR="00E418CD" w:rsidRDefault="00E418C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_Toc67055026 \h </w:instrText>
      </w:r>
      <w:r>
        <w:fldChar w:fldCharType="separate"/>
      </w:r>
      <w:r>
        <w:t>94</w:t>
      </w:r>
      <w:r>
        <w:fldChar w:fldCharType="end"/>
      </w:r>
    </w:p>
    <w:p w14:paraId="011E877F" w14:textId="6C5F9B6F" w:rsidR="00E418CD" w:rsidRDefault="00E418CD">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_Toc67055027 \h </w:instrText>
      </w:r>
      <w:r>
        <w:fldChar w:fldCharType="separate"/>
      </w:r>
      <w:r>
        <w:t>94</w:t>
      </w:r>
      <w:r>
        <w:fldChar w:fldCharType="end"/>
      </w:r>
    </w:p>
    <w:p w14:paraId="0B40BF46" w14:textId="24D3815F" w:rsidR="00E418CD" w:rsidRDefault="00E418CD">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_Toc67055028 \h </w:instrText>
      </w:r>
      <w:r>
        <w:fldChar w:fldCharType="separate"/>
      </w:r>
      <w:r>
        <w:t>95</w:t>
      </w:r>
      <w:r>
        <w:fldChar w:fldCharType="end"/>
      </w:r>
    </w:p>
    <w:p w14:paraId="4DF69362" w14:textId="299A5411" w:rsidR="00E418CD" w:rsidRDefault="00E418CD">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_Toc67055029 \h </w:instrText>
      </w:r>
      <w:r>
        <w:fldChar w:fldCharType="separate"/>
      </w:r>
      <w:r>
        <w:t>95</w:t>
      </w:r>
      <w:r>
        <w:fldChar w:fldCharType="end"/>
      </w:r>
    </w:p>
    <w:p w14:paraId="0780E95D" w14:textId="32C43A9D" w:rsidR="00E418CD" w:rsidRDefault="00E418CD">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_Toc67055030 \h </w:instrText>
      </w:r>
      <w:r>
        <w:fldChar w:fldCharType="separate"/>
      </w:r>
      <w:r>
        <w:t>95</w:t>
      </w:r>
      <w:r>
        <w:fldChar w:fldCharType="end"/>
      </w:r>
    </w:p>
    <w:p w14:paraId="77854CFA" w14:textId="579048BC" w:rsidR="00E418CD" w:rsidRDefault="00E418CD">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_Toc67055031 \h </w:instrText>
      </w:r>
      <w:r>
        <w:fldChar w:fldCharType="separate"/>
      </w:r>
      <w:r>
        <w:t>95</w:t>
      </w:r>
      <w:r>
        <w:fldChar w:fldCharType="end"/>
      </w:r>
    </w:p>
    <w:p w14:paraId="4FE71BDD" w14:textId="5A53724E" w:rsidR="00E418CD" w:rsidRDefault="00E418CD">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_Toc67055032 \h </w:instrText>
      </w:r>
      <w:r>
        <w:fldChar w:fldCharType="separate"/>
      </w:r>
      <w:r>
        <w:t>96</w:t>
      </w:r>
      <w:r>
        <w:fldChar w:fldCharType="end"/>
      </w:r>
    </w:p>
    <w:p w14:paraId="7024CFAA" w14:textId="3E7050EF" w:rsidR="00E418CD" w:rsidRDefault="00E418CD">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_Toc67055033 \h </w:instrText>
      </w:r>
      <w:r>
        <w:fldChar w:fldCharType="separate"/>
      </w:r>
      <w:r>
        <w:t>97</w:t>
      </w:r>
      <w:r>
        <w:fldChar w:fldCharType="end"/>
      </w:r>
    </w:p>
    <w:p w14:paraId="4F3F998E" w14:textId="719713F8" w:rsidR="00E418CD" w:rsidRDefault="00E418C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_Toc67055034 \h </w:instrText>
      </w:r>
      <w:r>
        <w:fldChar w:fldCharType="separate"/>
      </w:r>
      <w:r>
        <w:t>97</w:t>
      </w:r>
      <w:r>
        <w:fldChar w:fldCharType="end"/>
      </w:r>
    </w:p>
    <w:p w14:paraId="55F2AC89" w14:textId="59FEE40B" w:rsidR="00E418CD" w:rsidRDefault="00E418C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_Toc67055035 \h </w:instrText>
      </w:r>
      <w:r>
        <w:fldChar w:fldCharType="separate"/>
      </w:r>
      <w:r>
        <w:t>97</w:t>
      </w:r>
      <w:r>
        <w:fldChar w:fldCharType="end"/>
      </w:r>
    </w:p>
    <w:p w14:paraId="59D1D657" w14:textId="09216972" w:rsidR="00E418CD" w:rsidRDefault="00E418C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_Toc67055036 \h </w:instrText>
      </w:r>
      <w:r>
        <w:fldChar w:fldCharType="separate"/>
      </w:r>
      <w:r>
        <w:t>97</w:t>
      </w:r>
      <w:r>
        <w:fldChar w:fldCharType="end"/>
      </w:r>
    </w:p>
    <w:p w14:paraId="6218A7E3" w14:textId="440E6D81" w:rsidR="00E418CD" w:rsidRDefault="00E418CD">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_Toc67055037 \h </w:instrText>
      </w:r>
      <w:r>
        <w:fldChar w:fldCharType="separate"/>
      </w:r>
      <w:r>
        <w:t>97</w:t>
      </w:r>
      <w:r>
        <w:fldChar w:fldCharType="end"/>
      </w:r>
    </w:p>
    <w:p w14:paraId="66ED98F6" w14:textId="54852F5B" w:rsidR="00E418CD" w:rsidRDefault="00E418C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_Toc67055038 \h </w:instrText>
      </w:r>
      <w:r>
        <w:fldChar w:fldCharType="separate"/>
      </w:r>
      <w:r>
        <w:t>97</w:t>
      </w:r>
      <w:r>
        <w:fldChar w:fldCharType="end"/>
      </w:r>
    </w:p>
    <w:p w14:paraId="44120BFB" w14:textId="477E1B13" w:rsidR="00E418CD" w:rsidRDefault="00E418C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_Toc67055039 \h </w:instrText>
      </w:r>
      <w:r>
        <w:fldChar w:fldCharType="separate"/>
      </w:r>
      <w:r>
        <w:t>98</w:t>
      </w:r>
      <w:r>
        <w:fldChar w:fldCharType="end"/>
      </w:r>
    </w:p>
    <w:p w14:paraId="03626445" w14:textId="0CA3A310" w:rsidR="00E418CD" w:rsidRDefault="00E418C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_Toc67055040 \h </w:instrText>
      </w:r>
      <w:r>
        <w:fldChar w:fldCharType="separate"/>
      </w:r>
      <w:r>
        <w:t>98</w:t>
      </w:r>
      <w:r>
        <w:fldChar w:fldCharType="end"/>
      </w:r>
    </w:p>
    <w:p w14:paraId="70AD5480" w14:textId="58AE0E00" w:rsidR="00E418CD" w:rsidRDefault="00E418C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_Toc67055041 \h </w:instrText>
      </w:r>
      <w:r>
        <w:fldChar w:fldCharType="separate"/>
      </w:r>
      <w:r>
        <w:t>98</w:t>
      </w:r>
      <w:r>
        <w:fldChar w:fldCharType="end"/>
      </w:r>
    </w:p>
    <w:p w14:paraId="448F9D7F" w14:textId="3B22E33E" w:rsidR="00E418CD" w:rsidRDefault="00E418CD">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_Toc67055042 \h </w:instrText>
      </w:r>
      <w:r>
        <w:fldChar w:fldCharType="separate"/>
      </w:r>
      <w:r>
        <w:t>98</w:t>
      </w:r>
      <w:r>
        <w:fldChar w:fldCharType="end"/>
      </w:r>
    </w:p>
    <w:p w14:paraId="5499F9A9" w14:textId="6F913693" w:rsidR="00E418CD" w:rsidRDefault="00E418CD">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_Toc67055043 \h </w:instrText>
      </w:r>
      <w:r>
        <w:fldChar w:fldCharType="separate"/>
      </w:r>
      <w:r>
        <w:t>98</w:t>
      </w:r>
      <w:r>
        <w:fldChar w:fldCharType="end"/>
      </w:r>
    </w:p>
    <w:p w14:paraId="320BB125" w14:textId="4747C4F4" w:rsidR="00E418CD" w:rsidRDefault="00E418CD">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_Toc67055044 \h </w:instrText>
      </w:r>
      <w:r>
        <w:fldChar w:fldCharType="separate"/>
      </w:r>
      <w:r>
        <w:t>98</w:t>
      </w:r>
      <w:r>
        <w:fldChar w:fldCharType="end"/>
      </w:r>
    </w:p>
    <w:p w14:paraId="0597AFBD" w14:textId="1AB3D15E" w:rsidR="00E418CD" w:rsidRDefault="00E418CD">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_Toc67055045 \h </w:instrText>
      </w:r>
      <w:r>
        <w:fldChar w:fldCharType="separate"/>
      </w:r>
      <w:r>
        <w:t>98</w:t>
      </w:r>
      <w:r>
        <w:fldChar w:fldCharType="end"/>
      </w:r>
    </w:p>
    <w:p w14:paraId="273D8A3A" w14:textId="426B8610" w:rsidR="00E418CD" w:rsidRDefault="00E418CD">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_Toc67055046 \h </w:instrText>
      </w:r>
      <w:r>
        <w:fldChar w:fldCharType="separate"/>
      </w:r>
      <w:r>
        <w:t>98</w:t>
      </w:r>
      <w:r>
        <w:fldChar w:fldCharType="end"/>
      </w:r>
    </w:p>
    <w:p w14:paraId="7EEC9F1E" w14:textId="4DF74E34" w:rsidR="00E418CD" w:rsidRDefault="00E418CD">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_Toc67055047 \h </w:instrText>
      </w:r>
      <w:r>
        <w:fldChar w:fldCharType="separate"/>
      </w:r>
      <w:r>
        <w:t>98</w:t>
      </w:r>
      <w:r>
        <w:fldChar w:fldCharType="end"/>
      </w:r>
    </w:p>
    <w:p w14:paraId="56A1501C" w14:textId="6F67EAAC" w:rsidR="00E418CD" w:rsidRDefault="00E418C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_Toc67055048 \h </w:instrText>
      </w:r>
      <w:r>
        <w:fldChar w:fldCharType="separate"/>
      </w:r>
      <w:r>
        <w:t>99</w:t>
      </w:r>
      <w:r>
        <w:fldChar w:fldCharType="end"/>
      </w:r>
    </w:p>
    <w:p w14:paraId="058B3916" w14:textId="6F99F406" w:rsidR="00E418CD" w:rsidRDefault="00E418C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_Toc67055049 \h </w:instrText>
      </w:r>
      <w:r>
        <w:fldChar w:fldCharType="separate"/>
      </w:r>
      <w:r>
        <w:t>99</w:t>
      </w:r>
      <w:r>
        <w:fldChar w:fldCharType="end"/>
      </w:r>
    </w:p>
    <w:p w14:paraId="4919BE95" w14:textId="4916AF8A" w:rsidR="00E418CD" w:rsidRDefault="00E418C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_Toc67055050 \h </w:instrText>
      </w:r>
      <w:r>
        <w:fldChar w:fldCharType="separate"/>
      </w:r>
      <w:r>
        <w:t>99</w:t>
      </w:r>
      <w:r>
        <w:fldChar w:fldCharType="end"/>
      </w:r>
    </w:p>
    <w:p w14:paraId="7BB13FCE" w14:textId="133152D3" w:rsidR="00E418CD" w:rsidRDefault="00E418CD">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_Toc67055051 \h </w:instrText>
      </w:r>
      <w:r>
        <w:fldChar w:fldCharType="separate"/>
      </w:r>
      <w:r>
        <w:t>99</w:t>
      </w:r>
      <w:r>
        <w:fldChar w:fldCharType="end"/>
      </w:r>
    </w:p>
    <w:p w14:paraId="59E9AE55" w14:textId="66FFEBEF" w:rsidR="00E418CD" w:rsidRDefault="00E418CD">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_Toc67055052 \h </w:instrText>
      </w:r>
      <w:r>
        <w:fldChar w:fldCharType="separate"/>
      </w:r>
      <w:r>
        <w:t>99</w:t>
      </w:r>
      <w:r>
        <w:fldChar w:fldCharType="end"/>
      </w:r>
    </w:p>
    <w:p w14:paraId="74D1CD51" w14:textId="06A09505" w:rsidR="00E418CD" w:rsidRDefault="00E418CD">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_Toc67055053 \h </w:instrText>
      </w:r>
      <w:r>
        <w:fldChar w:fldCharType="separate"/>
      </w:r>
      <w:r>
        <w:t>99</w:t>
      </w:r>
      <w:r>
        <w:fldChar w:fldCharType="end"/>
      </w:r>
    </w:p>
    <w:p w14:paraId="2FBE7F7B" w14:textId="5DF6586B" w:rsidR="00E418CD" w:rsidRDefault="00E418CD">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_Toc67055054 \h </w:instrText>
      </w:r>
      <w:r>
        <w:fldChar w:fldCharType="separate"/>
      </w:r>
      <w:r>
        <w:t>100</w:t>
      </w:r>
      <w:r>
        <w:fldChar w:fldCharType="end"/>
      </w:r>
    </w:p>
    <w:p w14:paraId="3A2D709E" w14:textId="205E7B04" w:rsidR="00E418CD" w:rsidRDefault="00E418CD">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_Toc67055055 \h </w:instrText>
      </w:r>
      <w:r>
        <w:fldChar w:fldCharType="separate"/>
      </w:r>
      <w:r>
        <w:t>101</w:t>
      </w:r>
      <w:r>
        <w:fldChar w:fldCharType="end"/>
      </w:r>
    </w:p>
    <w:p w14:paraId="7C463C8E" w14:textId="35C75FDE" w:rsidR="00E418CD" w:rsidRDefault="00E418CD">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_Toc67055056 \h </w:instrText>
      </w:r>
      <w:r>
        <w:fldChar w:fldCharType="separate"/>
      </w:r>
      <w:r>
        <w:t>101</w:t>
      </w:r>
      <w:r>
        <w:fldChar w:fldCharType="end"/>
      </w:r>
    </w:p>
    <w:p w14:paraId="2D8E07A7" w14:textId="7C4B0F97" w:rsidR="00E418CD" w:rsidRDefault="00E418CD">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_Toc67055057 \h </w:instrText>
      </w:r>
      <w:r>
        <w:fldChar w:fldCharType="separate"/>
      </w:r>
      <w:r>
        <w:t>102</w:t>
      </w:r>
      <w:r>
        <w:fldChar w:fldCharType="end"/>
      </w:r>
    </w:p>
    <w:p w14:paraId="3CC85315" w14:textId="6E23135B" w:rsidR="00E418CD" w:rsidRDefault="00E418CD">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_Toc67055058 \h </w:instrText>
      </w:r>
      <w:r>
        <w:fldChar w:fldCharType="separate"/>
      </w:r>
      <w:r>
        <w:t>102</w:t>
      </w:r>
      <w:r>
        <w:fldChar w:fldCharType="end"/>
      </w:r>
    </w:p>
    <w:p w14:paraId="6C28160E" w14:textId="38E44887" w:rsidR="00E418CD" w:rsidRDefault="00E418CD">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_Toc67055059 \h </w:instrText>
      </w:r>
      <w:r>
        <w:fldChar w:fldCharType="separate"/>
      </w:r>
      <w:r>
        <w:t>102</w:t>
      </w:r>
      <w:r>
        <w:fldChar w:fldCharType="end"/>
      </w:r>
    </w:p>
    <w:p w14:paraId="58E31796" w14:textId="743EB200" w:rsidR="00E418CD" w:rsidRDefault="00E418CD">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_Toc67055060 \h </w:instrText>
      </w:r>
      <w:r>
        <w:fldChar w:fldCharType="separate"/>
      </w:r>
      <w:r>
        <w:t>102</w:t>
      </w:r>
      <w:r>
        <w:fldChar w:fldCharType="end"/>
      </w:r>
    </w:p>
    <w:p w14:paraId="1B0CC31D" w14:textId="15F3B319" w:rsidR="00E418CD" w:rsidRDefault="00E418CD">
      <w:pPr>
        <w:pStyle w:val="TOC4"/>
        <w:rPr>
          <w:rFonts w:asciiTheme="minorHAnsi" w:eastAsiaTheme="minorEastAsia" w:hAnsiTheme="minorHAnsi" w:cstheme="minorBidi"/>
          <w:sz w:val="22"/>
          <w:szCs w:val="22"/>
          <w:lang w:eastAsia="en-GB"/>
        </w:rPr>
      </w:pPr>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_Toc67055061 \h </w:instrText>
      </w:r>
      <w:r>
        <w:fldChar w:fldCharType="separate"/>
      </w:r>
      <w:r>
        <w:t>102</w:t>
      </w:r>
      <w:r>
        <w:fldChar w:fldCharType="end"/>
      </w:r>
    </w:p>
    <w:p w14:paraId="53A5FF68" w14:textId="7F621111" w:rsidR="00E418CD" w:rsidRDefault="00E418CD">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_Toc67055062 \h </w:instrText>
      </w:r>
      <w:r>
        <w:fldChar w:fldCharType="separate"/>
      </w:r>
      <w:r>
        <w:t>102</w:t>
      </w:r>
      <w:r>
        <w:fldChar w:fldCharType="end"/>
      </w:r>
    </w:p>
    <w:p w14:paraId="22442AC0" w14:textId="24FD8156" w:rsidR="00E418CD" w:rsidRDefault="00E418CD">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_Toc67055063 \h </w:instrText>
      </w:r>
      <w:r>
        <w:fldChar w:fldCharType="separate"/>
      </w:r>
      <w:r>
        <w:t>102</w:t>
      </w:r>
      <w:r>
        <w:fldChar w:fldCharType="end"/>
      </w:r>
    </w:p>
    <w:p w14:paraId="2C28C5CB" w14:textId="4C571795" w:rsidR="00E418CD" w:rsidRDefault="00E418CD">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_Toc67055064 \h </w:instrText>
      </w:r>
      <w:r>
        <w:fldChar w:fldCharType="separate"/>
      </w:r>
      <w:r>
        <w:t>103</w:t>
      </w:r>
      <w:r>
        <w:fldChar w:fldCharType="end"/>
      </w:r>
    </w:p>
    <w:p w14:paraId="3338BF82" w14:textId="304A7EB8" w:rsidR="00E418CD" w:rsidRDefault="00E418CD">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_Toc67055065 \h </w:instrText>
      </w:r>
      <w:r>
        <w:fldChar w:fldCharType="separate"/>
      </w:r>
      <w:r>
        <w:t>103</w:t>
      </w:r>
      <w:r>
        <w:fldChar w:fldCharType="end"/>
      </w:r>
    </w:p>
    <w:p w14:paraId="2317B200" w14:textId="76A2F9D9" w:rsidR="00E418CD" w:rsidRDefault="00E418CD">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_Toc67055066 \h </w:instrText>
      </w:r>
      <w:r>
        <w:fldChar w:fldCharType="separate"/>
      </w:r>
      <w:r>
        <w:t>103</w:t>
      </w:r>
      <w:r>
        <w:fldChar w:fldCharType="end"/>
      </w:r>
    </w:p>
    <w:p w14:paraId="5F146052" w14:textId="2D4436A6" w:rsidR="00E418CD" w:rsidRDefault="00E418CD">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_Toc67055067 \h </w:instrText>
      </w:r>
      <w:r>
        <w:fldChar w:fldCharType="separate"/>
      </w:r>
      <w:r>
        <w:t>104</w:t>
      </w:r>
      <w:r>
        <w:fldChar w:fldCharType="end"/>
      </w:r>
    </w:p>
    <w:p w14:paraId="2BC01E14" w14:textId="6616E919" w:rsidR="00E418CD" w:rsidRDefault="00E418CD">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_Toc67055068 \h </w:instrText>
      </w:r>
      <w:r>
        <w:fldChar w:fldCharType="separate"/>
      </w:r>
      <w:r>
        <w:t>104</w:t>
      </w:r>
      <w:r>
        <w:fldChar w:fldCharType="end"/>
      </w:r>
    </w:p>
    <w:p w14:paraId="044EBB83" w14:textId="756B9914" w:rsidR="00E418CD" w:rsidRDefault="00E418CD">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_Toc67055069 \h </w:instrText>
      </w:r>
      <w:r>
        <w:fldChar w:fldCharType="separate"/>
      </w:r>
      <w:r>
        <w:t>105</w:t>
      </w:r>
      <w:r>
        <w:fldChar w:fldCharType="end"/>
      </w:r>
    </w:p>
    <w:p w14:paraId="5B7C46B0" w14:textId="2FEA8B5D" w:rsidR="00E418CD" w:rsidRDefault="00E418CD">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_Toc67055070 \h </w:instrText>
      </w:r>
      <w:r>
        <w:fldChar w:fldCharType="separate"/>
      </w:r>
      <w:r>
        <w:t>106</w:t>
      </w:r>
      <w:r>
        <w:fldChar w:fldCharType="end"/>
      </w:r>
    </w:p>
    <w:p w14:paraId="49B0AD52" w14:textId="41DF2B80" w:rsidR="00E418CD" w:rsidRDefault="00E418CD">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_Toc67055071 \h </w:instrText>
      </w:r>
      <w:r>
        <w:fldChar w:fldCharType="separate"/>
      </w:r>
      <w:r>
        <w:t>106</w:t>
      </w:r>
      <w:r>
        <w:fldChar w:fldCharType="end"/>
      </w:r>
    </w:p>
    <w:p w14:paraId="19F60566" w14:textId="49A8D508" w:rsidR="00E418CD" w:rsidRDefault="00E418CD">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_Toc67055072 \h </w:instrText>
      </w:r>
      <w:r>
        <w:fldChar w:fldCharType="separate"/>
      </w:r>
      <w:r>
        <w:t>107</w:t>
      </w:r>
      <w:r>
        <w:fldChar w:fldCharType="end"/>
      </w:r>
    </w:p>
    <w:p w14:paraId="0E39CF08" w14:textId="4D502717" w:rsidR="00E418CD" w:rsidRDefault="00E418CD">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_Toc67055073 \h </w:instrText>
      </w:r>
      <w:r>
        <w:fldChar w:fldCharType="separate"/>
      </w:r>
      <w:r>
        <w:t>108</w:t>
      </w:r>
      <w:r>
        <w:fldChar w:fldCharType="end"/>
      </w:r>
    </w:p>
    <w:p w14:paraId="5AC8297E" w14:textId="75C826AB" w:rsidR="00E418CD" w:rsidRDefault="00E418CD">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_Toc67055074 \h </w:instrText>
      </w:r>
      <w:r>
        <w:fldChar w:fldCharType="separate"/>
      </w:r>
      <w:r>
        <w:t>108</w:t>
      </w:r>
      <w:r>
        <w:fldChar w:fldCharType="end"/>
      </w:r>
    </w:p>
    <w:p w14:paraId="4BEC9A78" w14:textId="3F980565" w:rsidR="00E418CD" w:rsidRDefault="00E418CD">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_Toc67055075 \h </w:instrText>
      </w:r>
      <w:r>
        <w:fldChar w:fldCharType="separate"/>
      </w:r>
      <w:r>
        <w:t>108</w:t>
      </w:r>
      <w:r>
        <w:fldChar w:fldCharType="end"/>
      </w:r>
    </w:p>
    <w:p w14:paraId="4EEEC350" w14:textId="1854D4AF" w:rsidR="00E418CD" w:rsidRDefault="00E418CD">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_Toc67055076 \h </w:instrText>
      </w:r>
      <w:r>
        <w:fldChar w:fldCharType="separate"/>
      </w:r>
      <w:r>
        <w:t>108</w:t>
      </w:r>
      <w:r>
        <w:fldChar w:fldCharType="end"/>
      </w:r>
    </w:p>
    <w:p w14:paraId="38C7A61C" w14:textId="5566C618" w:rsidR="00E418CD" w:rsidRDefault="00E418CD">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_Toc67055077 \h </w:instrText>
      </w:r>
      <w:r>
        <w:fldChar w:fldCharType="separate"/>
      </w:r>
      <w:r>
        <w:t>109</w:t>
      </w:r>
      <w:r>
        <w:fldChar w:fldCharType="end"/>
      </w:r>
    </w:p>
    <w:p w14:paraId="5E3C560A" w14:textId="72AD4C19" w:rsidR="00E418CD" w:rsidRDefault="00E418C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_Toc67055078 \h </w:instrText>
      </w:r>
      <w:r>
        <w:fldChar w:fldCharType="separate"/>
      </w:r>
      <w:r>
        <w:t>109</w:t>
      </w:r>
      <w:r>
        <w:fldChar w:fldCharType="end"/>
      </w:r>
    </w:p>
    <w:p w14:paraId="4BBD9D9E" w14:textId="257B74DA" w:rsidR="00E418CD" w:rsidRDefault="00E418C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_Toc67055079 \h </w:instrText>
      </w:r>
      <w:r>
        <w:fldChar w:fldCharType="separate"/>
      </w:r>
      <w:r>
        <w:t>109</w:t>
      </w:r>
      <w:r>
        <w:fldChar w:fldCharType="end"/>
      </w:r>
    </w:p>
    <w:p w14:paraId="44548406" w14:textId="14689E55" w:rsidR="00E418CD" w:rsidRDefault="00E418C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_Toc67055080 \h </w:instrText>
      </w:r>
      <w:r>
        <w:fldChar w:fldCharType="separate"/>
      </w:r>
      <w:r>
        <w:t>109</w:t>
      </w:r>
      <w:r>
        <w:fldChar w:fldCharType="end"/>
      </w:r>
    </w:p>
    <w:p w14:paraId="7959BAE9" w14:textId="06AC3A3B" w:rsidR="00E418CD" w:rsidRDefault="00E418CD">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_Toc67055081 \h </w:instrText>
      </w:r>
      <w:r>
        <w:fldChar w:fldCharType="separate"/>
      </w:r>
      <w:r>
        <w:t>109</w:t>
      </w:r>
      <w:r>
        <w:fldChar w:fldCharType="end"/>
      </w:r>
    </w:p>
    <w:p w14:paraId="02646998" w14:textId="50BA644A" w:rsidR="00E418CD" w:rsidRDefault="00E418C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_Toc67055082 \h </w:instrText>
      </w:r>
      <w:r>
        <w:fldChar w:fldCharType="separate"/>
      </w:r>
      <w:r>
        <w:t>110</w:t>
      </w:r>
      <w:r>
        <w:fldChar w:fldCharType="end"/>
      </w:r>
    </w:p>
    <w:p w14:paraId="6133A3E4" w14:textId="288D6F83" w:rsidR="00E418CD" w:rsidRDefault="00E418CD">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_Toc67055083 \h </w:instrText>
      </w:r>
      <w:r>
        <w:fldChar w:fldCharType="separate"/>
      </w:r>
      <w:r>
        <w:t>110</w:t>
      </w:r>
      <w:r>
        <w:fldChar w:fldCharType="end"/>
      </w:r>
    </w:p>
    <w:p w14:paraId="15233A19" w14:textId="7BC7E410" w:rsidR="00E418CD" w:rsidRDefault="00E418CD">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_Toc67055084 \h </w:instrText>
      </w:r>
      <w:r>
        <w:fldChar w:fldCharType="separate"/>
      </w:r>
      <w:r>
        <w:t>110</w:t>
      </w:r>
      <w:r>
        <w:fldChar w:fldCharType="end"/>
      </w:r>
    </w:p>
    <w:p w14:paraId="03789A84" w14:textId="334DD8FA" w:rsidR="00E418CD" w:rsidRDefault="00E418CD">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_Toc67055085 \h </w:instrText>
      </w:r>
      <w:r>
        <w:fldChar w:fldCharType="separate"/>
      </w:r>
      <w:r>
        <w:t>111</w:t>
      </w:r>
      <w:r>
        <w:fldChar w:fldCharType="end"/>
      </w:r>
    </w:p>
    <w:p w14:paraId="44CC6DBB" w14:textId="078660FE" w:rsidR="00E418CD" w:rsidRDefault="00E418CD">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_Toc67055086 \h </w:instrText>
      </w:r>
      <w:r>
        <w:fldChar w:fldCharType="separate"/>
      </w:r>
      <w:r>
        <w:t>113</w:t>
      </w:r>
      <w:r>
        <w:fldChar w:fldCharType="end"/>
      </w:r>
    </w:p>
    <w:p w14:paraId="719A661D" w14:textId="79276DC2" w:rsidR="00E418CD" w:rsidRDefault="00E418CD">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_Toc67055087 \h </w:instrText>
      </w:r>
      <w:r>
        <w:fldChar w:fldCharType="separate"/>
      </w:r>
      <w:r>
        <w:t>113</w:t>
      </w:r>
      <w:r>
        <w:fldChar w:fldCharType="end"/>
      </w:r>
    </w:p>
    <w:p w14:paraId="4B4C55CE" w14:textId="1EF8251A" w:rsidR="00E418CD" w:rsidRDefault="00E418CD">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_Toc67055088 \h </w:instrText>
      </w:r>
      <w:r>
        <w:fldChar w:fldCharType="separate"/>
      </w:r>
      <w:r>
        <w:t>113</w:t>
      </w:r>
      <w:r>
        <w:fldChar w:fldCharType="end"/>
      </w:r>
    </w:p>
    <w:p w14:paraId="4A848FA2" w14:textId="525DB73F" w:rsidR="00E418CD" w:rsidRDefault="00E418CD">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_Toc67055089 \h </w:instrText>
      </w:r>
      <w:r>
        <w:fldChar w:fldCharType="separate"/>
      </w:r>
      <w:r>
        <w:t>113</w:t>
      </w:r>
      <w:r>
        <w:fldChar w:fldCharType="end"/>
      </w:r>
    </w:p>
    <w:p w14:paraId="5A8724D9" w14:textId="76237D43" w:rsidR="00E418CD" w:rsidRDefault="00E418CD">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_Toc67055090 \h </w:instrText>
      </w:r>
      <w:r>
        <w:fldChar w:fldCharType="separate"/>
      </w:r>
      <w:r>
        <w:t>113</w:t>
      </w:r>
      <w:r>
        <w:fldChar w:fldCharType="end"/>
      </w:r>
    </w:p>
    <w:p w14:paraId="0D9D815C" w14:textId="2FD0D36E" w:rsidR="00E418CD" w:rsidRDefault="00E418C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_Toc67055091 \h </w:instrText>
      </w:r>
      <w:r>
        <w:fldChar w:fldCharType="separate"/>
      </w:r>
      <w:r>
        <w:t>113</w:t>
      </w:r>
      <w:r>
        <w:fldChar w:fldCharType="end"/>
      </w:r>
    </w:p>
    <w:p w14:paraId="6E7868CE" w14:textId="3C85EC2C" w:rsidR="00E418CD" w:rsidRDefault="00E418CD">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_Toc67055092 \h </w:instrText>
      </w:r>
      <w:r>
        <w:fldChar w:fldCharType="separate"/>
      </w:r>
      <w:r>
        <w:t>113</w:t>
      </w:r>
      <w:r>
        <w:fldChar w:fldCharType="end"/>
      </w:r>
    </w:p>
    <w:p w14:paraId="1C59A47E" w14:textId="443C123F" w:rsidR="00E418CD" w:rsidRDefault="00E418CD">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_Toc67055093 \h </w:instrText>
      </w:r>
      <w:r>
        <w:fldChar w:fldCharType="separate"/>
      </w:r>
      <w:r>
        <w:t>114</w:t>
      </w:r>
      <w:r>
        <w:fldChar w:fldCharType="end"/>
      </w:r>
    </w:p>
    <w:p w14:paraId="360840C7" w14:textId="3D201954" w:rsidR="00E418CD" w:rsidRDefault="00E418CD">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_Toc67055094 \h </w:instrText>
      </w:r>
      <w:r>
        <w:fldChar w:fldCharType="separate"/>
      </w:r>
      <w:r>
        <w:t>114</w:t>
      </w:r>
      <w:r>
        <w:fldChar w:fldCharType="end"/>
      </w:r>
    </w:p>
    <w:p w14:paraId="75A9E550" w14:textId="2CE5E962" w:rsidR="00E418CD" w:rsidRDefault="00E418CD">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_Toc67055095 \h </w:instrText>
      </w:r>
      <w:r>
        <w:fldChar w:fldCharType="separate"/>
      </w:r>
      <w:r>
        <w:t>114</w:t>
      </w:r>
      <w:r>
        <w:fldChar w:fldCharType="end"/>
      </w:r>
    </w:p>
    <w:p w14:paraId="11CF11CC" w14:textId="066778DA" w:rsidR="00E418CD" w:rsidRDefault="00E418CD">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_Toc67055096 \h </w:instrText>
      </w:r>
      <w:r>
        <w:fldChar w:fldCharType="separate"/>
      </w:r>
      <w:r>
        <w:t>114</w:t>
      </w:r>
      <w:r>
        <w:fldChar w:fldCharType="end"/>
      </w:r>
    </w:p>
    <w:p w14:paraId="4FEA6998" w14:textId="66626231" w:rsidR="00E418CD" w:rsidRDefault="00E418CD">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_Toc67055097 \h </w:instrText>
      </w:r>
      <w:r>
        <w:fldChar w:fldCharType="separate"/>
      </w:r>
      <w:r>
        <w:t>115</w:t>
      </w:r>
      <w:r>
        <w:fldChar w:fldCharType="end"/>
      </w:r>
    </w:p>
    <w:p w14:paraId="6EE1C5AE" w14:textId="1DB79D03" w:rsidR="00E418CD" w:rsidRDefault="00E418CD">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_Toc67055098 \h </w:instrText>
      </w:r>
      <w:r>
        <w:fldChar w:fldCharType="separate"/>
      </w:r>
      <w:r>
        <w:t>117</w:t>
      </w:r>
      <w:r>
        <w:fldChar w:fldCharType="end"/>
      </w:r>
    </w:p>
    <w:p w14:paraId="66699FC4" w14:textId="2276BF7B" w:rsidR="00E418CD" w:rsidRDefault="00E418CD">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_Toc67055099 \h </w:instrText>
      </w:r>
      <w:r>
        <w:fldChar w:fldCharType="separate"/>
      </w:r>
      <w:r>
        <w:t>117</w:t>
      </w:r>
      <w:r>
        <w:fldChar w:fldCharType="end"/>
      </w:r>
    </w:p>
    <w:p w14:paraId="7D231045" w14:textId="747BE3AA" w:rsidR="00E418CD" w:rsidRDefault="00E418CD">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_Toc67055100 \h </w:instrText>
      </w:r>
      <w:r>
        <w:fldChar w:fldCharType="separate"/>
      </w:r>
      <w:r>
        <w:t>118</w:t>
      </w:r>
      <w:r>
        <w:fldChar w:fldCharType="end"/>
      </w:r>
    </w:p>
    <w:p w14:paraId="453420C0" w14:textId="106D05AF" w:rsidR="00E418CD" w:rsidRDefault="00E418CD">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_Toc67055101 \h </w:instrText>
      </w:r>
      <w:r>
        <w:fldChar w:fldCharType="separate"/>
      </w:r>
      <w:r>
        <w:t>118</w:t>
      </w:r>
      <w:r>
        <w:fldChar w:fldCharType="end"/>
      </w:r>
    </w:p>
    <w:p w14:paraId="7BD93EFC" w14:textId="2A8CB677" w:rsidR="00E418CD" w:rsidRDefault="00E418CD">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_Toc67055102 \h </w:instrText>
      </w:r>
      <w:r>
        <w:fldChar w:fldCharType="separate"/>
      </w:r>
      <w:r>
        <w:t>123</w:t>
      </w:r>
      <w:r>
        <w:fldChar w:fldCharType="end"/>
      </w:r>
    </w:p>
    <w:p w14:paraId="58525690" w14:textId="604EE6E7" w:rsidR="00E418CD" w:rsidRDefault="00E418CD">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_Toc67055103 \h </w:instrText>
      </w:r>
      <w:r>
        <w:fldChar w:fldCharType="separate"/>
      </w:r>
      <w:r>
        <w:t>124</w:t>
      </w:r>
      <w:r>
        <w:fldChar w:fldCharType="end"/>
      </w:r>
    </w:p>
    <w:p w14:paraId="69CFA674" w14:textId="1EEF7723" w:rsidR="00E418CD" w:rsidRDefault="00E418CD">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_Toc67055104 \h </w:instrText>
      </w:r>
      <w:r>
        <w:fldChar w:fldCharType="separate"/>
      </w:r>
      <w:r>
        <w:t>125</w:t>
      </w:r>
      <w:r>
        <w:fldChar w:fldCharType="end"/>
      </w:r>
    </w:p>
    <w:p w14:paraId="5E31AFAB" w14:textId="1F3CCEEB" w:rsidR="00E418CD" w:rsidRDefault="00E418C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_Toc67055105 \h </w:instrText>
      </w:r>
      <w:r>
        <w:fldChar w:fldCharType="separate"/>
      </w:r>
      <w:r>
        <w:t>127</w:t>
      </w:r>
      <w:r>
        <w:fldChar w:fldCharType="end"/>
      </w:r>
    </w:p>
    <w:p w14:paraId="332D12CE" w14:textId="5536B0E8" w:rsidR="00E418CD" w:rsidRDefault="00E418CD">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_Toc67055106 \h </w:instrText>
      </w:r>
      <w:r>
        <w:fldChar w:fldCharType="separate"/>
      </w:r>
      <w:r>
        <w:t>127</w:t>
      </w:r>
      <w:r>
        <w:fldChar w:fldCharType="end"/>
      </w:r>
    </w:p>
    <w:p w14:paraId="633740F3" w14:textId="39984876" w:rsidR="00E418CD" w:rsidRDefault="00E418CD">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_Toc67055107 \h </w:instrText>
      </w:r>
      <w:r>
        <w:fldChar w:fldCharType="separate"/>
      </w:r>
      <w:r>
        <w:t>127</w:t>
      </w:r>
      <w:r>
        <w:fldChar w:fldCharType="end"/>
      </w:r>
    </w:p>
    <w:p w14:paraId="59C39B7E" w14:textId="0498C21D" w:rsidR="00E418CD" w:rsidRDefault="00E418CD">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_Toc67055108 \h </w:instrText>
      </w:r>
      <w:r>
        <w:fldChar w:fldCharType="separate"/>
      </w:r>
      <w:r>
        <w:t>127</w:t>
      </w:r>
      <w:r>
        <w:fldChar w:fldCharType="end"/>
      </w:r>
    </w:p>
    <w:p w14:paraId="40311C39" w14:textId="310BD5E3" w:rsidR="00E418CD" w:rsidRDefault="00E418CD">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_Toc67055109 \h </w:instrText>
      </w:r>
      <w:r>
        <w:fldChar w:fldCharType="separate"/>
      </w:r>
      <w:r>
        <w:t>128</w:t>
      </w:r>
      <w:r>
        <w:fldChar w:fldCharType="end"/>
      </w:r>
    </w:p>
    <w:p w14:paraId="37147C51" w14:textId="0299A9C9" w:rsidR="00E418CD" w:rsidRDefault="00E418CD">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_Toc67055110 \h </w:instrText>
      </w:r>
      <w:r>
        <w:fldChar w:fldCharType="separate"/>
      </w:r>
      <w:r>
        <w:t>128</w:t>
      </w:r>
      <w:r>
        <w:fldChar w:fldCharType="end"/>
      </w:r>
    </w:p>
    <w:p w14:paraId="27F1FF73" w14:textId="76BD89E6" w:rsidR="00E418CD" w:rsidRDefault="00E418CD">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_Toc67055111 \h </w:instrText>
      </w:r>
      <w:r>
        <w:fldChar w:fldCharType="separate"/>
      </w:r>
      <w:r>
        <w:t>129</w:t>
      </w:r>
      <w:r>
        <w:fldChar w:fldCharType="end"/>
      </w:r>
    </w:p>
    <w:p w14:paraId="09E1B852" w14:textId="2564CAD0" w:rsidR="00E418CD" w:rsidRDefault="00E418CD">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_Toc67055112 \h </w:instrText>
      </w:r>
      <w:r>
        <w:fldChar w:fldCharType="separate"/>
      </w:r>
      <w:r>
        <w:t>130</w:t>
      </w:r>
      <w:r>
        <w:fldChar w:fldCharType="end"/>
      </w:r>
    </w:p>
    <w:p w14:paraId="3368D797" w14:textId="1E09E173" w:rsidR="00E418CD" w:rsidRDefault="00E418CD">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_Toc67055113 \h </w:instrText>
      </w:r>
      <w:r>
        <w:fldChar w:fldCharType="separate"/>
      </w:r>
      <w:r>
        <w:t>130</w:t>
      </w:r>
      <w:r>
        <w:fldChar w:fldCharType="end"/>
      </w:r>
    </w:p>
    <w:p w14:paraId="58237F5D" w14:textId="605B7E82" w:rsidR="00E418CD" w:rsidRDefault="00E418CD">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_Toc67055114 \h </w:instrText>
      </w:r>
      <w:r>
        <w:fldChar w:fldCharType="separate"/>
      </w:r>
      <w:r>
        <w:t>130</w:t>
      </w:r>
      <w:r>
        <w:fldChar w:fldCharType="end"/>
      </w:r>
    </w:p>
    <w:p w14:paraId="64DA05E0" w14:textId="528E6005" w:rsidR="00E418CD" w:rsidRDefault="00E418CD">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_Toc67055115 \h </w:instrText>
      </w:r>
      <w:r>
        <w:fldChar w:fldCharType="separate"/>
      </w:r>
      <w:r>
        <w:t>142</w:t>
      </w:r>
      <w:r>
        <w:fldChar w:fldCharType="end"/>
      </w:r>
    </w:p>
    <w:p w14:paraId="1B203C37" w14:textId="469619BA" w:rsidR="00E418CD" w:rsidRDefault="00E418CD">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_Toc67055116 \h </w:instrText>
      </w:r>
      <w:r>
        <w:fldChar w:fldCharType="separate"/>
      </w:r>
      <w:r>
        <w:t>142</w:t>
      </w:r>
      <w:r>
        <w:fldChar w:fldCharType="end"/>
      </w:r>
    </w:p>
    <w:p w14:paraId="3EB2DBA7" w14:textId="53C374F4" w:rsidR="00E418CD" w:rsidRDefault="00E418CD">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_Toc67055117 \h </w:instrText>
      </w:r>
      <w:r>
        <w:fldChar w:fldCharType="separate"/>
      </w:r>
      <w:r>
        <w:t>142</w:t>
      </w:r>
      <w:r>
        <w:fldChar w:fldCharType="end"/>
      </w:r>
    </w:p>
    <w:p w14:paraId="6EA16F0E" w14:textId="1700829B" w:rsidR="00E418CD" w:rsidRDefault="00E418CD">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_Toc67055118 \h </w:instrText>
      </w:r>
      <w:r>
        <w:fldChar w:fldCharType="separate"/>
      </w:r>
      <w:r>
        <w:t>143</w:t>
      </w:r>
      <w:r>
        <w:fldChar w:fldCharType="end"/>
      </w:r>
    </w:p>
    <w:p w14:paraId="422E60AD" w14:textId="5E56AC52" w:rsidR="00E418CD" w:rsidRDefault="00E418CD">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_Toc67055119 \h </w:instrText>
      </w:r>
      <w:r>
        <w:fldChar w:fldCharType="separate"/>
      </w:r>
      <w:r>
        <w:t>143</w:t>
      </w:r>
      <w:r>
        <w:fldChar w:fldCharType="end"/>
      </w:r>
    </w:p>
    <w:p w14:paraId="083F989B" w14:textId="3DA54E5F" w:rsidR="00E418CD" w:rsidRDefault="00E418CD">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_Toc67055120 \h </w:instrText>
      </w:r>
      <w:r>
        <w:fldChar w:fldCharType="separate"/>
      </w:r>
      <w:r>
        <w:t>143</w:t>
      </w:r>
      <w:r>
        <w:fldChar w:fldCharType="end"/>
      </w:r>
    </w:p>
    <w:p w14:paraId="0ACE17ED" w14:textId="6D8C2FDE" w:rsidR="00E418CD" w:rsidRDefault="00E418CD">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_Toc67055121 \h </w:instrText>
      </w:r>
      <w:r>
        <w:fldChar w:fldCharType="separate"/>
      </w:r>
      <w:r>
        <w:t>143</w:t>
      </w:r>
      <w:r>
        <w:fldChar w:fldCharType="end"/>
      </w:r>
    </w:p>
    <w:p w14:paraId="1F78999E" w14:textId="72220B71" w:rsidR="00E418CD" w:rsidRDefault="00E418CD">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_Toc67055122 \h </w:instrText>
      </w:r>
      <w:r>
        <w:fldChar w:fldCharType="separate"/>
      </w:r>
      <w:r>
        <w:t>144</w:t>
      </w:r>
      <w:r>
        <w:fldChar w:fldCharType="end"/>
      </w:r>
    </w:p>
    <w:p w14:paraId="70AA16EA" w14:textId="45938B1E" w:rsidR="00E418CD" w:rsidRDefault="00E418CD">
      <w:pPr>
        <w:pStyle w:val="TOC5"/>
        <w:rPr>
          <w:rFonts w:asciiTheme="minorHAnsi" w:eastAsiaTheme="minorEastAsia" w:hAnsiTheme="minorHAnsi" w:cstheme="minorBidi"/>
          <w:sz w:val="22"/>
          <w:szCs w:val="22"/>
          <w:lang w:eastAsia="en-GB"/>
        </w:rPr>
      </w:pPr>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_Toc67055123 \h </w:instrText>
      </w:r>
      <w:r>
        <w:fldChar w:fldCharType="separate"/>
      </w:r>
      <w:r>
        <w:t>144</w:t>
      </w:r>
      <w:r>
        <w:fldChar w:fldCharType="end"/>
      </w:r>
    </w:p>
    <w:p w14:paraId="483E0B04" w14:textId="048B7DF5" w:rsidR="00E418CD" w:rsidRDefault="00E418CD">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_Toc67055124 \h </w:instrText>
      </w:r>
      <w:r>
        <w:fldChar w:fldCharType="separate"/>
      </w:r>
      <w:r>
        <w:t>144</w:t>
      </w:r>
      <w:r>
        <w:fldChar w:fldCharType="end"/>
      </w:r>
    </w:p>
    <w:p w14:paraId="0F39639C" w14:textId="0C0E29E9" w:rsidR="00E418CD" w:rsidRDefault="00E418CD">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_Toc67055125 \h </w:instrText>
      </w:r>
      <w:r>
        <w:fldChar w:fldCharType="separate"/>
      </w:r>
      <w:r>
        <w:t>153</w:t>
      </w:r>
      <w:r>
        <w:fldChar w:fldCharType="end"/>
      </w:r>
    </w:p>
    <w:p w14:paraId="27AF1245" w14:textId="194F19F2" w:rsidR="00E418CD" w:rsidRDefault="00E418CD">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_Toc67055126 \h </w:instrText>
      </w:r>
      <w:r>
        <w:fldChar w:fldCharType="separate"/>
      </w:r>
      <w:r>
        <w:t>161</w:t>
      </w:r>
      <w:r>
        <w:fldChar w:fldCharType="end"/>
      </w:r>
    </w:p>
    <w:p w14:paraId="025C9632" w14:textId="0F362006" w:rsidR="00E418CD" w:rsidRDefault="00E418CD">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_Toc67055127 \h </w:instrText>
      </w:r>
      <w:r>
        <w:fldChar w:fldCharType="separate"/>
      </w:r>
      <w:r>
        <w:t>163</w:t>
      </w:r>
      <w:r>
        <w:fldChar w:fldCharType="end"/>
      </w:r>
    </w:p>
    <w:p w14:paraId="34FAA753" w14:textId="2CEB0BDB" w:rsidR="00E418CD" w:rsidRDefault="00E418CD">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_Toc67055128 \h </w:instrText>
      </w:r>
      <w:r>
        <w:fldChar w:fldCharType="separate"/>
      </w:r>
      <w:r>
        <w:t>187</w:t>
      </w:r>
      <w:r>
        <w:fldChar w:fldCharType="end"/>
      </w:r>
    </w:p>
    <w:p w14:paraId="0EF1E69C" w14:textId="018B4A4B" w:rsidR="00E418CD" w:rsidRDefault="00E418CD">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_Toc67055129 \h </w:instrText>
      </w:r>
      <w:r>
        <w:fldChar w:fldCharType="separate"/>
      </w:r>
      <w:r>
        <w:t>187</w:t>
      </w:r>
      <w:r>
        <w:fldChar w:fldCharType="end"/>
      </w:r>
    </w:p>
    <w:p w14:paraId="7128B5C7" w14:textId="21BBDE44" w:rsidR="00E418CD" w:rsidRDefault="00E418CD">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_Toc67055130 \h </w:instrText>
      </w:r>
      <w:r>
        <w:fldChar w:fldCharType="separate"/>
      </w:r>
      <w:r>
        <w:t>188</w:t>
      </w:r>
      <w:r>
        <w:fldChar w:fldCharType="end"/>
      </w:r>
    </w:p>
    <w:p w14:paraId="41D27B98" w14:textId="34949E05" w:rsidR="00E418CD" w:rsidRDefault="00E418C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_Toc67055131 \h </w:instrText>
      </w:r>
      <w:r>
        <w:fldChar w:fldCharType="separate"/>
      </w:r>
      <w:r>
        <w:t>188</w:t>
      </w:r>
      <w:r>
        <w:fldChar w:fldCharType="end"/>
      </w:r>
    </w:p>
    <w:p w14:paraId="42DC4A10" w14:textId="3DF6EBCC" w:rsidR="00E418CD" w:rsidRDefault="00E418CD">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_Toc67055132 \h </w:instrText>
      </w:r>
      <w:r>
        <w:fldChar w:fldCharType="separate"/>
      </w:r>
      <w:r>
        <w:t>188</w:t>
      </w:r>
      <w:r>
        <w:fldChar w:fldCharType="end"/>
      </w:r>
    </w:p>
    <w:p w14:paraId="18122B78" w14:textId="74AA5BC7" w:rsidR="00E418CD" w:rsidRDefault="00E418CD">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_Toc67055133 \h </w:instrText>
      </w:r>
      <w:r>
        <w:fldChar w:fldCharType="separate"/>
      </w:r>
      <w:r>
        <w:t>188</w:t>
      </w:r>
      <w:r>
        <w:fldChar w:fldCharType="end"/>
      </w:r>
    </w:p>
    <w:p w14:paraId="0C1A6467" w14:textId="0E39A2F3" w:rsidR="00E418CD" w:rsidRDefault="00E418CD">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_Toc67055134 \h </w:instrText>
      </w:r>
      <w:r>
        <w:fldChar w:fldCharType="separate"/>
      </w:r>
      <w:r>
        <w:t>188</w:t>
      </w:r>
      <w:r>
        <w:fldChar w:fldCharType="end"/>
      </w:r>
    </w:p>
    <w:p w14:paraId="6B8A73AB" w14:textId="577FD3E1" w:rsidR="00E418CD" w:rsidRDefault="00E418CD">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_Toc67055135 \h </w:instrText>
      </w:r>
      <w:r>
        <w:fldChar w:fldCharType="separate"/>
      </w:r>
      <w:r>
        <w:t>189</w:t>
      </w:r>
      <w:r>
        <w:fldChar w:fldCharType="end"/>
      </w:r>
    </w:p>
    <w:p w14:paraId="3984666D" w14:textId="46457162" w:rsidR="00E418CD" w:rsidRDefault="00E418CD">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_Toc67055136 \h </w:instrText>
      </w:r>
      <w:r>
        <w:fldChar w:fldCharType="separate"/>
      </w:r>
      <w:r>
        <w:t>189</w:t>
      </w:r>
      <w:r>
        <w:fldChar w:fldCharType="end"/>
      </w:r>
    </w:p>
    <w:p w14:paraId="275A2E74" w14:textId="3CC4712F" w:rsidR="00E418CD" w:rsidRDefault="00E418CD">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_Toc67055137 \h </w:instrText>
      </w:r>
      <w:r>
        <w:fldChar w:fldCharType="separate"/>
      </w:r>
      <w:r>
        <w:t>189</w:t>
      </w:r>
      <w:r>
        <w:fldChar w:fldCharType="end"/>
      </w:r>
    </w:p>
    <w:p w14:paraId="49B4DD39" w14:textId="2D2ECC66" w:rsidR="00E418CD" w:rsidRDefault="00E418CD">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_Toc67055138 \h </w:instrText>
      </w:r>
      <w:r>
        <w:fldChar w:fldCharType="separate"/>
      </w:r>
      <w:r>
        <w:t>212</w:t>
      </w:r>
      <w:r>
        <w:fldChar w:fldCharType="end"/>
      </w:r>
    </w:p>
    <w:p w14:paraId="3A97BFAE" w14:textId="6852A2C2" w:rsidR="00E418CD" w:rsidRDefault="00E418C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_Toc67055139 \h </w:instrText>
      </w:r>
      <w:r>
        <w:fldChar w:fldCharType="separate"/>
      </w:r>
      <w:r>
        <w:t>212</w:t>
      </w:r>
      <w:r>
        <w:fldChar w:fldCharType="end"/>
      </w:r>
    </w:p>
    <w:p w14:paraId="6AA1463B" w14:textId="26A6D8C6" w:rsidR="00E418CD" w:rsidRDefault="00E418CD">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_Toc67055140 \h </w:instrText>
      </w:r>
      <w:r>
        <w:fldChar w:fldCharType="separate"/>
      </w:r>
      <w:r>
        <w:t>212</w:t>
      </w:r>
      <w:r>
        <w:fldChar w:fldCharType="end"/>
      </w:r>
    </w:p>
    <w:p w14:paraId="48104556" w14:textId="23A446F9" w:rsidR="00E418CD" w:rsidRDefault="00E418C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_Toc67055141 \h </w:instrText>
      </w:r>
      <w:r>
        <w:fldChar w:fldCharType="separate"/>
      </w:r>
      <w:r>
        <w:t>213</w:t>
      </w:r>
      <w:r>
        <w:fldChar w:fldCharType="end"/>
      </w:r>
    </w:p>
    <w:p w14:paraId="3340D068" w14:textId="565FD890" w:rsidR="00E418CD" w:rsidRDefault="00E418C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_Toc67055142 \h </w:instrText>
      </w:r>
      <w:r>
        <w:fldChar w:fldCharType="separate"/>
      </w:r>
      <w:r>
        <w:t>213</w:t>
      </w:r>
      <w:r>
        <w:fldChar w:fldCharType="end"/>
      </w:r>
    </w:p>
    <w:p w14:paraId="5887E94A" w14:textId="3D3C1B9B" w:rsidR="00E418CD" w:rsidRDefault="00E418C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_Toc67055143 \h </w:instrText>
      </w:r>
      <w:r>
        <w:fldChar w:fldCharType="separate"/>
      </w:r>
      <w:r>
        <w:t>213</w:t>
      </w:r>
      <w:r>
        <w:fldChar w:fldCharType="end"/>
      </w:r>
    </w:p>
    <w:p w14:paraId="710DAEF8" w14:textId="62A92237" w:rsidR="00E418CD" w:rsidRDefault="00E418CD">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_Toc67055144 \h </w:instrText>
      </w:r>
      <w:r>
        <w:fldChar w:fldCharType="separate"/>
      </w:r>
      <w:r>
        <w:t>213</w:t>
      </w:r>
      <w:r>
        <w:fldChar w:fldCharType="end"/>
      </w:r>
    </w:p>
    <w:p w14:paraId="34FE604C" w14:textId="5A61621B" w:rsidR="00E418CD" w:rsidRDefault="00E418CD">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_Toc67055145 \h </w:instrText>
      </w:r>
      <w:r>
        <w:fldChar w:fldCharType="separate"/>
      </w:r>
      <w:r>
        <w:t>213</w:t>
      </w:r>
      <w:r>
        <w:fldChar w:fldCharType="end"/>
      </w:r>
    </w:p>
    <w:p w14:paraId="1DC1155C" w14:textId="0DC891E3" w:rsidR="00E418CD" w:rsidRDefault="00E418CD">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_Toc67055146 \h </w:instrText>
      </w:r>
      <w:r>
        <w:fldChar w:fldCharType="separate"/>
      </w:r>
      <w:r>
        <w:t>216</w:t>
      </w:r>
      <w:r>
        <w:fldChar w:fldCharType="end"/>
      </w:r>
    </w:p>
    <w:p w14:paraId="135D246B" w14:textId="47CFD267" w:rsidR="00E418CD" w:rsidRDefault="00E418CD">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_Toc67055147 \h </w:instrText>
      </w:r>
      <w:r>
        <w:fldChar w:fldCharType="separate"/>
      </w:r>
      <w:r>
        <w:t>216</w:t>
      </w:r>
      <w:r>
        <w:fldChar w:fldCharType="end"/>
      </w:r>
    </w:p>
    <w:p w14:paraId="774AE6F9" w14:textId="073F371C" w:rsidR="00E418CD" w:rsidRDefault="00E418CD">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_Toc67055148 \h </w:instrText>
      </w:r>
      <w:r>
        <w:fldChar w:fldCharType="separate"/>
      </w:r>
      <w:r>
        <w:t>216</w:t>
      </w:r>
      <w:r>
        <w:fldChar w:fldCharType="end"/>
      </w:r>
    </w:p>
    <w:p w14:paraId="0F8BD0F3" w14:textId="55082F33" w:rsidR="00E418CD" w:rsidRDefault="00E418CD">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_Toc67055149 \h </w:instrText>
      </w:r>
      <w:r>
        <w:fldChar w:fldCharType="separate"/>
      </w:r>
      <w:r>
        <w:t>216</w:t>
      </w:r>
      <w:r>
        <w:fldChar w:fldCharType="end"/>
      </w:r>
    </w:p>
    <w:p w14:paraId="01DBC2BD" w14:textId="7770AA8F" w:rsidR="00E418CD" w:rsidRDefault="00E418CD">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_Toc67055150 \h </w:instrText>
      </w:r>
      <w:r>
        <w:fldChar w:fldCharType="separate"/>
      </w:r>
      <w:r>
        <w:t>217</w:t>
      </w:r>
      <w:r>
        <w:fldChar w:fldCharType="end"/>
      </w:r>
    </w:p>
    <w:p w14:paraId="66CA7292" w14:textId="401361D3" w:rsidR="00E418CD" w:rsidRDefault="00E418CD">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_Toc67055151 \h </w:instrText>
      </w:r>
      <w:r>
        <w:fldChar w:fldCharType="separate"/>
      </w:r>
      <w:r>
        <w:t>217</w:t>
      </w:r>
      <w:r>
        <w:fldChar w:fldCharType="end"/>
      </w:r>
    </w:p>
    <w:p w14:paraId="7F9A47CB" w14:textId="51211E67" w:rsidR="00E418CD" w:rsidRDefault="00E418CD">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_Toc67055152 \h </w:instrText>
      </w:r>
      <w:r>
        <w:fldChar w:fldCharType="separate"/>
      </w:r>
      <w:r>
        <w:t>217</w:t>
      </w:r>
      <w:r>
        <w:fldChar w:fldCharType="end"/>
      </w:r>
    </w:p>
    <w:p w14:paraId="5CC13825" w14:textId="6347B6B1" w:rsidR="00E418CD" w:rsidRDefault="00E418CD">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_Toc67055153 \h </w:instrText>
      </w:r>
      <w:r>
        <w:fldChar w:fldCharType="separate"/>
      </w:r>
      <w:r>
        <w:t>217</w:t>
      </w:r>
      <w:r>
        <w:fldChar w:fldCharType="end"/>
      </w:r>
    </w:p>
    <w:p w14:paraId="7B93D7F4" w14:textId="30442E8B" w:rsidR="00E418CD" w:rsidRDefault="00E418CD">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_Toc67055154 \h </w:instrText>
      </w:r>
      <w:r>
        <w:fldChar w:fldCharType="separate"/>
      </w:r>
      <w:r>
        <w:t>217</w:t>
      </w:r>
      <w:r>
        <w:fldChar w:fldCharType="end"/>
      </w:r>
    </w:p>
    <w:p w14:paraId="71D096C9" w14:textId="4437E69A" w:rsidR="00E418CD" w:rsidRDefault="00E418CD">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_Toc67055155 \h </w:instrText>
      </w:r>
      <w:r>
        <w:fldChar w:fldCharType="separate"/>
      </w:r>
      <w:r>
        <w:t>218</w:t>
      </w:r>
      <w:r>
        <w:fldChar w:fldCharType="end"/>
      </w:r>
    </w:p>
    <w:p w14:paraId="6A3593A1" w14:textId="6E7F9DFA" w:rsidR="00E418CD" w:rsidRDefault="00E418CD">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_Toc67055156 \h </w:instrText>
      </w:r>
      <w:r>
        <w:fldChar w:fldCharType="separate"/>
      </w:r>
      <w:r>
        <w:t>218</w:t>
      </w:r>
      <w:r>
        <w:fldChar w:fldCharType="end"/>
      </w:r>
    </w:p>
    <w:p w14:paraId="246D7602" w14:textId="047EFAB0" w:rsidR="00E418CD" w:rsidRDefault="00E418CD">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_Toc67055157 \h </w:instrText>
      </w:r>
      <w:r>
        <w:fldChar w:fldCharType="separate"/>
      </w:r>
      <w:r>
        <w:t>218</w:t>
      </w:r>
      <w:r>
        <w:fldChar w:fldCharType="end"/>
      </w:r>
    </w:p>
    <w:p w14:paraId="1655017F" w14:textId="4345C2E2" w:rsidR="00E418CD" w:rsidRDefault="00E418CD">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_Toc67055158 \h </w:instrText>
      </w:r>
      <w:r>
        <w:fldChar w:fldCharType="separate"/>
      </w:r>
      <w:r>
        <w:t>218</w:t>
      </w:r>
      <w:r>
        <w:fldChar w:fldCharType="end"/>
      </w:r>
    </w:p>
    <w:p w14:paraId="562725A6" w14:textId="5D29B5F3" w:rsidR="00E418CD" w:rsidRDefault="00E418CD">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_Toc67055159 \h </w:instrText>
      </w:r>
      <w:r>
        <w:fldChar w:fldCharType="separate"/>
      </w:r>
      <w:r>
        <w:t>218</w:t>
      </w:r>
      <w:r>
        <w:fldChar w:fldCharType="end"/>
      </w:r>
    </w:p>
    <w:p w14:paraId="36DC3A35" w14:textId="150347B0" w:rsidR="00E418CD" w:rsidRDefault="00E418C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_Toc67055160 \h </w:instrText>
      </w:r>
      <w:r>
        <w:fldChar w:fldCharType="separate"/>
      </w:r>
      <w:r>
        <w:t>219</w:t>
      </w:r>
      <w:r>
        <w:fldChar w:fldCharType="end"/>
      </w:r>
    </w:p>
    <w:p w14:paraId="39B1C21F" w14:textId="610A5C4E" w:rsidR="00E418CD" w:rsidRDefault="00E418C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_Toc67055161 \h </w:instrText>
      </w:r>
      <w:r>
        <w:fldChar w:fldCharType="separate"/>
      </w:r>
      <w:r>
        <w:t>219</w:t>
      </w:r>
      <w:r>
        <w:fldChar w:fldCharType="end"/>
      </w:r>
    </w:p>
    <w:p w14:paraId="7370E1F2" w14:textId="66048F2D" w:rsidR="00E418CD" w:rsidRDefault="00E418C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_Toc67055162 \h </w:instrText>
      </w:r>
      <w:r>
        <w:fldChar w:fldCharType="separate"/>
      </w:r>
      <w:r>
        <w:t>219</w:t>
      </w:r>
      <w:r>
        <w:fldChar w:fldCharType="end"/>
      </w:r>
    </w:p>
    <w:p w14:paraId="4C98F414" w14:textId="1CD6A860" w:rsidR="00E418CD" w:rsidRDefault="00E418C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_Toc67055163 \h </w:instrText>
      </w:r>
      <w:r>
        <w:fldChar w:fldCharType="separate"/>
      </w:r>
      <w:r>
        <w:t>219</w:t>
      </w:r>
      <w:r>
        <w:fldChar w:fldCharType="end"/>
      </w:r>
    </w:p>
    <w:p w14:paraId="22D88426" w14:textId="1E4E4CA3" w:rsidR="00E418CD" w:rsidRDefault="00E418C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_Toc67055164 \h </w:instrText>
      </w:r>
      <w:r>
        <w:fldChar w:fldCharType="separate"/>
      </w:r>
      <w:r>
        <w:t>219</w:t>
      </w:r>
      <w:r>
        <w:fldChar w:fldCharType="end"/>
      </w:r>
    </w:p>
    <w:p w14:paraId="67527A52" w14:textId="2CCD6A0D" w:rsidR="00E418CD" w:rsidRDefault="00E418C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_Toc67055165 \h </w:instrText>
      </w:r>
      <w:r>
        <w:fldChar w:fldCharType="separate"/>
      </w:r>
      <w:r>
        <w:t>220</w:t>
      </w:r>
      <w:r>
        <w:fldChar w:fldCharType="end"/>
      </w:r>
    </w:p>
    <w:p w14:paraId="622B97CB" w14:textId="06687CD4" w:rsidR="00E418CD" w:rsidRDefault="00E418C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_Toc67055166 \h </w:instrText>
      </w:r>
      <w:r>
        <w:fldChar w:fldCharType="separate"/>
      </w:r>
      <w:r>
        <w:t>220</w:t>
      </w:r>
      <w:r>
        <w:fldChar w:fldCharType="end"/>
      </w:r>
    </w:p>
    <w:p w14:paraId="3D6B3830" w14:textId="692DF936" w:rsidR="00E418CD" w:rsidRDefault="00E418CD">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_Toc67055167 \h </w:instrText>
      </w:r>
      <w:r>
        <w:fldChar w:fldCharType="separate"/>
      </w:r>
      <w:r>
        <w:t>220</w:t>
      </w:r>
      <w:r>
        <w:fldChar w:fldCharType="end"/>
      </w:r>
    </w:p>
    <w:p w14:paraId="5557636D" w14:textId="63631FB9" w:rsidR="00E418CD" w:rsidRDefault="00E418CD">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_Toc67055168 \h </w:instrText>
      </w:r>
      <w:r>
        <w:fldChar w:fldCharType="separate"/>
      </w:r>
      <w:r>
        <w:t>220</w:t>
      </w:r>
      <w:r>
        <w:fldChar w:fldCharType="end"/>
      </w:r>
    </w:p>
    <w:p w14:paraId="148E2C36" w14:textId="2E5D1B54" w:rsidR="00E418CD" w:rsidRDefault="00E418C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_Toc67055169 \h </w:instrText>
      </w:r>
      <w:r>
        <w:fldChar w:fldCharType="separate"/>
      </w:r>
      <w:r>
        <w:t>221</w:t>
      </w:r>
      <w:r>
        <w:fldChar w:fldCharType="end"/>
      </w:r>
    </w:p>
    <w:p w14:paraId="2D42BE67" w14:textId="1B76EB4C" w:rsidR="00E418CD" w:rsidRDefault="00E418C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_Toc67055170 \h </w:instrText>
      </w:r>
      <w:r>
        <w:fldChar w:fldCharType="separate"/>
      </w:r>
      <w:r>
        <w:t>221</w:t>
      </w:r>
      <w:r>
        <w:fldChar w:fldCharType="end"/>
      </w:r>
    </w:p>
    <w:p w14:paraId="748F4464" w14:textId="2A50BA05" w:rsidR="00E418CD" w:rsidRDefault="00E418C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_Toc67055171 \h </w:instrText>
      </w:r>
      <w:r>
        <w:fldChar w:fldCharType="separate"/>
      </w:r>
      <w:r>
        <w:t>221</w:t>
      </w:r>
      <w:r>
        <w:fldChar w:fldCharType="end"/>
      </w:r>
    </w:p>
    <w:p w14:paraId="373F9B67" w14:textId="725B9E2E" w:rsidR="00E418CD" w:rsidRDefault="00E418C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_Toc67055172 \h </w:instrText>
      </w:r>
      <w:r>
        <w:fldChar w:fldCharType="separate"/>
      </w:r>
      <w:r>
        <w:t>222</w:t>
      </w:r>
      <w:r>
        <w:fldChar w:fldCharType="end"/>
      </w:r>
    </w:p>
    <w:p w14:paraId="1E3987A0" w14:textId="031C06C4" w:rsidR="00E418CD" w:rsidRDefault="00E418CD">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_Toc67055173 \h </w:instrText>
      </w:r>
      <w:r>
        <w:fldChar w:fldCharType="separate"/>
      </w:r>
      <w:r>
        <w:t>223</w:t>
      </w:r>
      <w:r>
        <w:fldChar w:fldCharType="end"/>
      </w:r>
    </w:p>
    <w:p w14:paraId="2014CA5C" w14:textId="03C0CD96" w:rsidR="00E418CD" w:rsidRDefault="00E418C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_Toc67055174 \h </w:instrText>
      </w:r>
      <w:r>
        <w:fldChar w:fldCharType="separate"/>
      </w:r>
      <w:r>
        <w:t>224</w:t>
      </w:r>
      <w:r>
        <w:fldChar w:fldCharType="end"/>
      </w:r>
    </w:p>
    <w:p w14:paraId="58A3FEF7" w14:textId="674BBB40" w:rsidR="00E418CD" w:rsidRDefault="00E418C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_Toc67055175 \h </w:instrText>
      </w:r>
      <w:r>
        <w:fldChar w:fldCharType="separate"/>
      </w:r>
      <w:r>
        <w:t>224</w:t>
      </w:r>
      <w:r>
        <w:fldChar w:fldCharType="end"/>
      </w:r>
    </w:p>
    <w:p w14:paraId="267937E0" w14:textId="64153B10" w:rsidR="00E418CD" w:rsidRDefault="00E418C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_Toc67055176 \h </w:instrText>
      </w:r>
      <w:r>
        <w:fldChar w:fldCharType="separate"/>
      </w:r>
      <w:r>
        <w:t>224</w:t>
      </w:r>
      <w:r>
        <w:fldChar w:fldCharType="end"/>
      </w:r>
    </w:p>
    <w:p w14:paraId="136166AB" w14:textId="5C7A5992" w:rsidR="00E418CD" w:rsidRDefault="00E418C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_Toc67055177 \h </w:instrText>
      </w:r>
      <w:r>
        <w:fldChar w:fldCharType="separate"/>
      </w:r>
      <w:r>
        <w:t>225</w:t>
      </w:r>
      <w:r>
        <w:fldChar w:fldCharType="end"/>
      </w:r>
    </w:p>
    <w:p w14:paraId="1AAC5CE1" w14:textId="7E7B832C" w:rsidR="00E418CD" w:rsidRDefault="00E418C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_Toc67055178 \h </w:instrText>
      </w:r>
      <w:r>
        <w:fldChar w:fldCharType="separate"/>
      </w:r>
      <w:r>
        <w:t>225</w:t>
      </w:r>
      <w:r>
        <w:fldChar w:fldCharType="end"/>
      </w:r>
    </w:p>
    <w:p w14:paraId="6173E466" w14:textId="2898FE66" w:rsidR="00E418CD" w:rsidRDefault="00E418CD">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_Toc67055179 \h </w:instrText>
      </w:r>
      <w:r>
        <w:fldChar w:fldCharType="separate"/>
      </w:r>
      <w:r>
        <w:t>225</w:t>
      </w:r>
      <w:r>
        <w:fldChar w:fldCharType="end"/>
      </w:r>
    </w:p>
    <w:p w14:paraId="360E13E4" w14:textId="0C424D7D" w:rsidR="00E418CD" w:rsidRDefault="00E418CD">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_Toc67055180 \h </w:instrText>
      </w:r>
      <w:r>
        <w:fldChar w:fldCharType="separate"/>
      </w:r>
      <w:r>
        <w:t>225</w:t>
      </w:r>
      <w:r>
        <w:fldChar w:fldCharType="end"/>
      </w:r>
    </w:p>
    <w:p w14:paraId="551DEED0" w14:textId="1B216D02" w:rsidR="00E418CD" w:rsidRDefault="00E418CD">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_Toc67055181 \h </w:instrText>
      </w:r>
      <w:r>
        <w:fldChar w:fldCharType="separate"/>
      </w:r>
      <w:r>
        <w:t>226</w:t>
      </w:r>
      <w:r>
        <w:fldChar w:fldCharType="end"/>
      </w:r>
    </w:p>
    <w:p w14:paraId="785F8B5C" w14:textId="29844543" w:rsidR="00E418CD" w:rsidRDefault="00E418C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_Toc67055182 \h </w:instrText>
      </w:r>
      <w:r>
        <w:fldChar w:fldCharType="separate"/>
      </w:r>
      <w:r>
        <w:t>226</w:t>
      </w:r>
      <w:r>
        <w:fldChar w:fldCharType="end"/>
      </w:r>
    </w:p>
    <w:p w14:paraId="0472348C" w14:textId="26A29330" w:rsidR="00E418CD" w:rsidRDefault="00E418CD">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_Toc67055183 \h </w:instrText>
      </w:r>
      <w:r>
        <w:fldChar w:fldCharType="separate"/>
      </w:r>
      <w:r>
        <w:t>226</w:t>
      </w:r>
      <w:r>
        <w:fldChar w:fldCharType="end"/>
      </w:r>
    </w:p>
    <w:p w14:paraId="2C569688" w14:textId="62B5F092" w:rsidR="00E418CD" w:rsidRDefault="00E418CD">
      <w:pPr>
        <w:pStyle w:val="TOC4"/>
        <w:rPr>
          <w:rFonts w:asciiTheme="minorHAnsi" w:eastAsiaTheme="minorEastAsia" w:hAnsiTheme="minorHAnsi" w:cstheme="minorBidi"/>
          <w:sz w:val="22"/>
          <w:szCs w:val="22"/>
          <w:lang w:eastAsia="en-GB"/>
        </w:rPr>
      </w:pPr>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_Toc67055184 \h </w:instrText>
      </w:r>
      <w:r>
        <w:fldChar w:fldCharType="separate"/>
      </w:r>
      <w:r>
        <w:t>226</w:t>
      </w:r>
      <w:r>
        <w:fldChar w:fldCharType="end"/>
      </w:r>
    </w:p>
    <w:p w14:paraId="10D9B7AD" w14:textId="38E58460" w:rsidR="00E418CD" w:rsidRDefault="00E418CD">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_Toc67055185 \h </w:instrText>
      </w:r>
      <w:r>
        <w:fldChar w:fldCharType="separate"/>
      </w:r>
      <w:r>
        <w:t>228</w:t>
      </w:r>
      <w:r>
        <w:fldChar w:fldCharType="end"/>
      </w:r>
    </w:p>
    <w:p w14:paraId="0B681A47" w14:textId="52D998E6" w:rsidR="00E418CD" w:rsidRDefault="00E418C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_Toc67055186 \h </w:instrText>
      </w:r>
      <w:r>
        <w:fldChar w:fldCharType="separate"/>
      </w:r>
      <w:r>
        <w:t>231</w:t>
      </w:r>
      <w:r>
        <w:fldChar w:fldCharType="end"/>
      </w:r>
    </w:p>
    <w:p w14:paraId="33C4D2A3" w14:textId="31BF5328" w:rsidR="00E418CD" w:rsidRDefault="00E418C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_Toc67055187 \h </w:instrText>
      </w:r>
      <w:r>
        <w:fldChar w:fldCharType="separate"/>
      </w:r>
      <w:r>
        <w:t>231</w:t>
      </w:r>
      <w:r>
        <w:fldChar w:fldCharType="end"/>
      </w:r>
    </w:p>
    <w:p w14:paraId="20D17D93" w14:textId="7AD5038A" w:rsidR="00E418CD" w:rsidRDefault="00E418C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_Toc67055188 \h </w:instrText>
      </w:r>
      <w:r>
        <w:fldChar w:fldCharType="separate"/>
      </w:r>
      <w:r>
        <w:t>232</w:t>
      </w:r>
      <w:r>
        <w:fldChar w:fldCharType="end"/>
      </w:r>
    </w:p>
    <w:p w14:paraId="1FCB3963" w14:textId="2E1D077D" w:rsidR="00E418CD" w:rsidRDefault="00E418CD">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_Toc67055189 \h </w:instrText>
      </w:r>
      <w:r>
        <w:fldChar w:fldCharType="separate"/>
      </w:r>
      <w:r>
        <w:t>232</w:t>
      </w:r>
      <w:r>
        <w:fldChar w:fldCharType="end"/>
      </w:r>
    </w:p>
    <w:p w14:paraId="52653B4B" w14:textId="22171F2E" w:rsidR="00E418CD" w:rsidRDefault="00E418CD">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_Toc67055190 \h </w:instrText>
      </w:r>
      <w:r>
        <w:fldChar w:fldCharType="separate"/>
      </w:r>
      <w:r>
        <w:t>232</w:t>
      </w:r>
      <w:r>
        <w:fldChar w:fldCharType="end"/>
      </w:r>
    </w:p>
    <w:p w14:paraId="10A08C28" w14:textId="4C9EBABA" w:rsidR="00E418CD" w:rsidRDefault="00E418CD">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4F7211">
        <w:rPr>
          <w:rFonts w:cs="v4.2.0"/>
        </w:rPr>
        <w:t>Procedure</w:t>
      </w:r>
      <w:r>
        <w:tab/>
      </w:r>
      <w:r>
        <w:fldChar w:fldCharType="begin"/>
      </w:r>
      <w:r>
        <w:instrText xml:space="preserve"> PAGEREF _Toc67055191 \h </w:instrText>
      </w:r>
      <w:r>
        <w:fldChar w:fldCharType="separate"/>
      </w:r>
      <w:r>
        <w:t>233</w:t>
      </w:r>
      <w:r>
        <w:fldChar w:fldCharType="end"/>
      </w:r>
    </w:p>
    <w:p w14:paraId="7A2DA12F" w14:textId="6BFAD40F" w:rsidR="00E418CD" w:rsidRDefault="00E418CD">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_Toc67055192 \h </w:instrText>
      </w:r>
      <w:r>
        <w:fldChar w:fldCharType="separate"/>
      </w:r>
      <w:r>
        <w:t>233</w:t>
      </w:r>
      <w:r>
        <w:fldChar w:fldCharType="end"/>
      </w:r>
    </w:p>
    <w:p w14:paraId="438D934B" w14:textId="20BA0EA0" w:rsidR="00E418CD" w:rsidRDefault="00E418CD">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_Toc67055193 \h </w:instrText>
      </w:r>
      <w:r>
        <w:fldChar w:fldCharType="separate"/>
      </w:r>
      <w:r>
        <w:t>233</w:t>
      </w:r>
      <w:r>
        <w:fldChar w:fldCharType="end"/>
      </w:r>
    </w:p>
    <w:p w14:paraId="29586A9B" w14:textId="209F85F4" w:rsidR="00E418CD" w:rsidRDefault="00E418CD">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_Toc67055194 \h </w:instrText>
      </w:r>
      <w:r>
        <w:fldChar w:fldCharType="separate"/>
      </w:r>
      <w:r>
        <w:t>234</w:t>
      </w:r>
      <w:r>
        <w:fldChar w:fldCharType="end"/>
      </w:r>
    </w:p>
    <w:p w14:paraId="3FFE854A" w14:textId="25CFCC0F" w:rsidR="00E418CD" w:rsidRDefault="00E418CD">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_Toc67055195 \h </w:instrText>
      </w:r>
      <w:r>
        <w:fldChar w:fldCharType="separate"/>
      </w:r>
      <w:r>
        <w:t>234</w:t>
      </w:r>
      <w:r>
        <w:fldChar w:fldCharType="end"/>
      </w:r>
    </w:p>
    <w:p w14:paraId="224C3E94" w14:textId="7091380C" w:rsidR="00E418CD" w:rsidRDefault="00E418CD">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_Toc67055196 \h </w:instrText>
      </w:r>
      <w:r>
        <w:fldChar w:fldCharType="separate"/>
      </w:r>
      <w:r>
        <w:t>234</w:t>
      </w:r>
      <w:r>
        <w:fldChar w:fldCharType="end"/>
      </w:r>
    </w:p>
    <w:p w14:paraId="62096D4F" w14:textId="4816EAEB" w:rsidR="00E418CD" w:rsidRDefault="00E418CD">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_Toc67055197 \h </w:instrText>
      </w:r>
      <w:r>
        <w:fldChar w:fldCharType="separate"/>
      </w:r>
      <w:r>
        <w:t>235</w:t>
      </w:r>
      <w:r>
        <w:fldChar w:fldCharType="end"/>
      </w:r>
    </w:p>
    <w:p w14:paraId="1EB35CB9" w14:textId="02D2F4A6" w:rsidR="00E418CD" w:rsidRDefault="00E418CD">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_Toc67055198 \h </w:instrText>
      </w:r>
      <w:r>
        <w:fldChar w:fldCharType="separate"/>
      </w:r>
      <w:r>
        <w:t>235</w:t>
      </w:r>
      <w:r>
        <w:fldChar w:fldCharType="end"/>
      </w:r>
    </w:p>
    <w:p w14:paraId="61F8E3B2" w14:textId="289608BE" w:rsidR="00E418CD" w:rsidRDefault="00E418CD">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_Toc67055199 \h </w:instrText>
      </w:r>
      <w:r>
        <w:fldChar w:fldCharType="separate"/>
      </w:r>
      <w:r>
        <w:t>235</w:t>
      </w:r>
      <w:r>
        <w:fldChar w:fldCharType="end"/>
      </w:r>
    </w:p>
    <w:p w14:paraId="2444103D" w14:textId="1DB1AFB9" w:rsidR="00E418CD" w:rsidRDefault="00E418CD">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_Toc67055200 \h </w:instrText>
      </w:r>
      <w:r>
        <w:fldChar w:fldCharType="separate"/>
      </w:r>
      <w:r>
        <w:t>236</w:t>
      </w:r>
      <w:r>
        <w:fldChar w:fldCharType="end"/>
      </w:r>
    </w:p>
    <w:p w14:paraId="622FAF34" w14:textId="76A1F6E1" w:rsidR="00E418CD" w:rsidRDefault="00E418CD">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_Toc67055201 \h </w:instrText>
      </w:r>
      <w:r>
        <w:fldChar w:fldCharType="separate"/>
      </w:r>
      <w:r>
        <w:t>237</w:t>
      </w:r>
      <w:r>
        <w:fldChar w:fldCharType="end"/>
      </w:r>
    </w:p>
    <w:p w14:paraId="5A613CD3" w14:textId="67B84FC2" w:rsidR="00E418CD" w:rsidRDefault="00E418CD">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_Toc67055202 \h </w:instrText>
      </w:r>
      <w:r>
        <w:fldChar w:fldCharType="separate"/>
      </w:r>
      <w:r>
        <w:t>238</w:t>
      </w:r>
      <w:r>
        <w:fldChar w:fldCharType="end"/>
      </w:r>
    </w:p>
    <w:p w14:paraId="5F6749CF" w14:textId="7608E713" w:rsidR="00E418CD" w:rsidRDefault="00E418CD">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_Toc67055203 \h </w:instrText>
      </w:r>
      <w:r>
        <w:fldChar w:fldCharType="separate"/>
      </w:r>
      <w:r>
        <w:t>238</w:t>
      </w:r>
      <w:r>
        <w:fldChar w:fldCharType="end"/>
      </w:r>
    </w:p>
    <w:p w14:paraId="18877E44" w14:textId="219810BD" w:rsidR="00E418CD" w:rsidRDefault="00E418CD">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_Toc67055204 \h </w:instrText>
      </w:r>
      <w:r>
        <w:fldChar w:fldCharType="separate"/>
      </w:r>
      <w:r>
        <w:t>239</w:t>
      </w:r>
      <w:r>
        <w:fldChar w:fldCharType="end"/>
      </w:r>
    </w:p>
    <w:p w14:paraId="2103B80B" w14:textId="2C38FBF6" w:rsidR="00E418CD" w:rsidRDefault="00E418C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_Toc67055205 \h </w:instrText>
      </w:r>
      <w:r>
        <w:fldChar w:fldCharType="separate"/>
      </w:r>
      <w:r>
        <w:t>241</w:t>
      </w:r>
      <w:r>
        <w:fldChar w:fldCharType="end"/>
      </w:r>
    </w:p>
    <w:p w14:paraId="26B84076" w14:textId="0F19496A" w:rsidR="00E418CD" w:rsidRDefault="00E418C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_Toc67055206 \h </w:instrText>
      </w:r>
      <w:r>
        <w:fldChar w:fldCharType="separate"/>
      </w:r>
      <w:r>
        <w:t>241</w:t>
      </w:r>
      <w:r>
        <w:fldChar w:fldCharType="end"/>
      </w:r>
    </w:p>
    <w:p w14:paraId="058DA6C5" w14:textId="6C0AF74B" w:rsidR="00E418CD" w:rsidRDefault="00E418CD">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_Toc67055207 \h </w:instrText>
      </w:r>
      <w:r>
        <w:fldChar w:fldCharType="separate"/>
      </w:r>
      <w:r>
        <w:t>241</w:t>
      </w:r>
      <w:r>
        <w:fldChar w:fldCharType="end"/>
      </w:r>
    </w:p>
    <w:p w14:paraId="26437403" w14:textId="5C1051FD" w:rsidR="00E418CD" w:rsidRDefault="00E418CD">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_Toc67055208 \h </w:instrText>
      </w:r>
      <w:r>
        <w:fldChar w:fldCharType="separate"/>
      </w:r>
      <w:r>
        <w:t>242</w:t>
      </w:r>
      <w:r>
        <w:fldChar w:fldCharType="end"/>
      </w:r>
    </w:p>
    <w:p w14:paraId="04C66385" w14:textId="5564D151" w:rsidR="00E418CD" w:rsidRDefault="00E418CD">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_Toc67055209 \h </w:instrText>
      </w:r>
      <w:r>
        <w:fldChar w:fldCharType="separate"/>
      </w:r>
      <w:r>
        <w:t>242</w:t>
      </w:r>
      <w:r>
        <w:fldChar w:fldCharType="end"/>
      </w:r>
    </w:p>
    <w:p w14:paraId="49E4A348" w14:textId="0864AF19" w:rsidR="00E418CD" w:rsidRDefault="00E418CD">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_Toc67055210 \h </w:instrText>
      </w:r>
      <w:r>
        <w:fldChar w:fldCharType="separate"/>
      </w:r>
      <w:r>
        <w:t>242</w:t>
      </w:r>
      <w:r>
        <w:fldChar w:fldCharType="end"/>
      </w:r>
    </w:p>
    <w:p w14:paraId="6358E34F" w14:textId="3EF25A3F" w:rsidR="00E418CD" w:rsidRDefault="00E418CD">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_Toc67055211 \h </w:instrText>
      </w:r>
      <w:r>
        <w:fldChar w:fldCharType="separate"/>
      </w:r>
      <w:r>
        <w:t>242</w:t>
      </w:r>
      <w:r>
        <w:fldChar w:fldCharType="end"/>
      </w:r>
    </w:p>
    <w:p w14:paraId="64154BF4" w14:textId="62EF8166" w:rsidR="00E418CD" w:rsidRDefault="00E418CD">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_Toc67055212 \h </w:instrText>
      </w:r>
      <w:r>
        <w:fldChar w:fldCharType="separate"/>
      </w:r>
      <w:r>
        <w:t>242</w:t>
      </w:r>
      <w:r>
        <w:fldChar w:fldCharType="end"/>
      </w:r>
    </w:p>
    <w:p w14:paraId="200FABF4" w14:textId="2E7F4195" w:rsidR="00E418CD" w:rsidRDefault="00E418CD">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_Toc67055213 \h </w:instrText>
      </w:r>
      <w:r>
        <w:fldChar w:fldCharType="separate"/>
      </w:r>
      <w:r>
        <w:t>242</w:t>
      </w:r>
      <w:r>
        <w:fldChar w:fldCharType="end"/>
      </w:r>
    </w:p>
    <w:p w14:paraId="14448117" w14:textId="3F3D6100" w:rsidR="00E418CD" w:rsidRDefault="00E418CD">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_Toc67055214 \h </w:instrText>
      </w:r>
      <w:r>
        <w:fldChar w:fldCharType="separate"/>
      </w:r>
      <w:r>
        <w:t>243</w:t>
      </w:r>
      <w:r>
        <w:fldChar w:fldCharType="end"/>
      </w:r>
    </w:p>
    <w:p w14:paraId="231913D8" w14:textId="1E43F6AC" w:rsidR="00E418CD" w:rsidRDefault="00E418CD">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_Toc67055215 \h </w:instrText>
      </w:r>
      <w:r>
        <w:fldChar w:fldCharType="separate"/>
      </w:r>
      <w:r>
        <w:t>243</w:t>
      </w:r>
      <w:r>
        <w:fldChar w:fldCharType="end"/>
      </w:r>
    </w:p>
    <w:p w14:paraId="141AF9B2" w14:textId="7E245DE6" w:rsidR="00E418CD" w:rsidRDefault="00E418CD">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_Toc67055216 \h </w:instrText>
      </w:r>
      <w:r>
        <w:fldChar w:fldCharType="separate"/>
      </w:r>
      <w:r>
        <w:t>244</w:t>
      </w:r>
      <w:r>
        <w:fldChar w:fldCharType="end"/>
      </w:r>
    </w:p>
    <w:p w14:paraId="69E9EC4A" w14:textId="0731E886" w:rsidR="00E418CD" w:rsidRDefault="00E418CD">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_Toc67055217 \h </w:instrText>
      </w:r>
      <w:r>
        <w:fldChar w:fldCharType="separate"/>
      </w:r>
      <w:r>
        <w:t>244</w:t>
      </w:r>
      <w:r>
        <w:fldChar w:fldCharType="end"/>
      </w:r>
    </w:p>
    <w:p w14:paraId="4E1ACFCA" w14:textId="4775DDE0" w:rsidR="00E418CD" w:rsidRDefault="00E418CD">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_Toc67055218 \h </w:instrText>
      </w:r>
      <w:r>
        <w:fldChar w:fldCharType="separate"/>
      </w:r>
      <w:r>
        <w:t>244</w:t>
      </w:r>
      <w:r>
        <w:fldChar w:fldCharType="end"/>
      </w:r>
    </w:p>
    <w:p w14:paraId="75A24A5A" w14:textId="420C09FA" w:rsidR="00E418CD" w:rsidRDefault="00E418CD">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_Toc67055219 \h </w:instrText>
      </w:r>
      <w:r>
        <w:fldChar w:fldCharType="separate"/>
      </w:r>
      <w:r>
        <w:t>244</w:t>
      </w:r>
      <w:r>
        <w:fldChar w:fldCharType="end"/>
      </w:r>
    </w:p>
    <w:p w14:paraId="6E0B53F5" w14:textId="498C6D22" w:rsidR="00E418CD" w:rsidRDefault="00E418CD">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_Toc67055220 \h </w:instrText>
      </w:r>
      <w:r>
        <w:fldChar w:fldCharType="separate"/>
      </w:r>
      <w:r>
        <w:t>245</w:t>
      </w:r>
      <w:r>
        <w:fldChar w:fldCharType="end"/>
      </w:r>
    </w:p>
    <w:p w14:paraId="43A0C22F" w14:textId="64888800" w:rsidR="00E418CD" w:rsidRDefault="00E418CD">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_Toc67055221 \h </w:instrText>
      </w:r>
      <w:r>
        <w:fldChar w:fldCharType="separate"/>
      </w:r>
      <w:r>
        <w:t>250</w:t>
      </w:r>
      <w:r>
        <w:fldChar w:fldCharType="end"/>
      </w:r>
    </w:p>
    <w:p w14:paraId="0946595F" w14:textId="5F043BED" w:rsidR="00E418CD" w:rsidRDefault="00E418CD">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_Toc67055222 \h </w:instrText>
      </w:r>
      <w:r>
        <w:fldChar w:fldCharType="separate"/>
      </w:r>
      <w:r>
        <w:t>268</w:t>
      </w:r>
      <w:r>
        <w:fldChar w:fldCharType="end"/>
      </w:r>
    </w:p>
    <w:p w14:paraId="6ADF523F" w14:textId="61D24374" w:rsidR="00E418CD" w:rsidRDefault="00E418CD">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_Toc67055223 \h </w:instrText>
      </w:r>
      <w:r>
        <w:fldChar w:fldCharType="separate"/>
      </w:r>
      <w:r>
        <w:t>268</w:t>
      </w:r>
      <w:r>
        <w:fldChar w:fldCharType="end"/>
      </w:r>
    </w:p>
    <w:p w14:paraId="146338B2" w14:textId="1A06866C" w:rsidR="00E418CD" w:rsidRDefault="00E418CD">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_Toc67055224 \h </w:instrText>
      </w:r>
      <w:r>
        <w:fldChar w:fldCharType="separate"/>
      </w:r>
      <w:r>
        <w:t>272</w:t>
      </w:r>
      <w:r>
        <w:fldChar w:fldCharType="end"/>
      </w:r>
    </w:p>
    <w:p w14:paraId="3D82B73E" w14:textId="5C6727F8" w:rsidR="00E418CD" w:rsidRDefault="00E418CD">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_Toc67055225 \h </w:instrText>
      </w:r>
      <w:r>
        <w:fldChar w:fldCharType="separate"/>
      </w:r>
      <w:r>
        <w:t>276</w:t>
      </w:r>
      <w:r>
        <w:fldChar w:fldCharType="end"/>
      </w:r>
    </w:p>
    <w:p w14:paraId="5ABC904D" w14:textId="1D5AAD4F" w:rsidR="00E418CD" w:rsidRDefault="00E418CD">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_Toc67055226 \h </w:instrText>
      </w:r>
      <w:r>
        <w:fldChar w:fldCharType="separate"/>
      </w:r>
      <w:r>
        <w:t>276</w:t>
      </w:r>
      <w:r>
        <w:fldChar w:fldCharType="end"/>
      </w:r>
    </w:p>
    <w:p w14:paraId="0EF8BE74" w14:textId="4A8E7214" w:rsidR="00E418CD" w:rsidRDefault="00E418CD">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_Toc67055227 \h </w:instrText>
      </w:r>
      <w:r>
        <w:fldChar w:fldCharType="separate"/>
      </w:r>
      <w:r>
        <w:t>280</w:t>
      </w:r>
      <w:r>
        <w:fldChar w:fldCharType="end"/>
      </w:r>
    </w:p>
    <w:p w14:paraId="77AF31DE" w14:textId="0627BC55" w:rsidR="00E418CD" w:rsidRDefault="00E418C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_Toc67055228 \h </w:instrText>
      </w:r>
      <w:r>
        <w:fldChar w:fldCharType="separate"/>
      </w:r>
      <w:r>
        <w:t>285</w:t>
      </w:r>
      <w:r>
        <w:fldChar w:fldCharType="end"/>
      </w:r>
    </w:p>
    <w:p w14:paraId="171907AA" w14:textId="71E08B87" w:rsidR="00E418CD" w:rsidRDefault="00E418C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_Toc67055229 \h </w:instrText>
      </w:r>
      <w:r>
        <w:fldChar w:fldCharType="separate"/>
      </w:r>
      <w:r>
        <w:t>285</w:t>
      </w:r>
      <w:r>
        <w:fldChar w:fldCharType="end"/>
      </w:r>
    </w:p>
    <w:p w14:paraId="3647BB88" w14:textId="2715E32A" w:rsidR="00E418CD" w:rsidRDefault="00E418C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_Toc67055230 \h </w:instrText>
      </w:r>
      <w:r>
        <w:fldChar w:fldCharType="separate"/>
      </w:r>
      <w:r>
        <w:t>285</w:t>
      </w:r>
      <w:r>
        <w:fldChar w:fldCharType="end"/>
      </w:r>
    </w:p>
    <w:p w14:paraId="78F221C6" w14:textId="435D6C4F" w:rsidR="00E418CD" w:rsidRDefault="00E418C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_Toc67055231 \h </w:instrText>
      </w:r>
      <w:r>
        <w:fldChar w:fldCharType="separate"/>
      </w:r>
      <w:r>
        <w:t>285</w:t>
      </w:r>
      <w:r>
        <w:fldChar w:fldCharType="end"/>
      </w:r>
    </w:p>
    <w:p w14:paraId="7C06B32B" w14:textId="5F764A21" w:rsidR="00E418CD" w:rsidRDefault="00E418CD">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_Toc67055232 \h </w:instrText>
      </w:r>
      <w:r>
        <w:fldChar w:fldCharType="separate"/>
      </w:r>
      <w:r>
        <w:t>285</w:t>
      </w:r>
      <w:r>
        <w:fldChar w:fldCharType="end"/>
      </w:r>
    </w:p>
    <w:p w14:paraId="28147DC5" w14:textId="0886E5D5" w:rsidR="00E418CD" w:rsidRDefault="00E418CD">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_Toc67055233 \h </w:instrText>
      </w:r>
      <w:r>
        <w:fldChar w:fldCharType="separate"/>
      </w:r>
      <w:r>
        <w:t>285</w:t>
      </w:r>
      <w:r>
        <w:fldChar w:fldCharType="end"/>
      </w:r>
    </w:p>
    <w:p w14:paraId="3529BFDD" w14:textId="57DEF131" w:rsidR="00E418CD" w:rsidRDefault="00E418CD">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_Toc67055234 \h </w:instrText>
      </w:r>
      <w:r>
        <w:fldChar w:fldCharType="separate"/>
      </w:r>
      <w:r>
        <w:t>286</w:t>
      </w:r>
      <w:r>
        <w:fldChar w:fldCharType="end"/>
      </w:r>
    </w:p>
    <w:p w14:paraId="1DB25E33" w14:textId="434E4E78" w:rsidR="00E418CD" w:rsidRDefault="00E418CD">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_Toc67055235 \h </w:instrText>
      </w:r>
      <w:r>
        <w:fldChar w:fldCharType="separate"/>
      </w:r>
      <w:r>
        <w:t>286</w:t>
      </w:r>
      <w:r>
        <w:fldChar w:fldCharType="end"/>
      </w:r>
    </w:p>
    <w:p w14:paraId="5ED486FE" w14:textId="4625771F" w:rsidR="00E418CD" w:rsidRDefault="00E418CD">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_Toc67055236 \h </w:instrText>
      </w:r>
      <w:r>
        <w:fldChar w:fldCharType="separate"/>
      </w:r>
      <w:r>
        <w:t>286</w:t>
      </w:r>
      <w:r>
        <w:fldChar w:fldCharType="end"/>
      </w:r>
    </w:p>
    <w:p w14:paraId="1A4BAE85" w14:textId="421E11B4" w:rsidR="00E418CD" w:rsidRDefault="00E418CD">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_Toc67055237 \h </w:instrText>
      </w:r>
      <w:r>
        <w:fldChar w:fldCharType="separate"/>
      </w:r>
      <w:r>
        <w:t>286</w:t>
      </w:r>
      <w:r>
        <w:fldChar w:fldCharType="end"/>
      </w:r>
    </w:p>
    <w:p w14:paraId="6472DB89" w14:textId="6706C341" w:rsidR="00E418CD" w:rsidRDefault="00E418CD">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_Toc67055238 \h </w:instrText>
      </w:r>
      <w:r>
        <w:fldChar w:fldCharType="separate"/>
      </w:r>
      <w:r>
        <w:t>286</w:t>
      </w:r>
      <w:r>
        <w:fldChar w:fldCharType="end"/>
      </w:r>
    </w:p>
    <w:p w14:paraId="255D11F4" w14:textId="66E2BA38" w:rsidR="00E418CD" w:rsidRDefault="00E418CD">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_Toc67055239 \h </w:instrText>
      </w:r>
      <w:r>
        <w:fldChar w:fldCharType="separate"/>
      </w:r>
      <w:r>
        <w:t>287</w:t>
      </w:r>
      <w:r>
        <w:fldChar w:fldCharType="end"/>
      </w:r>
    </w:p>
    <w:p w14:paraId="7E8688CA" w14:textId="75FDA911" w:rsidR="00E418CD" w:rsidRDefault="00E418CD">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_Toc67055240 \h </w:instrText>
      </w:r>
      <w:r>
        <w:fldChar w:fldCharType="separate"/>
      </w:r>
      <w:r>
        <w:t>287</w:t>
      </w:r>
      <w:r>
        <w:fldChar w:fldCharType="end"/>
      </w:r>
    </w:p>
    <w:p w14:paraId="0A3AB4B5" w14:textId="25C4BF21" w:rsidR="00E418CD" w:rsidRDefault="00E418CD">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_Toc67055241 \h </w:instrText>
      </w:r>
      <w:r>
        <w:fldChar w:fldCharType="separate"/>
      </w:r>
      <w:r>
        <w:t>287</w:t>
      </w:r>
      <w:r>
        <w:fldChar w:fldCharType="end"/>
      </w:r>
    </w:p>
    <w:p w14:paraId="09333908" w14:textId="31D85A18" w:rsidR="00E418CD" w:rsidRDefault="00E418CD">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_Toc67055242 \h </w:instrText>
      </w:r>
      <w:r>
        <w:fldChar w:fldCharType="separate"/>
      </w:r>
      <w:r>
        <w:t>288</w:t>
      </w:r>
      <w:r>
        <w:fldChar w:fldCharType="end"/>
      </w:r>
    </w:p>
    <w:p w14:paraId="0D1FA101" w14:textId="6F21D8E3" w:rsidR="00E418CD" w:rsidRDefault="00E418CD">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_Toc67055243 \h </w:instrText>
      </w:r>
      <w:r>
        <w:fldChar w:fldCharType="separate"/>
      </w:r>
      <w:r>
        <w:t>288</w:t>
      </w:r>
      <w:r>
        <w:fldChar w:fldCharType="end"/>
      </w:r>
    </w:p>
    <w:p w14:paraId="11706694" w14:textId="0EF200D5" w:rsidR="00E418CD" w:rsidRDefault="00E418CD">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_Toc67055244 \h </w:instrText>
      </w:r>
      <w:r>
        <w:fldChar w:fldCharType="separate"/>
      </w:r>
      <w:r>
        <w:t>288</w:t>
      </w:r>
      <w:r>
        <w:fldChar w:fldCharType="end"/>
      </w:r>
    </w:p>
    <w:p w14:paraId="201BEC9F" w14:textId="10FE17A3" w:rsidR="00E418CD" w:rsidRDefault="00E418CD">
      <w:pPr>
        <w:pStyle w:val="TOC5"/>
        <w:rPr>
          <w:rFonts w:asciiTheme="minorHAnsi" w:eastAsiaTheme="minorEastAsia" w:hAnsiTheme="minorHAnsi" w:cstheme="minorBidi"/>
          <w:sz w:val="22"/>
          <w:szCs w:val="22"/>
          <w:lang w:eastAsia="en-GB"/>
        </w:rPr>
      </w:pPr>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_Toc67055245 \h </w:instrText>
      </w:r>
      <w:r>
        <w:fldChar w:fldCharType="separate"/>
      </w:r>
      <w:r>
        <w:t>289</w:t>
      </w:r>
      <w:r>
        <w:fldChar w:fldCharType="end"/>
      </w:r>
    </w:p>
    <w:p w14:paraId="6A5153B8" w14:textId="00D78A88" w:rsidR="00E418CD" w:rsidRDefault="00E418CD">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_Toc67055246 \h </w:instrText>
      </w:r>
      <w:r>
        <w:fldChar w:fldCharType="separate"/>
      </w:r>
      <w:r>
        <w:t>289</w:t>
      </w:r>
      <w:r>
        <w:fldChar w:fldCharType="end"/>
      </w:r>
    </w:p>
    <w:p w14:paraId="4D05B061" w14:textId="6F78A6F1" w:rsidR="00E418CD" w:rsidRDefault="00E418C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_Toc67055247 \h </w:instrText>
      </w:r>
      <w:r>
        <w:fldChar w:fldCharType="separate"/>
      </w:r>
      <w:r>
        <w:t>290</w:t>
      </w:r>
      <w:r>
        <w:fldChar w:fldCharType="end"/>
      </w:r>
    </w:p>
    <w:p w14:paraId="6E4C60B6" w14:textId="1FDE2EEC" w:rsidR="00E418CD" w:rsidRDefault="00E418C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_Toc67055248 \h </w:instrText>
      </w:r>
      <w:r>
        <w:fldChar w:fldCharType="separate"/>
      </w:r>
      <w:r>
        <w:t>290</w:t>
      </w:r>
      <w:r>
        <w:fldChar w:fldCharType="end"/>
      </w:r>
    </w:p>
    <w:p w14:paraId="03272067" w14:textId="07A3F83F" w:rsidR="00E418CD" w:rsidRDefault="00E418CD">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_Toc67055249 \h </w:instrText>
      </w:r>
      <w:r>
        <w:fldChar w:fldCharType="separate"/>
      </w:r>
      <w:r>
        <w:t>290</w:t>
      </w:r>
      <w:r>
        <w:fldChar w:fldCharType="end"/>
      </w:r>
    </w:p>
    <w:p w14:paraId="0F12D3AE" w14:textId="59E42DE4" w:rsidR="00E418CD" w:rsidRDefault="00E418CD">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_Toc67055250 \h </w:instrText>
      </w:r>
      <w:r>
        <w:fldChar w:fldCharType="separate"/>
      </w:r>
      <w:r>
        <w:t>291</w:t>
      </w:r>
      <w:r>
        <w:fldChar w:fldCharType="end"/>
      </w:r>
    </w:p>
    <w:p w14:paraId="604F7FE5" w14:textId="41F5138E" w:rsidR="00E418CD" w:rsidRDefault="00E418CD">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_Toc67055251 \h </w:instrText>
      </w:r>
      <w:r>
        <w:fldChar w:fldCharType="separate"/>
      </w:r>
      <w:r>
        <w:t>291</w:t>
      </w:r>
      <w:r>
        <w:fldChar w:fldCharType="end"/>
      </w:r>
    </w:p>
    <w:p w14:paraId="64EA622F" w14:textId="13FDDC86" w:rsidR="00E418CD" w:rsidRDefault="00E418CD">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_Toc67055252 \h </w:instrText>
      </w:r>
      <w:r>
        <w:fldChar w:fldCharType="separate"/>
      </w:r>
      <w:r>
        <w:t>291</w:t>
      </w:r>
      <w:r>
        <w:fldChar w:fldCharType="end"/>
      </w:r>
    </w:p>
    <w:p w14:paraId="0EC597CB" w14:textId="7A11A1DF" w:rsidR="00E418CD" w:rsidRDefault="00E418CD">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4F7211">
        <w:rPr>
          <w:rFonts w:cs="v4.2.0"/>
        </w:rPr>
        <w:t>Procedure</w:t>
      </w:r>
      <w:r>
        <w:tab/>
      </w:r>
      <w:r>
        <w:fldChar w:fldCharType="begin"/>
      </w:r>
      <w:r>
        <w:instrText xml:space="preserve"> PAGEREF _Toc67055253 \h </w:instrText>
      </w:r>
      <w:r>
        <w:fldChar w:fldCharType="separate"/>
      </w:r>
      <w:r>
        <w:t>291</w:t>
      </w:r>
      <w:r>
        <w:fldChar w:fldCharType="end"/>
      </w:r>
    </w:p>
    <w:p w14:paraId="4D5CFDBE" w14:textId="7C3C9DB7" w:rsidR="00E418CD" w:rsidRDefault="00E418CD">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_Toc67055254 \h </w:instrText>
      </w:r>
      <w:r>
        <w:fldChar w:fldCharType="separate"/>
      </w:r>
      <w:r>
        <w:t>291</w:t>
      </w:r>
      <w:r>
        <w:fldChar w:fldCharType="end"/>
      </w:r>
    </w:p>
    <w:p w14:paraId="037F484E" w14:textId="2B471FBE" w:rsidR="00E418CD" w:rsidRDefault="00E418CD">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_Toc67055255 \h </w:instrText>
      </w:r>
      <w:r>
        <w:fldChar w:fldCharType="separate"/>
      </w:r>
      <w:r>
        <w:t>291</w:t>
      </w:r>
      <w:r>
        <w:fldChar w:fldCharType="end"/>
      </w:r>
    </w:p>
    <w:p w14:paraId="4505897D" w14:textId="31710354" w:rsidR="00E418CD" w:rsidRDefault="00E418CD">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_Toc67055256 \h </w:instrText>
      </w:r>
      <w:r>
        <w:fldChar w:fldCharType="separate"/>
      </w:r>
      <w:r>
        <w:t>292</w:t>
      </w:r>
      <w:r>
        <w:fldChar w:fldCharType="end"/>
      </w:r>
    </w:p>
    <w:p w14:paraId="0078603F" w14:textId="20DDDBF6" w:rsidR="00E418CD" w:rsidRDefault="00E418CD">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_Toc67055257 \h </w:instrText>
      </w:r>
      <w:r>
        <w:fldChar w:fldCharType="separate"/>
      </w:r>
      <w:r>
        <w:t>292</w:t>
      </w:r>
      <w:r>
        <w:fldChar w:fldCharType="end"/>
      </w:r>
    </w:p>
    <w:p w14:paraId="25111094" w14:textId="5F9FB8A1" w:rsidR="00E418CD" w:rsidRDefault="00E418CD">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_Toc67055258 \h </w:instrText>
      </w:r>
      <w:r>
        <w:fldChar w:fldCharType="separate"/>
      </w:r>
      <w:r>
        <w:t>292</w:t>
      </w:r>
      <w:r>
        <w:fldChar w:fldCharType="end"/>
      </w:r>
    </w:p>
    <w:p w14:paraId="1AB5C061" w14:textId="078C4F92" w:rsidR="00E418CD" w:rsidRDefault="00E418CD">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_Toc67055259 \h </w:instrText>
      </w:r>
      <w:r>
        <w:fldChar w:fldCharType="separate"/>
      </w:r>
      <w:r>
        <w:t>293</w:t>
      </w:r>
      <w:r>
        <w:fldChar w:fldCharType="end"/>
      </w:r>
    </w:p>
    <w:p w14:paraId="49A21A93" w14:textId="74C34821" w:rsidR="00E418CD" w:rsidRDefault="00E418CD">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_Toc67055260 \h </w:instrText>
      </w:r>
      <w:r>
        <w:fldChar w:fldCharType="separate"/>
      </w:r>
      <w:r>
        <w:t>293</w:t>
      </w:r>
      <w:r>
        <w:fldChar w:fldCharType="end"/>
      </w:r>
    </w:p>
    <w:p w14:paraId="6AE2469D" w14:textId="2254606F" w:rsidR="00E418CD" w:rsidRDefault="00E418CD">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_Toc67055261 \h </w:instrText>
      </w:r>
      <w:r>
        <w:fldChar w:fldCharType="separate"/>
      </w:r>
      <w:r>
        <w:t>293</w:t>
      </w:r>
      <w:r>
        <w:fldChar w:fldCharType="end"/>
      </w:r>
    </w:p>
    <w:p w14:paraId="05BBE907" w14:textId="34B0A99B" w:rsidR="00E418CD" w:rsidRDefault="00E418CD">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_Toc67055262 \h </w:instrText>
      </w:r>
      <w:r>
        <w:fldChar w:fldCharType="separate"/>
      </w:r>
      <w:r>
        <w:t>294</w:t>
      </w:r>
      <w:r>
        <w:fldChar w:fldCharType="end"/>
      </w:r>
    </w:p>
    <w:p w14:paraId="14E76BEA" w14:textId="7B00A97A" w:rsidR="00E418CD" w:rsidRDefault="00E418CD">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_Toc67055263 \h </w:instrText>
      </w:r>
      <w:r>
        <w:fldChar w:fldCharType="separate"/>
      </w:r>
      <w:r>
        <w:t>298</w:t>
      </w:r>
      <w:r>
        <w:fldChar w:fldCharType="end"/>
      </w:r>
    </w:p>
    <w:p w14:paraId="0D23B698" w14:textId="7A8262B0" w:rsidR="00E418CD" w:rsidRDefault="00E418CD">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_Toc67055264 \h </w:instrText>
      </w:r>
      <w:r>
        <w:fldChar w:fldCharType="separate"/>
      </w:r>
      <w:r>
        <w:t>299</w:t>
      </w:r>
      <w:r>
        <w:fldChar w:fldCharType="end"/>
      </w:r>
    </w:p>
    <w:p w14:paraId="2E209CBE" w14:textId="0EA4935C" w:rsidR="00E418CD" w:rsidRDefault="00E418CD">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_Toc67055265 \h </w:instrText>
      </w:r>
      <w:r>
        <w:fldChar w:fldCharType="separate"/>
      </w:r>
      <w:r>
        <w:t>300</w:t>
      </w:r>
      <w:r>
        <w:fldChar w:fldCharType="end"/>
      </w:r>
    </w:p>
    <w:p w14:paraId="3429EF5A" w14:textId="797D1AAC" w:rsidR="00E418CD" w:rsidRDefault="00E418C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_Toc67055266 \h </w:instrText>
      </w:r>
      <w:r>
        <w:fldChar w:fldCharType="separate"/>
      </w:r>
      <w:r>
        <w:t>303</w:t>
      </w:r>
      <w:r>
        <w:fldChar w:fldCharType="end"/>
      </w:r>
    </w:p>
    <w:p w14:paraId="47D030BA" w14:textId="1AE27AE6" w:rsidR="00E418CD" w:rsidRDefault="00E418C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_Toc67055267 \h </w:instrText>
      </w:r>
      <w:r>
        <w:fldChar w:fldCharType="separate"/>
      </w:r>
      <w:r>
        <w:t>303</w:t>
      </w:r>
      <w:r>
        <w:fldChar w:fldCharType="end"/>
      </w:r>
    </w:p>
    <w:p w14:paraId="18EA3207" w14:textId="76715F1E" w:rsidR="00E418CD" w:rsidRDefault="00E418CD">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_Toc67055268 \h </w:instrText>
      </w:r>
      <w:r>
        <w:fldChar w:fldCharType="separate"/>
      </w:r>
      <w:r>
        <w:t>303</w:t>
      </w:r>
      <w:r>
        <w:fldChar w:fldCharType="end"/>
      </w:r>
    </w:p>
    <w:p w14:paraId="6B8E03F1" w14:textId="407AE9C6" w:rsidR="00E418CD" w:rsidRDefault="00E418CD">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_Toc67055269 \h </w:instrText>
      </w:r>
      <w:r>
        <w:fldChar w:fldCharType="separate"/>
      </w:r>
      <w:r>
        <w:t>303</w:t>
      </w:r>
      <w:r>
        <w:fldChar w:fldCharType="end"/>
      </w:r>
    </w:p>
    <w:p w14:paraId="423A26BE" w14:textId="1D040CBA" w:rsidR="00E418CD" w:rsidRDefault="00E418CD">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_Toc67055270 \h </w:instrText>
      </w:r>
      <w:r>
        <w:fldChar w:fldCharType="separate"/>
      </w:r>
      <w:r>
        <w:t>304</w:t>
      </w:r>
      <w:r>
        <w:fldChar w:fldCharType="end"/>
      </w:r>
    </w:p>
    <w:p w14:paraId="4BED19F8" w14:textId="4B285F1C" w:rsidR="00E418CD" w:rsidRDefault="00E418CD">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_Toc67055271 \h </w:instrText>
      </w:r>
      <w:r>
        <w:fldChar w:fldCharType="separate"/>
      </w:r>
      <w:r>
        <w:t>304</w:t>
      </w:r>
      <w:r>
        <w:fldChar w:fldCharType="end"/>
      </w:r>
    </w:p>
    <w:p w14:paraId="620A1BDA" w14:textId="4F334D3E" w:rsidR="00E418CD" w:rsidRDefault="00E418CD">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_Toc67055272 \h </w:instrText>
      </w:r>
      <w:r>
        <w:fldChar w:fldCharType="separate"/>
      </w:r>
      <w:r>
        <w:t>304</w:t>
      </w:r>
      <w:r>
        <w:fldChar w:fldCharType="end"/>
      </w:r>
    </w:p>
    <w:p w14:paraId="38DB7574" w14:textId="4F292EED" w:rsidR="00E418CD" w:rsidRDefault="00E418CD">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_Toc67055273 \h </w:instrText>
      </w:r>
      <w:r>
        <w:fldChar w:fldCharType="separate"/>
      </w:r>
      <w:r>
        <w:t>304</w:t>
      </w:r>
      <w:r>
        <w:fldChar w:fldCharType="end"/>
      </w:r>
    </w:p>
    <w:p w14:paraId="5635B543" w14:textId="2419DE82" w:rsidR="00E418CD" w:rsidRDefault="00E418C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_Toc67055274 \h </w:instrText>
      </w:r>
      <w:r>
        <w:fldChar w:fldCharType="separate"/>
      </w:r>
      <w:r>
        <w:t>308</w:t>
      </w:r>
      <w:r>
        <w:fldChar w:fldCharType="end"/>
      </w:r>
    </w:p>
    <w:p w14:paraId="6577A82D" w14:textId="0ECD9F8A" w:rsidR="00E418CD" w:rsidRDefault="00E418C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_Toc67055275 \h </w:instrText>
      </w:r>
      <w:r>
        <w:fldChar w:fldCharType="separate"/>
      </w:r>
      <w:r>
        <w:t>308</w:t>
      </w:r>
      <w:r>
        <w:fldChar w:fldCharType="end"/>
      </w:r>
    </w:p>
    <w:p w14:paraId="3A7BA236" w14:textId="633174F6" w:rsidR="00E418CD" w:rsidRDefault="00E418C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_Toc67055276 \h </w:instrText>
      </w:r>
      <w:r>
        <w:fldChar w:fldCharType="separate"/>
      </w:r>
      <w:r>
        <w:t>309</w:t>
      </w:r>
      <w:r>
        <w:fldChar w:fldCharType="end"/>
      </w:r>
    </w:p>
    <w:p w14:paraId="340ABF9E" w14:textId="74ED2E78" w:rsidR="00E418CD" w:rsidRDefault="00E418C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_Toc67055277 \h </w:instrText>
      </w:r>
      <w:r>
        <w:fldChar w:fldCharType="separate"/>
      </w:r>
      <w:r>
        <w:t>309</w:t>
      </w:r>
      <w:r>
        <w:fldChar w:fldCharType="end"/>
      </w:r>
    </w:p>
    <w:p w14:paraId="1B65ED9D" w14:textId="2C413892" w:rsidR="00E418CD" w:rsidRDefault="00E418C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_Toc67055278 \h </w:instrText>
      </w:r>
      <w:r>
        <w:fldChar w:fldCharType="separate"/>
      </w:r>
      <w:r>
        <w:t>309</w:t>
      </w:r>
      <w:r>
        <w:fldChar w:fldCharType="end"/>
      </w:r>
    </w:p>
    <w:p w14:paraId="30595203" w14:textId="41689180" w:rsidR="00E418CD" w:rsidRDefault="00E418C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_Toc67055279 \h </w:instrText>
      </w:r>
      <w:r>
        <w:fldChar w:fldCharType="separate"/>
      </w:r>
      <w:r>
        <w:t>310</w:t>
      </w:r>
      <w:r>
        <w:fldChar w:fldCharType="end"/>
      </w:r>
    </w:p>
    <w:p w14:paraId="6DAC1CD9" w14:textId="5ACB3CFA" w:rsidR="00E418CD" w:rsidRDefault="00E418C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_Toc67055280 \h </w:instrText>
      </w:r>
      <w:r>
        <w:fldChar w:fldCharType="separate"/>
      </w:r>
      <w:r>
        <w:t>310</w:t>
      </w:r>
      <w:r>
        <w:fldChar w:fldCharType="end"/>
      </w:r>
    </w:p>
    <w:p w14:paraId="7EDB8FEA" w14:textId="731FE081" w:rsidR="00E418CD" w:rsidRDefault="00E418C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_Toc67055281 \h </w:instrText>
      </w:r>
      <w:r>
        <w:fldChar w:fldCharType="separate"/>
      </w:r>
      <w:r>
        <w:t>310</w:t>
      </w:r>
      <w:r>
        <w:fldChar w:fldCharType="end"/>
      </w:r>
    </w:p>
    <w:p w14:paraId="482CF12E" w14:textId="6963A4DA" w:rsidR="00E418CD" w:rsidRDefault="00E418CD">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_Toc67055282 \h </w:instrText>
      </w:r>
      <w:r>
        <w:fldChar w:fldCharType="separate"/>
      </w:r>
      <w:r>
        <w:t>310</w:t>
      </w:r>
      <w:r>
        <w:fldChar w:fldCharType="end"/>
      </w:r>
    </w:p>
    <w:p w14:paraId="7F2D3E36" w14:textId="54BDF81C" w:rsidR="00E418CD" w:rsidRDefault="00E418CD">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_Toc67055283 \h </w:instrText>
      </w:r>
      <w:r>
        <w:fldChar w:fldCharType="separate"/>
      </w:r>
      <w:r>
        <w:t>310</w:t>
      </w:r>
      <w:r>
        <w:fldChar w:fldCharType="end"/>
      </w:r>
    </w:p>
    <w:p w14:paraId="05B888EB" w14:textId="65C895DB" w:rsidR="00E418CD" w:rsidRDefault="00E418CD">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_Toc67055284 \h </w:instrText>
      </w:r>
      <w:r>
        <w:fldChar w:fldCharType="separate"/>
      </w:r>
      <w:r>
        <w:t>310</w:t>
      </w:r>
      <w:r>
        <w:fldChar w:fldCharType="end"/>
      </w:r>
    </w:p>
    <w:p w14:paraId="1369570C" w14:textId="2607F40B" w:rsidR="00E418CD" w:rsidRDefault="00E418C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_Toc67055285 \h </w:instrText>
      </w:r>
      <w:r>
        <w:fldChar w:fldCharType="separate"/>
      </w:r>
      <w:r>
        <w:t>311</w:t>
      </w:r>
      <w:r>
        <w:fldChar w:fldCharType="end"/>
      </w:r>
    </w:p>
    <w:p w14:paraId="4B3D1943" w14:textId="5F03AE01" w:rsidR="00E418CD" w:rsidRDefault="00E418C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_Toc67055286 \h </w:instrText>
      </w:r>
      <w:r>
        <w:fldChar w:fldCharType="separate"/>
      </w:r>
      <w:r>
        <w:t>311</w:t>
      </w:r>
      <w:r>
        <w:fldChar w:fldCharType="end"/>
      </w:r>
    </w:p>
    <w:p w14:paraId="01FEF822" w14:textId="4A614B4A" w:rsidR="00E418CD" w:rsidRDefault="00E418C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_Toc67055287 \h </w:instrText>
      </w:r>
      <w:r>
        <w:fldChar w:fldCharType="separate"/>
      </w:r>
      <w:r>
        <w:t>311</w:t>
      </w:r>
      <w:r>
        <w:fldChar w:fldCharType="end"/>
      </w:r>
    </w:p>
    <w:p w14:paraId="2D81ED32" w14:textId="73F55F42" w:rsidR="00E418CD" w:rsidRDefault="00E418C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_Toc67055288 \h </w:instrText>
      </w:r>
      <w:r>
        <w:fldChar w:fldCharType="separate"/>
      </w:r>
      <w:r>
        <w:t>311</w:t>
      </w:r>
      <w:r>
        <w:fldChar w:fldCharType="end"/>
      </w:r>
    </w:p>
    <w:p w14:paraId="6C755D86" w14:textId="4ADCE5D6" w:rsidR="00E418CD" w:rsidRDefault="00E418CD">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_Toc67055289 \h </w:instrText>
      </w:r>
      <w:r>
        <w:fldChar w:fldCharType="separate"/>
      </w:r>
      <w:r>
        <w:t>312</w:t>
      </w:r>
      <w:r>
        <w:fldChar w:fldCharType="end"/>
      </w:r>
    </w:p>
    <w:p w14:paraId="6D91BDA9" w14:textId="341AD9AB" w:rsidR="00E418CD" w:rsidRDefault="00E418CD">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_Toc67055290 \h </w:instrText>
      </w:r>
      <w:r>
        <w:fldChar w:fldCharType="separate"/>
      </w:r>
      <w:r>
        <w:t>312</w:t>
      </w:r>
      <w:r>
        <w:fldChar w:fldCharType="end"/>
      </w:r>
    </w:p>
    <w:p w14:paraId="0B25F076" w14:textId="1526E30B" w:rsidR="00E418CD" w:rsidRDefault="00E418CD">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_Toc67055291 \h </w:instrText>
      </w:r>
      <w:r>
        <w:fldChar w:fldCharType="separate"/>
      </w:r>
      <w:r>
        <w:t>312</w:t>
      </w:r>
      <w:r>
        <w:fldChar w:fldCharType="end"/>
      </w:r>
    </w:p>
    <w:p w14:paraId="4986A048" w14:textId="4C4710E8" w:rsidR="00E418CD" w:rsidRDefault="00E418CD">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_Toc67055292 \h </w:instrText>
      </w:r>
      <w:r>
        <w:fldChar w:fldCharType="separate"/>
      </w:r>
      <w:r>
        <w:t>312</w:t>
      </w:r>
      <w:r>
        <w:fldChar w:fldCharType="end"/>
      </w:r>
    </w:p>
    <w:p w14:paraId="4CBFB396" w14:textId="78E31150" w:rsidR="00E418CD" w:rsidRDefault="00E418C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_Toc67055293 \h </w:instrText>
      </w:r>
      <w:r>
        <w:fldChar w:fldCharType="separate"/>
      </w:r>
      <w:r>
        <w:t>312</w:t>
      </w:r>
      <w:r>
        <w:fldChar w:fldCharType="end"/>
      </w:r>
    </w:p>
    <w:p w14:paraId="71595BA1" w14:textId="437D1AA2" w:rsidR="00E418CD" w:rsidRDefault="00E418C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_Toc67055294 \h </w:instrText>
      </w:r>
      <w:r>
        <w:fldChar w:fldCharType="separate"/>
      </w:r>
      <w:r>
        <w:t>312</w:t>
      </w:r>
      <w:r>
        <w:fldChar w:fldCharType="end"/>
      </w:r>
    </w:p>
    <w:p w14:paraId="0C1D1D09" w14:textId="36F8C64F" w:rsidR="00E418CD" w:rsidRDefault="00E418C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_Toc67055295 \h </w:instrText>
      </w:r>
      <w:r>
        <w:fldChar w:fldCharType="separate"/>
      </w:r>
      <w:r>
        <w:t>313</w:t>
      </w:r>
      <w:r>
        <w:fldChar w:fldCharType="end"/>
      </w:r>
    </w:p>
    <w:p w14:paraId="53EFAB53" w14:textId="53483986" w:rsidR="00E418CD" w:rsidRDefault="00E418C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_Toc67055296 \h </w:instrText>
      </w:r>
      <w:r>
        <w:fldChar w:fldCharType="separate"/>
      </w:r>
      <w:r>
        <w:t>313</w:t>
      </w:r>
      <w:r>
        <w:fldChar w:fldCharType="end"/>
      </w:r>
    </w:p>
    <w:p w14:paraId="2C8C6CD0" w14:textId="28AA83E2" w:rsidR="00E418CD" w:rsidRDefault="00E418C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_Toc67055297 \h </w:instrText>
      </w:r>
      <w:r>
        <w:fldChar w:fldCharType="separate"/>
      </w:r>
      <w:r>
        <w:t>313</w:t>
      </w:r>
      <w:r>
        <w:fldChar w:fldCharType="end"/>
      </w:r>
    </w:p>
    <w:p w14:paraId="2237435A" w14:textId="5F8B9948" w:rsidR="00E418CD" w:rsidRDefault="00E418CD">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_Toc67055298 \h </w:instrText>
      </w:r>
      <w:r>
        <w:fldChar w:fldCharType="separate"/>
      </w:r>
      <w:r>
        <w:t>313</w:t>
      </w:r>
      <w:r>
        <w:fldChar w:fldCharType="end"/>
      </w:r>
    </w:p>
    <w:p w14:paraId="3D1F9ABA" w14:textId="2CC8E3D8" w:rsidR="00E418CD" w:rsidRDefault="00E418CD">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_Toc67055299 \h </w:instrText>
      </w:r>
      <w:r>
        <w:fldChar w:fldCharType="separate"/>
      </w:r>
      <w:r>
        <w:t>313</w:t>
      </w:r>
      <w:r>
        <w:fldChar w:fldCharType="end"/>
      </w:r>
    </w:p>
    <w:p w14:paraId="007FB2E8" w14:textId="6FAF4299" w:rsidR="00E418CD" w:rsidRDefault="00E418CD">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_Toc67055300 \h </w:instrText>
      </w:r>
      <w:r>
        <w:fldChar w:fldCharType="separate"/>
      </w:r>
      <w:r>
        <w:t>313</w:t>
      </w:r>
      <w:r>
        <w:fldChar w:fldCharType="end"/>
      </w:r>
    </w:p>
    <w:p w14:paraId="3DFF1FE2" w14:textId="54982E06" w:rsidR="00E418CD" w:rsidRDefault="00E418C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_Toc67055301 \h </w:instrText>
      </w:r>
      <w:r>
        <w:fldChar w:fldCharType="separate"/>
      </w:r>
      <w:r>
        <w:t>313</w:t>
      </w:r>
      <w:r>
        <w:fldChar w:fldCharType="end"/>
      </w:r>
    </w:p>
    <w:p w14:paraId="7F770461" w14:textId="4F207842" w:rsidR="00E418CD" w:rsidRDefault="00E418CD">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_Toc67055302 \h </w:instrText>
      </w:r>
      <w:r>
        <w:fldChar w:fldCharType="separate"/>
      </w:r>
      <w:r>
        <w:t>313</w:t>
      </w:r>
      <w:r>
        <w:fldChar w:fldCharType="end"/>
      </w:r>
    </w:p>
    <w:p w14:paraId="13EFFC65" w14:textId="20F9A727" w:rsidR="00E418CD" w:rsidRDefault="00E418CD">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_Toc67055303 \h </w:instrText>
      </w:r>
      <w:r>
        <w:fldChar w:fldCharType="separate"/>
      </w:r>
      <w:r>
        <w:t>314</w:t>
      </w:r>
      <w:r>
        <w:fldChar w:fldCharType="end"/>
      </w:r>
    </w:p>
    <w:p w14:paraId="78B26B9B" w14:textId="46A57D3E" w:rsidR="00E418CD" w:rsidRDefault="00E418CD">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_Toc67055304 \h </w:instrText>
      </w:r>
      <w:r>
        <w:fldChar w:fldCharType="separate"/>
      </w:r>
      <w:r>
        <w:t>314</w:t>
      </w:r>
      <w:r>
        <w:fldChar w:fldCharType="end"/>
      </w:r>
    </w:p>
    <w:p w14:paraId="6FD70CFF" w14:textId="0B223221" w:rsidR="00E418CD" w:rsidRDefault="00E418CD">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_Toc67055305 \h </w:instrText>
      </w:r>
      <w:r>
        <w:fldChar w:fldCharType="separate"/>
      </w:r>
      <w:r>
        <w:t>314</w:t>
      </w:r>
      <w:r>
        <w:fldChar w:fldCharType="end"/>
      </w:r>
    </w:p>
    <w:p w14:paraId="281A7DDC" w14:textId="6FC8EBBA" w:rsidR="00E418CD" w:rsidRDefault="00E418CD">
      <w:pPr>
        <w:pStyle w:val="TOC4"/>
        <w:rPr>
          <w:rFonts w:asciiTheme="minorHAnsi" w:eastAsiaTheme="minorEastAsia" w:hAnsiTheme="minorHAnsi" w:cstheme="minorBidi"/>
          <w:sz w:val="22"/>
          <w:szCs w:val="22"/>
          <w:lang w:eastAsia="en-GB"/>
        </w:rPr>
      </w:pPr>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_Toc67055306 \h </w:instrText>
      </w:r>
      <w:r>
        <w:fldChar w:fldCharType="separate"/>
      </w:r>
      <w:r>
        <w:t>314</w:t>
      </w:r>
      <w:r>
        <w:fldChar w:fldCharType="end"/>
      </w:r>
    </w:p>
    <w:p w14:paraId="1B5B3811" w14:textId="3BDFE443" w:rsidR="00E418CD" w:rsidRDefault="00E418CD">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_Toc67055307 \h </w:instrText>
      </w:r>
      <w:r>
        <w:fldChar w:fldCharType="separate"/>
      </w:r>
      <w:r>
        <w:t>314</w:t>
      </w:r>
      <w:r>
        <w:fldChar w:fldCharType="end"/>
      </w:r>
    </w:p>
    <w:p w14:paraId="1582A12C" w14:textId="50F7A60B" w:rsidR="00E418CD" w:rsidRDefault="00E418CD">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_Toc67055308 \h </w:instrText>
      </w:r>
      <w:r>
        <w:fldChar w:fldCharType="separate"/>
      </w:r>
      <w:r>
        <w:t>314</w:t>
      </w:r>
      <w:r>
        <w:fldChar w:fldCharType="end"/>
      </w:r>
    </w:p>
    <w:p w14:paraId="4F6DC2EA" w14:textId="6B0E0629" w:rsidR="00E418CD" w:rsidRDefault="00E418CD">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_Toc67055309 \h </w:instrText>
      </w:r>
      <w:r>
        <w:fldChar w:fldCharType="separate"/>
      </w:r>
      <w:r>
        <w:t>316</w:t>
      </w:r>
      <w:r>
        <w:fldChar w:fldCharType="end"/>
      </w:r>
    </w:p>
    <w:p w14:paraId="40DB721C" w14:textId="1E9B5AA5" w:rsidR="00E418CD" w:rsidRDefault="00E418CD">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_Toc67055310 \h </w:instrText>
      </w:r>
      <w:r>
        <w:fldChar w:fldCharType="separate"/>
      </w:r>
      <w:r>
        <w:t>317</w:t>
      </w:r>
      <w:r>
        <w:fldChar w:fldCharType="end"/>
      </w:r>
    </w:p>
    <w:p w14:paraId="3DB5739D" w14:textId="0F619D44" w:rsidR="00E418CD" w:rsidRDefault="00E418C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_Toc67055311 \h </w:instrText>
      </w:r>
      <w:r>
        <w:fldChar w:fldCharType="separate"/>
      </w:r>
      <w:r>
        <w:t>317</w:t>
      </w:r>
      <w:r>
        <w:fldChar w:fldCharType="end"/>
      </w:r>
    </w:p>
    <w:p w14:paraId="752126E6" w14:textId="60899ED4" w:rsidR="00E418CD" w:rsidRDefault="00E418C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4F7211">
        <w:rPr>
          <w:rFonts w:cs="v4.2.0"/>
        </w:rPr>
        <w:t>Normal test environment</w:t>
      </w:r>
      <w:r>
        <w:tab/>
      </w:r>
      <w:r>
        <w:fldChar w:fldCharType="begin"/>
      </w:r>
      <w:r>
        <w:instrText xml:space="preserve"> PAGEREF _Toc67055312 \h </w:instrText>
      </w:r>
      <w:r>
        <w:fldChar w:fldCharType="separate"/>
      </w:r>
      <w:r>
        <w:t>317</w:t>
      </w:r>
      <w:r>
        <w:fldChar w:fldCharType="end"/>
      </w:r>
    </w:p>
    <w:p w14:paraId="13DE2FBB" w14:textId="0153CCEE" w:rsidR="00E418CD" w:rsidRDefault="00E418C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4F7211">
        <w:rPr>
          <w:rFonts w:cs="v4.2.0"/>
        </w:rPr>
        <w:t>Extreme test environment</w:t>
      </w:r>
      <w:r>
        <w:tab/>
      </w:r>
      <w:r>
        <w:fldChar w:fldCharType="begin"/>
      </w:r>
      <w:r>
        <w:instrText xml:space="preserve"> PAGEREF _Toc67055313 \h </w:instrText>
      </w:r>
      <w:r>
        <w:fldChar w:fldCharType="separate"/>
      </w:r>
      <w:r>
        <w:t>317</w:t>
      </w:r>
      <w:r>
        <w:fldChar w:fldCharType="end"/>
      </w:r>
    </w:p>
    <w:p w14:paraId="4DD9DB3F" w14:textId="44429E3D" w:rsidR="00E418CD" w:rsidRDefault="00E418CD">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_Toc67055314 \h </w:instrText>
      </w:r>
      <w:r>
        <w:fldChar w:fldCharType="separate"/>
      </w:r>
      <w:r>
        <w:t>317</w:t>
      </w:r>
      <w:r>
        <w:fldChar w:fldCharType="end"/>
      </w:r>
    </w:p>
    <w:p w14:paraId="39BCD036" w14:textId="79AC4E99" w:rsidR="00E418CD" w:rsidRDefault="00E418CD">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_Toc67055315 \h </w:instrText>
      </w:r>
      <w:r>
        <w:fldChar w:fldCharType="separate"/>
      </w:r>
      <w:r>
        <w:t>317</w:t>
      </w:r>
      <w:r>
        <w:fldChar w:fldCharType="end"/>
      </w:r>
    </w:p>
    <w:p w14:paraId="1B8C76AB" w14:textId="3D75B22E" w:rsidR="00E418CD" w:rsidRDefault="00E418C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4F7211">
        <w:rPr>
          <w:rFonts w:cs="v4.2.0"/>
        </w:rPr>
        <w:t>Vibration</w:t>
      </w:r>
      <w:r>
        <w:tab/>
      </w:r>
      <w:r>
        <w:fldChar w:fldCharType="begin"/>
      </w:r>
      <w:r>
        <w:instrText xml:space="preserve"> PAGEREF _Toc67055316 \h </w:instrText>
      </w:r>
      <w:r>
        <w:fldChar w:fldCharType="separate"/>
      </w:r>
      <w:r>
        <w:t>318</w:t>
      </w:r>
      <w:r>
        <w:fldChar w:fldCharType="end"/>
      </w:r>
    </w:p>
    <w:p w14:paraId="76B149CC" w14:textId="5F68B5AA" w:rsidR="00E418CD" w:rsidRDefault="00E418CD">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4F7211">
        <w:rPr>
          <w:rFonts w:cs="v4.2.0"/>
        </w:rPr>
        <w:t>Power supply</w:t>
      </w:r>
      <w:r>
        <w:tab/>
      </w:r>
      <w:r>
        <w:fldChar w:fldCharType="begin"/>
      </w:r>
      <w:r>
        <w:instrText xml:space="preserve"> PAGEREF _Toc67055317 \h </w:instrText>
      </w:r>
      <w:r>
        <w:fldChar w:fldCharType="separate"/>
      </w:r>
      <w:r>
        <w:t>318</w:t>
      </w:r>
      <w:r>
        <w:fldChar w:fldCharType="end"/>
      </w:r>
    </w:p>
    <w:p w14:paraId="0A69027C" w14:textId="2045C66E" w:rsidR="00E418CD" w:rsidRDefault="00E418CD">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_Toc67055318 \h </w:instrText>
      </w:r>
      <w:r>
        <w:fldChar w:fldCharType="separate"/>
      </w:r>
      <w:r>
        <w:t>318</w:t>
      </w:r>
      <w:r>
        <w:fldChar w:fldCharType="end"/>
      </w:r>
    </w:p>
    <w:p w14:paraId="79910DC2" w14:textId="29E2B6E1" w:rsidR="00E418CD" w:rsidRDefault="00E418CD">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_Toc67055319 \h </w:instrText>
      </w:r>
      <w:r>
        <w:fldChar w:fldCharType="separate"/>
      </w:r>
      <w:r>
        <w:t>319</w:t>
      </w:r>
      <w:r>
        <w:fldChar w:fldCharType="end"/>
      </w:r>
    </w:p>
    <w:p w14:paraId="4CC9CCF4" w14:textId="11F9986A" w:rsidR="00E418CD" w:rsidRDefault="00E418CD">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_Toc67055320 \h </w:instrText>
      </w:r>
      <w:r>
        <w:fldChar w:fldCharType="separate"/>
      </w:r>
      <w:r>
        <w:t>320</w:t>
      </w:r>
      <w:r>
        <w:fldChar w:fldCharType="end"/>
      </w:r>
    </w:p>
    <w:p w14:paraId="74C881AE" w14:textId="50DA45BD" w:rsidR="00E418CD" w:rsidRDefault="00E418C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_Toc67055321 \h </w:instrText>
      </w:r>
      <w:r>
        <w:fldChar w:fldCharType="separate"/>
      </w:r>
      <w:r>
        <w:t>320</w:t>
      </w:r>
      <w:r>
        <w:fldChar w:fldCharType="end"/>
      </w:r>
    </w:p>
    <w:p w14:paraId="4B23F6A2" w14:textId="08879538" w:rsidR="00E418CD" w:rsidRDefault="00E418CD">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_Toc67055322 \h </w:instrText>
      </w:r>
      <w:r>
        <w:fldChar w:fldCharType="separate"/>
      </w:r>
      <w:r>
        <w:t>320</w:t>
      </w:r>
      <w:r>
        <w:fldChar w:fldCharType="end"/>
      </w:r>
    </w:p>
    <w:p w14:paraId="3DB97999" w14:textId="3A2618F0" w:rsidR="00E418CD" w:rsidRDefault="00E418CD">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_Toc67055323 \h </w:instrText>
      </w:r>
      <w:r>
        <w:fldChar w:fldCharType="separate"/>
      </w:r>
      <w:r>
        <w:t>321</w:t>
      </w:r>
      <w:r>
        <w:fldChar w:fldCharType="end"/>
      </w:r>
    </w:p>
    <w:p w14:paraId="0F7AA6C5" w14:textId="0A181B2F" w:rsidR="00E418CD" w:rsidRDefault="00E418CD">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_Toc67055324 \h </w:instrText>
      </w:r>
      <w:r>
        <w:fldChar w:fldCharType="separate"/>
      </w:r>
      <w:r>
        <w:t>321</w:t>
      </w:r>
      <w:r>
        <w:fldChar w:fldCharType="end"/>
      </w:r>
    </w:p>
    <w:p w14:paraId="6F5C9247" w14:textId="6475749A" w:rsidR="00E418CD" w:rsidRDefault="00E418C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_Toc67055325 \h </w:instrText>
      </w:r>
      <w:r>
        <w:fldChar w:fldCharType="separate"/>
      </w:r>
      <w:r>
        <w:t>323</w:t>
      </w:r>
      <w:r>
        <w:fldChar w:fldCharType="end"/>
      </w:r>
    </w:p>
    <w:p w14:paraId="4D64AF45" w14:textId="176D5ABA" w:rsidR="00E418CD" w:rsidRDefault="00E418C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_Toc67055326 \h </w:instrText>
      </w:r>
      <w:r>
        <w:fldChar w:fldCharType="separate"/>
      </w:r>
      <w:r>
        <w:t>323</w:t>
      </w:r>
      <w:r>
        <w:fldChar w:fldCharType="end"/>
      </w:r>
    </w:p>
    <w:p w14:paraId="2AA4BF1D" w14:textId="0F0C264C" w:rsidR="00E418CD" w:rsidRDefault="00E418C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_Toc67055327 \h </w:instrText>
      </w:r>
      <w:r>
        <w:fldChar w:fldCharType="separate"/>
      </w:r>
      <w:r>
        <w:t>323</w:t>
      </w:r>
      <w:r>
        <w:fldChar w:fldCharType="end"/>
      </w:r>
    </w:p>
    <w:p w14:paraId="0D44753C" w14:textId="174DF71B" w:rsidR="00E418CD" w:rsidRDefault="00E418CD">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_Toc67055328 \h </w:instrText>
      </w:r>
      <w:r>
        <w:fldChar w:fldCharType="separate"/>
      </w:r>
      <w:r>
        <w:t>324</w:t>
      </w:r>
      <w:r>
        <w:fldChar w:fldCharType="end"/>
      </w:r>
    </w:p>
    <w:p w14:paraId="16522D08" w14:textId="7668DDE8" w:rsidR="00E418CD" w:rsidRDefault="00E418CD">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_Toc67055329 \h </w:instrText>
      </w:r>
      <w:r>
        <w:fldChar w:fldCharType="separate"/>
      </w:r>
      <w:r>
        <w:t>324</w:t>
      </w:r>
      <w:r>
        <w:fldChar w:fldCharType="end"/>
      </w:r>
    </w:p>
    <w:p w14:paraId="69964227" w14:textId="33435D86" w:rsidR="00E418CD" w:rsidRDefault="00E418CD">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_Toc67055330 \h </w:instrText>
      </w:r>
      <w:r>
        <w:fldChar w:fldCharType="separate"/>
      </w:r>
      <w:r>
        <w:t>325</w:t>
      </w:r>
      <w:r>
        <w:fldChar w:fldCharType="end"/>
      </w:r>
    </w:p>
    <w:p w14:paraId="4474BF7D" w14:textId="5D37E101" w:rsidR="00E418CD" w:rsidRDefault="00E418CD">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_Toc67055331 \h </w:instrText>
      </w:r>
      <w:r>
        <w:fldChar w:fldCharType="separate"/>
      </w:r>
      <w:r>
        <w:t>326</w:t>
      </w:r>
      <w:r>
        <w:fldChar w:fldCharType="end"/>
      </w:r>
    </w:p>
    <w:p w14:paraId="4DE2F8C6" w14:textId="17B4BC45" w:rsidR="00E418CD" w:rsidRDefault="00E418CD">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_Toc67055332 \h </w:instrText>
      </w:r>
      <w:r>
        <w:fldChar w:fldCharType="separate"/>
      </w:r>
      <w:r>
        <w:t>327</w:t>
      </w:r>
      <w:r>
        <w:fldChar w:fldCharType="end"/>
      </w:r>
    </w:p>
    <w:p w14:paraId="353A35E4" w14:textId="2DF76EEE" w:rsidR="00080512" w:rsidRPr="007D061B" w:rsidRDefault="00E418CD">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r w:rsidR="005432EB" w:rsidRPr="007D061B">
        <w:lastRenderedPageBreak/>
        <w:t>Foreword</w:t>
      </w:r>
      <w:bookmarkEnd w:id="14"/>
      <w:bookmarkEnd w:id="15"/>
      <w:bookmarkEnd w:id="16"/>
      <w:bookmarkEnd w:id="17"/>
      <w:bookmarkEnd w:id="18"/>
      <w:bookmarkEnd w:id="19"/>
      <w:bookmarkEnd w:id="20"/>
      <w:bookmarkEnd w:id="21"/>
    </w:p>
    <w:p w14:paraId="44DB4077" w14:textId="77777777" w:rsidR="009F084A" w:rsidRPr="007D061B" w:rsidRDefault="009F084A">
      <w:r w:rsidRPr="007D061B">
        <w:t xml:space="preserve">This Technical </w:t>
      </w:r>
      <w:bookmarkStart w:id="22" w:name="spectype3"/>
      <w:r w:rsidRPr="007D061B">
        <w:t>Specification</w:t>
      </w:r>
      <w:bookmarkEnd w:id="22"/>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3" w:name="introduction"/>
      <w:bookmarkEnd w:id="23"/>
      <w:r w:rsidRPr="007D061B">
        <w:br w:type="page"/>
      </w:r>
      <w:bookmarkStart w:id="24" w:name="scope"/>
      <w:bookmarkStart w:id="25" w:name="_Toc21095032"/>
      <w:bookmarkStart w:id="26" w:name="_Toc29766565"/>
      <w:bookmarkStart w:id="27" w:name="_Toc36040712"/>
      <w:bookmarkStart w:id="28" w:name="_Toc37228122"/>
      <w:bookmarkStart w:id="29" w:name="_Toc37228626"/>
      <w:bookmarkStart w:id="30" w:name="_Toc37229130"/>
      <w:bookmarkStart w:id="31" w:name="_Toc45906687"/>
      <w:bookmarkStart w:id="32" w:name="_Toc61116174"/>
      <w:bookmarkStart w:id="33" w:name="_Toc67054823"/>
      <w:bookmarkEnd w:id="24"/>
      <w:r w:rsidR="005432EB" w:rsidRPr="007D061B">
        <w:lastRenderedPageBreak/>
        <w:t>1</w:t>
      </w:r>
      <w:r w:rsidR="005432EB" w:rsidRPr="007D061B">
        <w:tab/>
        <w:t>Scope</w:t>
      </w:r>
      <w:bookmarkEnd w:id="25"/>
      <w:bookmarkEnd w:id="26"/>
      <w:bookmarkEnd w:id="27"/>
      <w:bookmarkEnd w:id="28"/>
      <w:bookmarkEnd w:id="29"/>
      <w:bookmarkEnd w:id="30"/>
      <w:bookmarkEnd w:id="31"/>
      <w:bookmarkEnd w:id="32"/>
      <w:bookmarkEnd w:id="33"/>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34" w:name="_Toc21095033"/>
      <w:bookmarkStart w:id="35" w:name="_Toc29766566"/>
      <w:bookmarkStart w:id="36" w:name="_Toc36040713"/>
      <w:bookmarkStart w:id="37" w:name="_Toc37228123"/>
      <w:bookmarkStart w:id="38" w:name="_Toc37228627"/>
      <w:bookmarkStart w:id="39" w:name="_Toc37229131"/>
      <w:bookmarkStart w:id="40" w:name="_Toc45906688"/>
      <w:bookmarkStart w:id="41" w:name="_Toc61116175"/>
      <w:bookmarkStart w:id="42" w:name="_Toc67054824"/>
      <w:r w:rsidRPr="007D061B">
        <w:t>2</w:t>
      </w:r>
      <w:r w:rsidRPr="007D061B">
        <w:tab/>
        <w:t>References</w:t>
      </w:r>
      <w:bookmarkEnd w:id="34"/>
      <w:bookmarkEnd w:id="35"/>
      <w:bookmarkEnd w:id="36"/>
      <w:bookmarkEnd w:id="37"/>
      <w:bookmarkEnd w:id="38"/>
      <w:bookmarkEnd w:id="39"/>
      <w:bookmarkEnd w:id="40"/>
      <w:bookmarkEnd w:id="41"/>
      <w:bookmarkEnd w:id="42"/>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43" w:name="_Toc21095034"/>
      <w:bookmarkStart w:id="44" w:name="_Toc29766567"/>
      <w:bookmarkStart w:id="45" w:name="_Toc36040714"/>
      <w:bookmarkStart w:id="46" w:name="_Toc37228124"/>
      <w:bookmarkStart w:id="47" w:name="_Toc37228628"/>
      <w:bookmarkStart w:id="48" w:name="_Toc37229132"/>
      <w:bookmarkStart w:id="49" w:name="_Toc45906689"/>
      <w:bookmarkStart w:id="50" w:name="_Toc61116176"/>
      <w:bookmarkStart w:id="51" w:name="_Toc67054825"/>
      <w:r w:rsidRPr="007D061B">
        <w:t>3</w:t>
      </w:r>
      <w:r w:rsidRPr="007D061B">
        <w:tab/>
        <w:t>Definitions, symbols and abbreviations</w:t>
      </w:r>
      <w:bookmarkEnd w:id="43"/>
      <w:bookmarkEnd w:id="44"/>
      <w:bookmarkEnd w:id="45"/>
      <w:bookmarkEnd w:id="46"/>
      <w:bookmarkEnd w:id="47"/>
      <w:bookmarkEnd w:id="48"/>
      <w:bookmarkEnd w:id="49"/>
      <w:bookmarkEnd w:id="50"/>
      <w:bookmarkEnd w:id="51"/>
    </w:p>
    <w:p w14:paraId="3BA03801" w14:textId="77777777" w:rsidR="005432EB" w:rsidRPr="007D061B" w:rsidRDefault="005432EB" w:rsidP="005432EB">
      <w:pPr>
        <w:pStyle w:val="Heading2"/>
      </w:pPr>
      <w:bookmarkStart w:id="52" w:name="_Toc21095035"/>
      <w:bookmarkStart w:id="53" w:name="_Toc29766568"/>
      <w:bookmarkStart w:id="54" w:name="_Toc36040715"/>
      <w:bookmarkStart w:id="55" w:name="_Toc37228125"/>
      <w:bookmarkStart w:id="56" w:name="_Toc37228629"/>
      <w:bookmarkStart w:id="57" w:name="_Toc37229133"/>
      <w:bookmarkStart w:id="58" w:name="_Toc45906690"/>
      <w:bookmarkStart w:id="59" w:name="_Toc61116177"/>
      <w:bookmarkStart w:id="60" w:name="_Toc67054826"/>
      <w:r w:rsidRPr="007D061B">
        <w:t>3.1</w:t>
      </w:r>
      <w:r w:rsidRPr="007D061B">
        <w:tab/>
        <w:t>Definitions</w:t>
      </w:r>
      <w:bookmarkEnd w:id="52"/>
      <w:bookmarkEnd w:id="53"/>
      <w:bookmarkEnd w:id="54"/>
      <w:bookmarkEnd w:id="55"/>
      <w:bookmarkEnd w:id="56"/>
      <w:bookmarkEnd w:id="57"/>
      <w:bookmarkEnd w:id="58"/>
      <w:bookmarkEnd w:id="59"/>
      <w:bookmarkEnd w:id="6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61" w:name="OLE_LINK44"/>
      <w:bookmarkStart w:id="6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61"/>
      <w:bookmarkEnd w:id="6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6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6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64" w:name="_Toc21095036"/>
      <w:bookmarkStart w:id="65" w:name="_Toc29766569"/>
      <w:bookmarkStart w:id="66" w:name="_Toc36040716"/>
      <w:bookmarkStart w:id="67" w:name="_Toc37228126"/>
      <w:bookmarkStart w:id="68" w:name="_Toc37228630"/>
      <w:bookmarkStart w:id="69" w:name="_Toc37229134"/>
      <w:bookmarkStart w:id="70" w:name="_Toc45906691"/>
      <w:bookmarkStart w:id="71" w:name="_Toc61116178"/>
      <w:bookmarkStart w:id="72" w:name="_Toc67054827"/>
      <w:r w:rsidRPr="007D061B">
        <w:t>3.2</w:t>
      </w:r>
      <w:r w:rsidRPr="007D061B">
        <w:tab/>
        <w:t>Symbols</w:t>
      </w:r>
      <w:bookmarkEnd w:id="64"/>
      <w:bookmarkEnd w:id="65"/>
      <w:bookmarkEnd w:id="66"/>
      <w:bookmarkEnd w:id="67"/>
      <w:bookmarkEnd w:id="68"/>
      <w:bookmarkEnd w:id="69"/>
      <w:bookmarkEnd w:id="70"/>
      <w:bookmarkEnd w:id="71"/>
      <w:bookmarkEnd w:id="72"/>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7" o:title=""/>
          </v:shape>
          <o:OLEObject Type="Embed" ProgID="Word.Picture.8" ShapeID="_x0000_i1025" DrawAspect="Content" ObjectID="_1679383651" r:id="rId18"/>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5pt;height:231.5pt" o:ole="">
            <v:imagedata r:id="rId19" o:title=""/>
          </v:shape>
          <o:OLEObject Type="Embed" ProgID="Word.Picture.8" ShapeID="_x0000_i1026" DrawAspect="Content" ObjectID="_1679383652" r:id="rId20"/>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5pt;height:231.5pt" o:ole="">
            <v:imagedata r:id="rId21" o:title=""/>
          </v:shape>
          <o:OLEObject Type="Embed" ProgID="Word.Picture.8" ShapeID="_x0000_i1027" DrawAspect="Content" ObjectID="_1679383653" r:id="rId22"/>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73" w:name="_Toc21095037"/>
      <w:bookmarkStart w:id="74" w:name="_Toc29766570"/>
      <w:bookmarkStart w:id="75" w:name="_Toc36040717"/>
      <w:bookmarkStart w:id="76" w:name="_Toc37228127"/>
      <w:bookmarkStart w:id="77" w:name="_Toc37228631"/>
      <w:bookmarkStart w:id="78" w:name="_Toc37229135"/>
      <w:bookmarkStart w:id="79" w:name="_Toc45906692"/>
      <w:bookmarkStart w:id="80" w:name="_Toc61116179"/>
      <w:bookmarkStart w:id="81" w:name="_Toc67054828"/>
      <w:r w:rsidRPr="007D061B">
        <w:t>3.3</w:t>
      </w:r>
      <w:r w:rsidRPr="007D061B">
        <w:tab/>
        <w:t>Abbreviations</w:t>
      </w:r>
      <w:bookmarkEnd w:id="73"/>
      <w:bookmarkEnd w:id="74"/>
      <w:bookmarkEnd w:id="75"/>
      <w:bookmarkEnd w:id="76"/>
      <w:bookmarkEnd w:id="77"/>
      <w:bookmarkEnd w:id="78"/>
      <w:bookmarkEnd w:id="79"/>
      <w:bookmarkEnd w:id="80"/>
      <w:bookmarkEnd w:id="81"/>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82" w:name="_Toc21095038"/>
      <w:bookmarkStart w:id="83" w:name="_Toc29766571"/>
      <w:bookmarkStart w:id="84" w:name="_Toc36040718"/>
      <w:bookmarkStart w:id="85" w:name="_Toc37228128"/>
      <w:bookmarkStart w:id="86" w:name="_Toc37228632"/>
      <w:bookmarkStart w:id="87" w:name="_Toc37229136"/>
      <w:bookmarkStart w:id="88" w:name="_Toc45906693"/>
      <w:bookmarkStart w:id="89" w:name="_Toc61116180"/>
      <w:bookmarkStart w:id="90" w:name="_Toc67054829"/>
      <w:r w:rsidRPr="007D061B">
        <w:rPr>
          <w:lang w:eastAsia="zh-CN"/>
        </w:rPr>
        <w:t>4</w:t>
      </w:r>
      <w:r w:rsidRPr="007D061B">
        <w:rPr>
          <w:lang w:eastAsia="zh-CN"/>
        </w:rPr>
        <w:tab/>
        <w:t>General test conditions and declarations</w:t>
      </w:r>
      <w:bookmarkEnd w:id="82"/>
      <w:bookmarkEnd w:id="83"/>
      <w:bookmarkEnd w:id="84"/>
      <w:bookmarkEnd w:id="85"/>
      <w:bookmarkEnd w:id="86"/>
      <w:bookmarkEnd w:id="87"/>
      <w:bookmarkEnd w:id="88"/>
      <w:bookmarkEnd w:id="89"/>
      <w:bookmarkEnd w:id="90"/>
    </w:p>
    <w:p w14:paraId="31058CBE" w14:textId="77777777" w:rsidR="005432EB" w:rsidRPr="007D061B" w:rsidRDefault="005432EB" w:rsidP="005432EB">
      <w:pPr>
        <w:pStyle w:val="Heading2"/>
        <w:rPr>
          <w:lang w:eastAsia="zh-CN"/>
        </w:rPr>
      </w:pPr>
      <w:bookmarkStart w:id="91" w:name="_Toc21095039"/>
      <w:bookmarkStart w:id="92" w:name="_Toc29766572"/>
      <w:bookmarkStart w:id="93" w:name="_Toc36040719"/>
      <w:bookmarkStart w:id="94" w:name="_Toc37228129"/>
      <w:bookmarkStart w:id="95" w:name="_Toc37228633"/>
      <w:bookmarkStart w:id="96" w:name="_Toc37229137"/>
      <w:bookmarkStart w:id="97" w:name="_Toc45906694"/>
      <w:bookmarkStart w:id="98" w:name="_Toc61116181"/>
      <w:bookmarkStart w:id="99" w:name="_Toc67054830"/>
      <w:r w:rsidRPr="007D061B">
        <w:rPr>
          <w:lang w:eastAsia="zh-CN"/>
        </w:rPr>
        <w:t>4.1</w:t>
      </w:r>
      <w:r w:rsidRPr="007D061B">
        <w:rPr>
          <w:lang w:eastAsia="zh-CN"/>
        </w:rPr>
        <w:tab/>
        <w:t>Measurement uncertainties and test requirements</w:t>
      </w:r>
      <w:bookmarkEnd w:id="91"/>
      <w:bookmarkEnd w:id="92"/>
      <w:bookmarkEnd w:id="93"/>
      <w:bookmarkEnd w:id="94"/>
      <w:bookmarkEnd w:id="95"/>
      <w:bookmarkEnd w:id="96"/>
      <w:bookmarkEnd w:id="97"/>
      <w:bookmarkEnd w:id="98"/>
      <w:bookmarkEnd w:id="99"/>
    </w:p>
    <w:p w14:paraId="3CF52D5D" w14:textId="77777777" w:rsidR="005432EB" w:rsidRPr="007D061B" w:rsidRDefault="005432EB" w:rsidP="005432EB">
      <w:pPr>
        <w:pStyle w:val="Heading3"/>
      </w:pPr>
      <w:bookmarkStart w:id="100" w:name="_Toc21095040"/>
      <w:bookmarkStart w:id="101" w:name="_Toc29766573"/>
      <w:bookmarkStart w:id="102" w:name="_Toc36040720"/>
      <w:bookmarkStart w:id="103" w:name="_Toc37228130"/>
      <w:bookmarkStart w:id="104" w:name="_Toc37228634"/>
      <w:bookmarkStart w:id="105" w:name="_Toc37229138"/>
      <w:bookmarkStart w:id="106" w:name="_Toc45906695"/>
      <w:bookmarkStart w:id="107" w:name="_Toc61116182"/>
      <w:bookmarkStart w:id="108" w:name="_Toc67054831"/>
      <w:r w:rsidRPr="007D061B">
        <w:t>4.1.1</w:t>
      </w:r>
      <w:r w:rsidRPr="007D061B">
        <w:tab/>
        <w:t>General</w:t>
      </w:r>
      <w:bookmarkEnd w:id="100"/>
      <w:bookmarkEnd w:id="101"/>
      <w:bookmarkEnd w:id="102"/>
      <w:bookmarkEnd w:id="103"/>
      <w:bookmarkEnd w:id="104"/>
      <w:bookmarkEnd w:id="105"/>
      <w:bookmarkEnd w:id="106"/>
      <w:bookmarkEnd w:id="107"/>
      <w:bookmarkEnd w:id="10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09" w:name="_Toc21095041"/>
      <w:bookmarkStart w:id="110" w:name="_Toc29766574"/>
      <w:bookmarkStart w:id="111" w:name="_Toc36040721"/>
      <w:bookmarkStart w:id="112" w:name="_Toc37228131"/>
      <w:bookmarkStart w:id="113" w:name="_Toc37228635"/>
      <w:bookmarkStart w:id="114" w:name="_Toc37229139"/>
      <w:bookmarkStart w:id="115" w:name="_Toc45906696"/>
      <w:bookmarkStart w:id="116" w:name="_Toc61116183"/>
      <w:bookmarkStart w:id="117" w:name="_Toc67054832"/>
      <w:r w:rsidRPr="007D061B">
        <w:t>4.1.2</w:t>
      </w:r>
      <w:r w:rsidRPr="007D061B">
        <w:tab/>
        <w:t>Acceptable uncertainty of Test System</w:t>
      </w:r>
      <w:bookmarkEnd w:id="109"/>
      <w:bookmarkEnd w:id="110"/>
      <w:bookmarkEnd w:id="111"/>
      <w:bookmarkEnd w:id="112"/>
      <w:bookmarkEnd w:id="113"/>
      <w:bookmarkEnd w:id="114"/>
      <w:bookmarkEnd w:id="115"/>
      <w:bookmarkEnd w:id="116"/>
      <w:bookmarkEnd w:id="117"/>
    </w:p>
    <w:p w14:paraId="79C9B612" w14:textId="77777777" w:rsidR="005432EB" w:rsidRPr="007D061B" w:rsidRDefault="005432EB" w:rsidP="005432EB">
      <w:pPr>
        <w:pStyle w:val="Heading4"/>
      </w:pPr>
      <w:bookmarkStart w:id="118" w:name="_Toc21095042"/>
      <w:bookmarkStart w:id="119" w:name="_Toc29766575"/>
      <w:bookmarkStart w:id="120" w:name="_Toc36040722"/>
      <w:bookmarkStart w:id="121" w:name="_Toc37228132"/>
      <w:bookmarkStart w:id="122" w:name="_Toc37228636"/>
      <w:bookmarkStart w:id="123" w:name="_Toc37229140"/>
      <w:bookmarkStart w:id="124" w:name="_Toc45906697"/>
      <w:bookmarkStart w:id="125" w:name="_Toc61116184"/>
      <w:bookmarkStart w:id="126" w:name="_Toc67054833"/>
      <w:r w:rsidRPr="007D061B">
        <w:t>4.1.2.1</w:t>
      </w:r>
      <w:r w:rsidRPr="007D061B">
        <w:tab/>
        <w:t>General</w:t>
      </w:r>
      <w:bookmarkEnd w:id="118"/>
      <w:bookmarkEnd w:id="119"/>
      <w:bookmarkEnd w:id="120"/>
      <w:bookmarkEnd w:id="121"/>
      <w:bookmarkEnd w:id="122"/>
      <w:bookmarkEnd w:id="123"/>
      <w:bookmarkEnd w:id="124"/>
      <w:bookmarkEnd w:id="125"/>
      <w:bookmarkEnd w:id="126"/>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27" w:name="_Toc21095043"/>
      <w:bookmarkStart w:id="128" w:name="_Toc29766576"/>
      <w:bookmarkStart w:id="129" w:name="_Toc36040723"/>
      <w:bookmarkStart w:id="130" w:name="_Toc37228133"/>
      <w:bookmarkStart w:id="131" w:name="_Toc37228637"/>
      <w:bookmarkStart w:id="132" w:name="_Toc37229141"/>
      <w:bookmarkStart w:id="133" w:name="_Toc45906698"/>
      <w:bookmarkStart w:id="134" w:name="_Toc61116185"/>
      <w:bookmarkStart w:id="135" w:name="_Toc67054834"/>
      <w:r w:rsidRPr="007D061B">
        <w:rPr>
          <w:lang w:eastAsia="sv-SE"/>
        </w:rPr>
        <w:lastRenderedPageBreak/>
        <w:t>4.1.</w:t>
      </w:r>
      <w:r w:rsidRPr="007D061B">
        <w:t>2.2</w:t>
      </w:r>
      <w:r w:rsidRPr="007D061B">
        <w:rPr>
          <w:lang w:eastAsia="sv-SE"/>
        </w:rPr>
        <w:tab/>
        <w:t>Measurement of t</w:t>
      </w:r>
      <w:r w:rsidRPr="007D061B">
        <w:t>ransmitter</w:t>
      </w:r>
      <w:bookmarkEnd w:id="127"/>
      <w:bookmarkEnd w:id="128"/>
      <w:bookmarkEnd w:id="129"/>
      <w:bookmarkEnd w:id="130"/>
      <w:bookmarkEnd w:id="131"/>
      <w:bookmarkEnd w:id="132"/>
      <w:bookmarkEnd w:id="133"/>
      <w:bookmarkEnd w:id="134"/>
      <w:bookmarkEnd w:id="135"/>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36" w:name="_Toc21095044"/>
      <w:bookmarkStart w:id="137" w:name="_Toc29766577"/>
      <w:bookmarkStart w:id="138" w:name="_Toc36040724"/>
      <w:bookmarkStart w:id="139" w:name="_Toc37228134"/>
      <w:bookmarkStart w:id="140" w:name="_Toc37228638"/>
      <w:bookmarkStart w:id="141" w:name="_Toc37229142"/>
      <w:bookmarkStart w:id="142" w:name="_Toc45906699"/>
      <w:bookmarkStart w:id="143" w:name="_Toc61116186"/>
      <w:bookmarkStart w:id="144" w:name="_Toc67054835"/>
      <w:r w:rsidRPr="007D061B">
        <w:rPr>
          <w:lang w:eastAsia="sv-SE"/>
        </w:rPr>
        <w:lastRenderedPageBreak/>
        <w:t>4.1.</w:t>
      </w:r>
      <w:r w:rsidRPr="007D061B">
        <w:t>2.3</w:t>
      </w:r>
      <w:r w:rsidRPr="007D061B">
        <w:rPr>
          <w:lang w:eastAsia="sv-SE"/>
        </w:rPr>
        <w:tab/>
        <w:t xml:space="preserve">Measurement of </w:t>
      </w:r>
      <w:r w:rsidRPr="007D061B">
        <w:t>receiver</w:t>
      </w:r>
      <w:bookmarkEnd w:id="136"/>
      <w:bookmarkEnd w:id="137"/>
      <w:bookmarkEnd w:id="138"/>
      <w:bookmarkEnd w:id="139"/>
      <w:bookmarkEnd w:id="140"/>
      <w:bookmarkEnd w:id="141"/>
      <w:bookmarkEnd w:id="142"/>
      <w:bookmarkEnd w:id="143"/>
      <w:bookmarkEnd w:id="14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45" w:name="_Toc21095045"/>
      <w:bookmarkStart w:id="146" w:name="_Toc29766578"/>
      <w:bookmarkStart w:id="147" w:name="_Toc36040725"/>
      <w:bookmarkStart w:id="148" w:name="_Toc37228135"/>
      <w:bookmarkStart w:id="149" w:name="_Toc37228639"/>
      <w:bookmarkStart w:id="150" w:name="_Toc37229143"/>
      <w:bookmarkStart w:id="151" w:name="_Toc45906700"/>
      <w:bookmarkStart w:id="152" w:name="_Toc61116187"/>
      <w:bookmarkStart w:id="153" w:name="_Toc67054836"/>
      <w:r w:rsidRPr="007D061B">
        <w:rPr>
          <w:lang w:eastAsia="sv-SE"/>
        </w:rPr>
        <w:t>4.1.</w:t>
      </w:r>
      <w:r w:rsidRPr="007D061B">
        <w:t>3</w:t>
      </w:r>
      <w:r w:rsidRPr="007D061B">
        <w:rPr>
          <w:lang w:eastAsia="sv-SE"/>
        </w:rPr>
        <w:tab/>
        <w:t>Interpretation of measurement results</w:t>
      </w:r>
      <w:bookmarkEnd w:id="145"/>
      <w:bookmarkEnd w:id="146"/>
      <w:bookmarkEnd w:id="147"/>
      <w:bookmarkEnd w:id="148"/>
      <w:bookmarkEnd w:id="149"/>
      <w:bookmarkEnd w:id="150"/>
      <w:bookmarkEnd w:id="151"/>
      <w:bookmarkEnd w:id="152"/>
      <w:bookmarkEnd w:id="15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54" w:name="_Toc21095046"/>
      <w:bookmarkStart w:id="155" w:name="_Toc29766579"/>
      <w:bookmarkStart w:id="156" w:name="_Toc36040726"/>
      <w:bookmarkStart w:id="157" w:name="_Toc37228136"/>
      <w:bookmarkStart w:id="158" w:name="_Toc37228640"/>
      <w:bookmarkStart w:id="159" w:name="_Toc37229144"/>
      <w:bookmarkStart w:id="160" w:name="_Toc45906701"/>
      <w:bookmarkStart w:id="161" w:name="_Toc61116188"/>
      <w:bookmarkStart w:id="162" w:name="_Toc67054837"/>
      <w:r w:rsidRPr="007D061B">
        <w:rPr>
          <w:snapToGrid w:val="0"/>
        </w:rPr>
        <w:lastRenderedPageBreak/>
        <w:t>4.2</w:t>
      </w:r>
      <w:r w:rsidRPr="007D061B">
        <w:rPr>
          <w:snapToGrid w:val="0"/>
        </w:rPr>
        <w:tab/>
      </w:r>
      <w:r w:rsidRPr="007D061B">
        <w:rPr>
          <w:lang w:eastAsia="zh-CN"/>
        </w:rPr>
        <w:t>Conducted and radiated requirement reference points</w:t>
      </w:r>
      <w:bookmarkEnd w:id="154"/>
      <w:bookmarkEnd w:id="155"/>
      <w:bookmarkEnd w:id="156"/>
      <w:bookmarkEnd w:id="157"/>
      <w:bookmarkEnd w:id="158"/>
      <w:bookmarkEnd w:id="159"/>
      <w:bookmarkEnd w:id="160"/>
      <w:bookmarkEnd w:id="161"/>
      <w:bookmarkEnd w:id="16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63" w:name="_MON_1537740376"/>
    <w:bookmarkEnd w:id="16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pt;height:211pt" o:ole="">
            <v:imagedata r:id="rId23" o:title=""/>
          </v:shape>
          <o:OLEObject Type="Embed" ProgID="Word.Picture.8" ShapeID="_x0000_i1028" DrawAspect="Content" ObjectID="_1679383654" r:id="rId24"/>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64" w:name="_Toc21095047"/>
      <w:bookmarkStart w:id="165" w:name="_Toc29766580"/>
      <w:bookmarkStart w:id="166" w:name="_Toc36040727"/>
      <w:bookmarkStart w:id="167" w:name="_Toc37228137"/>
      <w:bookmarkStart w:id="168" w:name="_Toc37228641"/>
      <w:bookmarkStart w:id="169" w:name="_Toc37229145"/>
      <w:bookmarkStart w:id="170" w:name="_Toc45906702"/>
      <w:bookmarkStart w:id="171" w:name="_Toc61116189"/>
      <w:bookmarkStart w:id="172" w:name="_Toc67054838"/>
      <w:r w:rsidRPr="007D061B">
        <w:rPr>
          <w:snapToGrid w:val="0"/>
        </w:rPr>
        <w:t>4.3</w:t>
      </w:r>
      <w:r w:rsidRPr="007D061B">
        <w:rPr>
          <w:snapToGrid w:val="0"/>
        </w:rPr>
        <w:tab/>
      </w:r>
      <w:r w:rsidRPr="007D061B">
        <w:rPr>
          <w:lang w:eastAsia="zh-CN"/>
        </w:rPr>
        <w:t>Base station classes</w:t>
      </w:r>
      <w:r w:rsidRPr="007D061B">
        <w:t xml:space="preserve"> for AAS BS</w:t>
      </w:r>
      <w:bookmarkEnd w:id="164"/>
      <w:bookmarkEnd w:id="165"/>
      <w:bookmarkEnd w:id="166"/>
      <w:bookmarkEnd w:id="167"/>
      <w:bookmarkEnd w:id="168"/>
      <w:bookmarkEnd w:id="169"/>
      <w:bookmarkEnd w:id="170"/>
      <w:bookmarkEnd w:id="171"/>
      <w:bookmarkEnd w:id="172"/>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73" w:name="_Toc21095048"/>
      <w:bookmarkStart w:id="174" w:name="_Toc29766581"/>
      <w:bookmarkStart w:id="175" w:name="_Toc36040728"/>
      <w:bookmarkStart w:id="176" w:name="_Toc37228138"/>
      <w:bookmarkStart w:id="177" w:name="_Toc37228642"/>
      <w:bookmarkStart w:id="178" w:name="_Toc37229146"/>
      <w:bookmarkStart w:id="179" w:name="_Toc45906703"/>
      <w:bookmarkStart w:id="180" w:name="_Toc61116190"/>
      <w:bookmarkStart w:id="181" w:name="_Toc67054839"/>
      <w:r w:rsidRPr="007D061B">
        <w:rPr>
          <w:lang w:eastAsia="zh-CN"/>
        </w:rPr>
        <w:t>4.4</w:t>
      </w:r>
      <w:r w:rsidRPr="007D061B">
        <w:rPr>
          <w:lang w:eastAsia="zh-CN"/>
        </w:rPr>
        <w:tab/>
        <w:t>Regional requirements</w:t>
      </w:r>
      <w:bookmarkEnd w:id="173"/>
      <w:bookmarkEnd w:id="174"/>
      <w:bookmarkEnd w:id="175"/>
      <w:bookmarkEnd w:id="176"/>
      <w:bookmarkEnd w:id="177"/>
      <w:bookmarkEnd w:id="178"/>
      <w:bookmarkEnd w:id="179"/>
      <w:bookmarkEnd w:id="180"/>
      <w:bookmarkEnd w:id="181"/>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165909A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BF71A51" w14:textId="77777777" w:rsidR="005432EB" w:rsidRPr="007D061B" w:rsidRDefault="005432EB" w:rsidP="0001143E">
            <w:pPr>
              <w:pStyle w:val="TAL"/>
              <w:rPr>
                <w:rFonts w:cs="Arial"/>
              </w:rPr>
            </w:pPr>
            <w:r w:rsidRPr="007D061B">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1B941C9" w14:textId="77777777" w:rsidR="005432EB" w:rsidRPr="007D061B" w:rsidRDefault="005432EB" w:rsidP="0001143E">
            <w:pPr>
              <w:pStyle w:val="TAL"/>
              <w:rPr>
                <w:rFonts w:cs="Arial"/>
              </w:rPr>
            </w:pPr>
            <w:r w:rsidRPr="007D061B">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5B1D83E0" w14:textId="77777777" w:rsidR="005432EB" w:rsidRPr="007D061B" w:rsidRDefault="005432EB" w:rsidP="0001143E">
            <w:pPr>
              <w:pStyle w:val="TAL"/>
              <w:rPr>
                <w:rFonts w:cs="Arial"/>
              </w:rPr>
            </w:pPr>
            <w:r w:rsidRPr="007D061B">
              <w:rPr>
                <w:rFonts w:cs="Arial"/>
              </w:rPr>
              <w:t>These requirements apply in Japan for an E-UTRA BS operating in Band 34</w:t>
            </w:r>
            <w:r w:rsidRPr="007D061B">
              <w:rPr>
                <w:rFonts w:cs="Arial"/>
                <w:lang w:eastAsia="zh-CN"/>
              </w:rPr>
              <w:t xml:space="preserve"> and Band 41</w:t>
            </w:r>
            <w:r w:rsidRPr="007D061B">
              <w:rPr>
                <w:rFonts w:cs="Arial"/>
              </w:rPr>
              <w:t>.</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5432EB" w:rsidRPr="007D061B" w14:paraId="4895965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C638B0C" w14:textId="77777777" w:rsidR="005432EB" w:rsidRPr="007D061B" w:rsidRDefault="005432EB" w:rsidP="0001143E">
            <w:pPr>
              <w:pStyle w:val="TAL"/>
              <w:rPr>
                <w:rFonts w:cs="Arial"/>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1DA126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60067A9" w14:textId="77777777" w:rsidR="005432EB" w:rsidRPr="007D061B" w:rsidRDefault="005432EB" w:rsidP="0001143E">
            <w:pPr>
              <w:pStyle w:val="TAL"/>
              <w:rPr>
                <w:rFonts w:cs="v5.0.0"/>
              </w:rPr>
            </w:pPr>
            <w:r w:rsidRPr="007D061B">
              <w:rPr>
                <w:rFonts w:cs="Arial"/>
              </w:rPr>
              <w:t>Additional requirements for Band 41</w:t>
            </w:r>
            <w:r w:rsidRPr="007D061B">
              <w:rPr>
                <w:rFonts w:cs="Arial"/>
                <w:lang w:eastAsia="zh-CN"/>
              </w:rPr>
              <w:t xml:space="preserve"> </w:t>
            </w:r>
            <w:r w:rsidRPr="007D061B">
              <w:rPr>
                <w:rFonts w:cs="Arial"/>
              </w:rPr>
              <w:t>may apply in certain regions as additional Operating band unwanted emission limits.</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82" w:name="_Toc21095049"/>
      <w:bookmarkStart w:id="183" w:name="_Toc29766582"/>
      <w:bookmarkStart w:id="184" w:name="_Toc36040729"/>
      <w:bookmarkStart w:id="185" w:name="_Toc37228139"/>
      <w:bookmarkStart w:id="186" w:name="_Toc37228643"/>
      <w:bookmarkStart w:id="187" w:name="_Toc37229147"/>
      <w:bookmarkStart w:id="188" w:name="_Toc45906704"/>
      <w:bookmarkStart w:id="189" w:name="_Toc61116191"/>
      <w:bookmarkStart w:id="190" w:name="_Toc67054840"/>
      <w:r w:rsidRPr="007D061B">
        <w:rPr>
          <w:lang w:eastAsia="zh-CN"/>
        </w:rPr>
        <w:lastRenderedPageBreak/>
        <w:t>4.5</w:t>
      </w:r>
      <w:r w:rsidRPr="007D061B">
        <w:rPr>
          <w:lang w:eastAsia="zh-CN"/>
        </w:rPr>
        <w:tab/>
        <w:t>Operating bands and band categories</w:t>
      </w:r>
      <w:bookmarkEnd w:id="182"/>
      <w:bookmarkEnd w:id="183"/>
      <w:bookmarkEnd w:id="184"/>
      <w:bookmarkEnd w:id="185"/>
      <w:bookmarkEnd w:id="186"/>
      <w:bookmarkEnd w:id="187"/>
      <w:bookmarkEnd w:id="188"/>
      <w:bookmarkEnd w:id="189"/>
      <w:bookmarkEnd w:id="190"/>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91" w:name="_Toc21095050"/>
      <w:bookmarkStart w:id="192" w:name="_Toc29766583"/>
      <w:bookmarkStart w:id="193" w:name="_Toc36040730"/>
      <w:bookmarkStart w:id="194" w:name="_Toc37228140"/>
      <w:bookmarkStart w:id="195" w:name="_Toc37228644"/>
      <w:bookmarkStart w:id="196" w:name="_Toc37229148"/>
      <w:bookmarkStart w:id="197" w:name="_Toc45906705"/>
      <w:bookmarkStart w:id="198" w:name="_Toc61116192"/>
      <w:bookmarkStart w:id="199" w:name="_Toc67054841"/>
      <w:r w:rsidRPr="007D061B">
        <w:rPr>
          <w:lang w:eastAsia="zh-CN"/>
        </w:rPr>
        <w:t>4.6</w:t>
      </w:r>
      <w:r w:rsidRPr="007D061B">
        <w:rPr>
          <w:lang w:eastAsia="zh-CN"/>
        </w:rPr>
        <w:tab/>
        <w:t>Channel arrangements</w:t>
      </w:r>
      <w:bookmarkEnd w:id="191"/>
      <w:bookmarkEnd w:id="192"/>
      <w:bookmarkEnd w:id="193"/>
      <w:bookmarkEnd w:id="194"/>
      <w:bookmarkEnd w:id="195"/>
      <w:bookmarkEnd w:id="196"/>
      <w:bookmarkEnd w:id="197"/>
      <w:bookmarkEnd w:id="198"/>
      <w:bookmarkEnd w:id="19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00" w:name="_Toc21095051"/>
      <w:bookmarkStart w:id="201" w:name="_Toc29766584"/>
      <w:bookmarkStart w:id="202" w:name="_Toc36040731"/>
      <w:bookmarkStart w:id="203" w:name="_Toc37228141"/>
      <w:bookmarkStart w:id="204" w:name="_Toc37228645"/>
      <w:bookmarkStart w:id="205" w:name="_Toc37229149"/>
      <w:bookmarkStart w:id="206" w:name="_Toc45906706"/>
      <w:bookmarkStart w:id="207" w:name="_Toc61116193"/>
      <w:bookmarkStart w:id="208" w:name="_Toc67054842"/>
      <w:r w:rsidRPr="007D061B">
        <w:rPr>
          <w:lang w:eastAsia="zh-CN"/>
        </w:rPr>
        <w:t>4.7</w:t>
      </w:r>
      <w:r w:rsidRPr="007D061B">
        <w:rPr>
          <w:lang w:eastAsia="zh-CN"/>
        </w:rPr>
        <w:tab/>
        <w:t>Requirements for AAS BS capable of multi-band operation</w:t>
      </w:r>
      <w:bookmarkEnd w:id="200"/>
      <w:bookmarkEnd w:id="201"/>
      <w:bookmarkEnd w:id="202"/>
      <w:bookmarkEnd w:id="203"/>
      <w:bookmarkEnd w:id="204"/>
      <w:bookmarkEnd w:id="205"/>
      <w:bookmarkEnd w:id="206"/>
      <w:bookmarkEnd w:id="207"/>
      <w:bookmarkEnd w:id="208"/>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09" w:name="_Toc21095052"/>
      <w:bookmarkStart w:id="210" w:name="_Toc29766585"/>
      <w:bookmarkStart w:id="211" w:name="_Toc36040732"/>
      <w:bookmarkStart w:id="212" w:name="_Toc37228142"/>
      <w:bookmarkStart w:id="213" w:name="_Toc37228646"/>
      <w:bookmarkStart w:id="214" w:name="_Toc37229150"/>
      <w:bookmarkStart w:id="215" w:name="_Toc45906707"/>
      <w:bookmarkStart w:id="216" w:name="_Toc61116194"/>
      <w:bookmarkStart w:id="217" w:name="_Toc67054843"/>
      <w:r w:rsidRPr="007D061B">
        <w:rPr>
          <w:lang w:eastAsia="zh-CN"/>
        </w:rPr>
        <w:t>4.8</w:t>
      </w:r>
      <w:r w:rsidRPr="007D061B">
        <w:rPr>
          <w:lang w:eastAsia="zh-CN"/>
        </w:rPr>
        <w:tab/>
        <w:t>AAS BS configurations</w:t>
      </w:r>
      <w:bookmarkEnd w:id="209"/>
      <w:bookmarkEnd w:id="210"/>
      <w:bookmarkEnd w:id="211"/>
      <w:bookmarkEnd w:id="212"/>
      <w:bookmarkEnd w:id="213"/>
      <w:bookmarkEnd w:id="214"/>
      <w:bookmarkEnd w:id="215"/>
      <w:bookmarkEnd w:id="216"/>
      <w:bookmarkEnd w:id="217"/>
    </w:p>
    <w:p w14:paraId="6B7EFD34" w14:textId="77777777" w:rsidR="005432EB" w:rsidRPr="007D061B" w:rsidRDefault="005432EB" w:rsidP="005432EB">
      <w:pPr>
        <w:pStyle w:val="Heading3"/>
      </w:pPr>
      <w:bookmarkStart w:id="218" w:name="_Toc21095053"/>
      <w:bookmarkStart w:id="219" w:name="_Toc29766586"/>
      <w:bookmarkStart w:id="220" w:name="_Toc36040733"/>
      <w:bookmarkStart w:id="221" w:name="_Toc37228143"/>
      <w:bookmarkStart w:id="222" w:name="_Toc37228647"/>
      <w:bookmarkStart w:id="223" w:name="_Toc37229151"/>
      <w:bookmarkStart w:id="224" w:name="_Toc45906708"/>
      <w:bookmarkStart w:id="225" w:name="_Toc61116195"/>
      <w:bookmarkStart w:id="226" w:name="_Toc67054844"/>
      <w:r w:rsidRPr="007D061B">
        <w:t>4.8.1</w:t>
      </w:r>
      <w:r w:rsidRPr="007D061B">
        <w:tab/>
        <w:t>Transmit configurations</w:t>
      </w:r>
      <w:bookmarkEnd w:id="218"/>
      <w:bookmarkEnd w:id="219"/>
      <w:bookmarkEnd w:id="220"/>
      <w:bookmarkEnd w:id="221"/>
      <w:bookmarkEnd w:id="222"/>
      <w:bookmarkEnd w:id="223"/>
      <w:bookmarkEnd w:id="224"/>
      <w:bookmarkEnd w:id="225"/>
      <w:bookmarkEnd w:id="226"/>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27" w:name="_MON_1537740340"/>
    <w:bookmarkEnd w:id="227"/>
    <w:p w14:paraId="6D2D68B7" w14:textId="77777777" w:rsidR="005432EB" w:rsidRPr="007D061B" w:rsidRDefault="005432EB" w:rsidP="005432EB">
      <w:pPr>
        <w:pStyle w:val="TH"/>
      </w:pPr>
      <w:r w:rsidRPr="007D061B">
        <w:object w:dxaOrig="9265" w:dyaOrig="4212" w14:anchorId="6701F72C">
          <v:shape id="_x0000_i1029" type="#_x0000_t75" style="width:464pt;height:211pt" o:ole="">
            <v:imagedata r:id="rId25" o:title=""/>
          </v:shape>
          <o:OLEObject Type="Embed" ProgID="Word.Picture.8" ShapeID="_x0000_i1029" DrawAspect="Content" ObjectID="_1679383655" r:id="rId26"/>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28" w:name="_Toc21095054"/>
      <w:bookmarkStart w:id="229" w:name="_Toc29766587"/>
      <w:bookmarkStart w:id="230" w:name="_Toc36040734"/>
      <w:bookmarkStart w:id="231" w:name="_Toc37228144"/>
      <w:bookmarkStart w:id="232" w:name="_Toc37228648"/>
      <w:bookmarkStart w:id="233" w:name="_Toc37229152"/>
      <w:bookmarkStart w:id="234" w:name="_Toc45906709"/>
      <w:bookmarkStart w:id="235" w:name="_Toc61116196"/>
      <w:bookmarkStart w:id="236" w:name="_Toc67054845"/>
      <w:r w:rsidRPr="007D061B">
        <w:t>4.8.2</w:t>
      </w:r>
      <w:r w:rsidRPr="007D061B">
        <w:tab/>
        <w:t>Receive configurations</w:t>
      </w:r>
      <w:bookmarkEnd w:id="228"/>
      <w:bookmarkEnd w:id="229"/>
      <w:bookmarkEnd w:id="230"/>
      <w:bookmarkEnd w:id="231"/>
      <w:bookmarkEnd w:id="232"/>
      <w:bookmarkEnd w:id="233"/>
      <w:bookmarkEnd w:id="234"/>
      <w:bookmarkEnd w:id="235"/>
      <w:bookmarkEnd w:id="236"/>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37" w:name="_MON_1537740308"/>
    <w:bookmarkEnd w:id="237"/>
    <w:p w14:paraId="00888FAF" w14:textId="77777777" w:rsidR="005432EB" w:rsidRPr="007D061B" w:rsidRDefault="005432EB" w:rsidP="005432EB">
      <w:pPr>
        <w:pStyle w:val="TH"/>
      </w:pPr>
      <w:r w:rsidRPr="007D061B">
        <w:object w:dxaOrig="9265" w:dyaOrig="4212" w14:anchorId="5174349D">
          <v:shape id="_x0000_i1030" type="#_x0000_t75" style="width:464pt;height:211pt" o:ole="">
            <v:imagedata r:id="rId27" o:title=""/>
          </v:shape>
          <o:OLEObject Type="Embed" ProgID="Word.Picture.8" ShapeID="_x0000_i1030" DrawAspect="Content" ObjectID="_1679383656" r:id="rId28"/>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38" w:name="_Toc21095055"/>
      <w:bookmarkStart w:id="239" w:name="_Toc29766588"/>
      <w:bookmarkStart w:id="240" w:name="_Toc36040735"/>
      <w:bookmarkStart w:id="241" w:name="_Toc37228145"/>
      <w:bookmarkStart w:id="242" w:name="_Toc37228649"/>
      <w:bookmarkStart w:id="243" w:name="_Toc37229153"/>
      <w:bookmarkStart w:id="244" w:name="_Toc45906710"/>
      <w:bookmarkStart w:id="245" w:name="_Toc61116197"/>
      <w:bookmarkStart w:id="246" w:name="_Toc67054846"/>
      <w:r w:rsidRPr="007D061B">
        <w:t>4.8.3</w:t>
      </w:r>
      <w:r w:rsidRPr="007D061B">
        <w:tab/>
        <w:t>Power supply options</w:t>
      </w:r>
      <w:bookmarkEnd w:id="238"/>
      <w:bookmarkEnd w:id="239"/>
      <w:bookmarkEnd w:id="240"/>
      <w:bookmarkEnd w:id="241"/>
      <w:bookmarkEnd w:id="242"/>
      <w:bookmarkEnd w:id="243"/>
      <w:bookmarkEnd w:id="244"/>
      <w:bookmarkEnd w:id="245"/>
      <w:bookmarkEnd w:id="2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47" w:name="_Toc21095056"/>
      <w:bookmarkStart w:id="248" w:name="_Toc29766589"/>
      <w:bookmarkStart w:id="249" w:name="_Toc36040736"/>
      <w:bookmarkStart w:id="250" w:name="_Toc37228146"/>
      <w:bookmarkStart w:id="251" w:name="_Toc37228650"/>
      <w:bookmarkStart w:id="252" w:name="_Toc37229154"/>
      <w:bookmarkStart w:id="253" w:name="_Toc45906711"/>
      <w:bookmarkStart w:id="254" w:name="_Toc61116198"/>
      <w:bookmarkStart w:id="255" w:name="_Toc67054847"/>
      <w:r w:rsidRPr="007D061B">
        <w:t>4.8.4</w:t>
      </w:r>
      <w:r w:rsidRPr="007D061B">
        <w:tab/>
        <w:t>BS with integrated Iuant BS modem</w:t>
      </w:r>
      <w:bookmarkEnd w:id="247"/>
      <w:bookmarkEnd w:id="248"/>
      <w:bookmarkEnd w:id="249"/>
      <w:bookmarkEnd w:id="250"/>
      <w:bookmarkEnd w:id="251"/>
      <w:bookmarkEnd w:id="252"/>
      <w:bookmarkEnd w:id="253"/>
      <w:bookmarkEnd w:id="254"/>
      <w:bookmarkEnd w:id="25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56" w:name="_Toc21095057"/>
      <w:bookmarkStart w:id="257" w:name="_Toc29766590"/>
      <w:bookmarkStart w:id="258" w:name="_Toc36040737"/>
      <w:bookmarkStart w:id="259" w:name="_Toc37228147"/>
      <w:bookmarkStart w:id="260" w:name="_Toc37228651"/>
      <w:bookmarkStart w:id="261" w:name="_Toc37229155"/>
      <w:bookmarkStart w:id="262" w:name="_Toc45906712"/>
      <w:bookmarkStart w:id="263" w:name="_Toc61116199"/>
      <w:bookmarkStart w:id="264" w:name="_Toc67054848"/>
      <w:r w:rsidRPr="007D061B">
        <w:rPr>
          <w:lang w:eastAsia="zh-CN"/>
        </w:rPr>
        <w:t>4.9</w:t>
      </w:r>
      <w:r w:rsidRPr="007D061B">
        <w:rPr>
          <w:lang w:eastAsia="zh-CN"/>
        </w:rPr>
        <w:tab/>
        <w:t>Capability sets</w:t>
      </w:r>
      <w:bookmarkEnd w:id="256"/>
      <w:bookmarkEnd w:id="257"/>
      <w:bookmarkEnd w:id="258"/>
      <w:bookmarkEnd w:id="259"/>
      <w:bookmarkEnd w:id="260"/>
      <w:bookmarkEnd w:id="261"/>
      <w:bookmarkEnd w:id="262"/>
      <w:bookmarkEnd w:id="263"/>
      <w:bookmarkEnd w:id="264"/>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65" w:name="_Toc21095058"/>
      <w:bookmarkStart w:id="266" w:name="_Toc29766591"/>
      <w:bookmarkStart w:id="267" w:name="_Toc36040738"/>
      <w:bookmarkStart w:id="268" w:name="_Toc37228148"/>
      <w:bookmarkStart w:id="269" w:name="_Toc37228652"/>
      <w:bookmarkStart w:id="270" w:name="_Toc37229156"/>
      <w:bookmarkStart w:id="271" w:name="_Toc45906713"/>
      <w:bookmarkStart w:id="272" w:name="_Toc61116200"/>
      <w:bookmarkStart w:id="273" w:name="_Toc67054849"/>
      <w:r w:rsidRPr="007D061B">
        <w:rPr>
          <w:lang w:eastAsia="zh-CN"/>
        </w:rPr>
        <w:t>4.10</w:t>
      </w:r>
      <w:r w:rsidRPr="007D061B">
        <w:rPr>
          <w:lang w:eastAsia="zh-CN"/>
        </w:rPr>
        <w:tab/>
        <w:t>Manufacturer declarations for AAS BS testing</w:t>
      </w:r>
      <w:bookmarkEnd w:id="265"/>
      <w:bookmarkEnd w:id="266"/>
      <w:bookmarkEnd w:id="267"/>
      <w:bookmarkEnd w:id="268"/>
      <w:bookmarkEnd w:id="269"/>
      <w:bookmarkEnd w:id="270"/>
      <w:bookmarkEnd w:id="271"/>
      <w:bookmarkEnd w:id="272"/>
      <w:bookmarkEnd w:id="273"/>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74" w:name="_Toc21095059"/>
      <w:bookmarkStart w:id="275" w:name="_Toc29766592"/>
      <w:bookmarkStart w:id="276" w:name="_Toc36040739"/>
      <w:bookmarkStart w:id="277" w:name="_Toc37228149"/>
      <w:bookmarkStart w:id="278" w:name="_Toc37228653"/>
      <w:bookmarkStart w:id="279" w:name="_Toc37229157"/>
      <w:bookmarkStart w:id="280" w:name="_Toc45906714"/>
      <w:bookmarkStart w:id="281" w:name="_Toc61116201"/>
      <w:bookmarkStart w:id="282" w:name="_Toc67054850"/>
      <w:r w:rsidRPr="007D061B">
        <w:rPr>
          <w:lang w:eastAsia="zh-CN"/>
        </w:rPr>
        <w:t>4.11</w:t>
      </w:r>
      <w:r w:rsidRPr="007D061B">
        <w:rPr>
          <w:lang w:eastAsia="zh-CN"/>
        </w:rPr>
        <w:tab/>
        <w:t>Test signal configurations for AAS BS</w:t>
      </w:r>
      <w:bookmarkEnd w:id="274"/>
      <w:bookmarkEnd w:id="275"/>
      <w:bookmarkEnd w:id="276"/>
      <w:bookmarkEnd w:id="277"/>
      <w:bookmarkEnd w:id="278"/>
      <w:bookmarkEnd w:id="279"/>
      <w:bookmarkEnd w:id="280"/>
      <w:bookmarkEnd w:id="281"/>
      <w:bookmarkEnd w:id="282"/>
    </w:p>
    <w:p w14:paraId="3621EFA1" w14:textId="77777777" w:rsidR="005432EB" w:rsidRPr="007D061B" w:rsidRDefault="005432EB" w:rsidP="005432EB">
      <w:pPr>
        <w:pStyle w:val="Heading3"/>
        <w:rPr>
          <w:lang w:eastAsia="zh-CN"/>
        </w:rPr>
      </w:pPr>
      <w:bookmarkStart w:id="283" w:name="_Toc21095060"/>
      <w:bookmarkStart w:id="284" w:name="_Toc29766593"/>
      <w:bookmarkStart w:id="285" w:name="_Toc36040740"/>
      <w:bookmarkStart w:id="286" w:name="_Toc37228150"/>
      <w:bookmarkStart w:id="287" w:name="_Toc37228654"/>
      <w:bookmarkStart w:id="288" w:name="_Toc37229158"/>
      <w:bookmarkStart w:id="289" w:name="_Toc45906715"/>
      <w:bookmarkStart w:id="290" w:name="_Toc61116202"/>
      <w:bookmarkStart w:id="291" w:name="_Toc67054851"/>
      <w:r w:rsidRPr="007D061B">
        <w:rPr>
          <w:lang w:eastAsia="zh-CN"/>
        </w:rPr>
        <w:t>4.11.1</w:t>
      </w:r>
      <w:r w:rsidRPr="007D061B">
        <w:rPr>
          <w:lang w:eastAsia="zh-CN"/>
        </w:rPr>
        <w:tab/>
        <w:t>General</w:t>
      </w:r>
      <w:bookmarkEnd w:id="283"/>
      <w:bookmarkEnd w:id="284"/>
      <w:bookmarkEnd w:id="285"/>
      <w:bookmarkEnd w:id="286"/>
      <w:bookmarkEnd w:id="287"/>
      <w:bookmarkEnd w:id="288"/>
      <w:bookmarkEnd w:id="289"/>
      <w:bookmarkEnd w:id="290"/>
      <w:bookmarkEnd w:id="29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92" w:name="_Toc21095061"/>
      <w:bookmarkStart w:id="293" w:name="_Toc29766594"/>
      <w:bookmarkStart w:id="294" w:name="_Toc36040741"/>
      <w:bookmarkStart w:id="295" w:name="_Toc37228151"/>
      <w:bookmarkStart w:id="296" w:name="_Toc37228655"/>
      <w:bookmarkStart w:id="297" w:name="_Toc37229159"/>
      <w:bookmarkStart w:id="298" w:name="_Toc45906716"/>
      <w:bookmarkStart w:id="299" w:name="_Toc61116203"/>
      <w:bookmarkStart w:id="300" w:name="_Toc67054852"/>
      <w:r w:rsidRPr="007D061B">
        <w:rPr>
          <w:lang w:eastAsia="zh-CN"/>
        </w:rPr>
        <w:t>4.11.1a</w:t>
      </w:r>
      <w:r w:rsidRPr="007D061B">
        <w:rPr>
          <w:lang w:eastAsia="zh-CN"/>
        </w:rPr>
        <w:tab/>
        <w:t xml:space="preserve">NR </w:t>
      </w:r>
      <w:r w:rsidRPr="007D061B">
        <w:t>Test signal used to build Test Configurations</w:t>
      </w:r>
      <w:bookmarkEnd w:id="292"/>
      <w:bookmarkEnd w:id="293"/>
      <w:bookmarkEnd w:id="294"/>
      <w:bookmarkEnd w:id="295"/>
      <w:bookmarkEnd w:id="296"/>
      <w:bookmarkEnd w:id="297"/>
      <w:bookmarkEnd w:id="298"/>
      <w:bookmarkEnd w:id="299"/>
      <w:bookmarkEnd w:id="300"/>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301" w:name="_Ref516750404"/>
      <w:r w:rsidRPr="007D061B">
        <w:t>Table</w:t>
      </w:r>
      <w:bookmarkEnd w:id="301"/>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302" w:name="_Hlk525743459"/>
            <w:r w:rsidRPr="007D061B">
              <w:t>F</w:t>
            </w:r>
            <w:r w:rsidRPr="007D061B">
              <w:rPr>
                <w:vertAlign w:val="subscript"/>
              </w:rPr>
              <w:t>DL_high</w:t>
            </w:r>
            <w:r w:rsidRPr="007D061B">
              <w:t xml:space="preserve"> – F</w:t>
            </w:r>
            <w:r w:rsidRPr="007D061B">
              <w:rPr>
                <w:vertAlign w:val="subscript"/>
              </w:rPr>
              <w:t>DL_low</w:t>
            </w:r>
            <w:bookmarkEnd w:id="302"/>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303" w:name="_Toc21095062"/>
      <w:bookmarkStart w:id="304" w:name="_Toc29766595"/>
      <w:bookmarkStart w:id="305" w:name="_Toc36040742"/>
      <w:bookmarkStart w:id="306" w:name="_Toc37228152"/>
      <w:bookmarkStart w:id="307" w:name="_Toc37228656"/>
      <w:bookmarkStart w:id="308" w:name="_Toc37229160"/>
      <w:bookmarkStart w:id="309" w:name="_Toc45906717"/>
      <w:bookmarkStart w:id="310" w:name="_Toc61116204"/>
      <w:bookmarkStart w:id="311" w:name="_Toc67054853"/>
      <w:r w:rsidRPr="007D061B">
        <w:rPr>
          <w:lang w:eastAsia="zh-CN"/>
        </w:rPr>
        <w:lastRenderedPageBreak/>
        <w:t>4.11.2</w:t>
      </w:r>
      <w:r w:rsidRPr="007D061B">
        <w:rPr>
          <w:lang w:eastAsia="zh-CN"/>
        </w:rPr>
        <w:tab/>
        <w:t>Test signal configurations</w:t>
      </w:r>
      <w:bookmarkEnd w:id="303"/>
      <w:bookmarkEnd w:id="304"/>
      <w:bookmarkEnd w:id="305"/>
      <w:bookmarkEnd w:id="306"/>
      <w:bookmarkEnd w:id="307"/>
      <w:bookmarkEnd w:id="308"/>
      <w:bookmarkEnd w:id="309"/>
      <w:bookmarkEnd w:id="310"/>
      <w:bookmarkEnd w:id="311"/>
    </w:p>
    <w:p w14:paraId="341E5862" w14:textId="77777777" w:rsidR="005432EB" w:rsidRPr="007D061B" w:rsidRDefault="005432EB" w:rsidP="005432EB">
      <w:pPr>
        <w:pStyle w:val="Heading4"/>
      </w:pPr>
      <w:bookmarkStart w:id="312" w:name="_Toc21095063"/>
      <w:bookmarkStart w:id="313" w:name="_Toc29766596"/>
      <w:bookmarkStart w:id="314" w:name="_Toc36040743"/>
      <w:bookmarkStart w:id="315" w:name="_Toc37228153"/>
      <w:bookmarkStart w:id="316" w:name="_Toc37228657"/>
      <w:bookmarkStart w:id="317" w:name="_Toc37229161"/>
      <w:bookmarkStart w:id="318" w:name="_Toc45906718"/>
      <w:bookmarkStart w:id="319" w:name="_Toc61116205"/>
      <w:bookmarkStart w:id="320" w:name="_Toc67054854"/>
      <w:r w:rsidRPr="007D061B">
        <w:t>4.11.2.1</w:t>
      </w:r>
      <w:r w:rsidRPr="007D061B">
        <w:tab/>
        <w:t>ATC1: UTRA multicarrier operation</w:t>
      </w:r>
      <w:bookmarkEnd w:id="312"/>
      <w:bookmarkEnd w:id="313"/>
      <w:bookmarkEnd w:id="314"/>
      <w:bookmarkEnd w:id="315"/>
      <w:bookmarkEnd w:id="316"/>
      <w:bookmarkEnd w:id="317"/>
      <w:bookmarkEnd w:id="318"/>
      <w:bookmarkEnd w:id="319"/>
      <w:bookmarkEnd w:id="320"/>
    </w:p>
    <w:p w14:paraId="0B318305" w14:textId="77777777" w:rsidR="005432EB" w:rsidRPr="007D061B" w:rsidRDefault="005432EB" w:rsidP="005432EB">
      <w:pPr>
        <w:pStyle w:val="Heading5"/>
      </w:pPr>
      <w:bookmarkStart w:id="321" w:name="_Toc21095064"/>
      <w:bookmarkStart w:id="322" w:name="_Toc29766597"/>
      <w:bookmarkStart w:id="323" w:name="_Toc36040744"/>
      <w:bookmarkStart w:id="324" w:name="_Toc37228154"/>
      <w:bookmarkStart w:id="325" w:name="_Toc37228658"/>
      <w:bookmarkStart w:id="326" w:name="_Toc37229162"/>
      <w:bookmarkStart w:id="327" w:name="_Toc45906719"/>
      <w:bookmarkStart w:id="328" w:name="_Toc61116206"/>
      <w:bookmarkStart w:id="329" w:name="_Toc67054855"/>
      <w:r w:rsidRPr="007D061B">
        <w:t>4.11.2.1.1</w:t>
      </w:r>
      <w:r w:rsidRPr="007D061B">
        <w:tab/>
        <w:t>General</w:t>
      </w:r>
      <w:bookmarkEnd w:id="321"/>
      <w:bookmarkEnd w:id="322"/>
      <w:bookmarkEnd w:id="323"/>
      <w:bookmarkEnd w:id="324"/>
      <w:bookmarkEnd w:id="325"/>
      <w:bookmarkEnd w:id="326"/>
      <w:bookmarkEnd w:id="327"/>
      <w:bookmarkEnd w:id="328"/>
      <w:bookmarkEnd w:id="329"/>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330" w:name="_Toc21095065"/>
      <w:bookmarkStart w:id="331" w:name="_Toc29766598"/>
      <w:bookmarkStart w:id="332" w:name="_Toc36040745"/>
      <w:bookmarkStart w:id="333" w:name="_Toc37228155"/>
      <w:bookmarkStart w:id="334" w:name="_Toc37228659"/>
      <w:bookmarkStart w:id="335" w:name="_Toc37229163"/>
      <w:bookmarkStart w:id="336" w:name="_Toc45906720"/>
      <w:bookmarkStart w:id="337" w:name="_Toc61116207"/>
      <w:bookmarkStart w:id="338" w:name="_Toc67054856"/>
      <w:r w:rsidRPr="007D061B">
        <w:t>4.11.2.1.2</w:t>
      </w:r>
      <w:r w:rsidRPr="007D061B">
        <w:tab/>
        <w:t>ATC1a generation</w:t>
      </w:r>
      <w:bookmarkEnd w:id="330"/>
      <w:bookmarkEnd w:id="331"/>
      <w:bookmarkEnd w:id="332"/>
      <w:bookmarkEnd w:id="333"/>
      <w:bookmarkEnd w:id="334"/>
      <w:bookmarkEnd w:id="335"/>
      <w:bookmarkEnd w:id="336"/>
      <w:bookmarkEnd w:id="337"/>
      <w:bookmarkEnd w:id="33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39" w:name="_Toc21095066"/>
      <w:bookmarkStart w:id="340" w:name="_Toc29766599"/>
      <w:bookmarkStart w:id="341" w:name="_Toc36040746"/>
      <w:bookmarkStart w:id="342" w:name="_Toc37228156"/>
      <w:bookmarkStart w:id="343" w:name="_Toc37228660"/>
      <w:bookmarkStart w:id="344" w:name="_Toc37229164"/>
      <w:bookmarkStart w:id="345" w:name="_Toc45906721"/>
      <w:bookmarkStart w:id="346" w:name="_Toc61116208"/>
      <w:bookmarkStart w:id="347" w:name="_Toc67054857"/>
      <w:r w:rsidRPr="007D061B">
        <w:t>4.11.2.1.3</w:t>
      </w:r>
      <w:r w:rsidRPr="007D061B">
        <w:tab/>
        <w:t>ATC1b generation</w:t>
      </w:r>
      <w:bookmarkEnd w:id="339"/>
      <w:bookmarkEnd w:id="340"/>
      <w:bookmarkEnd w:id="341"/>
      <w:bookmarkEnd w:id="342"/>
      <w:bookmarkEnd w:id="343"/>
      <w:bookmarkEnd w:id="344"/>
      <w:bookmarkEnd w:id="345"/>
      <w:bookmarkEnd w:id="346"/>
      <w:bookmarkEnd w:id="347"/>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48" w:name="_Toc21095067"/>
      <w:bookmarkStart w:id="349" w:name="_Toc29766600"/>
      <w:bookmarkStart w:id="350" w:name="_Toc36040747"/>
      <w:bookmarkStart w:id="351" w:name="_Toc37228157"/>
      <w:bookmarkStart w:id="352" w:name="_Toc37228661"/>
      <w:bookmarkStart w:id="353" w:name="_Toc37229165"/>
      <w:bookmarkStart w:id="354" w:name="_Toc45906722"/>
      <w:bookmarkStart w:id="355" w:name="_Toc61116209"/>
      <w:bookmarkStart w:id="356" w:name="_Toc67054858"/>
      <w:r w:rsidRPr="007D061B">
        <w:t>4.11.2.1.4</w:t>
      </w:r>
      <w:r w:rsidRPr="007D061B">
        <w:tab/>
        <w:t>ATC1 power allocation</w:t>
      </w:r>
      <w:bookmarkEnd w:id="348"/>
      <w:bookmarkEnd w:id="349"/>
      <w:bookmarkEnd w:id="350"/>
      <w:bookmarkEnd w:id="351"/>
      <w:bookmarkEnd w:id="352"/>
      <w:bookmarkEnd w:id="353"/>
      <w:bookmarkEnd w:id="354"/>
      <w:bookmarkEnd w:id="355"/>
      <w:bookmarkEnd w:id="356"/>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57" w:name="_Toc21095068"/>
      <w:bookmarkStart w:id="358" w:name="_Toc29766601"/>
      <w:bookmarkStart w:id="359" w:name="_Toc36040748"/>
      <w:bookmarkStart w:id="360" w:name="_Toc37228158"/>
      <w:bookmarkStart w:id="361" w:name="_Toc37228662"/>
      <w:bookmarkStart w:id="362" w:name="_Toc37229166"/>
      <w:bookmarkStart w:id="363" w:name="_Toc45906723"/>
      <w:bookmarkStart w:id="364" w:name="_Toc61116210"/>
      <w:bookmarkStart w:id="365" w:name="_Toc67054859"/>
      <w:r w:rsidRPr="007D061B">
        <w:t>4.11.2.2</w:t>
      </w:r>
      <w:r w:rsidRPr="007D061B">
        <w:tab/>
        <w:t>ANTC1: UTRA FDD multicarrier non-contiguous operation</w:t>
      </w:r>
      <w:bookmarkEnd w:id="357"/>
      <w:bookmarkEnd w:id="358"/>
      <w:bookmarkEnd w:id="359"/>
      <w:bookmarkEnd w:id="360"/>
      <w:bookmarkEnd w:id="361"/>
      <w:bookmarkEnd w:id="362"/>
      <w:bookmarkEnd w:id="363"/>
      <w:bookmarkEnd w:id="364"/>
      <w:bookmarkEnd w:id="365"/>
    </w:p>
    <w:p w14:paraId="46486579" w14:textId="77777777" w:rsidR="005432EB" w:rsidRPr="007D061B" w:rsidRDefault="005432EB" w:rsidP="005432EB">
      <w:pPr>
        <w:pStyle w:val="Heading5"/>
      </w:pPr>
      <w:bookmarkStart w:id="366" w:name="_Toc21095069"/>
      <w:bookmarkStart w:id="367" w:name="_Toc29766602"/>
      <w:bookmarkStart w:id="368" w:name="_Toc36040749"/>
      <w:bookmarkStart w:id="369" w:name="_Toc37228159"/>
      <w:bookmarkStart w:id="370" w:name="_Toc37228663"/>
      <w:bookmarkStart w:id="371" w:name="_Toc37229167"/>
      <w:bookmarkStart w:id="372" w:name="_Toc45906724"/>
      <w:bookmarkStart w:id="373" w:name="_Toc61116211"/>
      <w:bookmarkStart w:id="374" w:name="_Toc67054860"/>
      <w:r w:rsidRPr="007D061B">
        <w:t>4.11.2.2.1</w:t>
      </w:r>
      <w:r w:rsidRPr="007D061B">
        <w:tab/>
        <w:t>General</w:t>
      </w:r>
      <w:bookmarkEnd w:id="366"/>
      <w:bookmarkEnd w:id="367"/>
      <w:bookmarkEnd w:id="368"/>
      <w:bookmarkEnd w:id="369"/>
      <w:bookmarkEnd w:id="370"/>
      <w:bookmarkEnd w:id="371"/>
      <w:bookmarkEnd w:id="372"/>
      <w:bookmarkEnd w:id="373"/>
      <w:bookmarkEnd w:id="374"/>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75" w:name="_Toc21095070"/>
      <w:bookmarkStart w:id="376" w:name="_Toc29766603"/>
      <w:bookmarkStart w:id="377" w:name="_Toc36040750"/>
      <w:bookmarkStart w:id="378" w:name="_Toc37228160"/>
      <w:bookmarkStart w:id="379" w:name="_Toc37228664"/>
      <w:bookmarkStart w:id="380" w:name="_Toc37229168"/>
      <w:bookmarkStart w:id="381" w:name="_Toc45906725"/>
      <w:bookmarkStart w:id="382" w:name="_Toc61116212"/>
      <w:bookmarkStart w:id="383" w:name="_Toc67054861"/>
      <w:r w:rsidRPr="007D061B">
        <w:t>4.11.2.2.2</w:t>
      </w:r>
      <w:r w:rsidRPr="007D061B">
        <w:tab/>
        <w:t>ANTC1 generation</w:t>
      </w:r>
      <w:bookmarkEnd w:id="375"/>
      <w:bookmarkEnd w:id="376"/>
      <w:bookmarkEnd w:id="377"/>
      <w:bookmarkEnd w:id="378"/>
      <w:bookmarkEnd w:id="379"/>
      <w:bookmarkEnd w:id="380"/>
      <w:bookmarkEnd w:id="381"/>
      <w:bookmarkEnd w:id="382"/>
      <w:bookmarkEnd w:id="38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84" w:name="_Toc21095071"/>
      <w:bookmarkStart w:id="385" w:name="_Toc29766604"/>
      <w:bookmarkStart w:id="386" w:name="_Toc36040751"/>
      <w:bookmarkStart w:id="387" w:name="_Toc37228161"/>
      <w:bookmarkStart w:id="388" w:name="_Toc37228665"/>
      <w:bookmarkStart w:id="389" w:name="_Toc37229169"/>
      <w:bookmarkStart w:id="390" w:name="_Toc45906726"/>
      <w:bookmarkStart w:id="391" w:name="_Toc61116213"/>
      <w:bookmarkStart w:id="392" w:name="_Toc67054862"/>
      <w:r w:rsidRPr="007D061B">
        <w:t>4.11.2.2.3</w:t>
      </w:r>
      <w:r w:rsidRPr="007D061B">
        <w:tab/>
        <w:t>ANTC1 power allocation</w:t>
      </w:r>
      <w:bookmarkEnd w:id="384"/>
      <w:bookmarkEnd w:id="385"/>
      <w:bookmarkEnd w:id="386"/>
      <w:bookmarkEnd w:id="387"/>
      <w:bookmarkEnd w:id="388"/>
      <w:bookmarkEnd w:id="389"/>
      <w:bookmarkEnd w:id="390"/>
      <w:bookmarkEnd w:id="391"/>
      <w:bookmarkEnd w:id="392"/>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93" w:name="_Toc21095072"/>
      <w:bookmarkStart w:id="394" w:name="_Toc29766605"/>
      <w:bookmarkStart w:id="395" w:name="_Toc36040752"/>
      <w:bookmarkStart w:id="396" w:name="_Toc37228162"/>
      <w:bookmarkStart w:id="397" w:name="_Toc37228666"/>
      <w:bookmarkStart w:id="398" w:name="_Toc37229170"/>
      <w:bookmarkStart w:id="399" w:name="_Toc45906727"/>
      <w:bookmarkStart w:id="400" w:name="_Toc61116214"/>
      <w:bookmarkStart w:id="401" w:name="_Toc67054863"/>
      <w:r w:rsidRPr="007D061B">
        <w:t>4.11.2.3</w:t>
      </w:r>
      <w:r w:rsidRPr="007D061B">
        <w:tab/>
        <w:t>ATC2: E-UTRA multicarrier operation</w:t>
      </w:r>
      <w:bookmarkEnd w:id="393"/>
      <w:bookmarkEnd w:id="394"/>
      <w:bookmarkEnd w:id="395"/>
      <w:bookmarkEnd w:id="396"/>
      <w:bookmarkEnd w:id="397"/>
      <w:bookmarkEnd w:id="398"/>
      <w:bookmarkEnd w:id="399"/>
      <w:bookmarkEnd w:id="400"/>
      <w:bookmarkEnd w:id="401"/>
    </w:p>
    <w:p w14:paraId="75FA46C2" w14:textId="77777777" w:rsidR="005432EB" w:rsidRPr="007D061B" w:rsidRDefault="005432EB" w:rsidP="005432EB">
      <w:pPr>
        <w:pStyle w:val="Heading5"/>
      </w:pPr>
      <w:bookmarkStart w:id="402" w:name="_Toc21095073"/>
      <w:bookmarkStart w:id="403" w:name="_Toc29766606"/>
      <w:bookmarkStart w:id="404" w:name="_Toc36040753"/>
      <w:bookmarkStart w:id="405" w:name="_Toc37228163"/>
      <w:bookmarkStart w:id="406" w:name="_Toc37228667"/>
      <w:bookmarkStart w:id="407" w:name="_Toc37229171"/>
      <w:bookmarkStart w:id="408" w:name="_Toc45906728"/>
      <w:bookmarkStart w:id="409" w:name="_Toc61116215"/>
      <w:bookmarkStart w:id="410" w:name="_Toc67054864"/>
      <w:r w:rsidRPr="007D061B">
        <w:t>4.11.2.3.1</w:t>
      </w:r>
      <w:r w:rsidRPr="007D061B">
        <w:tab/>
        <w:t>General</w:t>
      </w:r>
      <w:bookmarkEnd w:id="402"/>
      <w:bookmarkEnd w:id="403"/>
      <w:bookmarkEnd w:id="404"/>
      <w:bookmarkEnd w:id="405"/>
      <w:bookmarkEnd w:id="406"/>
      <w:bookmarkEnd w:id="407"/>
      <w:bookmarkEnd w:id="408"/>
      <w:bookmarkEnd w:id="409"/>
      <w:bookmarkEnd w:id="410"/>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411" w:name="_Toc21095074"/>
      <w:bookmarkStart w:id="412" w:name="_Toc29766607"/>
      <w:bookmarkStart w:id="413" w:name="_Toc36040754"/>
      <w:bookmarkStart w:id="414" w:name="_Toc37228164"/>
      <w:bookmarkStart w:id="415" w:name="_Toc37228668"/>
      <w:bookmarkStart w:id="416" w:name="_Toc37229172"/>
      <w:bookmarkStart w:id="417" w:name="_Toc45906729"/>
      <w:bookmarkStart w:id="418" w:name="_Toc61116216"/>
      <w:bookmarkStart w:id="419" w:name="_Toc67054865"/>
      <w:r w:rsidRPr="007D061B">
        <w:t>4.11.2.3.2</w:t>
      </w:r>
      <w:r w:rsidRPr="007D061B">
        <w:tab/>
        <w:t>ATC2a generation</w:t>
      </w:r>
      <w:bookmarkEnd w:id="411"/>
      <w:bookmarkEnd w:id="412"/>
      <w:bookmarkEnd w:id="413"/>
      <w:bookmarkEnd w:id="414"/>
      <w:bookmarkEnd w:id="415"/>
      <w:bookmarkEnd w:id="416"/>
      <w:bookmarkEnd w:id="417"/>
      <w:bookmarkEnd w:id="418"/>
      <w:bookmarkEnd w:id="419"/>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420" w:name="_Toc21095075"/>
      <w:bookmarkStart w:id="421" w:name="_Toc29766608"/>
      <w:bookmarkStart w:id="422" w:name="_Toc36040755"/>
      <w:bookmarkStart w:id="423" w:name="_Toc37228165"/>
      <w:bookmarkStart w:id="424" w:name="_Toc37228669"/>
      <w:bookmarkStart w:id="425" w:name="_Toc37229173"/>
      <w:bookmarkStart w:id="426" w:name="_Toc45906730"/>
      <w:bookmarkStart w:id="427" w:name="_Toc61116217"/>
      <w:bookmarkStart w:id="428" w:name="_Toc67054866"/>
      <w:r w:rsidRPr="007D061B">
        <w:t>4.11.2.3.3</w:t>
      </w:r>
      <w:r w:rsidRPr="007D061B">
        <w:tab/>
        <w:t>ATC2b generation</w:t>
      </w:r>
      <w:bookmarkEnd w:id="420"/>
      <w:bookmarkEnd w:id="421"/>
      <w:bookmarkEnd w:id="422"/>
      <w:bookmarkEnd w:id="423"/>
      <w:bookmarkEnd w:id="424"/>
      <w:bookmarkEnd w:id="425"/>
      <w:bookmarkEnd w:id="426"/>
      <w:bookmarkEnd w:id="427"/>
      <w:bookmarkEnd w:id="42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429" w:name="OLE_LINK18"/>
      <w:r w:rsidRPr="007D061B">
        <w:rPr>
          <w:lang w:eastAsia="zh-CN"/>
        </w:rPr>
        <w:t>component carrier</w:t>
      </w:r>
      <w:bookmarkEnd w:id="429"/>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430" w:name="_Toc21095076"/>
      <w:bookmarkStart w:id="431" w:name="_Toc29766609"/>
      <w:bookmarkStart w:id="432" w:name="_Toc36040756"/>
      <w:bookmarkStart w:id="433" w:name="_Toc37228166"/>
      <w:bookmarkStart w:id="434" w:name="_Toc37228670"/>
      <w:bookmarkStart w:id="435" w:name="_Toc37229174"/>
      <w:bookmarkStart w:id="436" w:name="_Toc45906731"/>
      <w:bookmarkStart w:id="437" w:name="_Toc61116218"/>
      <w:bookmarkStart w:id="438" w:name="_Toc67054867"/>
      <w:r w:rsidRPr="007D061B">
        <w:t>4.11.2.3.4</w:t>
      </w:r>
      <w:r w:rsidRPr="007D061B">
        <w:tab/>
        <w:t>ATC2 power allocation</w:t>
      </w:r>
      <w:bookmarkEnd w:id="430"/>
      <w:bookmarkEnd w:id="431"/>
      <w:bookmarkEnd w:id="432"/>
      <w:bookmarkEnd w:id="433"/>
      <w:bookmarkEnd w:id="434"/>
      <w:bookmarkEnd w:id="435"/>
      <w:bookmarkEnd w:id="436"/>
      <w:bookmarkEnd w:id="437"/>
      <w:bookmarkEnd w:id="438"/>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439" w:name="_Toc21095077"/>
      <w:bookmarkStart w:id="440" w:name="_Toc29766610"/>
      <w:bookmarkStart w:id="441" w:name="_Toc36040757"/>
      <w:bookmarkStart w:id="442" w:name="_Toc37228167"/>
      <w:bookmarkStart w:id="443" w:name="_Toc37228671"/>
      <w:bookmarkStart w:id="444" w:name="_Toc37229175"/>
      <w:bookmarkStart w:id="445" w:name="_Toc45906732"/>
      <w:bookmarkStart w:id="446" w:name="_Toc61116219"/>
      <w:bookmarkStart w:id="447" w:name="_Toc67054868"/>
      <w:r w:rsidRPr="007D061B">
        <w:t>4.11.2.4</w:t>
      </w:r>
      <w:r w:rsidRPr="007D061B">
        <w:tab/>
        <w:t>ANTC2: E-UTRA multicarrier non-contiguous operation</w:t>
      </w:r>
      <w:bookmarkEnd w:id="439"/>
      <w:bookmarkEnd w:id="440"/>
      <w:bookmarkEnd w:id="441"/>
      <w:bookmarkEnd w:id="442"/>
      <w:bookmarkEnd w:id="443"/>
      <w:bookmarkEnd w:id="444"/>
      <w:bookmarkEnd w:id="445"/>
      <w:bookmarkEnd w:id="446"/>
      <w:bookmarkEnd w:id="447"/>
    </w:p>
    <w:p w14:paraId="170280E4" w14:textId="77777777" w:rsidR="005432EB" w:rsidRPr="007D061B" w:rsidRDefault="005432EB" w:rsidP="005432EB">
      <w:pPr>
        <w:pStyle w:val="Heading5"/>
      </w:pPr>
      <w:bookmarkStart w:id="448" w:name="_Toc21095078"/>
      <w:bookmarkStart w:id="449" w:name="_Toc29766611"/>
      <w:bookmarkStart w:id="450" w:name="_Toc36040758"/>
      <w:bookmarkStart w:id="451" w:name="_Toc37228168"/>
      <w:bookmarkStart w:id="452" w:name="_Toc37228672"/>
      <w:bookmarkStart w:id="453" w:name="_Toc37229176"/>
      <w:bookmarkStart w:id="454" w:name="_Toc45906733"/>
      <w:bookmarkStart w:id="455" w:name="_Toc61116220"/>
      <w:bookmarkStart w:id="456" w:name="_Toc67054869"/>
      <w:r w:rsidRPr="007D061B">
        <w:t>4.11.2.4.1</w:t>
      </w:r>
      <w:r w:rsidRPr="007D061B">
        <w:tab/>
        <w:t>General</w:t>
      </w:r>
      <w:bookmarkEnd w:id="448"/>
      <w:bookmarkEnd w:id="449"/>
      <w:bookmarkEnd w:id="450"/>
      <w:bookmarkEnd w:id="451"/>
      <w:bookmarkEnd w:id="452"/>
      <w:bookmarkEnd w:id="453"/>
      <w:bookmarkEnd w:id="454"/>
      <w:bookmarkEnd w:id="455"/>
      <w:bookmarkEnd w:id="456"/>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457" w:name="_Toc21095079"/>
      <w:bookmarkStart w:id="458" w:name="_Toc29766612"/>
      <w:bookmarkStart w:id="459" w:name="_Toc36040759"/>
      <w:bookmarkStart w:id="460" w:name="_Toc37228169"/>
      <w:bookmarkStart w:id="461" w:name="_Toc37228673"/>
      <w:bookmarkStart w:id="462" w:name="_Toc37229177"/>
      <w:bookmarkStart w:id="463" w:name="_Toc45906734"/>
      <w:bookmarkStart w:id="464" w:name="_Toc61116221"/>
      <w:bookmarkStart w:id="465" w:name="_Toc67054870"/>
      <w:r w:rsidRPr="007D061B">
        <w:t>4.11.2.4.2</w:t>
      </w:r>
      <w:r w:rsidRPr="007D061B">
        <w:tab/>
        <w:t>ANTC2 generation</w:t>
      </w:r>
      <w:bookmarkEnd w:id="457"/>
      <w:bookmarkEnd w:id="458"/>
      <w:bookmarkEnd w:id="459"/>
      <w:bookmarkEnd w:id="460"/>
      <w:bookmarkEnd w:id="461"/>
      <w:bookmarkEnd w:id="462"/>
      <w:bookmarkEnd w:id="463"/>
      <w:bookmarkEnd w:id="464"/>
      <w:bookmarkEnd w:id="465"/>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466" w:name="_Toc21095080"/>
      <w:bookmarkStart w:id="467" w:name="_Toc29766613"/>
      <w:bookmarkStart w:id="468" w:name="_Toc36040760"/>
      <w:bookmarkStart w:id="469" w:name="_Toc37228170"/>
      <w:bookmarkStart w:id="470" w:name="_Toc37228674"/>
      <w:bookmarkStart w:id="471" w:name="_Toc37229178"/>
      <w:bookmarkStart w:id="472" w:name="_Toc45906735"/>
      <w:bookmarkStart w:id="473" w:name="_Toc61116222"/>
      <w:bookmarkStart w:id="474" w:name="_Toc67054871"/>
      <w:r w:rsidRPr="007D061B">
        <w:lastRenderedPageBreak/>
        <w:t>4.11.2.4.3</w:t>
      </w:r>
      <w:r w:rsidRPr="007D061B">
        <w:tab/>
        <w:t>ANTC2 power allocation</w:t>
      </w:r>
      <w:bookmarkEnd w:id="466"/>
      <w:bookmarkEnd w:id="467"/>
      <w:bookmarkEnd w:id="468"/>
      <w:bookmarkEnd w:id="469"/>
      <w:bookmarkEnd w:id="470"/>
      <w:bookmarkEnd w:id="471"/>
      <w:bookmarkEnd w:id="472"/>
      <w:bookmarkEnd w:id="473"/>
      <w:bookmarkEnd w:id="4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475" w:name="_Toc21095081"/>
      <w:bookmarkStart w:id="476" w:name="_Toc29766614"/>
      <w:bookmarkStart w:id="477" w:name="_Toc36040761"/>
      <w:bookmarkStart w:id="478" w:name="_Toc37228171"/>
      <w:bookmarkStart w:id="479" w:name="_Toc37228675"/>
      <w:bookmarkStart w:id="480" w:name="_Toc37229179"/>
      <w:bookmarkStart w:id="481" w:name="_Toc45906736"/>
      <w:bookmarkStart w:id="482" w:name="_Toc61116223"/>
      <w:bookmarkStart w:id="483" w:name="_Toc67054872"/>
      <w:r w:rsidRPr="007D061B">
        <w:t>4.11.2.5</w:t>
      </w:r>
      <w:r w:rsidRPr="007D061B">
        <w:tab/>
        <w:t>ATC3: UTRA and E-UTRA multi</w:t>
      </w:r>
      <w:r w:rsidR="00353938">
        <w:t>-</w:t>
      </w:r>
      <w:r w:rsidRPr="007D061B">
        <w:t>RAT operation</w:t>
      </w:r>
      <w:bookmarkEnd w:id="475"/>
      <w:bookmarkEnd w:id="476"/>
      <w:bookmarkEnd w:id="477"/>
      <w:bookmarkEnd w:id="478"/>
      <w:bookmarkEnd w:id="479"/>
      <w:bookmarkEnd w:id="480"/>
      <w:bookmarkEnd w:id="481"/>
      <w:bookmarkEnd w:id="482"/>
      <w:bookmarkEnd w:id="483"/>
    </w:p>
    <w:p w14:paraId="7BC9C6F7" w14:textId="77777777" w:rsidR="005432EB" w:rsidRPr="007D061B" w:rsidRDefault="005432EB" w:rsidP="005432EB">
      <w:pPr>
        <w:pStyle w:val="Heading5"/>
      </w:pPr>
      <w:bookmarkStart w:id="484" w:name="_Toc21095082"/>
      <w:bookmarkStart w:id="485" w:name="_Toc29766615"/>
      <w:bookmarkStart w:id="486" w:name="_Toc36040762"/>
      <w:bookmarkStart w:id="487" w:name="_Toc37228172"/>
      <w:bookmarkStart w:id="488" w:name="_Toc37228676"/>
      <w:bookmarkStart w:id="489" w:name="_Toc37229180"/>
      <w:bookmarkStart w:id="490" w:name="_Toc45906737"/>
      <w:bookmarkStart w:id="491" w:name="_Toc61116224"/>
      <w:bookmarkStart w:id="492" w:name="_Toc67054873"/>
      <w:r w:rsidRPr="007D061B">
        <w:t>4.11.2.5.1</w:t>
      </w:r>
      <w:r w:rsidRPr="007D061B">
        <w:tab/>
        <w:t>General</w:t>
      </w:r>
      <w:bookmarkEnd w:id="484"/>
      <w:bookmarkEnd w:id="485"/>
      <w:bookmarkEnd w:id="486"/>
      <w:bookmarkEnd w:id="487"/>
      <w:bookmarkEnd w:id="488"/>
      <w:bookmarkEnd w:id="489"/>
      <w:bookmarkEnd w:id="490"/>
      <w:bookmarkEnd w:id="491"/>
      <w:bookmarkEnd w:id="492"/>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493" w:name="_Toc21095083"/>
      <w:bookmarkStart w:id="494" w:name="_Toc29766616"/>
      <w:bookmarkStart w:id="495" w:name="_Toc36040763"/>
      <w:bookmarkStart w:id="496" w:name="_Toc37228173"/>
      <w:bookmarkStart w:id="497" w:name="_Toc37228677"/>
      <w:bookmarkStart w:id="498" w:name="_Toc37229181"/>
      <w:bookmarkStart w:id="499" w:name="_Toc45906738"/>
      <w:bookmarkStart w:id="500" w:name="_Toc61116225"/>
      <w:bookmarkStart w:id="501" w:name="_Toc67054874"/>
      <w:r w:rsidRPr="007D061B">
        <w:t>4.11.2.5.2</w:t>
      </w:r>
      <w:r w:rsidRPr="007D061B">
        <w:tab/>
        <w:t>ATC3a generation</w:t>
      </w:r>
      <w:bookmarkEnd w:id="493"/>
      <w:bookmarkEnd w:id="494"/>
      <w:bookmarkEnd w:id="495"/>
      <w:bookmarkEnd w:id="496"/>
      <w:bookmarkEnd w:id="497"/>
      <w:bookmarkEnd w:id="498"/>
      <w:bookmarkEnd w:id="499"/>
      <w:bookmarkEnd w:id="500"/>
      <w:bookmarkEnd w:id="501"/>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502" w:name="_Toc21095084"/>
      <w:bookmarkStart w:id="503" w:name="_Toc29766617"/>
      <w:bookmarkStart w:id="504" w:name="_Toc36040764"/>
      <w:bookmarkStart w:id="505" w:name="_Toc37228174"/>
      <w:bookmarkStart w:id="506" w:name="_Toc37228678"/>
      <w:bookmarkStart w:id="507" w:name="_Toc37229182"/>
      <w:bookmarkStart w:id="508" w:name="_Toc45906739"/>
      <w:bookmarkStart w:id="509" w:name="_Toc61116226"/>
      <w:bookmarkStart w:id="510" w:name="_Toc67054875"/>
      <w:r w:rsidRPr="007D061B">
        <w:t>4.11.2.5.3</w:t>
      </w:r>
      <w:r w:rsidRPr="007D061B">
        <w:tab/>
        <w:t>ATC3b generation</w:t>
      </w:r>
      <w:bookmarkEnd w:id="502"/>
      <w:bookmarkEnd w:id="503"/>
      <w:bookmarkEnd w:id="504"/>
      <w:bookmarkEnd w:id="505"/>
      <w:bookmarkEnd w:id="506"/>
      <w:bookmarkEnd w:id="507"/>
      <w:bookmarkEnd w:id="508"/>
      <w:bookmarkEnd w:id="509"/>
      <w:bookmarkEnd w:id="51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511" w:name="_Toc21095085"/>
      <w:bookmarkStart w:id="512" w:name="_Toc29766618"/>
      <w:bookmarkStart w:id="513" w:name="_Toc36040765"/>
      <w:bookmarkStart w:id="514" w:name="_Toc37228175"/>
      <w:bookmarkStart w:id="515" w:name="_Toc37228679"/>
      <w:bookmarkStart w:id="516" w:name="_Toc37229183"/>
      <w:bookmarkStart w:id="517" w:name="_Toc45906740"/>
      <w:bookmarkStart w:id="518" w:name="_Toc61116227"/>
      <w:bookmarkStart w:id="519" w:name="_Toc67054876"/>
      <w:r w:rsidRPr="007D061B">
        <w:lastRenderedPageBreak/>
        <w:t>4.11.2.5.4</w:t>
      </w:r>
      <w:r w:rsidRPr="007D061B">
        <w:tab/>
        <w:t>ATC3 power allocation</w:t>
      </w:r>
      <w:bookmarkEnd w:id="511"/>
      <w:bookmarkEnd w:id="512"/>
      <w:bookmarkEnd w:id="513"/>
      <w:bookmarkEnd w:id="514"/>
      <w:bookmarkEnd w:id="515"/>
      <w:bookmarkEnd w:id="516"/>
      <w:bookmarkEnd w:id="517"/>
      <w:bookmarkEnd w:id="518"/>
      <w:bookmarkEnd w:id="51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520" w:name="_Toc21095086"/>
      <w:bookmarkStart w:id="521" w:name="_Toc29766619"/>
      <w:bookmarkStart w:id="522" w:name="_Toc36040766"/>
      <w:bookmarkStart w:id="523" w:name="_Toc37228176"/>
      <w:bookmarkStart w:id="524" w:name="_Toc37228680"/>
      <w:bookmarkStart w:id="525" w:name="_Toc37229184"/>
      <w:bookmarkStart w:id="526" w:name="_Toc45906741"/>
      <w:bookmarkStart w:id="527" w:name="_Toc61116228"/>
      <w:bookmarkStart w:id="528" w:name="_Toc67054877"/>
      <w:r w:rsidRPr="007D061B">
        <w:t>4.11.2.6</w:t>
      </w:r>
      <w:r w:rsidRPr="007D061B">
        <w:tab/>
        <w:t>ANTC3: UTRA and E-UTRA multi</w:t>
      </w:r>
      <w:r w:rsidR="00353938">
        <w:t>-</w:t>
      </w:r>
      <w:r w:rsidRPr="007D061B">
        <w:t>RAT non-contiguous operation</w:t>
      </w:r>
      <w:bookmarkEnd w:id="520"/>
      <w:bookmarkEnd w:id="521"/>
      <w:bookmarkEnd w:id="522"/>
      <w:bookmarkEnd w:id="523"/>
      <w:bookmarkEnd w:id="524"/>
      <w:bookmarkEnd w:id="525"/>
      <w:bookmarkEnd w:id="526"/>
      <w:bookmarkEnd w:id="527"/>
      <w:bookmarkEnd w:id="528"/>
    </w:p>
    <w:p w14:paraId="503F4765" w14:textId="77777777" w:rsidR="005432EB" w:rsidRPr="007D061B" w:rsidRDefault="005432EB" w:rsidP="005432EB">
      <w:pPr>
        <w:pStyle w:val="Heading5"/>
      </w:pPr>
      <w:bookmarkStart w:id="529" w:name="_Toc21095087"/>
      <w:bookmarkStart w:id="530" w:name="_Toc29766620"/>
      <w:bookmarkStart w:id="531" w:name="_Toc36040767"/>
      <w:bookmarkStart w:id="532" w:name="_Toc37228177"/>
      <w:bookmarkStart w:id="533" w:name="_Toc37228681"/>
      <w:bookmarkStart w:id="534" w:name="_Toc37229185"/>
      <w:bookmarkStart w:id="535" w:name="_Toc45906742"/>
      <w:bookmarkStart w:id="536" w:name="_Toc61116229"/>
      <w:bookmarkStart w:id="537" w:name="_Toc67054878"/>
      <w:r w:rsidRPr="007D061B">
        <w:t>4.11.2.6.1</w:t>
      </w:r>
      <w:r w:rsidRPr="007D061B">
        <w:tab/>
        <w:t>General</w:t>
      </w:r>
      <w:bookmarkEnd w:id="529"/>
      <w:bookmarkEnd w:id="530"/>
      <w:bookmarkEnd w:id="531"/>
      <w:bookmarkEnd w:id="532"/>
      <w:bookmarkEnd w:id="533"/>
      <w:bookmarkEnd w:id="534"/>
      <w:bookmarkEnd w:id="535"/>
      <w:bookmarkEnd w:id="536"/>
      <w:bookmarkEnd w:id="537"/>
    </w:p>
    <w:p w14:paraId="26A2C9C8" w14:textId="77777777" w:rsidR="005432EB" w:rsidRPr="007D061B" w:rsidRDefault="005432EB" w:rsidP="005432EB">
      <w:r w:rsidRPr="007D061B">
        <w:t>The purpose of ANTC3 is to test UTRA and E-UTRA multi RAT non-contiguous aspects.</w:t>
      </w:r>
    </w:p>
    <w:p w14:paraId="4E23BA33" w14:textId="26C365E6" w:rsidR="005432EB" w:rsidRPr="007D061B" w:rsidRDefault="005432EB" w:rsidP="005432EB">
      <w:r w:rsidRPr="007D061B">
        <w:t>If</w:t>
      </w:r>
      <w:r w:rsidR="00353938">
        <w:t xml:space="preserve"> the rated total output power per </w:t>
      </w:r>
      <w:r w:rsidR="00353938" w:rsidRPr="00013113">
        <w:rPr>
          <w:i/>
          <w:iCs/>
        </w:rPr>
        <w:t>TAB connector</w:t>
      </w:r>
      <w:r w:rsidRPr="007D061B">
        <w:t xml:space="preserve"> P</w:t>
      </w:r>
      <w:r w:rsidRPr="007D061B">
        <w:rPr>
          <w:vertAlign w:val="subscript"/>
        </w:rPr>
        <w:t>Rated,t,TABC</w:t>
      </w:r>
      <w:r w:rsidRPr="00013113">
        <w:t xml:space="preserve"> </w:t>
      </w:r>
      <w:r w:rsidR="00353938" w:rsidRPr="00013113">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0B6AC418" w:rsidR="005432EB" w:rsidRPr="007D061B" w:rsidRDefault="005432EB" w:rsidP="005432EB">
      <w:pPr>
        <w:pStyle w:val="B10"/>
      </w:pPr>
      <w:r w:rsidRPr="007D061B">
        <w:t>1)</w:t>
      </w:r>
      <w:r w:rsidRPr="007D061B">
        <w:tab/>
      </w:r>
      <w:r w:rsidR="00353938">
        <w:t xml:space="preserve">The rated total output power per </w:t>
      </w:r>
      <w:r w:rsidR="00353938" w:rsidRPr="00013113">
        <w:rPr>
          <w:i/>
          <w:iCs/>
        </w:rPr>
        <w:t>TAB connector</w:t>
      </w:r>
      <w:r w:rsidR="00353938">
        <w:t xml:space="preserve"> </w:t>
      </w:r>
      <w:r w:rsidRPr="007D061B">
        <w:t>P</w:t>
      </w:r>
      <w:r w:rsidRPr="007D061B">
        <w:rPr>
          <w:vertAlign w:val="subscript"/>
        </w:rPr>
        <w:t>Rated,t,TAB</w:t>
      </w:r>
      <w:r w:rsidR="00353938">
        <w:rPr>
          <w:vertAlign w:val="subscript"/>
        </w:rPr>
        <w:t>C</w:t>
      </w:r>
      <w:r w:rsidRPr="00013113">
        <w:t xml:space="preserve"> </w:t>
      </w:r>
      <w:r w:rsidR="00353938" w:rsidRPr="00013113">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60589029"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538" w:name="_Toc21095088"/>
      <w:bookmarkStart w:id="539" w:name="_Toc29766621"/>
      <w:bookmarkStart w:id="540" w:name="_Toc36040768"/>
      <w:bookmarkStart w:id="541" w:name="_Toc37228178"/>
      <w:bookmarkStart w:id="542" w:name="_Toc37228682"/>
      <w:bookmarkStart w:id="543" w:name="_Toc37229186"/>
      <w:bookmarkStart w:id="544" w:name="_Toc45906743"/>
      <w:bookmarkStart w:id="545" w:name="_Toc61116230"/>
      <w:bookmarkStart w:id="546" w:name="_Toc67054879"/>
      <w:r w:rsidRPr="007D061B">
        <w:t>4.11.2.6.2</w:t>
      </w:r>
      <w:r w:rsidRPr="007D061B">
        <w:tab/>
        <w:t>ANTC3a generation</w:t>
      </w:r>
      <w:bookmarkEnd w:id="538"/>
      <w:bookmarkEnd w:id="539"/>
      <w:bookmarkEnd w:id="540"/>
      <w:bookmarkEnd w:id="541"/>
      <w:bookmarkEnd w:id="542"/>
      <w:bookmarkEnd w:id="543"/>
      <w:bookmarkEnd w:id="544"/>
      <w:bookmarkEnd w:id="545"/>
      <w:bookmarkEnd w:id="546"/>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547" w:name="_Toc21095089"/>
      <w:bookmarkStart w:id="548" w:name="_Toc29766622"/>
      <w:bookmarkStart w:id="549" w:name="_Toc36040769"/>
      <w:bookmarkStart w:id="550" w:name="_Toc37228179"/>
      <w:bookmarkStart w:id="551" w:name="_Toc37228683"/>
      <w:bookmarkStart w:id="552" w:name="_Toc37229187"/>
      <w:bookmarkStart w:id="553" w:name="_Toc45906744"/>
      <w:bookmarkStart w:id="554" w:name="_Toc61116231"/>
      <w:bookmarkStart w:id="555" w:name="_Toc67054880"/>
      <w:r w:rsidRPr="007D061B">
        <w:t>4.11.2.6.3</w:t>
      </w:r>
      <w:r w:rsidRPr="007D061B">
        <w:tab/>
        <w:t>ANTC3 power allocation</w:t>
      </w:r>
      <w:bookmarkEnd w:id="547"/>
      <w:bookmarkEnd w:id="548"/>
      <w:bookmarkEnd w:id="549"/>
      <w:bookmarkEnd w:id="550"/>
      <w:bookmarkEnd w:id="551"/>
      <w:bookmarkEnd w:id="552"/>
      <w:bookmarkEnd w:id="553"/>
      <w:bookmarkEnd w:id="554"/>
      <w:bookmarkEnd w:id="555"/>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556" w:name="_Toc21095090"/>
      <w:bookmarkStart w:id="557" w:name="_Toc29766623"/>
      <w:bookmarkStart w:id="558" w:name="_Toc36040770"/>
      <w:bookmarkStart w:id="559" w:name="_Toc37228180"/>
      <w:bookmarkStart w:id="560" w:name="_Toc37228684"/>
      <w:bookmarkStart w:id="561" w:name="_Toc37229188"/>
      <w:bookmarkStart w:id="562" w:name="_Toc45906745"/>
      <w:bookmarkStart w:id="563" w:name="_Toc61116232"/>
      <w:bookmarkStart w:id="564" w:name="_Toc67054881"/>
      <w:r w:rsidRPr="007D061B">
        <w:lastRenderedPageBreak/>
        <w:t>4.11.2.7</w:t>
      </w:r>
      <w:r w:rsidRPr="007D061B">
        <w:tab/>
        <w:t>ATC4: Single carrier for receiver tests</w:t>
      </w:r>
      <w:bookmarkEnd w:id="556"/>
      <w:bookmarkEnd w:id="557"/>
      <w:bookmarkEnd w:id="558"/>
      <w:bookmarkEnd w:id="559"/>
      <w:bookmarkEnd w:id="560"/>
      <w:bookmarkEnd w:id="561"/>
      <w:bookmarkEnd w:id="562"/>
      <w:bookmarkEnd w:id="563"/>
      <w:bookmarkEnd w:id="564"/>
    </w:p>
    <w:p w14:paraId="14DD072A" w14:textId="77777777" w:rsidR="005432EB" w:rsidRPr="007D061B" w:rsidRDefault="005432EB" w:rsidP="005432EB">
      <w:pPr>
        <w:pStyle w:val="Heading5"/>
      </w:pPr>
      <w:bookmarkStart w:id="565" w:name="_Toc21095091"/>
      <w:bookmarkStart w:id="566" w:name="_Toc29766624"/>
      <w:bookmarkStart w:id="567" w:name="_Toc36040771"/>
      <w:bookmarkStart w:id="568" w:name="_Toc37228181"/>
      <w:bookmarkStart w:id="569" w:name="_Toc37228685"/>
      <w:bookmarkStart w:id="570" w:name="_Toc37229189"/>
      <w:bookmarkStart w:id="571" w:name="_Toc45906746"/>
      <w:bookmarkStart w:id="572" w:name="_Toc61116233"/>
      <w:bookmarkStart w:id="573" w:name="_Toc67054882"/>
      <w:r w:rsidRPr="007D061B">
        <w:t>4.11.2.7.1</w:t>
      </w:r>
      <w:r w:rsidRPr="007D061B">
        <w:tab/>
        <w:t>ATC4a generation</w:t>
      </w:r>
      <w:bookmarkEnd w:id="565"/>
      <w:bookmarkEnd w:id="566"/>
      <w:bookmarkEnd w:id="567"/>
      <w:bookmarkEnd w:id="568"/>
      <w:bookmarkEnd w:id="569"/>
      <w:bookmarkEnd w:id="570"/>
      <w:bookmarkEnd w:id="571"/>
      <w:bookmarkEnd w:id="572"/>
      <w:bookmarkEnd w:id="573"/>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574" w:name="_Toc21095092"/>
      <w:bookmarkStart w:id="575" w:name="_Toc29766625"/>
      <w:bookmarkStart w:id="576" w:name="_Toc36040772"/>
      <w:bookmarkStart w:id="577" w:name="_Toc37228182"/>
      <w:bookmarkStart w:id="578" w:name="_Toc37228686"/>
      <w:bookmarkStart w:id="579" w:name="_Toc37229190"/>
      <w:bookmarkStart w:id="580" w:name="_Toc45906747"/>
      <w:bookmarkStart w:id="581" w:name="_Toc61116234"/>
      <w:bookmarkStart w:id="582" w:name="_Toc67054883"/>
      <w:r w:rsidRPr="007D061B">
        <w:t>4.11.2.7.2</w:t>
      </w:r>
      <w:r w:rsidRPr="007D061B">
        <w:tab/>
        <w:t>ATC4b generation</w:t>
      </w:r>
      <w:bookmarkEnd w:id="574"/>
      <w:bookmarkEnd w:id="575"/>
      <w:bookmarkEnd w:id="576"/>
      <w:bookmarkEnd w:id="577"/>
      <w:bookmarkEnd w:id="578"/>
      <w:bookmarkEnd w:id="579"/>
      <w:bookmarkEnd w:id="580"/>
      <w:bookmarkEnd w:id="581"/>
      <w:bookmarkEnd w:id="582"/>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583" w:name="_Toc21095093"/>
      <w:bookmarkStart w:id="584" w:name="_Toc29766626"/>
      <w:bookmarkStart w:id="585" w:name="_Toc36040773"/>
      <w:bookmarkStart w:id="586" w:name="_Toc37228183"/>
      <w:bookmarkStart w:id="587" w:name="_Toc37228687"/>
      <w:bookmarkStart w:id="588" w:name="_Toc37229191"/>
      <w:bookmarkStart w:id="589" w:name="_Toc45906748"/>
      <w:bookmarkStart w:id="590" w:name="_Toc61116235"/>
      <w:bookmarkStart w:id="591" w:name="_Toc67054884"/>
      <w:r w:rsidRPr="007D061B">
        <w:t>4.11.2.7.3</w:t>
      </w:r>
      <w:r w:rsidRPr="007D061B">
        <w:tab/>
        <w:t>ATC4c generation</w:t>
      </w:r>
      <w:bookmarkEnd w:id="583"/>
      <w:bookmarkEnd w:id="584"/>
      <w:bookmarkEnd w:id="585"/>
      <w:bookmarkEnd w:id="586"/>
      <w:bookmarkEnd w:id="587"/>
      <w:bookmarkEnd w:id="588"/>
      <w:bookmarkEnd w:id="589"/>
      <w:bookmarkEnd w:id="590"/>
      <w:bookmarkEnd w:id="591"/>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592" w:name="_Toc21095094"/>
      <w:bookmarkStart w:id="593" w:name="_Toc29766627"/>
      <w:bookmarkStart w:id="594" w:name="_Toc36040774"/>
      <w:bookmarkStart w:id="595" w:name="_Toc37228184"/>
      <w:bookmarkStart w:id="596" w:name="_Toc37228688"/>
      <w:bookmarkStart w:id="597" w:name="_Toc37229192"/>
      <w:bookmarkStart w:id="598" w:name="_Toc45906749"/>
      <w:bookmarkStart w:id="599" w:name="_Toc61116236"/>
      <w:bookmarkStart w:id="600" w:name="_Toc67054885"/>
      <w:r w:rsidRPr="007D061B">
        <w:t>4.11.2.7.4</w:t>
      </w:r>
      <w:r w:rsidRPr="007D061B">
        <w:tab/>
        <w:t>ATC4d generation</w:t>
      </w:r>
      <w:bookmarkEnd w:id="592"/>
      <w:bookmarkEnd w:id="593"/>
      <w:bookmarkEnd w:id="594"/>
      <w:bookmarkEnd w:id="595"/>
      <w:bookmarkEnd w:id="596"/>
      <w:bookmarkEnd w:id="597"/>
      <w:bookmarkEnd w:id="598"/>
      <w:bookmarkEnd w:id="599"/>
      <w:bookmarkEnd w:id="60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601" w:name="_Toc21095095"/>
      <w:bookmarkStart w:id="602" w:name="_Toc29766628"/>
      <w:bookmarkStart w:id="603" w:name="_Toc36040775"/>
      <w:bookmarkStart w:id="604" w:name="_Toc37228185"/>
      <w:bookmarkStart w:id="605" w:name="_Toc37228689"/>
      <w:bookmarkStart w:id="606" w:name="_Toc37229193"/>
      <w:bookmarkStart w:id="607" w:name="_Toc45906750"/>
      <w:bookmarkStart w:id="608" w:name="_Toc61116237"/>
      <w:bookmarkStart w:id="609" w:name="_Toc67054886"/>
      <w:r w:rsidRPr="007D061B">
        <w:rPr>
          <w:lang w:eastAsia="zh-CN"/>
        </w:rPr>
        <w:t>4.11.2.8</w:t>
      </w:r>
      <w:r w:rsidRPr="007D061B">
        <w:tab/>
      </w:r>
      <w:bookmarkEnd w:id="601"/>
      <w:bookmarkEnd w:id="602"/>
      <w:bookmarkEnd w:id="603"/>
      <w:bookmarkEnd w:id="604"/>
      <w:bookmarkEnd w:id="605"/>
      <w:bookmarkEnd w:id="606"/>
      <w:bookmarkEnd w:id="607"/>
      <w:bookmarkEnd w:id="608"/>
      <w:r w:rsidR="0009635B" w:rsidRPr="00C42459">
        <w:t xml:space="preserve">ATC5: MB-MSR </w:t>
      </w:r>
      <w:r w:rsidR="0009635B" w:rsidRPr="00C42459">
        <w:rPr>
          <w:lang w:eastAsia="zh-CN"/>
        </w:rPr>
        <w:t>operation</w:t>
      </w:r>
      <w:bookmarkEnd w:id="609"/>
    </w:p>
    <w:p w14:paraId="54804873" w14:textId="77777777" w:rsidR="005432EB" w:rsidRPr="007D061B" w:rsidRDefault="005432EB" w:rsidP="005432EB">
      <w:pPr>
        <w:pStyle w:val="Heading5"/>
      </w:pPr>
      <w:bookmarkStart w:id="610" w:name="_Toc21095096"/>
      <w:bookmarkStart w:id="611" w:name="_Toc29766629"/>
      <w:bookmarkStart w:id="612" w:name="_Toc36040776"/>
      <w:bookmarkStart w:id="613" w:name="_Toc37228186"/>
      <w:bookmarkStart w:id="614" w:name="_Toc37228690"/>
      <w:bookmarkStart w:id="615" w:name="_Toc37229194"/>
      <w:bookmarkStart w:id="616" w:name="_Toc45906751"/>
      <w:bookmarkStart w:id="617" w:name="_Toc61116238"/>
      <w:bookmarkStart w:id="618" w:name="_Toc67054887"/>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610"/>
      <w:bookmarkEnd w:id="611"/>
      <w:bookmarkEnd w:id="612"/>
      <w:bookmarkEnd w:id="613"/>
      <w:bookmarkEnd w:id="614"/>
      <w:bookmarkEnd w:id="615"/>
      <w:bookmarkEnd w:id="616"/>
      <w:bookmarkEnd w:id="617"/>
      <w:bookmarkEnd w:id="618"/>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619" w:name="_Toc21095097"/>
      <w:bookmarkStart w:id="620" w:name="_Toc29766630"/>
      <w:bookmarkStart w:id="621" w:name="_Toc36040777"/>
      <w:bookmarkStart w:id="622" w:name="_Toc37228187"/>
      <w:bookmarkStart w:id="623" w:name="_Toc37228691"/>
      <w:bookmarkStart w:id="624" w:name="_Toc37229195"/>
      <w:bookmarkStart w:id="625" w:name="_Toc45906752"/>
      <w:bookmarkStart w:id="626" w:name="_Toc61116239"/>
      <w:bookmarkStart w:id="627" w:name="_Toc67054888"/>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619"/>
      <w:bookmarkEnd w:id="620"/>
      <w:bookmarkEnd w:id="621"/>
      <w:bookmarkEnd w:id="622"/>
      <w:bookmarkEnd w:id="623"/>
      <w:bookmarkEnd w:id="624"/>
      <w:bookmarkEnd w:id="625"/>
      <w:bookmarkEnd w:id="626"/>
      <w:bookmarkEnd w:id="627"/>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lastRenderedPageBreak/>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09635B" w:rsidRPr="007D061B" w14:paraId="6105EBB6" w14:textId="77777777" w:rsidTr="00DF7C0F">
        <w:trPr>
          <w:jc w:val="center"/>
        </w:trPr>
        <w:tc>
          <w:tcPr>
            <w:tcW w:w="567" w:type="dxa"/>
            <w:shd w:val="clear" w:color="auto" w:fill="auto"/>
            <w:vAlign w:val="center"/>
          </w:tcPr>
          <w:p w14:paraId="1C95DDD6" w14:textId="77777777" w:rsidR="0009635B" w:rsidRPr="007D061B" w:rsidRDefault="0009635B" w:rsidP="000963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478D42B2" w14:textId="77777777" w:rsidR="0009635B" w:rsidRPr="007D061B" w:rsidRDefault="0009635B" w:rsidP="0009635B">
            <w:pPr>
              <w:pStyle w:val="TAL"/>
            </w:pPr>
            <w:r w:rsidRPr="007D061B">
              <w:t>ANTC6</w:t>
            </w:r>
          </w:p>
        </w:tc>
        <w:tc>
          <w:tcPr>
            <w:tcW w:w="840" w:type="dxa"/>
          </w:tcPr>
          <w:p w14:paraId="0587E013" w14:textId="590D1366" w:rsidR="0009635B" w:rsidRPr="007D061B" w:rsidRDefault="0009635B" w:rsidP="0009635B">
            <w:pPr>
              <w:pStyle w:val="TAL"/>
            </w:pPr>
            <w:r w:rsidRPr="00C42459">
              <w:t>ANTC8</w:t>
            </w:r>
          </w:p>
        </w:tc>
        <w:tc>
          <w:tcPr>
            <w:tcW w:w="840" w:type="dxa"/>
          </w:tcPr>
          <w:p w14:paraId="1144726B" w14:textId="6D2E40EB" w:rsidR="0009635B" w:rsidRPr="007D061B" w:rsidRDefault="0009635B" w:rsidP="0009635B">
            <w:pPr>
              <w:pStyle w:val="TAL"/>
              <w:rPr>
                <w:rFonts w:cs="Arial"/>
                <w:lang w:eastAsia="zh-CN"/>
              </w:rPr>
            </w:pPr>
            <w:r w:rsidRPr="007D061B">
              <w:t>ANTC1</w:t>
            </w:r>
          </w:p>
        </w:tc>
        <w:tc>
          <w:tcPr>
            <w:tcW w:w="907" w:type="dxa"/>
          </w:tcPr>
          <w:p w14:paraId="09E63EDA" w14:textId="77777777" w:rsidR="0009635B" w:rsidRPr="007D061B" w:rsidRDefault="0009635B" w:rsidP="0009635B">
            <w:pPr>
              <w:pStyle w:val="TAL"/>
              <w:rPr>
                <w:rFonts w:cs="Arial"/>
                <w:lang w:eastAsia="zh-CN"/>
              </w:rPr>
            </w:pPr>
            <w:r w:rsidRPr="007D061B">
              <w:t>ANTC2</w:t>
            </w:r>
          </w:p>
        </w:tc>
      </w:tr>
      <w:tr w:rsidR="0009635B" w:rsidRPr="007D061B" w14:paraId="319915BE" w14:textId="77777777" w:rsidTr="00DF7C0F">
        <w:trPr>
          <w:jc w:val="center"/>
        </w:trPr>
        <w:tc>
          <w:tcPr>
            <w:tcW w:w="567" w:type="dxa"/>
            <w:shd w:val="clear" w:color="auto" w:fill="auto"/>
            <w:vAlign w:val="center"/>
          </w:tcPr>
          <w:p w14:paraId="3B30A000" w14:textId="77777777" w:rsidR="0009635B" w:rsidRPr="007D061B" w:rsidRDefault="0009635B" w:rsidP="000963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32338972" w14:textId="77777777" w:rsidR="0009635B" w:rsidRPr="007D061B" w:rsidRDefault="0009635B" w:rsidP="0009635B">
            <w:pPr>
              <w:pStyle w:val="TAL"/>
            </w:pPr>
            <w:r w:rsidRPr="007D061B">
              <w:t>ANTC6</w:t>
            </w:r>
          </w:p>
        </w:tc>
        <w:tc>
          <w:tcPr>
            <w:tcW w:w="840" w:type="dxa"/>
          </w:tcPr>
          <w:p w14:paraId="0450912B" w14:textId="65AE2743" w:rsidR="0009635B" w:rsidRPr="007D061B" w:rsidRDefault="0009635B" w:rsidP="0009635B">
            <w:pPr>
              <w:pStyle w:val="TAL"/>
            </w:pPr>
            <w:r w:rsidRPr="00C42459">
              <w:t>ANTC8</w:t>
            </w:r>
          </w:p>
        </w:tc>
        <w:tc>
          <w:tcPr>
            <w:tcW w:w="840" w:type="dxa"/>
          </w:tcPr>
          <w:p w14:paraId="7E2CAB8F" w14:textId="42DF8E75" w:rsidR="0009635B" w:rsidRPr="007D061B" w:rsidRDefault="0009635B" w:rsidP="0009635B">
            <w:pPr>
              <w:pStyle w:val="TAL"/>
              <w:rPr>
                <w:rFonts w:cs="Arial"/>
                <w:lang w:eastAsia="zh-CN"/>
              </w:rPr>
            </w:pPr>
            <w:r w:rsidRPr="007D061B">
              <w:t>ANTC1</w:t>
            </w:r>
          </w:p>
        </w:tc>
        <w:tc>
          <w:tcPr>
            <w:tcW w:w="907" w:type="dxa"/>
          </w:tcPr>
          <w:p w14:paraId="12BE824A" w14:textId="77777777" w:rsidR="0009635B" w:rsidRPr="007D061B" w:rsidRDefault="0009635B" w:rsidP="0009635B">
            <w:pPr>
              <w:pStyle w:val="TAL"/>
              <w:rPr>
                <w:rFonts w:cs="Arial"/>
                <w:lang w:eastAsia="zh-CN"/>
              </w:rPr>
            </w:pPr>
            <w:r w:rsidRPr="007D061B">
              <w:t>ANTC2</w:t>
            </w:r>
          </w:p>
        </w:tc>
      </w:tr>
      <w:tr w:rsidR="0009635B" w:rsidRPr="007D061B" w14:paraId="77206360" w14:textId="77777777" w:rsidTr="00DF7C0F">
        <w:trPr>
          <w:jc w:val="center"/>
        </w:trPr>
        <w:tc>
          <w:tcPr>
            <w:tcW w:w="567" w:type="dxa"/>
            <w:shd w:val="clear" w:color="auto" w:fill="auto"/>
            <w:vAlign w:val="center"/>
          </w:tcPr>
          <w:p w14:paraId="58E3F117" w14:textId="77777777" w:rsidR="0009635B" w:rsidRPr="007D061B" w:rsidRDefault="0009635B" w:rsidP="000963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09635B" w:rsidRPr="007D061B" w:rsidRDefault="0009635B" w:rsidP="000963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166D3079" w14:textId="77777777" w:rsidR="0009635B" w:rsidRPr="007D061B" w:rsidRDefault="0009635B" w:rsidP="0009635B">
            <w:pPr>
              <w:pStyle w:val="TAL"/>
              <w:rPr>
                <w:rFonts w:cs="Arial"/>
                <w:lang w:eastAsia="zh-CN"/>
              </w:rPr>
            </w:pPr>
            <w:r w:rsidRPr="007D061B">
              <w:rPr>
                <w:rFonts w:cs="Arial"/>
                <w:lang w:eastAsia="zh-CN"/>
              </w:rPr>
              <w:t>ANTC6</w:t>
            </w:r>
          </w:p>
        </w:tc>
        <w:tc>
          <w:tcPr>
            <w:tcW w:w="840" w:type="dxa"/>
          </w:tcPr>
          <w:p w14:paraId="54A40855" w14:textId="6525352A" w:rsidR="0009635B" w:rsidRPr="007D061B" w:rsidRDefault="0009635B" w:rsidP="0009635B">
            <w:pPr>
              <w:pStyle w:val="TAL"/>
              <w:rPr>
                <w:rFonts w:cs="Arial"/>
                <w:lang w:eastAsia="zh-CN"/>
              </w:rPr>
            </w:pPr>
            <w:r w:rsidRPr="00C42459">
              <w:rPr>
                <w:rFonts w:cs="Arial"/>
                <w:lang w:val="en-US" w:eastAsia="zh-CN"/>
              </w:rPr>
              <w:t>N/A</w:t>
            </w:r>
          </w:p>
        </w:tc>
        <w:tc>
          <w:tcPr>
            <w:tcW w:w="840" w:type="dxa"/>
          </w:tcPr>
          <w:p w14:paraId="75E95910" w14:textId="79989C48" w:rsidR="0009635B" w:rsidRPr="007D061B" w:rsidRDefault="0009635B" w:rsidP="0009635B">
            <w:pPr>
              <w:pStyle w:val="TAL"/>
              <w:rPr>
                <w:rFonts w:cs="Arial"/>
                <w:lang w:eastAsia="zh-CN"/>
              </w:rPr>
            </w:pPr>
            <w:r w:rsidRPr="007D061B">
              <w:rPr>
                <w:rFonts w:cs="Arial"/>
                <w:lang w:eastAsia="zh-CN"/>
              </w:rPr>
              <w:t>N/A</w:t>
            </w:r>
          </w:p>
        </w:tc>
        <w:tc>
          <w:tcPr>
            <w:tcW w:w="907" w:type="dxa"/>
          </w:tcPr>
          <w:p w14:paraId="140AA31E" w14:textId="77777777" w:rsidR="0009635B" w:rsidRPr="007D061B" w:rsidRDefault="0009635B" w:rsidP="000963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628" w:name="_Toc21095098"/>
      <w:bookmarkStart w:id="629" w:name="_Toc29766631"/>
      <w:bookmarkStart w:id="630" w:name="_Toc36040778"/>
      <w:bookmarkStart w:id="631" w:name="_Toc37228188"/>
      <w:bookmarkStart w:id="632" w:name="_Toc37228692"/>
      <w:bookmarkStart w:id="633" w:name="_Toc37229196"/>
      <w:bookmarkStart w:id="634" w:name="_Toc45906753"/>
      <w:bookmarkStart w:id="635" w:name="_Toc61116240"/>
      <w:bookmarkStart w:id="636" w:name="_Toc67054889"/>
      <w:r w:rsidRPr="007D061B">
        <w:t>4.11.2.9</w:t>
      </w:r>
      <w:r w:rsidRPr="007D061B">
        <w:tab/>
        <w:t>ATC6: E-UTRA and NR multi</w:t>
      </w:r>
      <w:r w:rsidR="009A3D55">
        <w:t>-</w:t>
      </w:r>
      <w:r w:rsidRPr="007D061B">
        <w:t>RAT operation</w:t>
      </w:r>
      <w:bookmarkEnd w:id="628"/>
      <w:bookmarkEnd w:id="629"/>
      <w:bookmarkEnd w:id="630"/>
      <w:bookmarkEnd w:id="631"/>
      <w:bookmarkEnd w:id="632"/>
      <w:bookmarkEnd w:id="633"/>
      <w:bookmarkEnd w:id="634"/>
      <w:bookmarkEnd w:id="635"/>
      <w:bookmarkEnd w:id="636"/>
    </w:p>
    <w:p w14:paraId="7940F500" w14:textId="77777777" w:rsidR="005432EB" w:rsidRPr="007D061B" w:rsidRDefault="005432EB" w:rsidP="005432EB">
      <w:pPr>
        <w:pStyle w:val="Heading5"/>
      </w:pPr>
      <w:bookmarkStart w:id="637" w:name="_Toc21095099"/>
      <w:bookmarkStart w:id="638" w:name="_Toc29766632"/>
      <w:bookmarkStart w:id="639" w:name="_Toc36040779"/>
      <w:bookmarkStart w:id="640" w:name="_Toc37228189"/>
      <w:bookmarkStart w:id="641" w:name="_Toc37228693"/>
      <w:bookmarkStart w:id="642" w:name="_Toc37229197"/>
      <w:bookmarkStart w:id="643" w:name="_Toc45906754"/>
      <w:bookmarkStart w:id="644" w:name="_Toc61116241"/>
      <w:bookmarkStart w:id="645" w:name="_Toc67054890"/>
      <w:r w:rsidRPr="007D061B">
        <w:t>4.11.2.9.1</w:t>
      </w:r>
      <w:r w:rsidRPr="007D061B">
        <w:tab/>
        <w:t>General</w:t>
      </w:r>
      <w:bookmarkEnd w:id="637"/>
      <w:bookmarkEnd w:id="638"/>
      <w:bookmarkEnd w:id="639"/>
      <w:bookmarkEnd w:id="640"/>
      <w:bookmarkEnd w:id="641"/>
      <w:bookmarkEnd w:id="642"/>
      <w:bookmarkEnd w:id="643"/>
      <w:bookmarkEnd w:id="644"/>
      <w:bookmarkEnd w:id="645"/>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646" w:name="_Toc21095100"/>
      <w:bookmarkStart w:id="647" w:name="_Toc29766633"/>
      <w:bookmarkStart w:id="648" w:name="_Toc36040780"/>
      <w:bookmarkStart w:id="649" w:name="_Toc37228190"/>
      <w:bookmarkStart w:id="650" w:name="_Toc37228694"/>
      <w:bookmarkStart w:id="651" w:name="_Toc37229198"/>
      <w:bookmarkStart w:id="652" w:name="_Toc45906755"/>
      <w:bookmarkStart w:id="653"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654" w:name="_Toc67054891"/>
      <w:r w:rsidRPr="007D061B">
        <w:t>4.11.2.9.2</w:t>
      </w:r>
      <w:r w:rsidRPr="007D061B">
        <w:tab/>
        <w:t>ATC6 generation</w:t>
      </w:r>
      <w:bookmarkEnd w:id="646"/>
      <w:bookmarkEnd w:id="647"/>
      <w:bookmarkEnd w:id="648"/>
      <w:bookmarkEnd w:id="649"/>
      <w:bookmarkEnd w:id="650"/>
      <w:bookmarkEnd w:id="651"/>
      <w:bookmarkEnd w:id="652"/>
      <w:bookmarkEnd w:id="653"/>
      <w:bookmarkEnd w:id="654"/>
    </w:p>
    <w:p w14:paraId="2E5CD9EC" w14:textId="77777777" w:rsidR="0030162A" w:rsidRPr="00C42459" w:rsidRDefault="0030162A" w:rsidP="0030162A">
      <w:bookmarkStart w:id="655" w:name="_Toc21095101"/>
      <w:bookmarkStart w:id="656" w:name="_Toc29766634"/>
      <w:bookmarkStart w:id="657" w:name="_Toc36040781"/>
      <w:bookmarkStart w:id="658" w:name="_Toc37228191"/>
      <w:bookmarkStart w:id="659" w:name="_Toc37228695"/>
      <w:bookmarkStart w:id="660" w:name="_Toc37229199"/>
      <w:bookmarkStart w:id="661" w:name="_Toc45906756"/>
      <w:bookmarkStart w:id="66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lastRenderedPageBreak/>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663" w:name="_Toc67054892"/>
      <w:r w:rsidRPr="007D061B">
        <w:t>4.11.2.9.3</w:t>
      </w:r>
      <w:r w:rsidRPr="007D061B">
        <w:tab/>
        <w:t>ATC6 power allocation</w:t>
      </w:r>
      <w:bookmarkEnd w:id="655"/>
      <w:bookmarkEnd w:id="656"/>
      <w:bookmarkEnd w:id="657"/>
      <w:bookmarkEnd w:id="658"/>
      <w:bookmarkEnd w:id="659"/>
      <w:bookmarkEnd w:id="660"/>
      <w:bookmarkEnd w:id="661"/>
      <w:bookmarkEnd w:id="662"/>
      <w:bookmarkEnd w:id="663"/>
    </w:p>
    <w:p w14:paraId="5B3B4D1E" w14:textId="77777777" w:rsidR="0030162A" w:rsidRPr="00C42459" w:rsidRDefault="0030162A" w:rsidP="0030162A">
      <w:pPr>
        <w:pStyle w:val="B10"/>
      </w:pPr>
      <w:bookmarkStart w:id="664" w:name="_Toc21095102"/>
      <w:bookmarkStart w:id="665" w:name="_Toc29766635"/>
      <w:bookmarkStart w:id="666" w:name="_Toc36040782"/>
      <w:bookmarkStart w:id="667" w:name="_Toc37228192"/>
      <w:bookmarkStart w:id="668" w:name="_Toc37228696"/>
      <w:bookmarkStart w:id="669" w:name="_Toc37229200"/>
      <w:bookmarkStart w:id="670" w:name="_Toc45906757"/>
      <w:bookmarkStart w:id="671"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672" w:name="_Toc67054893"/>
      <w:r w:rsidRPr="007D061B">
        <w:t>4.11.2.10</w:t>
      </w:r>
      <w:r w:rsidRPr="007D061B">
        <w:tab/>
        <w:t>ANTC6: E-UTRA and NR multi RAT non-contiguous operation</w:t>
      </w:r>
      <w:bookmarkEnd w:id="664"/>
      <w:bookmarkEnd w:id="665"/>
      <w:bookmarkEnd w:id="666"/>
      <w:bookmarkEnd w:id="667"/>
      <w:bookmarkEnd w:id="668"/>
      <w:bookmarkEnd w:id="669"/>
      <w:bookmarkEnd w:id="670"/>
      <w:bookmarkEnd w:id="671"/>
      <w:bookmarkEnd w:id="672"/>
    </w:p>
    <w:p w14:paraId="38E13ABA" w14:textId="77777777" w:rsidR="005432EB" w:rsidRPr="007D061B" w:rsidRDefault="005432EB" w:rsidP="005432EB">
      <w:pPr>
        <w:pStyle w:val="Heading5"/>
      </w:pPr>
      <w:bookmarkStart w:id="673" w:name="_Toc21095103"/>
      <w:bookmarkStart w:id="674" w:name="_Toc29766636"/>
      <w:bookmarkStart w:id="675" w:name="_Toc36040783"/>
      <w:bookmarkStart w:id="676" w:name="_Toc37228193"/>
      <w:bookmarkStart w:id="677" w:name="_Toc37228697"/>
      <w:bookmarkStart w:id="678" w:name="_Toc37229201"/>
      <w:bookmarkStart w:id="679" w:name="_Toc45906758"/>
      <w:bookmarkStart w:id="680" w:name="_Toc61116245"/>
      <w:bookmarkStart w:id="681" w:name="_Toc67054894"/>
      <w:r w:rsidRPr="007D061B">
        <w:t>4.11.2.10.1</w:t>
      </w:r>
      <w:r w:rsidRPr="007D061B">
        <w:tab/>
        <w:t>General</w:t>
      </w:r>
      <w:bookmarkEnd w:id="673"/>
      <w:bookmarkEnd w:id="674"/>
      <w:bookmarkEnd w:id="675"/>
      <w:bookmarkEnd w:id="676"/>
      <w:bookmarkEnd w:id="677"/>
      <w:bookmarkEnd w:id="678"/>
      <w:bookmarkEnd w:id="679"/>
      <w:bookmarkEnd w:id="680"/>
      <w:bookmarkEnd w:id="681"/>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0"/>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0"/>
      </w:pPr>
      <w:r w:rsidRPr="007D061B">
        <w:t>2)</w:t>
      </w:r>
      <w:r w:rsidRPr="007D061B">
        <w:tab/>
        <w:t>The reduced total output power at the total number of supported carriers in Multi-RAT operations (DUID27) at the total number of supported carriers (DUID25).</w:t>
      </w:r>
    </w:p>
    <w:p w14:paraId="7216387B" w14:textId="77777777" w:rsidR="0030162A" w:rsidRPr="00C42459" w:rsidRDefault="0030162A" w:rsidP="0030162A">
      <w:bookmarkStart w:id="682" w:name="_Toc21095104"/>
      <w:bookmarkStart w:id="683" w:name="_Toc29766637"/>
      <w:bookmarkStart w:id="684" w:name="_Toc36040784"/>
      <w:bookmarkStart w:id="685" w:name="_Toc37228194"/>
      <w:bookmarkStart w:id="686" w:name="_Toc37228698"/>
      <w:bookmarkStart w:id="687" w:name="_Toc37229202"/>
      <w:bookmarkStart w:id="688" w:name="_Toc45906759"/>
      <w:bookmarkStart w:id="689" w:name="_Toc61116246"/>
      <w:r w:rsidRPr="00C42459">
        <w:t>If the reduced number of supported carriers is 4 or more, only instance 1) of ANTC6 shall be used in the tests, otherwise both instances 1) and 2) of ANTC6 shall be used in the tests.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690" w:name="_Toc67054895"/>
      <w:r w:rsidRPr="007D061B">
        <w:t>4.11.2.10.2</w:t>
      </w:r>
      <w:r w:rsidRPr="007D061B">
        <w:tab/>
        <w:t>ANTC6 generation</w:t>
      </w:r>
      <w:bookmarkEnd w:id="682"/>
      <w:bookmarkEnd w:id="683"/>
      <w:bookmarkEnd w:id="684"/>
      <w:bookmarkEnd w:id="685"/>
      <w:bookmarkEnd w:id="686"/>
      <w:bookmarkEnd w:id="687"/>
      <w:bookmarkEnd w:id="688"/>
      <w:bookmarkEnd w:id="689"/>
      <w:bookmarkEnd w:id="690"/>
    </w:p>
    <w:p w14:paraId="2592D04F" w14:textId="77777777" w:rsidR="0030162A" w:rsidRPr="00C42459" w:rsidRDefault="0030162A" w:rsidP="0030162A">
      <w:pPr>
        <w:rPr>
          <w:lang w:eastAsia="zh-CN"/>
        </w:rPr>
      </w:pPr>
      <w:bookmarkStart w:id="691" w:name="_Toc21095105"/>
      <w:bookmarkStart w:id="692" w:name="_Toc29766638"/>
      <w:bookmarkStart w:id="693" w:name="_Toc36040785"/>
      <w:bookmarkStart w:id="694" w:name="_Toc37228195"/>
      <w:bookmarkStart w:id="695" w:name="_Toc37228699"/>
      <w:bookmarkStart w:id="696" w:name="_Toc37229203"/>
      <w:bookmarkStart w:id="697" w:name="_Toc45906760"/>
      <w:bookmarkStart w:id="698" w:name="_Toc61116247"/>
      <w:r w:rsidRPr="00C42459">
        <w:t>ANTC6 is only applicable for a BS that supports E-UTRA and NR. ANTC6 is constructed using the following method:</w:t>
      </w:r>
    </w:p>
    <w:p w14:paraId="0C4E30F5"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2EB8DAB5" w14:textId="08702AA1" w:rsidR="0030162A" w:rsidRPr="00C42459" w:rsidRDefault="0030162A" w:rsidP="0030162A">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lastRenderedPageBreak/>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699" w:name="_Toc67054896"/>
      <w:r w:rsidRPr="007D061B">
        <w:t>4.11.2.10.3</w:t>
      </w:r>
      <w:r w:rsidRPr="007D061B">
        <w:tab/>
        <w:t>ANTC6 power allocation</w:t>
      </w:r>
      <w:bookmarkEnd w:id="691"/>
      <w:bookmarkEnd w:id="692"/>
      <w:bookmarkEnd w:id="693"/>
      <w:bookmarkEnd w:id="694"/>
      <w:bookmarkEnd w:id="695"/>
      <w:bookmarkEnd w:id="696"/>
      <w:bookmarkEnd w:id="697"/>
      <w:bookmarkEnd w:id="698"/>
      <w:bookmarkEnd w:id="699"/>
    </w:p>
    <w:p w14:paraId="4FCBA8ED" w14:textId="77777777" w:rsidR="0030162A" w:rsidRPr="00C42459" w:rsidRDefault="0030162A" w:rsidP="0030162A">
      <w:pPr>
        <w:pStyle w:val="B10"/>
      </w:pPr>
      <w:bookmarkStart w:id="700" w:name="_Toc21095106"/>
      <w:bookmarkStart w:id="701" w:name="_Toc29766639"/>
      <w:bookmarkStart w:id="702" w:name="_Toc36040786"/>
      <w:bookmarkStart w:id="703" w:name="_Toc37228196"/>
      <w:bookmarkStart w:id="704" w:name="_Toc37228700"/>
      <w:bookmarkStart w:id="705" w:name="_Toc37229204"/>
      <w:bookmarkStart w:id="706" w:name="_Toc45906761"/>
      <w:bookmarkStart w:id="707"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708" w:name="_Toc67054897"/>
      <w:r w:rsidRPr="007D061B">
        <w:t>4.11.2.11</w:t>
      </w:r>
      <w:r w:rsidRPr="007D061B">
        <w:tab/>
        <w:t>ATC7: NR multicarrier operation</w:t>
      </w:r>
      <w:bookmarkEnd w:id="700"/>
      <w:bookmarkEnd w:id="701"/>
      <w:bookmarkEnd w:id="702"/>
      <w:bookmarkEnd w:id="703"/>
      <w:bookmarkEnd w:id="704"/>
      <w:bookmarkEnd w:id="705"/>
      <w:bookmarkEnd w:id="706"/>
      <w:bookmarkEnd w:id="707"/>
      <w:bookmarkEnd w:id="708"/>
    </w:p>
    <w:p w14:paraId="447CF142" w14:textId="77777777" w:rsidR="005432EB" w:rsidRPr="007D061B" w:rsidRDefault="005432EB" w:rsidP="005432EB">
      <w:pPr>
        <w:pStyle w:val="Heading5"/>
      </w:pPr>
      <w:bookmarkStart w:id="709" w:name="_Toc21095107"/>
      <w:bookmarkStart w:id="710" w:name="_Toc29766640"/>
      <w:bookmarkStart w:id="711" w:name="_Toc36040787"/>
      <w:bookmarkStart w:id="712" w:name="_Toc37228197"/>
      <w:bookmarkStart w:id="713" w:name="_Toc37228701"/>
      <w:bookmarkStart w:id="714" w:name="_Toc37229205"/>
      <w:bookmarkStart w:id="715" w:name="_Toc45906762"/>
      <w:bookmarkStart w:id="716" w:name="_Toc61116249"/>
      <w:bookmarkStart w:id="717" w:name="_Toc67054898"/>
      <w:r w:rsidRPr="007D061B">
        <w:t>4.11.2.11.1</w:t>
      </w:r>
      <w:r w:rsidRPr="007D061B">
        <w:tab/>
        <w:t>General</w:t>
      </w:r>
      <w:bookmarkEnd w:id="709"/>
      <w:bookmarkEnd w:id="710"/>
      <w:bookmarkEnd w:id="711"/>
      <w:bookmarkEnd w:id="712"/>
      <w:bookmarkEnd w:id="713"/>
      <w:bookmarkEnd w:id="714"/>
      <w:bookmarkEnd w:id="715"/>
      <w:bookmarkEnd w:id="716"/>
      <w:bookmarkEnd w:id="717"/>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718" w:name="_Toc21095108"/>
      <w:bookmarkStart w:id="719" w:name="_Toc29766641"/>
      <w:bookmarkStart w:id="720" w:name="_Toc36040788"/>
      <w:bookmarkStart w:id="721" w:name="_Toc37228198"/>
      <w:bookmarkStart w:id="722" w:name="_Toc37228702"/>
      <w:bookmarkStart w:id="723" w:name="_Toc37229206"/>
      <w:bookmarkStart w:id="724" w:name="_Toc45906763"/>
      <w:bookmarkStart w:id="725" w:name="_Toc61116250"/>
      <w:bookmarkStart w:id="726" w:name="_Toc67054899"/>
      <w:r w:rsidRPr="007D061B">
        <w:t>4.11.2.11.2</w:t>
      </w:r>
      <w:r w:rsidRPr="007D061B">
        <w:tab/>
        <w:t>ATC7 generation</w:t>
      </w:r>
      <w:bookmarkEnd w:id="718"/>
      <w:bookmarkEnd w:id="719"/>
      <w:bookmarkEnd w:id="720"/>
      <w:bookmarkEnd w:id="721"/>
      <w:bookmarkEnd w:id="722"/>
      <w:bookmarkEnd w:id="723"/>
      <w:bookmarkEnd w:id="724"/>
      <w:bookmarkEnd w:id="725"/>
      <w:bookmarkEnd w:id="726"/>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727" w:name="_Toc21095109"/>
      <w:bookmarkStart w:id="728" w:name="_Toc29766642"/>
      <w:bookmarkStart w:id="729" w:name="_Toc36040789"/>
      <w:bookmarkStart w:id="730" w:name="_Toc37228199"/>
      <w:bookmarkStart w:id="731" w:name="_Toc37228703"/>
      <w:bookmarkStart w:id="732" w:name="_Toc37229207"/>
      <w:bookmarkStart w:id="733" w:name="_Toc45906764"/>
      <w:bookmarkStart w:id="734" w:name="_Toc61116251"/>
      <w:bookmarkStart w:id="735" w:name="_Toc67054900"/>
      <w:r w:rsidRPr="007D061B">
        <w:t>4.11.2.11.3</w:t>
      </w:r>
      <w:r w:rsidRPr="007D061B">
        <w:tab/>
        <w:t>ATC7 power allocation</w:t>
      </w:r>
      <w:bookmarkEnd w:id="727"/>
      <w:bookmarkEnd w:id="728"/>
      <w:bookmarkEnd w:id="729"/>
      <w:bookmarkEnd w:id="730"/>
      <w:bookmarkEnd w:id="731"/>
      <w:bookmarkEnd w:id="732"/>
      <w:bookmarkEnd w:id="733"/>
      <w:bookmarkEnd w:id="734"/>
      <w:bookmarkEnd w:id="735"/>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736" w:name="_Toc21095110"/>
      <w:bookmarkStart w:id="737" w:name="_Toc29766643"/>
      <w:bookmarkStart w:id="738" w:name="_Toc36040790"/>
      <w:bookmarkStart w:id="739" w:name="_Toc37228200"/>
      <w:bookmarkStart w:id="740" w:name="_Toc37228704"/>
      <w:bookmarkStart w:id="741" w:name="_Toc37229208"/>
      <w:bookmarkStart w:id="742" w:name="_Toc45906765"/>
      <w:bookmarkStart w:id="743" w:name="_Toc61116252"/>
      <w:bookmarkStart w:id="744" w:name="_Toc67054901"/>
      <w:r w:rsidRPr="007D061B">
        <w:t>4.11.2.12</w:t>
      </w:r>
      <w:r w:rsidRPr="007D061B">
        <w:tab/>
        <w:t>ANTC7: NR multicarrier non-contiguous operation</w:t>
      </w:r>
      <w:bookmarkEnd w:id="736"/>
      <w:bookmarkEnd w:id="737"/>
      <w:bookmarkEnd w:id="738"/>
      <w:bookmarkEnd w:id="739"/>
      <w:bookmarkEnd w:id="740"/>
      <w:bookmarkEnd w:id="741"/>
      <w:bookmarkEnd w:id="742"/>
      <w:bookmarkEnd w:id="743"/>
      <w:bookmarkEnd w:id="744"/>
    </w:p>
    <w:p w14:paraId="2DEEFF96" w14:textId="77777777" w:rsidR="005432EB" w:rsidRPr="007D061B" w:rsidRDefault="005432EB" w:rsidP="005432EB">
      <w:pPr>
        <w:pStyle w:val="Heading5"/>
      </w:pPr>
      <w:bookmarkStart w:id="745" w:name="_Toc21095111"/>
      <w:bookmarkStart w:id="746" w:name="_Toc29766644"/>
      <w:bookmarkStart w:id="747" w:name="_Toc36040791"/>
      <w:bookmarkStart w:id="748" w:name="_Toc37228201"/>
      <w:bookmarkStart w:id="749" w:name="_Toc37228705"/>
      <w:bookmarkStart w:id="750" w:name="_Toc37229209"/>
      <w:bookmarkStart w:id="751" w:name="_Toc45906766"/>
      <w:bookmarkStart w:id="752" w:name="_Toc61116253"/>
      <w:bookmarkStart w:id="753" w:name="_Toc67054902"/>
      <w:r w:rsidRPr="007D061B">
        <w:t>4.11.2.12.1</w:t>
      </w:r>
      <w:r w:rsidRPr="007D061B">
        <w:tab/>
        <w:t>General</w:t>
      </w:r>
      <w:bookmarkEnd w:id="745"/>
      <w:bookmarkEnd w:id="746"/>
      <w:bookmarkEnd w:id="747"/>
      <w:bookmarkEnd w:id="748"/>
      <w:bookmarkEnd w:id="749"/>
      <w:bookmarkEnd w:id="750"/>
      <w:bookmarkEnd w:id="751"/>
      <w:bookmarkEnd w:id="752"/>
      <w:bookmarkEnd w:id="753"/>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754" w:name="_Toc21095112"/>
      <w:bookmarkStart w:id="755" w:name="_Toc29766645"/>
      <w:bookmarkStart w:id="756" w:name="_Toc36040792"/>
      <w:bookmarkStart w:id="757" w:name="_Toc37228202"/>
      <w:bookmarkStart w:id="758" w:name="_Toc37228706"/>
      <w:bookmarkStart w:id="759" w:name="_Toc37229210"/>
      <w:bookmarkStart w:id="760" w:name="_Toc45906767"/>
      <w:bookmarkStart w:id="761" w:name="_Toc61116254"/>
      <w:bookmarkStart w:id="762" w:name="_Toc67054903"/>
      <w:r w:rsidRPr="007D061B">
        <w:t>4.11.2.12.2</w:t>
      </w:r>
      <w:r w:rsidRPr="007D061B">
        <w:tab/>
        <w:t>ANTC7 generation</w:t>
      </w:r>
      <w:bookmarkEnd w:id="754"/>
      <w:bookmarkEnd w:id="755"/>
      <w:bookmarkEnd w:id="756"/>
      <w:bookmarkEnd w:id="757"/>
      <w:bookmarkEnd w:id="758"/>
      <w:bookmarkEnd w:id="759"/>
      <w:bookmarkEnd w:id="760"/>
      <w:bookmarkEnd w:id="761"/>
      <w:bookmarkEnd w:id="762"/>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lastRenderedPageBreak/>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763" w:name="_Toc21095113"/>
      <w:bookmarkStart w:id="764" w:name="_Toc29766646"/>
      <w:bookmarkStart w:id="765" w:name="_Toc36040793"/>
      <w:bookmarkStart w:id="766" w:name="_Toc37228203"/>
      <w:bookmarkStart w:id="767" w:name="_Toc37228707"/>
      <w:bookmarkStart w:id="768" w:name="_Toc37229211"/>
      <w:bookmarkStart w:id="769" w:name="_Toc45906768"/>
      <w:bookmarkStart w:id="770" w:name="_Toc61116255"/>
      <w:bookmarkStart w:id="771" w:name="_Toc67054904"/>
      <w:r w:rsidRPr="007D061B">
        <w:t>4.11.2.12.3</w:t>
      </w:r>
      <w:r w:rsidRPr="007D061B">
        <w:tab/>
        <w:t>ANTC7 power allocation</w:t>
      </w:r>
      <w:bookmarkEnd w:id="763"/>
      <w:bookmarkEnd w:id="764"/>
      <w:bookmarkEnd w:id="765"/>
      <w:bookmarkEnd w:id="766"/>
      <w:bookmarkEnd w:id="767"/>
      <w:bookmarkEnd w:id="768"/>
      <w:bookmarkEnd w:id="769"/>
      <w:bookmarkEnd w:id="770"/>
      <w:bookmarkEnd w:id="771"/>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772" w:name="_Toc67054905"/>
      <w:r w:rsidRPr="00C42459">
        <w:t>4.11.2.13</w:t>
      </w:r>
      <w:r w:rsidRPr="00C42459">
        <w:tab/>
        <w:t>ATC8: UTRA, E-UTRA and NR multi-RAT operation</w:t>
      </w:r>
      <w:bookmarkEnd w:id="772"/>
    </w:p>
    <w:p w14:paraId="00EF63AB" w14:textId="77777777" w:rsidR="0030162A" w:rsidRPr="00C42459" w:rsidRDefault="0030162A" w:rsidP="0030162A">
      <w:pPr>
        <w:pStyle w:val="Heading5"/>
      </w:pPr>
      <w:bookmarkStart w:id="773" w:name="_Toc67054906"/>
      <w:r w:rsidRPr="00C42459">
        <w:t>4.11.2.13.1</w:t>
      </w:r>
      <w:r w:rsidRPr="00C42459">
        <w:tab/>
        <w:t>General</w:t>
      </w:r>
      <w:bookmarkEnd w:id="77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774" w:name="_Toc67054907"/>
    </w:p>
    <w:p w14:paraId="0015DFD9" w14:textId="266B0DE3" w:rsidR="0030162A" w:rsidRPr="00C42459" w:rsidRDefault="0030162A" w:rsidP="0030162A">
      <w:pPr>
        <w:pStyle w:val="Heading5"/>
      </w:pPr>
      <w:r w:rsidRPr="00C42459">
        <w:t>4.11.2.13.2</w:t>
      </w:r>
      <w:r w:rsidRPr="00C42459">
        <w:tab/>
      </w:r>
      <w:r w:rsidRPr="00C42459">
        <w:tab/>
        <w:t>ATC8 generation</w:t>
      </w:r>
      <w:bookmarkEnd w:id="774"/>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lastRenderedPageBreak/>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775" w:name="_Toc67054908"/>
      <w:r w:rsidRPr="00C42459">
        <w:t>4.11.2.13.3</w:t>
      </w:r>
      <w:r w:rsidRPr="00C42459">
        <w:tab/>
      </w:r>
      <w:r w:rsidRPr="00C42459">
        <w:tab/>
        <w:t>ATC8 power allocation</w:t>
      </w:r>
      <w:bookmarkEnd w:id="775"/>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776" w:name="_Toc67054909"/>
      <w:r w:rsidRPr="00C42459">
        <w:t>4.11.2.14</w:t>
      </w:r>
      <w:r w:rsidRPr="00C42459">
        <w:tab/>
        <w:t>ANTC8: UTRA, E-UTRA and NR multi-RAT non-contiguous operation</w:t>
      </w:r>
      <w:bookmarkEnd w:id="776"/>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777" w:name="_Toc67054910"/>
      <w:r w:rsidRPr="00C42459">
        <w:t>4.11.2.14.1</w:t>
      </w:r>
      <w:r w:rsidRPr="00C42459">
        <w:rPr>
          <w:lang w:eastAsia="zh-CN"/>
        </w:rPr>
        <w:tab/>
        <w:t>ANTC8 generation</w:t>
      </w:r>
      <w:bookmarkEnd w:id="777"/>
    </w:p>
    <w:p w14:paraId="770BC87E" w14:textId="77777777" w:rsidR="0030162A" w:rsidRPr="00C42459" w:rsidRDefault="0030162A" w:rsidP="0030162A">
      <w:pPr>
        <w:rPr>
          <w:rFonts w:cs="Arial"/>
        </w:rPr>
      </w:pPr>
      <w:r w:rsidRPr="00C42459">
        <w:t>ANTC8 is only applicable for a BS that supports UTRA, E-UTRA and NR. ANTC8</w:t>
      </w:r>
      <w:r w:rsidRPr="00C42459">
        <w:rPr>
          <w:rFonts w:cs="Arial"/>
        </w:rPr>
        <w:t xml:space="preserve"> is constructed using the following method:</w:t>
      </w:r>
    </w:p>
    <w:p w14:paraId="1A177C0B" w14:textId="77777777" w:rsidR="0030162A" w:rsidRPr="00C42459" w:rsidRDefault="0030162A" w:rsidP="0030162A">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11FE65A0"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78D645E"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365061A9" w14:textId="77777777" w:rsidR="0030162A" w:rsidRPr="00C42459" w:rsidRDefault="0030162A" w:rsidP="0030162A">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44BF5F5E" w14:textId="77777777" w:rsidR="0030162A" w:rsidRPr="00C42459" w:rsidRDefault="0030162A" w:rsidP="0030162A">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334051B6" w14:textId="77777777" w:rsidR="0030162A" w:rsidRPr="00C42459" w:rsidRDefault="0030162A" w:rsidP="0030162A">
      <w:pPr>
        <w:pStyle w:val="B10"/>
      </w:pPr>
      <w:r w:rsidRPr="00C42459">
        <w:t>-</w:t>
      </w:r>
      <w:r w:rsidRPr="00C42459">
        <w:tab/>
        <w:t>For transmitter tests, place one UTRA adjacent to the upper sub-block edge of the lower sub-block. The nominal carrier spacing defined in subclause 4.6 shall apply.</w:t>
      </w:r>
    </w:p>
    <w:p w14:paraId="458B767A" w14:textId="77777777" w:rsidR="0030162A" w:rsidRPr="00C42459" w:rsidRDefault="0030162A" w:rsidP="0030162A">
      <w:pPr>
        <w:pStyle w:val="B10"/>
      </w:pPr>
      <w:r w:rsidRPr="00C42459">
        <w:lastRenderedPageBreak/>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778" w:name="_Toc67054911"/>
      <w:r w:rsidRPr="00C42459">
        <w:t>4.11.2.14.2</w:t>
      </w:r>
      <w:r w:rsidRPr="00C42459">
        <w:tab/>
        <w:t>ANTC8 power allocation</w:t>
      </w:r>
      <w:bookmarkEnd w:id="77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779" w:name="_Toc21095114"/>
      <w:bookmarkStart w:id="780" w:name="_Toc29766647"/>
      <w:bookmarkStart w:id="781" w:name="_Toc36040794"/>
      <w:bookmarkStart w:id="782" w:name="_Toc37228204"/>
      <w:bookmarkStart w:id="783" w:name="_Toc37228708"/>
      <w:bookmarkStart w:id="784" w:name="_Toc37229212"/>
      <w:bookmarkStart w:id="785" w:name="_Toc45906769"/>
      <w:bookmarkStart w:id="786" w:name="_Toc61116256"/>
      <w:bookmarkStart w:id="787" w:name="_Toc67054912"/>
      <w:r w:rsidRPr="007D061B">
        <w:rPr>
          <w:lang w:eastAsia="zh-CN"/>
        </w:rPr>
        <w:t>4.12</w:t>
      </w:r>
      <w:r w:rsidRPr="007D061B">
        <w:rPr>
          <w:lang w:eastAsia="zh-CN"/>
        </w:rPr>
        <w:tab/>
        <w:t>RF channels and test models</w:t>
      </w:r>
      <w:bookmarkEnd w:id="779"/>
      <w:bookmarkEnd w:id="780"/>
      <w:bookmarkEnd w:id="781"/>
      <w:bookmarkEnd w:id="782"/>
      <w:bookmarkEnd w:id="783"/>
      <w:bookmarkEnd w:id="784"/>
      <w:bookmarkEnd w:id="785"/>
      <w:bookmarkEnd w:id="786"/>
      <w:bookmarkEnd w:id="787"/>
    </w:p>
    <w:p w14:paraId="71FE50E8" w14:textId="77777777" w:rsidR="005432EB" w:rsidRPr="007D061B" w:rsidRDefault="005432EB" w:rsidP="005432EB">
      <w:pPr>
        <w:pStyle w:val="Heading3"/>
      </w:pPr>
      <w:bookmarkStart w:id="788" w:name="_Toc21095115"/>
      <w:bookmarkStart w:id="789" w:name="_Toc29766648"/>
      <w:bookmarkStart w:id="790" w:name="_Toc36040795"/>
      <w:bookmarkStart w:id="791" w:name="_Toc37228205"/>
      <w:bookmarkStart w:id="792" w:name="_Toc37228709"/>
      <w:bookmarkStart w:id="793" w:name="_Toc37229213"/>
      <w:bookmarkStart w:id="794" w:name="_Toc45906770"/>
      <w:bookmarkStart w:id="795" w:name="_Toc61116257"/>
      <w:bookmarkStart w:id="796" w:name="_Toc67054913"/>
      <w:r w:rsidRPr="007D061B">
        <w:t>4.12.1</w:t>
      </w:r>
      <w:r w:rsidRPr="007D061B">
        <w:tab/>
        <w:t>RF channels</w:t>
      </w:r>
      <w:bookmarkEnd w:id="788"/>
      <w:bookmarkEnd w:id="789"/>
      <w:bookmarkEnd w:id="790"/>
      <w:bookmarkEnd w:id="791"/>
      <w:bookmarkEnd w:id="792"/>
      <w:bookmarkEnd w:id="793"/>
      <w:bookmarkEnd w:id="794"/>
      <w:bookmarkEnd w:id="795"/>
      <w:bookmarkEnd w:id="796"/>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797" w:name="_Toc21095116"/>
      <w:bookmarkStart w:id="798" w:name="_Toc29766649"/>
      <w:bookmarkStart w:id="799" w:name="_Toc36040796"/>
      <w:bookmarkStart w:id="800" w:name="_Toc37228206"/>
      <w:bookmarkStart w:id="801" w:name="_Toc37228710"/>
      <w:bookmarkStart w:id="802" w:name="_Toc37229214"/>
      <w:bookmarkStart w:id="803" w:name="_Toc45906771"/>
      <w:bookmarkStart w:id="804" w:name="_Toc61116258"/>
      <w:bookmarkStart w:id="805" w:name="_Toc67054914"/>
      <w:r w:rsidRPr="007D061B">
        <w:t>4.12.2</w:t>
      </w:r>
      <w:r w:rsidRPr="007D061B">
        <w:tab/>
        <w:t>Test models</w:t>
      </w:r>
      <w:bookmarkEnd w:id="797"/>
      <w:bookmarkEnd w:id="798"/>
      <w:bookmarkEnd w:id="799"/>
      <w:bookmarkEnd w:id="800"/>
      <w:bookmarkEnd w:id="801"/>
      <w:bookmarkEnd w:id="802"/>
      <w:bookmarkEnd w:id="803"/>
      <w:bookmarkEnd w:id="804"/>
      <w:bookmarkEnd w:id="805"/>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806"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806"/>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807" w:name="_Toc21095117"/>
      <w:bookmarkStart w:id="808" w:name="_Toc29766650"/>
      <w:bookmarkStart w:id="809" w:name="_Toc36040797"/>
      <w:bookmarkStart w:id="810" w:name="_Toc37228207"/>
      <w:bookmarkStart w:id="811" w:name="_Toc37228711"/>
      <w:bookmarkStart w:id="812" w:name="_Toc37229215"/>
      <w:bookmarkStart w:id="813" w:name="_Toc45906772"/>
      <w:bookmarkStart w:id="814" w:name="_Toc61116259"/>
      <w:bookmarkStart w:id="815" w:name="_Toc67054915"/>
      <w:r w:rsidRPr="007D061B">
        <w:rPr>
          <w:lang w:eastAsia="zh-CN"/>
        </w:rPr>
        <w:t>4.13</w:t>
      </w:r>
      <w:r w:rsidRPr="007D061B">
        <w:rPr>
          <w:lang w:eastAsia="zh-CN"/>
        </w:rPr>
        <w:tab/>
      </w:r>
      <w:r w:rsidRPr="007D061B">
        <w:t>Format and interpretation of tests</w:t>
      </w:r>
      <w:bookmarkEnd w:id="807"/>
      <w:bookmarkEnd w:id="808"/>
      <w:bookmarkEnd w:id="809"/>
      <w:bookmarkEnd w:id="810"/>
      <w:bookmarkEnd w:id="811"/>
      <w:bookmarkEnd w:id="812"/>
      <w:bookmarkEnd w:id="813"/>
      <w:bookmarkEnd w:id="814"/>
      <w:bookmarkEnd w:id="815"/>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816" w:name="_Toc21095118"/>
      <w:bookmarkStart w:id="817" w:name="_Toc29766651"/>
      <w:bookmarkStart w:id="818" w:name="_Toc36040798"/>
      <w:bookmarkStart w:id="819" w:name="_Toc37228208"/>
      <w:bookmarkStart w:id="820" w:name="_Toc37228712"/>
      <w:bookmarkStart w:id="821" w:name="_Toc37229216"/>
      <w:bookmarkStart w:id="822" w:name="_Toc45906773"/>
      <w:bookmarkStart w:id="823" w:name="_Toc61116260"/>
      <w:bookmarkStart w:id="824" w:name="_Toc67054916"/>
      <w:r w:rsidRPr="007D061B">
        <w:rPr>
          <w:lang w:eastAsia="zh-CN"/>
        </w:rPr>
        <w:t>5</w:t>
      </w:r>
      <w:r w:rsidRPr="007D061B">
        <w:rPr>
          <w:lang w:eastAsia="zh-CN"/>
        </w:rPr>
        <w:tab/>
        <w:t>Applicability of Requirements</w:t>
      </w:r>
      <w:bookmarkEnd w:id="816"/>
      <w:bookmarkEnd w:id="817"/>
      <w:bookmarkEnd w:id="818"/>
      <w:bookmarkEnd w:id="819"/>
      <w:bookmarkEnd w:id="820"/>
      <w:bookmarkEnd w:id="821"/>
      <w:bookmarkEnd w:id="822"/>
      <w:bookmarkEnd w:id="823"/>
      <w:bookmarkEnd w:id="824"/>
    </w:p>
    <w:p w14:paraId="25722ED2" w14:textId="77777777" w:rsidR="005432EB" w:rsidRPr="007D061B" w:rsidRDefault="005432EB" w:rsidP="005432EB">
      <w:pPr>
        <w:pStyle w:val="Heading2"/>
      </w:pPr>
      <w:bookmarkStart w:id="825" w:name="_Toc21095119"/>
      <w:bookmarkStart w:id="826" w:name="_Toc29766652"/>
      <w:bookmarkStart w:id="827" w:name="_Toc36040799"/>
      <w:bookmarkStart w:id="828" w:name="_Toc37228209"/>
      <w:bookmarkStart w:id="829" w:name="_Toc37228713"/>
      <w:bookmarkStart w:id="830" w:name="_Toc37229217"/>
      <w:bookmarkStart w:id="831" w:name="_Toc45906774"/>
      <w:bookmarkStart w:id="832" w:name="_Toc61116261"/>
      <w:bookmarkStart w:id="833" w:name="_Toc67054917"/>
      <w:r w:rsidRPr="007D061B">
        <w:t>5.1</w:t>
      </w:r>
      <w:r w:rsidRPr="007D061B">
        <w:tab/>
        <w:t>General</w:t>
      </w:r>
      <w:bookmarkEnd w:id="825"/>
      <w:bookmarkEnd w:id="826"/>
      <w:bookmarkEnd w:id="827"/>
      <w:bookmarkEnd w:id="828"/>
      <w:bookmarkEnd w:id="829"/>
      <w:bookmarkEnd w:id="830"/>
      <w:bookmarkEnd w:id="831"/>
      <w:bookmarkEnd w:id="832"/>
      <w:bookmarkEnd w:id="833"/>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w:t>
      </w:r>
      <w:r w:rsidRPr="007D061B">
        <w:lastRenderedPageBreak/>
        <w:t xml:space="preserve">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834" w:name="_Toc21095120"/>
      <w:bookmarkStart w:id="835" w:name="_Toc29766653"/>
      <w:bookmarkStart w:id="836" w:name="_Toc36040800"/>
      <w:bookmarkStart w:id="837" w:name="_Toc37228210"/>
      <w:bookmarkStart w:id="838" w:name="_Toc37228714"/>
      <w:bookmarkStart w:id="839" w:name="_Toc37229218"/>
      <w:bookmarkStart w:id="840" w:name="_Toc45906775"/>
      <w:bookmarkStart w:id="841" w:name="_Toc61116262"/>
      <w:bookmarkStart w:id="842" w:name="_Toc67054918"/>
      <w:r w:rsidRPr="007D061B">
        <w:t>5.2</w:t>
      </w:r>
      <w:r w:rsidRPr="007D061B">
        <w:tab/>
        <w:t>Test configurations for TAB connectors for operating bands where MSR is supported</w:t>
      </w:r>
      <w:bookmarkEnd w:id="834"/>
      <w:bookmarkEnd w:id="835"/>
      <w:bookmarkEnd w:id="836"/>
      <w:bookmarkEnd w:id="837"/>
      <w:bookmarkEnd w:id="838"/>
      <w:bookmarkEnd w:id="839"/>
      <w:bookmarkEnd w:id="840"/>
      <w:bookmarkEnd w:id="841"/>
      <w:bookmarkEnd w:id="842"/>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FB6CC1"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ATC3a C/NC: </w:t>
            </w:r>
            <w:r w:rsidRPr="007D061B">
              <w:rPr>
                <w:rFonts w:ascii="Arial" w:hAnsi="Arial" w:cs="Arial"/>
                <w:sz w:val="18"/>
                <w:szCs w:val="18"/>
                <w:lang w:eastAsia="en-GB"/>
              </w:rPr>
              <w:lastRenderedPageBreak/>
              <w:t>ATC3a, ANTC3a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558A765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FB6CC1" w:rsidRPr="00C42459" w:rsidRDefault="00FB6CC1" w:rsidP="00FB6CC1">
            <w:pPr>
              <w:pStyle w:val="TAL"/>
            </w:pPr>
            <w:r w:rsidRPr="00C42459">
              <w:lastRenderedPageBreak/>
              <w:t>C: ATC8</w:t>
            </w:r>
          </w:p>
          <w:p w14:paraId="6575CE49" w14:textId="77777777" w:rsidR="00FB6CC1" w:rsidRPr="00C42459" w:rsidRDefault="00FB6CC1" w:rsidP="00FB6CC1">
            <w:pPr>
              <w:pStyle w:val="TAL"/>
              <w:rPr>
                <w:lang w:val="en-US"/>
              </w:rPr>
            </w:pPr>
            <w:r w:rsidRPr="00C42459">
              <w:rPr>
                <w:lang w:val="en-US"/>
              </w:rPr>
              <w:t>CNC: ANTC8</w:t>
            </w:r>
          </w:p>
          <w:p w14:paraId="1A62CFD2" w14:textId="523279DB"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FB6CC1"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330A1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FB6CC1" w:rsidRPr="007D061B" w:rsidRDefault="00FB6CC1" w:rsidP="00FB6CC1">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FB6CC1" w:rsidRPr="00C42459" w:rsidRDefault="00FB6CC1" w:rsidP="00FB6CC1">
            <w:pPr>
              <w:pStyle w:val="TAL"/>
              <w:rPr>
                <w:lang w:val="sv-SE"/>
              </w:rPr>
            </w:pPr>
            <w:r w:rsidRPr="00C42459">
              <w:rPr>
                <w:lang w:val="sv-SE"/>
              </w:rPr>
              <w:t>C: ATC8</w:t>
            </w:r>
          </w:p>
          <w:p w14:paraId="6901A523" w14:textId="77777777" w:rsidR="00FB6CC1" w:rsidRPr="00C42459" w:rsidRDefault="00FB6CC1" w:rsidP="00FB6CC1">
            <w:pPr>
              <w:pStyle w:val="TAL"/>
              <w:rPr>
                <w:lang w:val="en-US"/>
              </w:rPr>
            </w:pPr>
            <w:r w:rsidRPr="00C42459">
              <w:rPr>
                <w:lang w:val="en-US"/>
              </w:rPr>
              <w:t>CNC: ATC8</w:t>
            </w:r>
          </w:p>
          <w:p w14:paraId="71AD67E2" w14:textId="7F292A4B" w:rsidR="00FB6CC1" w:rsidRPr="007D061B" w:rsidRDefault="00FB6CC1" w:rsidP="00FB6CC1">
            <w:pPr>
              <w:pStyle w:val="TAL"/>
              <w:rPr>
                <w:rFonts w:cs="Arial"/>
                <w:szCs w:val="18"/>
                <w:lang w:eastAsia="en-GB"/>
              </w:rPr>
            </w:pPr>
            <w:r w:rsidRPr="00C42459">
              <w:rPr>
                <w:lang w:val="en-US"/>
              </w:rPr>
              <w:t xml:space="preserve">C/NC: ANTC8, ATC8 </w:t>
            </w:r>
          </w:p>
        </w:tc>
      </w:tr>
      <w:tr w:rsidR="00FB6CC1"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0AC1D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FB6CC1" w:rsidRPr="00C42459" w:rsidRDefault="00FB6CC1" w:rsidP="00FB6CC1">
            <w:pPr>
              <w:pStyle w:val="TAL"/>
              <w:rPr>
                <w:lang w:val="en-US"/>
              </w:rPr>
            </w:pPr>
            <w:r w:rsidRPr="00C42459">
              <w:rPr>
                <w:lang w:val="en-US"/>
              </w:rPr>
              <w:t xml:space="preserve">C: </w:t>
            </w:r>
          </w:p>
          <w:p w14:paraId="1E3FA5AA" w14:textId="77777777" w:rsidR="00FB6CC1" w:rsidRPr="00C42459" w:rsidRDefault="00FB6CC1" w:rsidP="00FB6CC1">
            <w:pPr>
              <w:pStyle w:val="TAL"/>
              <w:rPr>
                <w:lang w:val="en-US"/>
              </w:rPr>
            </w:pPr>
            <w:r w:rsidRPr="00C42459">
              <w:rPr>
                <w:lang w:val="en-US"/>
              </w:rPr>
              <w:t>CNC: ATC8</w:t>
            </w:r>
          </w:p>
          <w:p w14:paraId="0EAD294D" w14:textId="1E1ECF35"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FB6CC1"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39BFA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2" w:type="pct"/>
            <w:tcBorders>
              <w:top w:val="nil"/>
              <w:left w:val="nil"/>
              <w:bottom w:val="single" w:sz="4" w:space="0" w:color="auto"/>
              <w:right w:val="single" w:sz="4" w:space="0" w:color="auto"/>
            </w:tcBorders>
            <w:shd w:val="clear" w:color="auto" w:fill="auto"/>
            <w:hideMark/>
          </w:tcPr>
          <w:p w14:paraId="084F8D6A" w14:textId="77777777" w:rsidR="00FB6CC1" w:rsidRPr="007D061B" w:rsidRDefault="00FB6CC1" w:rsidP="00FB6CC1">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FB6CC1" w:rsidRPr="007D061B" w:rsidRDefault="00FB6CC1" w:rsidP="00FB6CC1">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FB6CC1" w:rsidRPr="00C42459" w:rsidRDefault="00FB6CC1" w:rsidP="00FB6CC1">
            <w:pPr>
              <w:pStyle w:val="TAL"/>
              <w:rPr>
                <w:lang w:val="en-US"/>
              </w:rPr>
            </w:pPr>
            <w:r w:rsidRPr="00C42459">
              <w:rPr>
                <w:lang w:val="en-US"/>
              </w:rPr>
              <w:t>CNC: ANTC8</w:t>
            </w:r>
          </w:p>
          <w:p w14:paraId="545C0C20" w14:textId="0730FAAE" w:rsidR="00FB6CC1" w:rsidRPr="007D061B" w:rsidRDefault="00FB6CC1" w:rsidP="00FB6CC1">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B6CC1"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2511EA11"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737E5CC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FB6CC1" w:rsidRPr="00C42459" w:rsidRDefault="00FB6CC1" w:rsidP="00FB6CC1">
            <w:pPr>
              <w:pStyle w:val="TAL"/>
            </w:pPr>
            <w:r w:rsidRPr="00C42459">
              <w:t>C: ATC8</w:t>
            </w:r>
          </w:p>
          <w:p w14:paraId="1FFD485E" w14:textId="77777777" w:rsidR="00FB6CC1" w:rsidRPr="00C42459" w:rsidRDefault="00FB6CC1" w:rsidP="00FB6CC1">
            <w:pPr>
              <w:pStyle w:val="TAL"/>
              <w:rPr>
                <w:lang w:val="en-US"/>
              </w:rPr>
            </w:pPr>
            <w:r w:rsidRPr="00C42459">
              <w:rPr>
                <w:lang w:val="en-US"/>
              </w:rPr>
              <w:t>CNC,: ATC8, ANTC8</w:t>
            </w:r>
          </w:p>
          <w:p w14:paraId="43EEBF73" w14:textId="77777777" w:rsidR="00FB6CC1" w:rsidRPr="00C42459" w:rsidRDefault="00FB6CC1" w:rsidP="00FB6CC1">
            <w:pPr>
              <w:pStyle w:val="TAL"/>
              <w:rPr>
                <w:lang w:val="en-US"/>
              </w:rPr>
            </w:pPr>
            <w:r w:rsidRPr="00C42459">
              <w:rPr>
                <w:lang w:val="en-US"/>
              </w:rPr>
              <w:t>C/NC, : ANTC8, ATC8</w:t>
            </w:r>
          </w:p>
          <w:p w14:paraId="2DC2A454" w14:textId="06455B79" w:rsidR="00FB6CC1" w:rsidRPr="007D061B" w:rsidRDefault="00FB6CC1" w:rsidP="00FB6CC1">
            <w:pPr>
              <w:pStyle w:val="TAL"/>
              <w:rPr>
                <w:rFonts w:cs="Arial"/>
                <w:szCs w:val="18"/>
                <w:lang w:eastAsia="en-GB"/>
              </w:rPr>
            </w:pPr>
            <w:r w:rsidRPr="00C42459">
              <w:rPr>
                <w:lang w:val="sv-SE"/>
              </w:rPr>
              <w:t>SC: (Note 2)</w:t>
            </w:r>
          </w:p>
        </w:tc>
      </w:tr>
      <w:tr w:rsidR="00FB6CC1"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6F672F2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FB6CC1" w:rsidRPr="00C42459" w:rsidRDefault="00FB6CC1" w:rsidP="00FB6CC1">
            <w:pPr>
              <w:pStyle w:val="TAL"/>
            </w:pPr>
            <w:r w:rsidRPr="00C42459">
              <w:t>C: ATC8</w:t>
            </w:r>
          </w:p>
          <w:p w14:paraId="5A44BF25" w14:textId="77777777" w:rsidR="00FB6CC1" w:rsidRPr="00C42459" w:rsidRDefault="00FB6CC1" w:rsidP="00FB6CC1">
            <w:pPr>
              <w:pStyle w:val="TAL"/>
              <w:rPr>
                <w:lang w:val="en-US"/>
              </w:rPr>
            </w:pPr>
            <w:r w:rsidRPr="00C42459">
              <w:rPr>
                <w:lang w:val="en-US"/>
              </w:rPr>
              <w:t>CNC: ANTC8</w:t>
            </w:r>
          </w:p>
          <w:p w14:paraId="4D2EAA6C" w14:textId="77777777" w:rsidR="00FB6CC1" w:rsidRPr="00C42459" w:rsidRDefault="00FB6CC1" w:rsidP="00FB6CC1">
            <w:pPr>
              <w:pStyle w:val="TAL"/>
              <w:rPr>
                <w:lang w:val="en-US"/>
              </w:rPr>
            </w:pPr>
            <w:r w:rsidRPr="00C42459">
              <w:rPr>
                <w:lang w:val="en-US"/>
              </w:rPr>
              <w:t>C/NC, : ANTC8, ATC8</w:t>
            </w:r>
          </w:p>
          <w:p w14:paraId="124CDCFC" w14:textId="77777777" w:rsidR="00FB6CC1" w:rsidRPr="00C42459" w:rsidRDefault="00FB6CC1" w:rsidP="00FB6CC1">
            <w:pPr>
              <w:pStyle w:val="TAL"/>
              <w:rPr>
                <w:lang w:val="en-US"/>
              </w:rPr>
            </w:pPr>
          </w:p>
          <w:p w14:paraId="336F504E" w14:textId="29C66AAB" w:rsidR="00FB6CC1" w:rsidRPr="007D061B" w:rsidRDefault="00FB6CC1" w:rsidP="00FB6CC1">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FB6CC1"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679B86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FB6CC1" w:rsidRPr="00C42459" w:rsidRDefault="00FB6CC1" w:rsidP="00FB6CC1">
            <w:pPr>
              <w:pStyle w:val="TAL"/>
            </w:pPr>
            <w:r w:rsidRPr="00C42459">
              <w:t>C: ATC8</w:t>
            </w:r>
          </w:p>
          <w:p w14:paraId="6790B204" w14:textId="77777777" w:rsidR="00FB6CC1" w:rsidRPr="00C42459" w:rsidRDefault="00FB6CC1" w:rsidP="00FB6CC1">
            <w:pPr>
              <w:pStyle w:val="TAL"/>
              <w:rPr>
                <w:lang w:val="en-US"/>
              </w:rPr>
            </w:pPr>
            <w:r w:rsidRPr="00C42459">
              <w:rPr>
                <w:lang w:val="en-US"/>
              </w:rPr>
              <w:t>CNC: ANTC8</w:t>
            </w:r>
          </w:p>
          <w:p w14:paraId="7A3EEB66" w14:textId="61040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C5A70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FB6CC1" w:rsidRPr="00C42459" w:rsidRDefault="00FB6CC1" w:rsidP="00FB6CC1">
            <w:pPr>
              <w:pStyle w:val="TAL"/>
            </w:pPr>
            <w:r w:rsidRPr="00C42459">
              <w:t>C: ATC8</w:t>
            </w:r>
          </w:p>
          <w:p w14:paraId="030610EE" w14:textId="77777777" w:rsidR="00FB6CC1" w:rsidRPr="00C42459" w:rsidRDefault="00FB6CC1" w:rsidP="00FB6CC1">
            <w:pPr>
              <w:pStyle w:val="TAL"/>
              <w:rPr>
                <w:lang w:val="en-US"/>
              </w:rPr>
            </w:pPr>
            <w:r w:rsidRPr="00C42459">
              <w:rPr>
                <w:lang w:val="en-US"/>
              </w:rPr>
              <w:t>CNC: ANTC8</w:t>
            </w:r>
          </w:p>
          <w:p w14:paraId="693013B5" w14:textId="453E93B3"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FB6CC1"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89D6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FB6CC1" w:rsidRPr="00C42459" w:rsidRDefault="00FB6CC1" w:rsidP="00FB6CC1">
            <w:pPr>
              <w:pStyle w:val="TAL"/>
            </w:pPr>
            <w:r w:rsidRPr="00C42459">
              <w:t>C: ATC8</w:t>
            </w:r>
          </w:p>
          <w:p w14:paraId="78C34C40" w14:textId="77777777" w:rsidR="00FB6CC1" w:rsidRPr="00C42459" w:rsidRDefault="00FB6CC1" w:rsidP="00FB6CC1">
            <w:pPr>
              <w:pStyle w:val="TAL"/>
              <w:rPr>
                <w:lang w:val="en-US"/>
              </w:rPr>
            </w:pPr>
            <w:r w:rsidRPr="00C42459">
              <w:rPr>
                <w:lang w:val="en-US"/>
              </w:rPr>
              <w:t>CNC: ANTC8</w:t>
            </w:r>
          </w:p>
          <w:p w14:paraId="62047B40" w14:textId="361AB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FB6CC1" w:rsidRPr="00C42459" w:rsidRDefault="00FB6CC1" w:rsidP="00FB6CC1">
            <w:pPr>
              <w:pStyle w:val="TAL"/>
            </w:pPr>
            <w:r w:rsidRPr="00C42459">
              <w:t>C: ATC8</w:t>
            </w:r>
          </w:p>
          <w:p w14:paraId="51CE79FB" w14:textId="77777777" w:rsidR="00FB6CC1" w:rsidRPr="00C42459" w:rsidRDefault="00FB6CC1" w:rsidP="00FB6CC1">
            <w:pPr>
              <w:pStyle w:val="TAL"/>
              <w:rPr>
                <w:lang w:val="en-US"/>
              </w:rPr>
            </w:pPr>
            <w:r w:rsidRPr="00C42459">
              <w:rPr>
                <w:lang w:val="en-US"/>
              </w:rPr>
              <w:t>CNC: ANTC8</w:t>
            </w:r>
          </w:p>
          <w:p w14:paraId="51AF9440" w14:textId="37484A47" w:rsidR="00FB6CC1" w:rsidRPr="007D061B" w:rsidRDefault="00FB6CC1" w:rsidP="00FB6CC1">
            <w:pPr>
              <w:pStyle w:val="TAL"/>
              <w:rPr>
                <w:rFonts w:cs="Arial"/>
                <w:szCs w:val="18"/>
                <w:lang w:eastAsia="en-GB"/>
              </w:rPr>
            </w:pPr>
            <w:r w:rsidRPr="00C42459">
              <w:rPr>
                <w:lang w:val="en-US"/>
              </w:rPr>
              <w:t>C/NC: ANTC8, ATC8</w:t>
            </w:r>
          </w:p>
        </w:tc>
      </w:tr>
      <w:tr w:rsidR="00FB6CC1"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900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FB6CC1" w:rsidRPr="00C42459" w:rsidRDefault="00FB6CC1" w:rsidP="00FB6CC1">
            <w:pPr>
              <w:pStyle w:val="TAL"/>
            </w:pPr>
            <w:r w:rsidRPr="00C42459">
              <w:t>C: ATC8</w:t>
            </w:r>
          </w:p>
          <w:p w14:paraId="58F4D5AE" w14:textId="77777777" w:rsidR="00FB6CC1" w:rsidRPr="00C42459" w:rsidRDefault="00FB6CC1" w:rsidP="00FB6CC1">
            <w:pPr>
              <w:pStyle w:val="TAL"/>
              <w:rPr>
                <w:lang w:val="en-US"/>
              </w:rPr>
            </w:pPr>
            <w:r w:rsidRPr="00C42459">
              <w:rPr>
                <w:lang w:val="en-US"/>
              </w:rPr>
              <w:t>CNC: ANTC8</w:t>
            </w:r>
          </w:p>
          <w:p w14:paraId="75700CC9" w14:textId="3BF664A9" w:rsidR="00FB6CC1" w:rsidRPr="007D061B" w:rsidRDefault="00FB6CC1" w:rsidP="00FB6CC1">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FB6CC1"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F7D8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FB6CC1" w:rsidRPr="00C42459" w:rsidRDefault="00FB6CC1" w:rsidP="00FB6CC1">
            <w:pPr>
              <w:pStyle w:val="TAL"/>
              <w:rPr>
                <w:lang w:val="en-US"/>
              </w:rPr>
            </w:pPr>
            <w:r w:rsidRPr="00C42459">
              <w:rPr>
                <w:lang w:val="en-US"/>
              </w:rPr>
              <w:t>CNC: ANTC8</w:t>
            </w:r>
          </w:p>
          <w:p w14:paraId="216DF147" w14:textId="77670E41" w:rsidR="00FB6CC1" w:rsidRPr="007D061B" w:rsidRDefault="00FB6CC1" w:rsidP="00FB6CC1">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FB6CC1"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505E95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FB6CC1" w:rsidRPr="00C42459" w:rsidRDefault="00FB6CC1" w:rsidP="00FB6CC1">
            <w:pPr>
              <w:pStyle w:val="TAL"/>
            </w:pPr>
            <w:r w:rsidRPr="00C42459">
              <w:t>C: ATC8</w:t>
            </w:r>
          </w:p>
          <w:p w14:paraId="53D086CE" w14:textId="77777777" w:rsidR="00FB6CC1" w:rsidRPr="00C42459" w:rsidRDefault="00FB6CC1" w:rsidP="00FB6CC1">
            <w:pPr>
              <w:pStyle w:val="TAL"/>
              <w:rPr>
                <w:lang w:val="en-US"/>
              </w:rPr>
            </w:pPr>
            <w:r w:rsidRPr="00C42459">
              <w:rPr>
                <w:lang w:val="en-US"/>
              </w:rPr>
              <w:t>CNC: ANTC8</w:t>
            </w:r>
          </w:p>
          <w:p w14:paraId="0B3C04F3" w14:textId="5251C1F9" w:rsidR="00FB6CC1" w:rsidRPr="007D061B" w:rsidRDefault="00FB6CC1" w:rsidP="00FB6CC1">
            <w:pPr>
              <w:pStyle w:val="TAC"/>
              <w:rPr>
                <w:rFonts w:cs="Arial"/>
                <w:szCs w:val="18"/>
                <w:lang w:eastAsia="en-GB"/>
              </w:rPr>
            </w:pPr>
            <w:r w:rsidRPr="00C42459">
              <w:rPr>
                <w:lang w:val="en-US"/>
              </w:rPr>
              <w:t>C/NC: ANTC8, ATC8</w:t>
            </w:r>
          </w:p>
        </w:tc>
      </w:tr>
      <w:tr w:rsidR="00FB6CC1"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FB6CC1" w:rsidRPr="00C42459" w:rsidRDefault="00FB6CC1" w:rsidP="00ED1C38">
            <w:pPr>
              <w:pStyle w:val="TAL"/>
            </w:pPr>
            <w:r w:rsidRPr="00C42459">
              <w:t>C: ATC8</w:t>
            </w:r>
          </w:p>
          <w:p w14:paraId="28F2B305" w14:textId="77777777" w:rsidR="00FB6CC1" w:rsidRPr="00C42459" w:rsidRDefault="00FB6CC1" w:rsidP="00ED1C38">
            <w:pPr>
              <w:pStyle w:val="TAL"/>
              <w:rPr>
                <w:lang w:val="en-US"/>
              </w:rPr>
            </w:pPr>
            <w:r w:rsidRPr="00C42459">
              <w:rPr>
                <w:lang w:val="en-US"/>
              </w:rPr>
              <w:t>CNC: ANTC8</w:t>
            </w:r>
          </w:p>
          <w:p w14:paraId="6140435B" w14:textId="1A34C2F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FB6CC1"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w:t>
            </w:r>
            <w:r w:rsidRPr="007D061B">
              <w:rPr>
                <w:rFonts w:ascii="Arial" w:hAnsi="Arial" w:cs="Arial"/>
                <w:sz w:val="18"/>
                <w:szCs w:val="18"/>
                <w:lang w:eastAsia="en-GB"/>
              </w:rPr>
              <w:lastRenderedPageBreak/>
              <w:t>C/NC: ATC3a, ANTC3a</w:t>
            </w:r>
          </w:p>
        </w:tc>
        <w:tc>
          <w:tcPr>
            <w:tcW w:w="515" w:type="pct"/>
            <w:tcBorders>
              <w:top w:val="nil"/>
              <w:left w:val="nil"/>
              <w:bottom w:val="single" w:sz="4" w:space="0" w:color="auto"/>
              <w:right w:val="single" w:sz="4" w:space="0" w:color="auto"/>
            </w:tcBorders>
            <w:shd w:val="clear" w:color="auto" w:fill="auto"/>
            <w:vAlign w:val="center"/>
            <w:hideMark/>
          </w:tcPr>
          <w:p w14:paraId="1A64DD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ANTC3a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ANTC6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CABC9D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w:t>
            </w:r>
            <w:r w:rsidRPr="007D061B">
              <w:rPr>
                <w:rFonts w:ascii="Arial" w:hAnsi="Arial" w:cs="Arial"/>
                <w:sz w:val="18"/>
                <w:szCs w:val="18"/>
                <w:lang w:eastAsia="en-GB"/>
              </w:rPr>
              <w:lastRenderedPageBreak/>
              <w:t>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FB6CC1" w:rsidRPr="00C42459" w:rsidRDefault="00FB6CC1" w:rsidP="00FB6CC1">
            <w:pPr>
              <w:pStyle w:val="TAL"/>
            </w:pPr>
            <w:r w:rsidRPr="00C42459">
              <w:lastRenderedPageBreak/>
              <w:t>C: ATC8</w:t>
            </w:r>
          </w:p>
          <w:p w14:paraId="72918D6A" w14:textId="77777777" w:rsidR="00FB6CC1" w:rsidRPr="00C42459" w:rsidRDefault="00FB6CC1" w:rsidP="00FB6CC1">
            <w:pPr>
              <w:pStyle w:val="TAL"/>
              <w:rPr>
                <w:lang w:val="en-US"/>
              </w:rPr>
            </w:pPr>
            <w:r w:rsidRPr="00C42459">
              <w:rPr>
                <w:lang w:val="en-US"/>
              </w:rPr>
              <w:t>CNC: ANTC8</w:t>
            </w:r>
          </w:p>
          <w:p w14:paraId="6FBAFA40" w14:textId="749CF438" w:rsidR="00FB6CC1" w:rsidRPr="007D061B" w:rsidRDefault="00FB6CC1" w:rsidP="00FB6CC1">
            <w:pPr>
              <w:pStyle w:val="TAL"/>
              <w:rPr>
                <w:rFonts w:cs="Arial"/>
                <w:szCs w:val="18"/>
                <w:lang w:eastAsia="en-GB"/>
              </w:rPr>
            </w:pPr>
            <w:r w:rsidRPr="00C42459">
              <w:rPr>
                <w:lang w:val="en-US"/>
              </w:rPr>
              <w:t>C/NC: ANTC8, ATC8</w:t>
            </w:r>
          </w:p>
        </w:tc>
      </w:tr>
      <w:tr w:rsidR="00FB6CC1"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FB6CC1" w:rsidRPr="00C42459" w:rsidRDefault="00FB6CC1" w:rsidP="00FB6CC1">
            <w:pPr>
              <w:pStyle w:val="TAL"/>
            </w:pPr>
            <w:r w:rsidRPr="00C42459">
              <w:t>C: ATC8</w:t>
            </w:r>
          </w:p>
          <w:p w14:paraId="29A78EA0" w14:textId="77777777" w:rsidR="00FB6CC1" w:rsidRPr="00C42459" w:rsidRDefault="00FB6CC1" w:rsidP="00FB6CC1">
            <w:pPr>
              <w:pStyle w:val="TAL"/>
              <w:rPr>
                <w:lang w:val="en-US"/>
              </w:rPr>
            </w:pPr>
            <w:r w:rsidRPr="00C42459">
              <w:rPr>
                <w:lang w:val="en-US"/>
              </w:rPr>
              <w:t>CNC: ANTC8</w:t>
            </w:r>
          </w:p>
          <w:p w14:paraId="16E3DB7A" w14:textId="62444BFF"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FB6CC1"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0867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FB6CC1" w:rsidRPr="00C42459" w:rsidRDefault="00FB6CC1" w:rsidP="00FB6CC1">
            <w:pPr>
              <w:pStyle w:val="TAL"/>
            </w:pPr>
            <w:r w:rsidRPr="00C42459">
              <w:t>C: ATC8</w:t>
            </w:r>
          </w:p>
          <w:p w14:paraId="1AC75C97" w14:textId="77777777" w:rsidR="00FB6CC1" w:rsidRPr="00C42459" w:rsidRDefault="00FB6CC1" w:rsidP="00FB6CC1">
            <w:pPr>
              <w:pStyle w:val="TAL"/>
              <w:rPr>
                <w:lang w:val="en-US"/>
              </w:rPr>
            </w:pPr>
            <w:r w:rsidRPr="00C42459">
              <w:rPr>
                <w:lang w:val="en-US"/>
              </w:rPr>
              <w:t>CNC: ANTC8</w:t>
            </w:r>
          </w:p>
          <w:p w14:paraId="05A9B2D8" w14:textId="39A47ED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FB6CC1"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0DAD9AC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FB6CC1" w:rsidRPr="00C42459" w:rsidRDefault="00FB6CC1" w:rsidP="00FB6CC1">
            <w:pPr>
              <w:pStyle w:val="TAL"/>
            </w:pPr>
            <w:r w:rsidRPr="00C42459">
              <w:t>C: ATC8</w:t>
            </w:r>
          </w:p>
          <w:p w14:paraId="1E0E4CE2" w14:textId="77777777" w:rsidR="00FB6CC1" w:rsidRPr="00C42459" w:rsidRDefault="00FB6CC1" w:rsidP="00FB6CC1">
            <w:pPr>
              <w:pStyle w:val="TAL"/>
              <w:rPr>
                <w:lang w:val="en-US"/>
              </w:rPr>
            </w:pPr>
            <w:r w:rsidRPr="00C42459">
              <w:rPr>
                <w:lang w:val="en-US"/>
              </w:rPr>
              <w:t>CNC: ANTC8</w:t>
            </w:r>
          </w:p>
          <w:p w14:paraId="4413C875" w14:textId="77777777" w:rsidR="00FB6CC1" w:rsidRPr="00C42459" w:rsidRDefault="00FB6CC1" w:rsidP="00FB6CC1">
            <w:pPr>
              <w:pStyle w:val="TAL"/>
              <w:rPr>
                <w:lang w:val="en-US"/>
              </w:rPr>
            </w:pPr>
            <w:r w:rsidRPr="00C42459">
              <w:rPr>
                <w:lang w:val="en-US"/>
              </w:rPr>
              <w:t>C/NC: ANTC8, ATC8</w:t>
            </w:r>
          </w:p>
          <w:p w14:paraId="15A93841" w14:textId="77777777" w:rsidR="00FB6CC1" w:rsidRPr="007D061B" w:rsidRDefault="00FB6CC1" w:rsidP="00FB6CC1">
            <w:pPr>
              <w:pStyle w:val="TAL"/>
              <w:rPr>
                <w:rFonts w:cs="Arial"/>
                <w:szCs w:val="18"/>
                <w:lang w:eastAsia="en-GB"/>
              </w:rPr>
            </w:pPr>
          </w:p>
        </w:tc>
      </w:tr>
      <w:tr w:rsidR="00FB6CC1"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FB6CC1" w:rsidRPr="00C42459" w:rsidRDefault="00FB6CC1" w:rsidP="00FB6CC1">
            <w:pPr>
              <w:pStyle w:val="TAL"/>
            </w:pPr>
            <w:r w:rsidRPr="00C42459">
              <w:t>C: ATC8</w:t>
            </w:r>
          </w:p>
          <w:p w14:paraId="00902E6D" w14:textId="77777777" w:rsidR="00FB6CC1" w:rsidRPr="00C42459" w:rsidRDefault="00FB6CC1" w:rsidP="00FB6CC1">
            <w:pPr>
              <w:pStyle w:val="TAL"/>
              <w:rPr>
                <w:lang w:val="en-US"/>
              </w:rPr>
            </w:pPr>
            <w:r w:rsidRPr="00C42459">
              <w:rPr>
                <w:lang w:val="en-US"/>
              </w:rPr>
              <w:t>CNC: ANTC8</w:t>
            </w:r>
          </w:p>
          <w:p w14:paraId="02DB5EDF" w14:textId="656C7B71" w:rsidR="00FB6CC1" w:rsidRPr="007D061B" w:rsidRDefault="00FB6CC1" w:rsidP="00FB6CC1">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843" w:name="_Toc21095121"/>
      <w:bookmarkStart w:id="844" w:name="_Toc29766654"/>
      <w:bookmarkStart w:id="845" w:name="_Toc36040801"/>
      <w:bookmarkStart w:id="846" w:name="_Toc37228211"/>
      <w:bookmarkStart w:id="847" w:name="_Toc37228715"/>
      <w:bookmarkStart w:id="848" w:name="_Toc37229219"/>
      <w:bookmarkStart w:id="849" w:name="_Toc45906776"/>
      <w:bookmarkStart w:id="850" w:name="_Toc61116263"/>
      <w:bookmarkStart w:id="851" w:name="_Toc67054919"/>
      <w:r w:rsidRPr="007D061B">
        <w:lastRenderedPageBreak/>
        <w:t>5.3</w:t>
      </w:r>
      <w:r w:rsidRPr="007D061B">
        <w:tab/>
        <w:t>Test configurations for multi-carrier capable TAB connector(s) in operating bands where one RAT capability sets are supported</w:t>
      </w:r>
      <w:bookmarkEnd w:id="843"/>
      <w:bookmarkEnd w:id="844"/>
      <w:bookmarkEnd w:id="845"/>
      <w:bookmarkEnd w:id="846"/>
      <w:bookmarkEnd w:id="847"/>
      <w:bookmarkEnd w:id="848"/>
      <w:bookmarkEnd w:id="849"/>
      <w:bookmarkEnd w:id="850"/>
      <w:bookmarkEnd w:id="851"/>
    </w:p>
    <w:p w14:paraId="183AE0A3" w14:textId="77777777" w:rsidR="005432EB" w:rsidRPr="007D061B" w:rsidRDefault="005432EB" w:rsidP="005432EB">
      <w:pPr>
        <w:pStyle w:val="Heading3"/>
      </w:pPr>
      <w:bookmarkStart w:id="852" w:name="_Toc21095122"/>
      <w:bookmarkStart w:id="853" w:name="_Toc29766655"/>
      <w:bookmarkStart w:id="854" w:name="_Toc36040802"/>
      <w:bookmarkStart w:id="855" w:name="_Toc37228212"/>
      <w:bookmarkStart w:id="856" w:name="_Toc37228716"/>
      <w:bookmarkStart w:id="857" w:name="_Toc37229220"/>
      <w:bookmarkStart w:id="858" w:name="_Toc45906777"/>
      <w:bookmarkStart w:id="859" w:name="_Toc61116264"/>
      <w:bookmarkStart w:id="860" w:name="_Toc67054920"/>
      <w:r w:rsidRPr="007D061B">
        <w:t>5.3.1</w:t>
      </w:r>
      <w:r w:rsidRPr="007D061B">
        <w:tab/>
        <w:t>General</w:t>
      </w:r>
      <w:bookmarkEnd w:id="852"/>
      <w:bookmarkEnd w:id="853"/>
      <w:bookmarkEnd w:id="854"/>
      <w:bookmarkEnd w:id="855"/>
      <w:bookmarkEnd w:id="856"/>
      <w:bookmarkEnd w:id="857"/>
      <w:bookmarkEnd w:id="858"/>
      <w:bookmarkEnd w:id="859"/>
      <w:bookmarkEnd w:id="860"/>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861" w:name="_Toc21095123"/>
      <w:bookmarkStart w:id="862" w:name="_Toc29766656"/>
      <w:bookmarkStart w:id="863" w:name="_Toc36040803"/>
      <w:bookmarkStart w:id="864" w:name="_Toc37228213"/>
      <w:bookmarkStart w:id="865" w:name="_Toc37228717"/>
      <w:bookmarkStart w:id="866" w:name="_Toc37229221"/>
      <w:bookmarkStart w:id="867" w:name="_Toc45906778"/>
      <w:bookmarkStart w:id="868" w:name="_Toc61116265"/>
      <w:bookmarkStart w:id="869" w:name="_Toc67054921"/>
      <w:r w:rsidRPr="007D061B">
        <w:t>5.3.2</w:t>
      </w:r>
      <w:r w:rsidRPr="007D061B">
        <w:tab/>
        <w:t>TAB connector supporting one RAT only MSR in the operating band</w:t>
      </w:r>
      <w:bookmarkEnd w:id="861"/>
      <w:bookmarkEnd w:id="862"/>
      <w:bookmarkEnd w:id="863"/>
      <w:bookmarkEnd w:id="864"/>
      <w:bookmarkEnd w:id="865"/>
      <w:bookmarkEnd w:id="866"/>
      <w:bookmarkEnd w:id="867"/>
      <w:bookmarkEnd w:id="868"/>
      <w:bookmarkEnd w:id="8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870" w:name="_Toc21095124"/>
      <w:bookmarkStart w:id="871" w:name="_Toc29766657"/>
      <w:bookmarkStart w:id="872" w:name="_Toc36040804"/>
      <w:bookmarkStart w:id="873" w:name="_Toc37228214"/>
      <w:bookmarkStart w:id="874" w:name="_Toc37228718"/>
      <w:bookmarkStart w:id="875" w:name="_Toc37229222"/>
      <w:bookmarkStart w:id="876" w:name="_Toc45906779"/>
      <w:bookmarkStart w:id="877" w:name="_Toc61116266"/>
      <w:bookmarkStart w:id="878" w:name="_Toc67054922"/>
      <w:r w:rsidRPr="007D061B">
        <w:t>5.3.3</w:t>
      </w:r>
      <w:r w:rsidRPr="007D061B">
        <w:tab/>
        <w:t>TAB connector supporting Single-RAT UTRA in the operating band</w:t>
      </w:r>
      <w:bookmarkEnd w:id="870"/>
      <w:bookmarkEnd w:id="871"/>
      <w:bookmarkEnd w:id="872"/>
      <w:bookmarkEnd w:id="873"/>
      <w:bookmarkEnd w:id="874"/>
      <w:bookmarkEnd w:id="875"/>
      <w:bookmarkEnd w:id="876"/>
      <w:bookmarkEnd w:id="877"/>
      <w:bookmarkEnd w:id="878"/>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879" w:name="_Toc21095125"/>
      <w:bookmarkStart w:id="880" w:name="_Toc29766658"/>
      <w:bookmarkStart w:id="881" w:name="_Toc36040805"/>
      <w:bookmarkStart w:id="882" w:name="_Toc37228215"/>
      <w:bookmarkStart w:id="883" w:name="_Toc37228719"/>
      <w:bookmarkStart w:id="884" w:name="_Toc37229223"/>
      <w:bookmarkStart w:id="885" w:name="_Toc45906780"/>
      <w:bookmarkStart w:id="886" w:name="_Toc61116267"/>
      <w:bookmarkStart w:id="887" w:name="_Toc67054923"/>
      <w:r w:rsidRPr="007D061B">
        <w:t>5.3.4</w:t>
      </w:r>
      <w:r w:rsidRPr="007D061B">
        <w:tab/>
        <w:t>TAB connector supporting Single-RAT E-UTRA in the operating band</w:t>
      </w:r>
      <w:bookmarkEnd w:id="879"/>
      <w:bookmarkEnd w:id="880"/>
      <w:bookmarkEnd w:id="881"/>
      <w:bookmarkEnd w:id="882"/>
      <w:bookmarkEnd w:id="883"/>
      <w:bookmarkEnd w:id="884"/>
      <w:bookmarkEnd w:id="885"/>
      <w:bookmarkEnd w:id="886"/>
      <w:bookmarkEnd w:id="887"/>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888" w:name="_Toc21095126"/>
      <w:bookmarkStart w:id="889" w:name="_Toc29766659"/>
      <w:bookmarkStart w:id="890" w:name="_Toc36040806"/>
      <w:bookmarkStart w:id="891" w:name="_Toc37228216"/>
      <w:bookmarkStart w:id="892" w:name="_Toc37228720"/>
      <w:bookmarkStart w:id="893" w:name="_Toc37229224"/>
      <w:bookmarkStart w:id="894" w:name="_Toc45906781"/>
      <w:bookmarkStart w:id="895" w:name="_Toc61116268"/>
      <w:bookmarkStart w:id="896" w:name="_Toc67054924"/>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888"/>
      <w:bookmarkEnd w:id="889"/>
      <w:bookmarkEnd w:id="890"/>
      <w:bookmarkEnd w:id="891"/>
      <w:bookmarkEnd w:id="892"/>
      <w:bookmarkEnd w:id="893"/>
      <w:bookmarkEnd w:id="894"/>
      <w:bookmarkEnd w:id="895"/>
      <w:bookmarkEnd w:id="896"/>
    </w:p>
    <w:p w14:paraId="7CF92A9C" w14:textId="77777777" w:rsidR="005432EB" w:rsidRPr="007D061B" w:rsidRDefault="005432EB" w:rsidP="005432EB">
      <w:pPr>
        <w:pStyle w:val="Heading3"/>
      </w:pPr>
      <w:bookmarkStart w:id="897" w:name="_Toc21095127"/>
      <w:bookmarkStart w:id="898" w:name="_Toc29766660"/>
      <w:bookmarkStart w:id="899" w:name="_Toc36040807"/>
      <w:bookmarkStart w:id="900" w:name="_Toc37228217"/>
      <w:bookmarkStart w:id="901" w:name="_Toc37228721"/>
      <w:bookmarkStart w:id="902" w:name="_Toc37229225"/>
      <w:bookmarkStart w:id="903" w:name="_Toc45906782"/>
      <w:bookmarkStart w:id="904" w:name="_Toc61116269"/>
      <w:bookmarkStart w:id="905" w:name="_Toc67054925"/>
      <w:r w:rsidRPr="007D061B">
        <w:t>5.4.1</w:t>
      </w:r>
      <w:r w:rsidRPr="007D061B">
        <w:tab/>
        <w:t>Multi-band TAB connector supporting MSR operation</w:t>
      </w:r>
      <w:bookmarkEnd w:id="897"/>
      <w:bookmarkEnd w:id="898"/>
      <w:bookmarkEnd w:id="899"/>
      <w:bookmarkEnd w:id="900"/>
      <w:bookmarkEnd w:id="901"/>
      <w:bookmarkEnd w:id="902"/>
      <w:bookmarkEnd w:id="903"/>
      <w:bookmarkEnd w:id="904"/>
      <w:bookmarkEnd w:id="905"/>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906" w:name="_Toc21095128"/>
      <w:bookmarkStart w:id="907" w:name="_Toc29766661"/>
      <w:bookmarkStart w:id="908" w:name="_Toc36040808"/>
      <w:bookmarkStart w:id="909" w:name="_Toc37228218"/>
      <w:bookmarkStart w:id="910" w:name="_Toc37228722"/>
      <w:bookmarkStart w:id="911" w:name="_Toc37229226"/>
      <w:bookmarkStart w:id="912" w:name="_Toc45906783"/>
      <w:bookmarkStart w:id="913" w:name="_Toc61116270"/>
      <w:bookmarkStart w:id="914" w:name="_Toc67054926"/>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906"/>
      <w:bookmarkEnd w:id="907"/>
      <w:bookmarkEnd w:id="908"/>
      <w:bookmarkEnd w:id="909"/>
      <w:bookmarkEnd w:id="910"/>
      <w:bookmarkEnd w:id="911"/>
      <w:bookmarkEnd w:id="912"/>
      <w:bookmarkEnd w:id="913"/>
      <w:bookmarkEnd w:id="91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915" w:name="_Toc21095129"/>
      <w:bookmarkStart w:id="916" w:name="_Toc29766662"/>
      <w:bookmarkStart w:id="917" w:name="_Toc36040809"/>
      <w:bookmarkStart w:id="918" w:name="_Toc37228219"/>
      <w:bookmarkStart w:id="919" w:name="_Toc37228723"/>
      <w:bookmarkStart w:id="920" w:name="_Toc37229227"/>
      <w:bookmarkStart w:id="921" w:name="_Toc45906784"/>
      <w:bookmarkStart w:id="922" w:name="_Toc61116271"/>
      <w:bookmarkStart w:id="923" w:name="_Toc67054927"/>
      <w:r w:rsidRPr="007D061B">
        <w:rPr>
          <w:lang w:eastAsia="zh-CN"/>
        </w:rPr>
        <w:t>6</w:t>
      </w:r>
      <w:r w:rsidRPr="007D061B">
        <w:rPr>
          <w:lang w:eastAsia="zh-CN"/>
        </w:rPr>
        <w:tab/>
        <w:t>Conducted transmitter characteristics</w:t>
      </w:r>
      <w:bookmarkEnd w:id="915"/>
      <w:bookmarkEnd w:id="916"/>
      <w:bookmarkEnd w:id="917"/>
      <w:bookmarkEnd w:id="918"/>
      <w:bookmarkEnd w:id="919"/>
      <w:bookmarkEnd w:id="920"/>
      <w:bookmarkEnd w:id="921"/>
      <w:bookmarkEnd w:id="922"/>
      <w:bookmarkEnd w:id="923"/>
    </w:p>
    <w:p w14:paraId="7ECC2D82" w14:textId="77777777" w:rsidR="005432EB" w:rsidRPr="007D061B" w:rsidRDefault="005432EB" w:rsidP="005432EB">
      <w:pPr>
        <w:pStyle w:val="Heading2"/>
        <w:rPr>
          <w:lang w:eastAsia="zh-CN"/>
        </w:rPr>
      </w:pPr>
      <w:bookmarkStart w:id="924" w:name="_Toc21095130"/>
      <w:bookmarkStart w:id="925" w:name="_Toc29766663"/>
      <w:bookmarkStart w:id="926" w:name="_Toc36040810"/>
      <w:bookmarkStart w:id="927" w:name="_Toc37228220"/>
      <w:bookmarkStart w:id="928" w:name="_Toc37228724"/>
      <w:bookmarkStart w:id="929" w:name="_Toc37229228"/>
      <w:bookmarkStart w:id="930" w:name="_Toc45906785"/>
      <w:bookmarkStart w:id="931" w:name="_Toc61116272"/>
      <w:bookmarkStart w:id="932" w:name="_Toc67054928"/>
      <w:r w:rsidRPr="007D061B">
        <w:rPr>
          <w:lang w:eastAsia="zh-CN"/>
        </w:rPr>
        <w:t>6.1</w:t>
      </w:r>
      <w:r w:rsidRPr="007D061B">
        <w:rPr>
          <w:lang w:eastAsia="zh-CN"/>
        </w:rPr>
        <w:tab/>
        <w:t>General</w:t>
      </w:r>
      <w:bookmarkEnd w:id="924"/>
      <w:bookmarkEnd w:id="925"/>
      <w:bookmarkEnd w:id="926"/>
      <w:bookmarkEnd w:id="927"/>
      <w:bookmarkEnd w:id="928"/>
      <w:bookmarkEnd w:id="929"/>
      <w:bookmarkEnd w:id="930"/>
      <w:bookmarkEnd w:id="931"/>
      <w:bookmarkEnd w:id="932"/>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933" w:name="_Toc21095131"/>
      <w:bookmarkStart w:id="934" w:name="_Toc29766664"/>
      <w:bookmarkStart w:id="935" w:name="_Toc36040811"/>
      <w:bookmarkStart w:id="936" w:name="_Toc37228221"/>
      <w:bookmarkStart w:id="937" w:name="_Toc37228725"/>
      <w:bookmarkStart w:id="938" w:name="_Toc37229229"/>
      <w:bookmarkStart w:id="939" w:name="_Toc45906786"/>
      <w:bookmarkStart w:id="940" w:name="_Toc61116273"/>
      <w:bookmarkStart w:id="941" w:name="_Toc67054929"/>
      <w:r w:rsidRPr="007D061B">
        <w:rPr>
          <w:lang w:eastAsia="zh-CN"/>
        </w:rPr>
        <w:t>6.2</w:t>
      </w:r>
      <w:r w:rsidRPr="007D061B">
        <w:rPr>
          <w:lang w:eastAsia="zh-CN"/>
        </w:rPr>
        <w:tab/>
        <w:t>Base station output power</w:t>
      </w:r>
      <w:bookmarkEnd w:id="933"/>
      <w:bookmarkEnd w:id="934"/>
      <w:bookmarkEnd w:id="935"/>
      <w:bookmarkEnd w:id="936"/>
      <w:bookmarkEnd w:id="937"/>
      <w:bookmarkEnd w:id="938"/>
      <w:bookmarkEnd w:id="939"/>
      <w:bookmarkEnd w:id="940"/>
      <w:bookmarkEnd w:id="941"/>
    </w:p>
    <w:p w14:paraId="5F9C0CD0" w14:textId="77777777" w:rsidR="005432EB" w:rsidRPr="007D061B" w:rsidRDefault="005432EB" w:rsidP="005432EB">
      <w:pPr>
        <w:pStyle w:val="Heading3"/>
      </w:pPr>
      <w:bookmarkStart w:id="942" w:name="_Toc21095132"/>
      <w:bookmarkStart w:id="943" w:name="_Toc29766665"/>
      <w:bookmarkStart w:id="944" w:name="_Toc36040812"/>
      <w:bookmarkStart w:id="945" w:name="_Toc37228222"/>
      <w:bookmarkStart w:id="946" w:name="_Toc37228726"/>
      <w:bookmarkStart w:id="947" w:name="_Toc37229230"/>
      <w:bookmarkStart w:id="948" w:name="_Toc45906787"/>
      <w:bookmarkStart w:id="949" w:name="_Toc61116274"/>
      <w:bookmarkStart w:id="950" w:name="_Toc67054930"/>
      <w:r w:rsidRPr="007D061B">
        <w:t>6.2.1</w:t>
      </w:r>
      <w:r w:rsidRPr="007D061B">
        <w:tab/>
        <w:t>General</w:t>
      </w:r>
      <w:bookmarkEnd w:id="942"/>
      <w:bookmarkEnd w:id="943"/>
      <w:bookmarkEnd w:id="944"/>
      <w:bookmarkEnd w:id="945"/>
      <w:bookmarkEnd w:id="946"/>
      <w:bookmarkEnd w:id="947"/>
      <w:bookmarkEnd w:id="948"/>
      <w:bookmarkEnd w:id="949"/>
      <w:bookmarkEnd w:id="950"/>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951" w:name="_Toc21095133"/>
      <w:bookmarkStart w:id="952" w:name="_Toc29766666"/>
      <w:bookmarkStart w:id="953" w:name="_Toc36040813"/>
      <w:bookmarkStart w:id="954" w:name="_Toc37228223"/>
      <w:bookmarkStart w:id="955" w:name="_Toc37228727"/>
      <w:bookmarkStart w:id="956" w:name="_Toc37229231"/>
      <w:bookmarkStart w:id="957" w:name="_Toc45906788"/>
      <w:bookmarkStart w:id="958" w:name="_Toc61116275"/>
      <w:bookmarkStart w:id="959" w:name="_Toc67054931"/>
      <w:r w:rsidRPr="007D061B">
        <w:rPr>
          <w:lang w:eastAsia="zh-CN"/>
        </w:rPr>
        <w:t>6.2.2</w:t>
      </w:r>
      <w:r w:rsidRPr="007D061B">
        <w:rPr>
          <w:lang w:eastAsia="zh-CN"/>
        </w:rPr>
        <w:tab/>
        <w:t>Maximum output power</w:t>
      </w:r>
      <w:bookmarkEnd w:id="951"/>
      <w:bookmarkEnd w:id="952"/>
      <w:bookmarkEnd w:id="953"/>
      <w:bookmarkEnd w:id="954"/>
      <w:bookmarkEnd w:id="955"/>
      <w:bookmarkEnd w:id="956"/>
      <w:bookmarkEnd w:id="957"/>
      <w:bookmarkEnd w:id="958"/>
      <w:bookmarkEnd w:id="959"/>
    </w:p>
    <w:p w14:paraId="45CF75C8" w14:textId="77777777" w:rsidR="005432EB" w:rsidRPr="007D061B" w:rsidRDefault="005432EB" w:rsidP="005432EB">
      <w:pPr>
        <w:pStyle w:val="Heading4"/>
      </w:pPr>
      <w:bookmarkStart w:id="960" w:name="_Toc21095134"/>
      <w:bookmarkStart w:id="961" w:name="_Toc29766667"/>
      <w:bookmarkStart w:id="962" w:name="_Toc36040814"/>
      <w:bookmarkStart w:id="963" w:name="_Toc37228224"/>
      <w:bookmarkStart w:id="964" w:name="_Toc37228728"/>
      <w:bookmarkStart w:id="965" w:name="_Toc37229232"/>
      <w:bookmarkStart w:id="966" w:name="_Toc45906789"/>
      <w:bookmarkStart w:id="967" w:name="_Toc61116276"/>
      <w:bookmarkStart w:id="968" w:name="_Toc67054932"/>
      <w:r w:rsidRPr="007D061B">
        <w:t>6.2.2.1</w:t>
      </w:r>
      <w:r w:rsidRPr="007D061B">
        <w:tab/>
        <w:t>Definition and applicability</w:t>
      </w:r>
      <w:bookmarkEnd w:id="960"/>
      <w:bookmarkEnd w:id="961"/>
      <w:bookmarkEnd w:id="962"/>
      <w:bookmarkEnd w:id="963"/>
      <w:bookmarkEnd w:id="964"/>
      <w:bookmarkEnd w:id="965"/>
      <w:bookmarkEnd w:id="966"/>
      <w:bookmarkEnd w:id="967"/>
      <w:bookmarkEnd w:id="968"/>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969" w:name="_Toc21095135"/>
      <w:bookmarkStart w:id="970" w:name="_Toc29766668"/>
      <w:bookmarkStart w:id="971" w:name="_Toc36040815"/>
      <w:bookmarkStart w:id="972" w:name="_Toc37228225"/>
      <w:bookmarkStart w:id="973" w:name="_Toc37228729"/>
      <w:bookmarkStart w:id="974" w:name="_Toc37229233"/>
      <w:bookmarkStart w:id="975" w:name="_Toc45906790"/>
      <w:bookmarkStart w:id="976" w:name="_Toc61116277"/>
      <w:bookmarkStart w:id="977" w:name="_Toc67054933"/>
      <w:r w:rsidRPr="007D061B">
        <w:t>6.2.2.2</w:t>
      </w:r>
      <w:r w:rsidRPr="007D061B">
        <w:tab/>
        <w:t>Minimum Requirement</w:t>
      </w:r>
      <w:bookmarkEnd w:id="969"/>
      <w:bookmarkEnd w:id="970"/>
      <w:bookmarkEnd w:id="971"/>
      <w:bookmarkEnd w:id="972"/>
      <w:bookmarkEnd w:id="973"/>
      <w:bookmarkEnd w:id="974"/>
      <w:bookmarkEnd w:id="975"/>
      <w:bookmarkEnd w:id="976"/>
      <w:bookmarkEnd w:id="977"/>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978" w:name="_Toc21095136"/>
      <w:bookmarkStart w:id="979" w:name="_Toc29766669"/>
      <w:bookmarkStart w:id="980" w:name="_Toc36040816"/>
      <w:bookmarkStart w:id="981" w:name="_Toc37228226"/>
      <w:bookmarkStart w:id="982" w:name="_Toc37228730"/>
      <w:bookmarkStart w:id="983" w:name="_Toc37229234"/>
      <w:bookmarkStart w:id="984" w:name="_Toc45906791"/>
      <w:bookmarkStart w:id="985" w:name="_Toc61116278"/>
      <w:bookmarkStart w:id="986" w:name="_Toc67054934"/>
      <w:r w:rsidRPr="007D061B">
        <w:t>6.2.2.3</w:t>
      </w:r>
      <w:r w:rsidRPr="007D061B">
        <w:tab/>
        <w:t>Test Purpose</w:t>
      </w:r>
      <w:bookmarkEnd w:id="978"/>
      <w:bookmarkEnd w:id="979"/>
      <w:bookmarkEnd w:id="980"/>
      <w:bookmarkEnd w:id="981"/>
      <w:bookmarkEnd w:id="982"/>
      <w:bookmarkEnd w:id="983"/>
      <w:bookmarkEnd w:id="984"/>
      <w:bookmarkEnd w:id="985"/>
      <w:bookmarkEnd w:id="986"/>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987" w:name="_Toc21095137"/>
      <w:bookmarkStart w:id="988" w:name="_Toc29766670"/>
      <w:bookmarkStart w:id="989" w:name="_Toc36040817"/>
      <w:bookmarkStart w:id="990" w:name="_Toc37228227"/>
      <w:bookmarkStart w:id="991" w:name="_Toc37228731"/>
      <w:bookmarkStart w:id="992" w:name="_Toc37229235"/>
      <w:bookmarkStart w:id="993" w:name="_Toc45906792"/>
      <w:bookmarkStart w:id="994" w:name="_Toc61116279"/>
      <w:bookmarkStart w:id="995" w:name="_Toc67054935"/>
      <w:r w:rsidRPr="007D061B">
        <w:t>6.2.2.4</w:t>
      </w:r>
      <w:r w:rsidRPr="007D061B">
        <w:tab/>
        <w:t>Method of test</w:t>
      </w:r>
      <w:bookmarkEnd w:id="987"/>
      <w:bookmarkEnd w:id="988"/>
      <w:bookmarkEnd w:id="989"/>
      <w:bookmarkEnd w:id="990"/>
      <w:bookmarkEnd w:id="991"/>
      <w:bookmarkEnd w:id="992"/>
      <w:bookmarkEnd w:id="993"/>
      <w:bookmarkEnd w:id="994"/>
      <w:bookmarkEnd w:id="995"/>
    </w:p>
    <w:p w14:paraId="161BD747" w14:textId="77777777" w:rsidR="005432EB" w:rsidRPr="007D061B" w:rsidRDefault="005432EB" w:rsidP="005432EB">
      <w:pPr>
        <w:pStyle w:val="Heading5"/>
      </w:pPr>
      <w:bookmarkStart w:id="996" w:name="_Toc21095138"/>
      <w:bookmarkStart w:id="997" w:name="_Toc29766671"/>
      <w:bookmarkStart w:id="998" w:name="_Toc36040818"/>
      <w:bookmarkStart w:id="999" w:name="_Toc37228228"/>
      <w:bookmarkStart w:id="1000" w:name="_Toc37228732"/>
      <w:bookmarkStart w:id="1001" w:name="_Toc37229236"/>
      <w:bookmarkStart w:id="1002" w:name="_Toc45906793"/>
      <w:bookmarkStart w:id="1003" w:name="_Toc61116280"/>
      <w:bookmarkStart w:id="1004" w:name="_Toc67054936"/>
      <w:r w:rsidRPr="007D061B">
        <w:t>6.2.2.4.1</w:t>
      </w:r>
      <w:r w:rsidRPr="007D061B">
        <w:tab/>
        <w:t>Initial conditions</w:t>
      </w:r>
      <w:bookmarkEnd w:id="996"/>
      <w:bookmarkEnd w:id="997"/>
      <w:bookmarkEnd w:id="998"/>
      <w:bookmarkEnd w:id="999"/>
      <w:bookmarkEnd w:id="1000"/>
      <w:bookmarkEnd w:id="1001"/>
      <w:bookmarkEnd w:id="1002"/>
      <w:bookmarkEnd w:id="1003"/>
      <w:bookmarkEnd w:id="1004"/>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0"/>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lastRenderedPageBreak/>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1005" w:name="_Toc21095139"/>
      <w:bookmarkStart w:id="1006" w:name="_Toc29766672"/>
      <w:bookmarkStart w:id="1007" w:name="_Toc36040819"/>
      <w:bookmarkStart w:id="1008" w:name="_Toc37228229"/>
      <w:bookmarkStart w:id="1009" w:name="_Toc37228733"/>
      <w:bookmarkStart w:id="1010" w:name="_Toc37229237"/>
      <w:bookmarkStart w:id="1011" w:name="_Toc45906794"/>
      <w:bookmarkStart w:id="1012" w:name="_Toc61116281"/>
      <w:bookmarkStart w:id="1013" w:name="_Toc67054937"/>
      <w:r w:rsidRPr="007D061B">
        <w:t>6.2.2.4.2</w:t>
      </w:r>
      <w:r w:rsidRPr="007D061B">
        <w:tab/>
        <w:t>Procedure</w:t>
      </w:r>
      <w:bookmarkEnd w:id="1005"/>
      <w:bookmarkEnd w:id="1006"/>
      <w:bookmarkEnd w:id="1007"/>
      <w:bookmarkEnd w:id="1008"/>
      <w:bookmarkEnd w:id="1009"/>
      <w:bookmarkEnd w:id="1010"/>
      <w:bookmarkEnd w:id="1011"/>
      <w:bookmarkEnd w:id="1012"/>
      <w:bookmarkEnd w:id="1013"/>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014" w:name="_Toc21095140"/>
      <w:bookmarkStart w:id="1015" w:name="_Toc29766673"/>
      <w:bookmarkStart w:id="1016" w:name="_Toc36040820"/>
      <w:bookmarkStart w:id="1017" w:name="_Toc37228230"/>
      <w:bookmarkStart w:id="1018" w:name="_Toc37228734"/>
      <w:bookmarkStart w:id="1019" w:name="_Toc37229238"/>
      <w:bookmarkStart w:id="1020" w:name="_Toc45906795"/>
      <w:bookmarkStart w:id="1021" w:name="_Toc61116282"/>
      <w:bookmarkStart w:id="1022" w:name="_Toc67054938"/>
      <w:r w:rsidRPr="007D061B">
        <w:t>6.2.2.5</w:t>
      </w:r>
      <w:r w:rsidRPr="007D061B">
        <w:tab/>
        <w:t>Test Requirements</w:t>
      </w:r>
      <w:bookmarkEnd w:id="1014"/>
      <w:bookmarkEnd w:id="1015"/>
      <w:bookmarkEnd w:id="1016"/>
      <w:bookmarkEnd w:id="1017"/>
      <w:bookmarkEnd w:id="1018"/>
      <w:bookmarkEnd w:id="1019"/>
      <w:bookmarkEnd w:id="1020"/>
      <w:bookmarkEnd w:id="1021"/>
      <w:bookmarkEnd w:id="1022"/>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023" w:name="_Toc21095141"/>
      <w:bookmarkStart w:id="1024" w:name="_Toc29766674"/>
      <w:bookmarkStart w:id="1025" w:name="_Toc36040821"/>
      <w:bookmarkStart w:id="1026" w:name="_Toc37228231"/>
      <w:bookmarkStart w:id="1027" w:name="_Toc37228735"/>
      <w:bookmarkStart w:id="1028" w:name="_Toc37229239"/>
      <w:bookmarkStart w:id="1029" w:name="_Toc45906796"/>
      <w:bookmarkStart w:id="1030" w:name="_Toc61116283"/>
      <w:bookmarkStart w:id="1031" w:name="_Toc67054939"/>
      <w:r w:rsidRPr="007D061B">
        <w:rPr>
          <w:lang w:eastAsia="zh-CN"/>
        </w:rPr>
        <w:t>6.2.3</w:t>
      </w:r>
      <w:r w:rsidRPr="007D061B">
        <w:rPr>
          <w:lang w:eastAsia="zh-CN"/>
        </w:rPr>
        <w:tab/>
      </w:r>
      <w:r w:rsidRPr="007D061B">
        <w:t>UTRA FDD primary CPICH power</w:t>
      </w:r>
      <w:bookmarkEnd w:id="1023"/>
      <w:bookmarkEnd w:id="1024"/>
      <w:bookmarkEnd w:id="1025"/>
      <w:bookmarkEnd w:id="1026"/>
      <w:bookmarkEnd w:id="1027"/>
      <w:bookmarkEnd w:id="1028"/>
      <w:bookmarkEnd w:id="1029"/>
      <w:bookmarkEnd w:id="1030"/>
      <w:bookmarkEnd w:id="1031"/>
    </w:p>
    <w:p w14:paraId="56055025" w14:textId="77777777" w:rsidR="005432EB" w:rsidRPr="007D061B" w:rsidRDefault="005432EB" w:rsidP="005432EB">
      <w:pPr>
        <w:pStyle w:val="Heading4"/>
      </w:pPr>
      <w:bookmarkStart w:id="1032" w:name="_Toc21095142"/>
      <w:bookmarkStart w:id="1033" w:name="_Toc29766675"/>
      <w:bookmarkStart w:id="1034" w:name="_Toc36040822"/>
      <w:bookmarkStart w:id="1035" w:name="_Toc37228232"/>
      <w:bookmarkStart w:id="1036" w:name="_Toc37228736"/>
      <w:bookmarkStart w:id="1037" w:name="_Toc37229240"/>
      <w:bookmarkStart w:id="1038" w:name="_Toc45906797"/>
      <w:bookmarkStart w:id="1039" w:name="_Toc61116284"/>
      <w:bookmarkStart w:id="1040" w:name="_Toc67054940"/>
      <w:r w:rsidRPr="007D061B">
        <w:t>6.2.3.1</w:t>
      </w:r>
      <w:r w:rsidRPr="007D061B">
        <w:tab/>
        <w:t>Definition and applicability</w:t>
      </w:r>
      <w:bookmarkEnd w:id="1032"/>
      <w:bookmarkEnd w:id="1033"/>
      <w:bookmarkEnd w:id="1034"/>
      <w:bookmarkEnd w:id="1035"/>
      <w:bookmarkEnd w:id="1036"/>
      <w:bookmarkEnd w:id="1037"/>
      <w:bookmarkEnd w:id="1038"/>
      <w:bookmarkEnd w:id="1039"/>
      <w:bookmarkEnd w:id="1040"/>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041" w:name="_Toc21095143"/>
      <w:bookmarkStart w:id="1042" w:name="_Toc29766676"/>
      <w:bookmarkStart w:id="1043" w:name="_Toc36040823"/>
      <w:bookmarkStart w:id="1044" w:name="_Toc37228233"/>
      <w:bookmarkStart w:id="1045" w:name="_Toc37228737"/>
      <w:bookmarkStart w:id="1046" w:name="_Toc37229241"/>
      <w:bookmarkStart w:id="1047" w:name="_Toc45906798"/>
      <w:bookmarkStart w:id="1048" w:name="_Toc61116285"/>
      <w:bookmarkStart w:id="1049" w:name="_Toc67054941"/>
      <w:r w:rsidRPr="007D061B">
        <w:lastRenderedPageBreak/>
        <w:t>6.2.3.2</w:t>
      </w:r>
      <w:r w:rsidRPr="007D061B">
        <w:tab/>
        <w:t>Minimum requirement</w:t>
      </w:r>
      <w:bookmarkEnd w:id="1041"/>
      <w:bookmarkEnd w:id="1042"/>
      <w:bookmarkEnd w:id="1043"/>
      <w:bookmarkEnd w:id="1044"/>
      <w:bookmarkEnd w:id="1045"/>
      <w:bookmarkEnd w:id="1046"/>
      <w:bookmarkEnd w:id="1047"/>
      <w:bookmarkEnd w:id="1048"/>
      <w:bookmarkEnd w:id="104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050" w:name="_Toc21095144"/>
      <w:bookmarkStart w:id="1051" w:name="_Toc29766677"/>
      <w:bookmarkStart w:id="1052" w:name="_Toc36040824"/>
      <w:bookmarkStart w:id="1053" w:name="_Toc37228234"/>
      <w:bookmarkStart w:id="1054" w:name="_Toc37228738"/>
      <w:bookmarkStart w:id="1055" w:name="_Toc37229242"/>
      <w:bookmarkStart w:id="1056" w:name="_Toc45906799"/>
      <w:bookmarkStart w:id="1057" w:name="_Toc61116286"/>
      <w:bookmarkStart w:id="1058" w:name="_Toc67054942"/>
      <w:r w:rsidRPr="007D061B">
        <w:t>6.2.3.3</w:t>
      </w:r>
      <w:r w:rsidRPr="007D061B">
        <w:tab/>
        <w:t>Test purpose</w:t>
      </w:r>
      <w:bookmarkEnd w:id="1050"/>
      <w:bookmarkEnd w:id="1051"/>
      <w:bookmarkEnd w:id="1052"/>
      <w:bookmarkEnd w:id="1053"/>
      <w:bookmarkEnd w:id="1054"/>
      <w:bookmarkEnd w:id="1055"/>
      <w:bookmarkEnd w:id="1056"/>
      <w:bookmarkEnd w:id="1057"/>
      <w:bookmarkEnd w:id="1058"/>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059" w:name="_Toc21095145"/>
      <w:bookmarkStart w:id="1060" w:name="_Toc29766678"/>
      <w:bookmarkStart w:id="1061" w:name="_Toc36040825"/>
      <w:bookmarkStart w:id="1062" w:name="_Toc37228235"/>
      <w:bookmarkStart w:id="1063" w:name="_Toc37228739"/>
      <w:bookmarkStart w:id="1064" w:name="_Toc37229243"/>
      <w:bookmarkStart w:id="1065" w:name="_Toc45906800"/>
      <w:bookmarkStart w:id="1066" w:name="_Toc61116287"/>
      <w:bookmarkStart w:id="1067" w:name="_Toc67054943"/>
      <w:r w:rsidRPr="007D061B">
        <w:t>6.2.3.4</w:t>
      </w:r>
      <w:r w:rsidRPr="007D061B">
        <w:tab/>
        <w:t>Method of test</w:t>
      </w:r>
      <w:bookmarkStart w:id="1068" w:name="_Toc21095146"/>
      <w:bookmarkStart w:id="1069" w:name="_Toc29766679"/>
      <w:bookmarkStart w:id="1070" w:name="_Toc36040826"/>
      <w:bookmarkStart w:id="1071" w:name="_Toc37228236"/>
      <w:bookmarkStart w:id="1072" w:name="_Toc37228740"/>
      <w:bookmarkStart w:id="1073" w:name="_Toc37229244"/>
      <w:bookmarkStart w:id="1074" w:name="_Toc45906801"/>
      <w:bookmarkEnd w:id="1059"/>
      <w:bookmarkEnd w:id="1060"/>
      <w:bookmarkEnd w:id="1061"/>
      <w:bookmarkEnd w:id="1062"/>
      <w:bookmarkEnd w:id="1063"/>
      <w:bookmarkEnd w:id="1064"/>
      <w:bookmarkEnd w:id="1065"/>
      <w:bookmarkEnd w:id="1066"/>
      <w:bookmarkEnd w:id="1067"/>
    </w:p>
    <w:p w14:paraId="7555ABB5" w14:textId="76792C23" w:rsidR="005432EB" w:rsidRPr="007D061B" w:rsidRDefault="005432EB" w:rsidP="005432EB">
      <w:pPr>
        <w:pStyle w:val="Heading5"/>
      </w:pPr>
      <w:bookmarkStart w:id="1075" w:name="_Toc61116288"/>
      <w:bookmarkStart w:id="1076" w:name="_Toc67054944"/>
      <w:r w:rsidRPr="007D061B">
        <w:t>6.2.3.4.1</w:t>
      </w:r>
      <w:r w:rsidRPr="007D061B">
        <w:tab/>
        <w:t>Initial conditions</w:t>
      </w:r>
      <w:bookmarkEnd w:id="1068"/>
      <w:bookmarkEnd w:id="1069"/>
      <w:bookmarkEnd w:id="1070"/>
      <w:bookmarkEnd w:id="1071"/>
      <w:bookmarkEnd w:id="1072"/>
      <w:bookmarkEnd w:id="1073"/>
      <w:bookmarkEnd w:id="1074"/>
      <w:bookmarkEnd w:id="1075"/>
      <w:bookmarkEnd w:id="1076"/>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077" w:name="_Toc21095147"/>
      <w:bookmarkStart w:id="1078" w:name="_Toc29766680"/>
      <w:bookmarkStart w:id="1079" w:name="_Toc36040827"/>
      <w:bookmarkStart w:id="1080" w:name="_Toc37228237"/>
      <w:bookmarkStart w:id="1081" w:name="_Toc37228741"/>
      <w:bookmarkStart w:id="1082" w:name="_Toc37229245"/>
      <w:bookmarkStart w:id="1083" w:name="_Toc45906802"/>
      <w:bookmarkStart w:id="1084" w:name="_Toc61116289"/>
      <w:bookmarkStart w:id="1085" w:name="_Toc67054945"/>
      <w:r w:rsidRPr="007D061B">
        <w:t>6.2.3.4.2</w:t>
      </w:r>
      <w:r w:rsidRPr="007D061B">
        <w:tab/>
        <w:t>Procedure</w:t>
      </w:r>
      <w:bookmarkEnd w:id="1077"/>
      <w:bookmarkEnd w:id="1078"/>
      <w:bookmarkEnd w:id="1079"/>
      <w:bookmarkEnd w:id="1080"/>
      <w:bookmarkEnd w:id="1081"/>
      <w:bookmarkEnd w:id="1082"/>
      <w:bookmarkEnd w:id="1083"/>
      <w:bookmarkEnd w:id="1084"/>
      <w:bookmarkEnd w:id="1085"/>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086" w:name="_Toc21095148"/>
      <w:bookmarkStart w:id="1087" w:name="_Toc29766681"/>
      <w:bookmarkStart w:id="1088" w:name="_Toc36040828"/>
      <w:bookmarkStart w:id="1089" w:name="_Toc37228238"/>
      <w:bookmarkStart w:id="1090" w:name="_Toc37228742"/>
      <w:bookmarkStart w:id="1091" w:name="_Toc37229246"/>
      <w:bookmarkStart w:id="1092" w:name="_Toc45906803"/>
      <w:bookmarkStart w:id="1093" w:name="_Toc61116290"/>
      <w:bookmarkStart w:id="1094" w:name="_Toc67054946"/>
      <w:r w:rsidRPr="007D061B">
        <w:t>6.2.3.5</w:t>
      </w:r>
      <w:r w:rsidRPr="007D061B">
        <w:tab/>
        <w:t>Test requirements</w:t>
      </w:r>
      <w:bookmarkEnd w:id="1086"/>
      <w:bookmarkEnd w:id="1087"/>
      <w:bookmarkEnd w:id="1088"/>
      <w:bookmarkEnd w:id="1089"/>
      <w:bookmarkEnd w:id="1090"/>
      <w:bookmarkEnd w:id="1091"/>
      <w:bookmarkEnd w:id="1092"/>
      <w:bookmarkEnd w:id="1093"/>
      <w:bookmarkEnd w:id="109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lastRenderedPageBreak/>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095" w:name="_Toc21095149"/>
      <w:bookmarkStart w:id="1096" w:name="_Toc29766682"/>
      <w:bookmarkStart w:id="1097" w:name="_Toc36040829"/>
      <w:bookmarkStart w:id="1098" w:name="_Toc37228239"/>
      <w:bookmarkStart w:id="1099" w:name="_Toc37228743"/>
      <w:bookmarkStart w:id="1100" w:name="_Toc37229247"/>
      <w:bookmarkStart w:id="1101" w:name="_Toc45906804"/>
      <w:bookmarkStart w:id="1102" w:name="_Toc61116291"/>
      <w:bookmarkStart w:id="1103" w:name="_Toc67054947"/>
      <w:r w:rsidRPr="007D061B">
        <w:rPr>
          <w:lang w:eastAsia="zh-CN"/>
        </w:rPr>
        <w:t>6.2.4</w:t>
      </w:r>
      <w:r w:rsidRPr="007D061B">
        <w:rPr>
          <w:lang w:eastAsia="zh-CN"/>
        </w:rPr>
        <w:tab/>
      </w:r>
      <w:r w:rsidRPr="007D061B">
        <w:t>UTRA TDD primary CCPCH power</w:t>
      </w:r>
      <w:bookmarkEnd w:id="1095"/>
      <w:bookmarkEnd w:id="1096"/>
      <w:bookmarkEnd w:id="1097"/>
      <w:bookmarkEnd w:id="1098"/>
      <w:bookmarkEnd w:id="1099"/>
      <w:bookmarkEnd w:id="1100"/>
      <w:bookmarkEnd w:id="1101"/>
      <w:bookmarkEnd w:id="1102"/>
      <w:bookmarkEnd w:id="1103"/>
    </w:p>
    <w:p w14:paraId="452EAC1C" w14:textId="77777777" w:rsidR="005432EB" w:rsidRPr="007D061B" w:rsidRDefault="005432EB" w:rsidP="005432EB">
      <w:pPr>
        <w:pStyle w:val="Heading4"/>
      </w:pPr>
      <w:bookmarkStart w:id="1104" w:name="_Toc21095150"/>
      <w:bookmarkStart w:id="1105" w:name="_Toc29766683"/>
      <w:bookmarkStart w:id="1106" w:name="_Toc36040830"/>
      <w:bookmarkStart w:id="1107" w:name="_Toc37228240"/>
      <w:bookmarkStart w:id="1108" w:name="_Toc37228744"/>
      <w:bookmarkStart w:id="1109" w:name="_Toc37229248"/>
      <w:bookmarkStart w:id="1110" w:name="_Toc45906805"/>
      <w:bookmarkStart w:id="1111" w:name="_Toc61116292"/>
      <w:bookmarkStart w:id="1112" w:name="_Toc67054948"/>
      <w:r w:rsidRPr="007D061B">
        <w:t>6.2.4.1</w:t>
      </w:r>
      <w:r w:rsidRPr="007D061B">
        <w:tab/>
        <w:t>Definition and applicability</w:t>
      </w:r>
      <w:bookmarkEnd w:id="1104"/>
      <w:bookmarkEnd w:id="1105"/>
      <w:bookmarkEnd w:id="1106"/>
      <w:bookmarkEnd w:id="1107"/>
      <w:bookmarkEnd w:id="1108"/>
      <w:bookmarkEnd w:id="1109"/>
      <w:bookmarkEnd w:id="1110"/>
      <w:bookmarkEnd w:id="1111"/>
      <w:bookmarkEnd w:id="1112"/>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113" w:name="_Toc21095151"/>
      <w:bookmarkStart w:id="1114" w:name="_Toc29766684"/>
      <w:bookmarkStart w:id="1115" w:name="_Toc36040831"/>
      <w:bookmarkStart w:id="1116" w:name="_Toc37228241"/>
      <w:bookmarkStart w:id="1117" w:name="_Toc37228745"/>
      <w:bookmarkStart w:id="1118" w:name="_Toc37229249"/>
      <w:bookmarkStart w:id="1119" w:name="_Toc45906806"/>
      <w:bookmarkStart w:id="1120" w:name="_Toc61116293"/>
      <w:bookmarkStart w:id="1121" w:name="_Toc67054949"/>
      <w:r w:rsidRPr="007D061B">
        <w:t>6.2.4.2</w:t>
      </w:r>
      <w:r w:rsidRPr="007D061B">
        <w:tab/>
        <w:t>Minimum requirement</w:t>
      </w:r>
      <w:bookmarkEnd w:id="1113"/>
      <w:bookmarkEnd w:id="1114"/>
      <w:bookmarkEnd w:id="1115"/>
      <w:bookmarkEnd w:id="1116"/>
      <w:bookmarkEnd w:id="1117"/>
      <w:bookmarkEnd w:id="1118"/>
      <w:bookmarkEnd w:id="1119"/>
      <w:bookmarkEnd w:id="1120"/>
      <w:bookmarkEnd w:id="1121"/>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122" w:name="_Toc21095152"/>
      <w:bookmarkStart w:id="1123" w:name="_Toc29766685"/>
      <w:bookmarkStart w:id="1124" w:name="_Toc36040832"/>
      <w:bookmarkStart w:id="1125" w:name="_Toc37228242"/>
      <w:bookmarkStart w:id="1126" w:name="_Toc37228746"/>
      <w:bookmarkStart w:id="1127" w:name="_Toc37229250"/>
      <w:bookmarkStart w:id="1128" w:name="_Toc45906807"/>
      <w:bookmarkStart w:id="1129" w:name="_Toc61116294"/>
      <w:bookmarkStart w:id="1130" w:name="_Toc67054950"/>
      <w:r w:rsidRPr="007D061B">
        <w:t>6.2.4.3</w:t>
      </w:r>
      <w:r w:rsidRPr="007D061B">
        <w:tab/>
        <w:t>Test purpose</w:t>
      </w:r>
      <w:bookmarkEnd w:id="1122"/>
      <w:bookmarkEnd w:id="1123"/>
      <w:bookmarkEnd w:id="1124"/>
      <w:bookmarkEnd w:id="1125"/>
      <w:bookmarkEnd w:id="1126"/>
      <w:bookmarkEnd w:id="1127"/>
      <w:bookmarkEnd w:id="1128"/>
      <w:bookmarkEnd w:id="1129"/>
      <w:bookmarkEnd w:id="1130"/>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131" w:name="_Toc21095153"/>
      <w:bookmarkStart w:id="1132" w:name="_Toc29766686"/>
      <w:bookmarkStart w:id="1133" w:name="_Toc36040833"/>
      <w:bookmarkStart w:id="1134" w:name="_Toc37228243"/>
      <w:bookmarkStart w:id="1135" w:name="_Toc37228747"/>
      <w:bookmarkStart w:id="1136" w:name="_Toc37229251"/>
      <w:bookmarkStart w:id="1137" w:name="_Toc45906808"/>
      <w:bookmarkStart w:id="1138" w:name="_Toc61116295"/>
      <w:bookmarkStart w:id="1139" w:name="_Toc67054951"/>
      <w:r w:rsidRPr="007D061B">
        <w:t>6.2.4.4</w:t>
      </w:r>
      <w:r w:rsidRPr="007D061B">
        <w:tab/>
        <w:t>Method of test</w:t>
      </w:r>
      <w:bookmarkEnd w:id="1131"/>
      <w:bookmarkEnd w:id="1132"/>
      <w:bookmarkEnd w:id="1133"/>
      <w:bookmarkEnd w:id="1134"/>
      <w:bookmarkEnd w:id="1135"/>
      <w:bookmarkEnd w:id="1136"/>
      <w:bookmarkEnd w:id="1137"/>
      <w:bookmarkEnd w:id="1138"/>
      <w:bookmarkEnd w:id="1139"/>
    </w:p>
    <w:p w14:paraId="7D016945" w14:textId="77777777" w:rsidR="005432EB" w:rsidRPr="007D061B" w:rsidRDefault="005432EB" w:rsidP="005432EB">
      <w:pPr>
        <w:pStyle w:val="Heading5"/>
      </w:pPr>
      <w:bookmarkStart w:id="1140" w:name="_Toc21095154"/>
      <w:bookmarkStart w:id="1141" w:name="_Toc29766687"/>
      <w:bookmarkStart w:id="1142" w:name="_Toc36040834"/>
      <w:bookmarkStart w:id="1143" w:name="_Toc37228244"/>
      <w:bookmarkStart w:id="1144" w:name="_Toc37228748"/>
      <w:bookmarkStart w:id="1145" w:name="_Toc37229252"/>
      <w:bookmarkStart w:id="1146" w:name="_Toc45906809"/>
      <w:bookmarkStart w:id="1147" w:name="_Toc61116296"/>
      <w:bookmarkStart w:id="1148" w:name="_Toc67054952"/>
      <w:r w:rsidRPr="007D061B">
        <w:t>6.2.4.4.1</w:t>
      </w:r>
      <w:r w:rsidRPr="007D061B">
        <w:tab/>
        <w:t>Initial conditions</w:t>
      </w:r>
      <w:bookmarkEnd w:id="1140"/>
      <w:bookmarkEnd w:id="1141"/>
      <w:bookmarkEnd w:id="1142"/>
      <w:bookmarkEnd w:id="1143"/>
      <w:bookmarkEnd w:id="1144"/>
      <w:bookmarkEnd w:id="1145"/>
      <w:bookmarkEnd w:id="1146"/>
      <w:bookmarkEnd w:id="1147"/>
      <w:bookmarkEnd w:id="1148"/>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149" w:name="_Toc21095155"/>
      <w:bookmarkStart w:id="1150" w:name="_Toc29766688"/>
      <w:bookmarkStart w:id="1151" w:name="_Toc36040835"/>
      <w:bookmarkStart w:id="1152" w:name="_Toc37228245"/>
      <w:bookmarkStart w:id="1153" w:name="_Toc37228749"/>
      <w:bookmarkStart w:id="1154" w:name="_Toc37229253"/>
      <w:bookmarkStart w:id="1155" w:name="_Toc45906810"/>
      <w:bookmarkStart w:id="1156" w:name="_Toc61116297"/>
      <w:bookmarkStart w:id="1157" w:name="_Toc67054953"/>
      <w:r w:rsidRPr="007D061B">
        <w:t>6.2.4.4.2</w:t>
      </w:r>
      <w:r w:rsidRPr="007D061B">
        <w:tab/>
        <w:t>Procedure</w:t>
      </w:r>
      <w:bookmarkEnd w:id="1149"/>
      <w:bookmarkEnd w:id="1150"/>
      <w:bookmarkEnd w:id="1151"/>
      <w:bookmarkEnd w:id="1152"/>
      <w:bookmarkEnd w:id="1153"/>
      <w:bookmarkEnd w:id="1154"/>
      <w:bookmarkEnd w:id="1155"/>
      <w:bookmarkEnd w:id="1156"/>
      <w:bookmarkEnd w:id="1157"/>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158" w:name="_Toc21095156"/>
      <w:bookmarkStart w:id="1159" w:name="_Toc29766689"/>
      <w:bookmarkStart w:id="1160" w:name="_Toc36040836"/>
      <w:bookmarkStart w:id="1161" w:name="_Toc37228246"/>
      <w:bookmarkStart w:id="1162" w:name="_Toc37228750"/>
      <w:bookmarkStart w:id="1163" w:name="_Toc37229254"/>
      <w:bookmarkStart w:id="1164" w:name="_Toc45906811"/>
      <w:bookmarkStart w:id="1165" w:name="_Toc61116298"/>
      <w:bookmarkStart w:id="1166" w:name="_Toc67054954"/>
      <w:r w:rsidRPr="007D061B">
        <w:t>6.2.4.5</w:t>
      </w:r>
      <w:r w:rsidRPr="007D061B">
        <w:tab/>
        <w:t>Test requirements</w:t>
      </w:r>
      <w:bookmarkEnd w:id="1158"/>
      <w:bookmarkEnd w:id="1159"/>
      <w:bookmarkEnd w:id="1160"/>
      <w:bookmarkEnd w:id="1161"/>
      <w:bookmarkEnd w:id="1162"/>
      <w:bookmarkEnd w:id="1163"/>
      <w:bookmarkEnd w:id="1164"/>
      <w:bookmarkEnd w:id="1165"/>
      <w:bookmarkEnd w:id="1166"/>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167" w:name="_Toc21095157"/>
      <w:bookmarkStart w:id="1168" w:name="_Toc29766690"/>
      <w:bookmarkStart w:id="1169" w:name="_Toc36040837"/>
      <w:bookmarkStart w:id="1170" w:name="_Toc37228247"/>
      <w:bookmarkStart w:id="1171" w:name="_Toc37228751"/>
      <w:bookmarkStart w:id="1172" w:name="_Toc37229255"/>
      <w:bookmarkStart w:id="1173" w:name="_Toc45906812"/>
      <w:bookmarkStart w:id="1174" w:name="_Toc61116299"/>
      <w:bookmarkStart w:id="1175" w:name="_Toc67054955"/>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167"/>
      <w:bookmarkEnd w:id="1168"/>
      <w:bookmarkEnd w:id="1169"/>
      <w:bookmarkEnd w:id="1170"/>
      <w:bookmarkEnd w:id="1171"/>
      <w:bookmarkEnd w:id="1172"/>
      <w:bookmarkEnd w:id="1173"/>
      <w:bookmarkEnd w:id="1174"/>
      <w:bookmarkEnd w:id="1175"/>
    </w:p>
    <w:p w14:paraId="3DEB931E" w14:textId="77777777" w:rsidR="005432EB" w:rsidRPr="007D061B" w:rsidRDefault="005432EB" w:rsidP="005432EB">
      <w:pPr>
        <w:pStyle w:val="Heading4"/>
      </w:pPr>
      <w:bookmarkStart w:id="1176" w:name="_Toc21095158"/>
      <w:bookmarkStart w:id="1177" w:name="_Toc29766691"/>
      <w:bookmarkStart w:id="1178" w:name="_Toc36040838"/>
      <w:bookmarkStart w:id="1179" w:name="_Toc37228248"/>
      <w:bookmarkStart w:id="1180" w:name="_Toc37228752"/>
      <w:bookmarkStart w:id="1181" w:name="_Toc37229256"/>
      <w:bookmarkStart w:id="1182" w:name="_Toc45906813"/>
      <w:bookmarkStart w:id="1183" w:name="_Toc61116300"/>
      <w:bookmarkStart w:id="1184" w:name="_Toc67054956"/>
      <w:r w:rsidRPr="007D061B">
        <w:t>6.2.5.1</w:t>
      </w:r>
      <w:r w:rsidRPr="007D061B">
        <w:tab/>
        <w:t>Definition and applicability</w:t>
      </w:r>
      <w:bookmarkEnd w:id="1176"/>
      <w:bookmarkEnd w:id="1177"/>
      <w:bookmarkEnd w:id="1178"/>
      <w:bookmarkEnd w:id="1179"/>
      <w:bookmarkEnd w:id="1180"/>
      <w:bookmarkEnd w:id="1181"/>
      <w:bookmarkEnd w:id="1182"/>
      <w:bookmarkEnd w:id="1183"/>
      <w:bookmarkEnd w:id="118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185" w:name="_Toc21095159"/>
      <w:bookmarkStart w:id="1186" w:name="_Toc29766692"/>
      <w:bookmarkStart w:id="1187" w:name="_Toc36040839"/>
      <w:bookmarkStart w:id="1188" w:name="_Toc37228249"/>
      <w:bookmarkStart w:id="1189" w:name="_Toc37228753"/>
      <w:bookmarkStart w:id="1190" w:name="_Toc37229257"/>
      <w:bookmarkStart w:id="1191" w:name="_Toc45906814"/>
      <w:bookmarkStart w:id="1192" w:name="_Toc61116301"/>
      <w:bookmarkStart w:id="1193" w:name="_Toc67054957"/>
      <w:r w:rsidRPr="007D061B">
        <w:t>6.2.5.2</w:t>
      </w:r>
      <w:r w:rsidRPr="007D061B">
        <w:tab/>
        <w:t>Minimum requirement</w:t>
      </w:r>
      <w:bookmarkEnd w:id="1185"/>
      <w:bookmarkEnd w:id="1186"/>
      <w:bookmarkEnd w:id="1187"/>
      <w:bookmarkEnd w:id="1188"/>
      <w:bookmarkEnd w:id="1189"/>
      <w:bookmarkEnd w:id="1190"/>
      <w:bookmarkEnd w:id="1191"/>
      <w:bookmarkEnd w:id="1192"/>
      <w:bookmarkEnd w:id="1193"/>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194" w:name="_Toc21095160"/>
      <w:bookmarkStart w:id="1195" w:name="_Toc29766693"/>
      <w:bookmarkStart w:id="1196" w:name="_Toc36040840"/>
      <w:bookmarkStart w:id="1197" w:name="_Toc37228250"/>
      <w:bookmarkStart w:id="1198" w:name="_Toc37228754"/>
      <w:bookmarkStart w:id="1199" w:name="_Toc37229258"/>
      <w:bookmarkStart w:id="1200" w:name="_Toc45906815"/>
      <w:bookmarkStart w:id="1201" w:name="_Toc61116302"/>
      <w:bookmarkStart w:id="1202" w:name="_Toc67054958"/>
      <w:r w:rsidRPr="007D061B">
        <w:t>6.2.5.3</w:t>
      </w:r>
      <w:r w:rsidRPr="007D061B">
        <w:tab/>
        <w:t>Test purpose</w:t>
      </w:r>
      <w:bookmarkEnd w:id="1194"/>
      <w:bookmarkEnd w:id="1195"/>
      <w:bookmarkEnd w:id="1196"/>
      <w:bookmarkEnd w:id="1197"/>
      <w:bookmarkEnd w:id="1198"/>
      <w:bookmarkEnd w:id="1199"/>
      <w:bookmarkEnd w:id="1200"/>
      <w:bookmarkEnd w:id="1201"/>
      <w:bookmarkEnd w:id="1202"/>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203" w:name="_Toc21095161"/>
      <w:bookmarkStart w:id="1204" w:name="_Toc29766694"/>
      <w:bookmarkStart w:id="1205" w:name="_Toc36040841"/>
      <w:bookmarkStart w:id="1206" w:name="_Toc37228251"/>
      <w:bookmarkStart w:id="1207" w:name="_Toc37228755"/>
      <w:bookmarkStart w:id="1208" w:name="_Toc37229259"/>
      <w:bookmarkStart w:id="1209" w:name="_Toc45906816"/>
      <w:bookmarkStart w:id="1210" w:name="_Toc61116303"/>
      <w:bookmarkStart w:id="1211" w:name="_Toc67054959"/>
      <w:r w:rsidRPr="007D061B">
        <w:t>6.2.5.4</w:t>
      </w:r>
      <w:r w:rsidRPr="007D061B">
        <w:tab/>
        <w:t>Method of test</w:t>
      </w:r>
      <w:bookmarkEnd w:id="1203"/>
      <w:bookmarkEnd w:id="1204"/>
      <w:bookmarkEnd w:id="1205"/>
      <w:bookmarkEnd w:id="1206"/>
      <w:bookmarkEnd w:id="1207"/>
      <w:bookmarkEnd w:id="1208"/>
      <w:bookmarkEnd w:id="1209"/>
      <w:bookmarkEnd w:id="1210"/>
      <w:bookmarkEnd w:id="1211"/>
    </w:p>
    <w:p w14:paraId="7DB73C12" w14:textId="77777777" w:rsidR="005432EB" w:rsidRPr="007D061B" w:rsidRDefault="005432EB" w:rsidP="005432EB">
      <w:pPr>
        <w:pStyle w:val="Heading5"/>
      </w:pPr>
      <w:bookmarkStart w:id="1212" w:name="_Toc21095162"/>
      <w:bookmarkStart w:id="1213" w:name="_Toc29766695"/>
      <w:bookmarkStart w:id="1214" w:name="_Toc36040842"/>
      <w:bookmarkStart w:id="1215" w:name="_Toc37228252"/>
      <w:bookmarkStart w:id="1216" w:name="_Toc37228756"/>
      <w:bookmarkStart w:id="1217" w:name="_Toc37229260"/>
      <w:bookmarkStart w:id="1218" w:name="_Toc45906817"/>
      <w:bookmarkStart w:id="1219" w:name="_Toc61116304"/>
      <w:bookmarkStart w:id="1220" w:name="_Toc67054960"/>
      <w:r w:rsidRPr="007D061B">
        <w:t>6.2.5.4.1</w:t>
      </w:r>
      <w:r w:rsidRPr="007D061B">
        <w:tab/>
        <w:t>Initial conditions</w:t>
      </w:r>
      <w:bookmarkEnd w:id="1212"/>
      <w:bookmarkEnd w:id="1213"/>
      <w:bookmarkEnd w:id="1214"/>
      <w:bookmarkEnd w:id="1215"/>
      <w:bookmarkEnd w:id="1216"/>
      <w:bookmarkEnd w:id="1217"/>
      <w:bookmarkEnd w:id="1218"/>
      <w:bookmarkEnd w:id="1219"/>
      <w:bookmarkEnd w:id="1220"/>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221" w:name="_Toc21095163"/>
      <w:bookmarkStart w:id="1222" w:name="_Toc29766696"/>
      <w:bookmarkStart w:id="1223" w:name="_Toc36040843"/>
      <w:bookmarkStart w:id="1224" w:name="_Toc37228253"/>
      <w:bookmarkStart w:id="1225" w:name="_Toc37228757"/>
      <w:bookmarkStart w:id="1226" w:name="_Toc37229261"/>
      <w:bookmarkStart w:id="1227" w:name="_Toc45906818"/>
      <w:bookmarkStart w:id="1228" w:name="_Toc61116305"/>
      <w:bookmarkStart w:id="1229" w:name="_Toc67054961"/>
      <w:r w:rsidRPr="007D061B">
        <w:t>6.2.5.4.2</w:t>
      </w:r>
      <w:r w:rsidRPr="007D061B">
        <w:tab/>
        <w:t>Procedure</w:t>
      </w:r>
      <w:bookmarkEnd w:id="1221"/>
      <w:bookmarkEnd w:id="1222"/>
      <w:bookmarkEnd w:id="1223"/>
      <w:bookmarkEnd w:id="1224"/>
      <w:bookmarkEnd w:id="1225"/>
      <w:bookmarkEnd w:id="1226"/>
      <w:bookmarkEnd w:id="1227"/>
      <w:bookmarkEnd w:id="1228"/>
      <w:bookmarkEnd w:id="122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230" w:name="_Toc21095164"/>
      <w:bookmarkStart w:id="1231" w:name="_Toc29766697"/>
      <w:bookmarkStart w:id="1232" w:name="_Toc36040844"/>
      <w:bookmarkStart w:id="1233" w:name="_Toc37228254"/>
      <w:bookmarkStart w:id="1234" w:name="_Toc37228758"/>
      <w:bookmarkStart w:id="1235" w:name="_Toc37229262"/>
      <w:bookmarkStart w:id="1236" w:name="_Toc45906819"/>
      <w:bookmarkStart w:id="1237" w:name="_Toc61116306"/>
      <w:bookmarkStart w:id="1238" w:name="_Toc67054962"/>
      <w:r w:rsidRPr="007D061B">
        <w:t>6.2.5.5</w:t>
      </w:r>
      <w:r w:rsidRPr="007D061B">
        <w:tab/>
        <w:t>Test requirements</w:t>
      </w:r>
      <w:bookmarkEnd w:id="1230"/>
      <w:bookmarkEnd w:id="1231"/>
      <w:bookmarkEnd w:id="1232"/>
      <w:bookmarkEnd w:id="1233"/>
      <w:bookmarkEnd w:id="1234"/>
      <w:bookmarkEnd w:id="1235"/>
      <w:bookmarkEnd w:id="1236"/>
      <w:bookmarkEnd w:id="1237"/>
      <w:bookmarkEnd w:id="1238"/>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239" w:name="_Toc21095165"/>
      <w:bookmarkStart w:id="1240" w:name="_Toc29766698"/>
      <w:bookmarkStart w:id="1241" w:name="_Toc36040845"/>
      <w:bookmarkStart w:id="1242" w:name="_Toc37228255"/>
      <w:bookmarkStart w:id="1243" w:name="_Toc37228759"/>
      <w:bookmarkStart w:id="1244" w:name="_Toc37229263"/>
      <w:bookmarkStart w:id="1245" w:name="_Toc45906820"/>
      <w:bookmarkStart w:id="1246" w:name="_Toc61116307"/>
      <w:bookmarkStart w:id="1247" w:name="_Toc67054963"/>
      <w:r w:rsidRPr="007D061B">
        <w:t>6.2.6</w:t>
      </w:r>
      <w:r w:rsidRPr="007D061B">
        <w:tab/>
        <w:t xml:space="preserve">E-UTRA </w:t>
      </w:r>
      <w:r w:rsidRPr="007D061B">
        <w:rPr>
          <w:lang w:eastAsia="zh-CN"/>
        </w:rPr>
        <w:t>DL RS power</w:t>
      </w:r>
      <w:bookmarkEnd w:id="1239"/>
      <w:bookmarkEnd w:id="1240"/>
      <w:bookmarkEnd w:id="1241"/>
      <w:bookmarkEnd w:id="1242"/>
      <w:bookmarkEnd w:id="1243"/>
      <w:bookmarkEnd w:id="1244"/>
      <w:bookmarkEnd w:id="1245"/>
      <w:bookmarkEnd w:id="1246"/>
      <w:bookmarkEnd w:id="1247"/>
    </w:p>
    <w:p w14:paraId="05CC4061" w14:textId="77777777" w:rsidR="005432EB" w:rsidRPr="007D061B" w:rsidRDefault="005432EB" w:rsidP="005432EB">
      <w:pPr>
        <w:pStyle w:val="Heading4"/>
      </w:pPr>
      <w:bookmarkStart w:id="1248" w:name="_Toc21095166"/>
      <w:bookmarkStart w:id="1249" w:name="_Toc29766699"/>
      <w:bookmarkStart w:id="1250" w:name="_Toc36040846"/>
      <w:bookmarkStart w:id="1251" w:name="_Toc37228256"/>
      <w:bookmarkStart w:id="1252" w:name="_Toc37228760"/>
      <w:bookmarkStart w:id="1253" w:name="_Toc37229264"/>
      <w:bookmarkStart w:id="1254" w:name="_Toc45906821"/>
      <w:bookmarkStart w:id="1255" w:name="_Toc61116308"/>
      <w:bookmarkStart w:id="1256" w:name="_Toc67054964"/>
      <w:r w:rsidRPr="007D061B">
        <w:t>6.2.6.1</w:t>
      </w:r>
      <w:r w:rsidRPr="007D061B">
        <w:tab/>
        <w:t>Definition and applicability</w:t>
      </w:r>
      <w:bookmarkEnd w:id="1248"/>
      <w:bookmarkEnd w:id="1249"/>
      <w:bookmarkEnd w:id="1250"/>
      <w:bookmarkEnd w:id="1251"/>
      <w:bookmarkEnd w:id="1252"/>
      <w:bookmarkEnd w:id="1253"/>
      <w:bookmarkEnd w:id="1254"/>
      <w:bookmarkEnd w:id="1255"/>
      <w:bookmarkEnd w:id="1256"/>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257" w:name="_Toc21095167"/>
      <w:bookmarkStart w:id="1258" w:name="_Toc29766700"/>
      <w:bookmarkStart w:id="1259" w:name="_Toc36040847"/>
      <w:bookmarkStart w:id="1260" w:name="_Toc37228257"/>
      <w:bookmarkStart w:id="1261" w:name="_Toc37228761"/>
      <w:bookmarkStart w:id="1262" w:name="_Toc37229265"/>
      <w:bookmarkStart w:id="1263" w:name="_Toc45906822"/>
      <w:bookmarkStart w:id="1264" w:name="_Toc61116309"/>
      <w:bookmarkStart w:id="1265" w:name="_Toc67054965"/>
      <w:r w:rsidRPr="007D061B">
        <w:t>6.2.6.2</w:t>
      </w:r>
      <w:r w:rsidRPr="007D061B">
        <w:tab/>
        <w:t>Minimum requirement</w:t>
      </w:r>
      <w:bookmarkEnd w:id="1257"/>
      <w:bookmarkEnd w:id="1258"/>
      <w:bookmarkEnd w:id="1259"/>
      <w:bookmarkEnd w:id="1260"/>
      <w:bookmarkEnd w:id="1261"/>
      <w:bookmarkEnd w:id="1262"/>
      <w:bookmarkEnd w:id="1263"/>
      <w:bookmarkEnd w:id="1264"/>
      <w:bookmarkEnd w:id="1265"/>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266" w:name="_Toc21095168"/>
      <w:bookmarkStart w:id="1267" w:name="_Toc29766701"/>
      <w:bookmarkStart w:id="1268" w:name="_Toc36040848"/>
      <w:bookmarkStart w:id="1269" w:name="_Toc37228258"/>
      <w:bookmarkStart w:id="1270" w:name="_Toc37228762"/>
      <w:bookmarkStart w:id="1271" w:name="_Toc37229266"/>
      <w:bookmarkStart w:id="1272" w:name="_Toc45906823"/>
      <w:bookmarkStart w:id="1273" w:name="_Toc61116310"/>
      <w:bookmarkStart w:id="1274" w:name="_Toc67054966"/>
      <w:r w:rsidRPr="007D061B">
        <w:t>6.2.6.3</w:t>
      </w:r>
      <w:r w:rsidRPr="007D061B">
        <w:tab/>
        <w:t>Test purpose</w:t>
      </w:r>
      <w:bookmarkEnd w:id="1266"/>
      <w:bookmarkEnd w:id="1267"/>
      <w:bookmarkEnd w:id="1268"/>
      <w:bookmarkEnd w:id="1269"/>
      <w:bookmarkEnd w:id="1270"/>
      <w:bookmarkEnd w:id="1271"/>
      <w:bookmarkEnd w:id="1272"/>
      <w:bookmarkEnd w:id="1273"/>
      <w:bookmarkEnd w:id="127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275" w:name="_Toc21095169"/>
      <w:bookmarkStart w:id="1276" w:name="_Toc29766702"/>
      <w:bookmarkStart w:id="1277" w:name="_Toc36040849"/>
      <w:bookmarkStart w:id="1278" w:name="_Toc37228259"/>
      <w:bookmarkStart w:id="1279" w:name="_Toc37228763"/>
      <w:bookmarkStart w:id="1280" w:name="_Toc37229267"/>
      <w:bookmarkStart w:id="1281" w:name="_Toc45906824"/>
      <w:bookmarkStart w:id="1282" w:name="_Toc61116311"/>
      <w:bookmarkStart w:id="1283" w:name="_Toc67054967"/>
      <w:r w:rsidRPr="007D061B">
        <w:t>6.2.6.4</w:t>
      </w:r>
      <w:r w:rsidRPr="007D061B">
        <w:tab/>
        <w:t>Method of test</w:t>
      </w:r>
      <w:bookmarkStart w:id="1284" w:name="_Toc21095170"/>
      <w:bookmarkStart w:id="1285" w:name="_Toc29766703"/>
      <w:bookmarkStart w:id="1286" w:name="_Toc36040850"/>
      <w:bookmarkStart w:id="1287" w:name="_Toc37228260"/>
      <w:bookmarkStart w:id="1288" w:name="_Toc37228764"/>
      <w:bookmarkStart w:id="1289" w:name="_Toc37229268"/>
      <w:bookmarkStart w:id="1290" w:name="_Toc45906825"/>
      <w:bookmarkEnd w:id="1275"/>
      <w:bookmarkEnd w:id="1276"/>
      <w:bookmarkEnd w:id="1277"/>
      <w:bookmarkEnd w:id="1278"/>
      <w:bookmarkEnd w:id="1279"/>
      <w:bookmarkEnd w:id="1280"/>
      <w:bookmarkEnd w:id="1281"/>
      <w:bookmarkEnd w:id="1282"/>
      <w:bookmarkEnd w:id="1283"/>
    </w:p>
    <w:p w14:paraId="2AC3BA65" w14:textId="6CB9D716" w:rsidR="005432EB" w:rsidRPr="007D061B" w:rsidRDefault="005432EB" w:rsidP="005432EB">
      <w:pPr>
        <w:pStyle w:val="Heading5"/>
      </w:pPr>
      <w:bookmarkStart w:id="1291" w:name="_Toc61116312"/>
      <w:bookmarkStart w:id="1292" w:name="_Toc67054968"/>
      <w:r w:rsidRPr="007D061B">
        <w:t>6.2.6.4.1</w:t>
      </w:r>
      <w:r w:rsidRPr="007D061B">
        <w:tab/>
        <w:t>Initial conditions</w:t>
      </w:r>
      <w:bookmarkEnd w:id="1284"/>
      <w:bookmarkEnd w:id="1285"/>
      <w:bookmarkEnd w:id="1286"/>
      <w:bookmarkEnd w:id="1287"/>
      <w:bookmarkEnd w:id="1288"/>
      <w:bookmarkEnd w:id="1289"/>
      <w:bookmarkEnd w:id="1290"/>
      <w:bookmarkEnd w:id="1291"/>
      <w:bookmarkEnd w:id="1292"/>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293" w:name="_Toc21095171"/>
      <w:bookmarkStart w:id="1294" w:name="_Toc29766704"/>
      <w:bookmarkStart w:id="1295" w:name="_Toc36040851"/>
      <w:bookmarkStart w:id="1296" w:name="_Toc37228261"/>
      <w:bookmarkStart w:id="1297" w:name="_Toc37228765"/>
      <w:bookmarkStart w:id="1298" w:name="_Toc37229269"/>
      <w:bookmarkStart w:id="1299" w:name="_Toc45906826"/>
      <w:bookmarkStart w:id="1300" w:name="_Toc61116313"/>
      <w:bookmarkStart w:id="1301" w:name="_Toc67054969"/>
      <w:r w:rsidRPr="007D061B">
        <w:t>6.2.6.4.2</w:t>
      </w:r>
      <w:r w:rsidRPr="007D061B">
        <w:tab/>
        <w:t>Procedure</w:t>
      </w:r>
      <w:bookmarkEnd w:id="1293"/>
      <w:bookmarkEnd w:id="1294"/>
      <w:bookmarkEnd w:id="1295"/>
      <w:bookmarkEnd w:id="1296"/>
      <w:bookmarkEnd w:id="1297"/>
      <w:bookmarkEnd w:id="1298"/>
      <w:bookmarkEnd w:id="1299"/>
      <w:bookmarkEnd w:id="1300"/>
      <w:bookmarkEnd w:id="1301"/>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302" w:name="_Toc21095172"/>
      <w:bookmarkStart w:id="1303" w:name="_Toc29766705"/>
      <w:bookmarkStart w:id="1304" w:name="_Toc36040852"/>
      <w:bookmarkStart w:id="1305" w:name="_Toc37228262"/>
      <w:bookmarkStart w:id="1306" w:name="_Toc37228766"/>
      <w:bookmarkStart w:id="1307" w:name="_Toc37229270"/>
      <w:bookmarkStart w:id="1308" w:name="_Toc45906827"/>
      <w:bookmarkStart w:id="1309" w:name="_Toc61116314"/>
      <w:bookmarkStart w:id="1310" w:name="_Toc67054970"/>
      <w:r w:rsidRPr="007D061B">
        <w:t>6.2.6.5</w:t>
      </w:r>
      <w:r w:rsidRPr="007D061B">
        <w:tab/>
        <w:t>Test requirements</w:t>
      </w:r>
      <w:bookmarkEnd w:id="1302"/>
      <w:bookmarkEnd w:id="1303"/>
      <w:bookmarkEnd w:id="1304"/>
      <w:bookmarkEnd w:id="1305"/>
      <w:bookmarkEnd w:id="1306"/>
      <w:bookmarkEnd w:id="1307"/>
      <w:bookmarkEnd w:id="1308"/>
      <w:bookmarkEnd w:id="1309"/>
      <w:bookmarkEnd w:id="1310"/>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311" w:name="_Toc21095173"/>
      <w:bookmarkStart w:id="1312" w:name="_Toc29766706"/>
      <w:bookmarkStart w:id="1313" w:name="_Toc36040853"/>
      <w:bookmarkStart w:id="1314" w:name="_Toc37228263"/>
      <w:bookmarkStart w:id="1315" w:name="_Toc37228767"/>
      <w:bookmarkStart w:id="1316" w:name="_Toc37229271"/>
      <w:bookmarkStart w:id="1317" w:name="_Toc45906828"/>
      <w:bookmarkStart w:id="1318" w:name="_Toc61116315"/>
      <w:bookmarkStart w:id="1319" w:name="_Toc67054971"/>
      <w:r w:rsidRPr="007D061B">
        <w:rPr>
          <w:lang w:eastAsia="zh-CN"/>
        </w:rPr>
        <w:t>6.3</w:t>
      </w:r>
      <w:r w:rsidRPr="007D061B">
        <w:rPr>
          <w:lang w:eastAsia="zh-CN"/>
        </w:rPr>
        <w:tab/>
        <w:t>Output power dynamics</w:t>
      </w:r>
      <w:bookmarkEnd w:id="1311"/>
      <w:bookmarkEnd w:id="1312"/>
      <w:bookmarkEnd w:id="1313"/>
      <w:bookmarkEnd w:id="1314"/>
      <w:bookmarkEnd w:id="1315"/>
      <w:bookmarkEnd w:id="1316"/>
      <w:bookmarkEnd w:id="1317"/>
      <w:bookmarkEnd w:id="1318"/>
      <w:bookmarkEnd w:id="1319"/>
    </w:p>
    <w:p w14:paraId="6E7AB7F0" w14:textId="77777777" w:rsidR="005432EB" w:rsidRPr="007D061B" w:rsidRDefault="005432EB" w:rsidP="005432EB">
      <w:pPr>
        <w:pStyle w:val="Heading3"/>
      </w:pPr>
      <w:bookmarkStart w:id="1320" w:name="_Toc21095174"/>
      <w:bookmarkStart w:id="1321" w:name="_Toc29766707"/>
      <w:bookmarkStart w:id="1322" w:name="_Toc36040854"/>
      <w:bookmarkStart w:id="1323" w:name="_Toc37228264"/>
      <w:bookmarkStart w:id="1324" w:name="_Toc37228768"/>
      <w:bookmarkStart w:id="1325" w:name="_Toc37229272"/>
      <w:bookmarkStart w:id="1326" w:name="_Toc45906829"/>
      <w:bookmarkStart w:id="1327" w:name="_Toc61116316"/>
      <w:bookmarkStart w:id="1328" w:name="_Toc67054972"/>
      <w:r w:rsidRPr="007D061B">
        <w:t>6.3.1</w:t>
      </w:r>
      <w:r w:rsidRPr="007D061B">
        <w:tab/>
        <w:t>General</w:t>
      </w:r>
      <w:bookmarkEnd w:id="1320"/>
      <w:bookmarkEnd w:id="1321"/>
      <w:bookmarkEnd w:id="1322"/>
      <w:bookmarkEnd w:id="1323"/>
      <w:bookmarkEnd w:id="1324"/>
      <w:bookmarkEnd w:id="1325"/>
      <w:bookmarkEnd w:id="1326"/>
      <w:bookmarkEnd w:id="1327"/>
      <w:bookmarkEnd w:id="1328"/>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329" w:name="_Toc21095175"/>
      <w:bookmarkStart w:id="1330" w:name="_Toc29766708"/>
      <w:bookmarkStart w:id="1331" w:name="_Toc36040855"/>
      <w:bookmarkStart w:id="1332" w:name="_Toc37228265"/>
      <w:bookmarkStart w:id="1333" w:name="_Toc37228769"/>
      <w:bookmarkStart w:id="1334" w:name="_Toc37229273"/>
      <w:bookmarkStart w:id="1335" w:name="_Toc45906830"/>
      <w:bookmarkStart w:id="1336" w:name="_Toc61116317"/>
      <w:bookmarkStart w:id="1337" w:name="_Toc67054973"/>
      <w:r w:rsidRPr="007D061B">
        <w:rPr>
          <w:lang w:eastAsia="zh-CN"/>
        </w:rPr>
        <w:t>6.3.2</w:t>
      </w:r>
      <w:r w:rsidRPr="007D061B">
        <w:rPr>
          <w:lang w:eastAsia="zh-CN"/>
        </w:rPr>
        <w:tab/>
        <w:t>UTRA Inner loop power control in the downlink</w:t>
      </w:r>
      <w:bookmarkEnd w:id="1329"/>
      <w:bookmarkEnd w:id="1330"/>
      <w:bookmarkEnd w:id="1331"/>
      <w:bookmarkEnd w:id="1332"/>
      <w:bookmarkEnd w:id="1333"/>
      <w:bookmarkEnd w:id="1334"/>
      <w:bookmarkEnd w:id="1335"/>
      <w:bookmarkEnd w:id="1336"/>
      <w:bookmarkEnd w:id="1337"/>
    </w:p>
    <w:p w14:paraId="480F39A9" w14:textId="77777777" w:rsidR="005432EB" w:rsidRPr="007D061B" w:rsidRDefault="005432EB" w:rsidP="005432EB">
      <w:pPr>
        <w:pStyle w:val="Heading4"/>
      </w:pPr>
      <w:bookmarkStart w:id="1338" w:name="_Toc21095176"/>
      <w:bookmarkStart w:id="1339" w:name="_Toc29766709"/>
      <w:bookmarkStart w:id="1340" w:name="_Toc36040856"/>
      <w:bookmarkStart w:id="1341" w:name="_Toc37228266"/>
      <w:bookmarkStart w:id="1342" w:name="_Toc37228770"/>
      <w:bookmarkStart w:id="1343" w:name="_Toc37229274"/>
      <w:bookmarkStart w:id="1344" w:name="_Toc45906831"/>
      <w:bookmarkStart w:id="1345" w:name="_Toc61116318"/>
      <w:bookmarkStart w:id="1346" w:name="_Toc67054974"/>
      <w:r w:rsidRPr="007D061B">
        <w:t>6.3.2.1</w:t>
      </w:r>
      <w:r w:rsidRPr="007D061B">
        <w:tab/>
        <w:t>Definition and applicability</w:t>
      </w:r>
      <w:bookmarkEnd w:id="1338"/>
      <w:bookmarkEnd w:id="1339"/>
      <w:bookmarkEnd w:id="1340"/>
      <w:bookmarkEnd w:id="1341"/>
      <w:bookmarkEnd w:id="1342"/>
      <w:bookmarkEnd w:id="1343"/>
      <w:bookmarkEnd w:id="1344"/>
      <w:bookmarkEnd w:id="1345"/>
      <w:bookmarkEnd w:id="1346"/>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347" w:name="_Toc21095177"/>
      <w:bookmarkStart w:id="1348" w:name="_Toc29766710"/>
      <w:bookmarkStart w:id="1349" w:name="_Toc36040857"/>
      <w:bookmarkStart w:id="1350" w:name="_Toc37228267"/>
      <w:bookmarkStart w:id="1351" w:name="_Toc37228771"/>
      <w:bookmarkStart w:id="1352" w:name="_Toc37229275"/>
      <w:bookmarkStart w:id="1353" w:name="_Toc45906832"/>
      <w:bookmarkStart w:id="1354" w:name="_Toc61116319"/>
      <w:bookmarkStart w:id="1355" w:name="_Toc67054975"/>
      <w:r w:rsidRPr="007D061B">
        <w:t>6.3.2.2</w:t>
      </w:r>
      <w:r w:rsidRPr="007D061B">
        <w:tab/>
        <w:t>Minimum requirement</w:t>
      </w:r>
      <w:bookmarkEnd w:id="1347"/>
      <w:bookmarkEnd w:id="1348"/>
      <w:bookmarkEnd w:id="1349"/>
      <w:bookmarkEnd w:id="1350"/>
      <w:bookmarkEnd w:id="1351"/>
      <w:bookmarkEnd w:id="1352"/>
      <w:bookmarkEnd w:id="1353"/>
      <w:bookmarkEnd w:id="1354"/>
      <w:bookmarkEnd w:id="1355"/>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356" w:name="_Toc21095178"/>
      <w:bookmarkStart w:id="1357" w:name="_Toc29766711"/>
      <w:bookmarkStart w:id="1358" w:name="_Toc36040858"/>
      <w:bookmarkStart w:id="1359" w:name="_Toc37228268"/>
      <w:bookmarkStart w:id="1360" w:name="_Toc37228772"/>
      <w:bookmarkStart w:id="1361" w:name="_Toc37229276"/>
      <w:bookmarkStart w:id="1362" w:name="_Toc45906833"/>
      <w:bookmarkStart w:id="1363" w:name="_Toc61116320"/>
      <w:bookmarkStart w:id="1364" w:name="_Toc67054976"/>
      <w:r w:rsidRPr="007D061B">
        <w:t>6.3.2.3</w:t>
      </w:r>
      <w:r w:rsidRPr="007D061B">
        <w:tab/>
        <w:t>Test purpose</w:t>
      </w:r>
      <w:bookmarkEnd w:id="1356"/>
      <w:bookmarkEnd w:id="1357"/>
      <w:bookmarkEnd w:id="1358"/>
      <w:bookmarkEnd w:id="1359"/>
      <w:bookmarkEnd w:id="1360"/>
      <w:bookmarkEnd w:id="1361"/>
      <w:bookmarkEnd w:id="1362"/>
      <w:bookmarkEnd w:id="1363"/>
      <w:bookmarkEnd w:id="136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365" w:name="_Toc21095179"/>
      <w:bookmarkStart w:id="1366" w:name="_Toc29766712"/>
      <w:bookmarkStart w:id="1367" w:name="_Toc36040859"/>
      <w:bookmarkStart w:id="1368" w:name="_Toc37228269"/>
      <w:bookmarkStart w:id="1369" w:name="_Toc37228773"/>
      <w:bookmarkStart w:id="1370" w:name="_Toc37229277"/>
      <w:bookmarkStart w:id="1371" w:name="_Toc45906834"/>
      <w:bookmarkStart w:id="1372" w:name="_Toc61116321"/>
      <w:bookmarkStart w:id="1373" w:name="_Toc67054977"/>
      <w:r w:rsidRPr="007D061B">
        <w:t>6.3.2.4</w:t>
      </w:r>
      <w:r w:rsidRPr="007D061B">
        <w:tab/>
        <w:t>Method of test</w:t>
      </w:r>
      <w:bookmarkEnd w:id="1365"/>
      <w:bookmarkEnd w:id="1366"/>
      <w:bookmarkEnd w:id="1367"/>
      <w:bookmarkEnd w:id="1368"/>
      <w:bookmarkEnd w:id="1369"/>
      <w:bookmarkEnd w:id="1370"/>
      <w:bookmarkEnd w:id="1371"/>
      <w:bookmarkEnd w:id="1372"/>
      <w:bookmarkEnd w:id="1373"/>
    </w:p>
    <w:p w14:paraId="420A16C7" w14:textId="77777777" w:rsidR="005432EB" w:rsidRPr="007D061B" w:rsidRDefault="005432EB" w:rsidP="005432EB">
      <w:pPr>
        <w:pStyle w:val="Heading5"/>
      </w:pPr>
      <w:bookmarkStart w:id="1374" w:name="_Toc21095180"/>
      <w:bookmarkStart w:id="1375" w:name="_Toc29766713"/>
      <w:bookmarkStart w:id="1376" w:name="_Toc36040860"/>
      <w:bookmarkStart w:id="1377" w:name="_Toc37228270"/>
      <w:bookmarkStart w:id="1378" w:name="_Toc37228774"/>
      <w:bookmarkStart w:id="1379" w:name="_Toc37229278"/>
      <w:bookmarkStart w:id="1380" w:name="_Toc45906835"/>
      <w:bookmarkStart w:id="1381" w:name="_Toc61116322"/>
      <w:bookmarkStart w:id="1382" w:name="_Toc67054978"/>
      <w:r w:rsidRPr="007D061B">
        <w:t>6.3.2.4.1</w:t>
      </w:r>
      <w:r w:rsidRPr="007D061B">
        <w:tab/>
        <w:t>Initial conditions</w:t>
      </w:r>
      <w:bookmarkEnd w:id="1374"/>
      <w:bookmarkEnd w:id="1375"/>
      <w:bookmarkEnd w:id="1376"/>
      <w:bookmarkEnd w:id="1377"/>
      <w:bookmarkEnd w:id="1378"/>
      <w:bookmarkEnd w:id="1379"/>
      <w:bookmarkEnd w:id="1380"/>
      <w:bookmarkEnd w:id="1381"/>
      <w:bookmarkEnd w:id="1382"/>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383" w:name="_Toc21095181"/>
      <w:bookmarkStart w:id="1384" w:name="_Toc29766714"/>
      <w:bookmarkStart w:id="1385" w:name="_Toc36040861"/>
      <w:bookmarkStart w:id="1386" w:name="_Toc37228271"/>
      <w:bookmarkStart w:id="1387" w:name="_Toc37228775"/>
      <w:bookmarkStart w:id="1388" w:name="_Toc37229279"/>
      <w:bookmarkStart w:id="1389" w:name="_Toc45906836"/>
      <w:bookmarkStart w:id="1390" w:name="_Toc61116323"/>
      <w:bookmarkStart w:id="1391" w:name="_Toc67054979"/>
      <w:r w:rsidRPr="007D061B">
        <w:t>6.3.2.4.2</w:t>
      </w:r>
      <w:r w:rsidRPr="007D061B">
        <w:tab/>
        <w:t>Procedure</w:t>
      </w:r>
      <w:bookmarkEnd w:id="1383"/>
      <w:bookmarkEnd w:id="1384"/>
      <w:bookmarkEnd w:id="1385"/>
      <w:bookmarkEnd w:id="1386"/>
      <w:bookmarkEnd w:id="1387"/>
      <w:bookmarkEnd w:id="1388"/>
      <w:bookmarkEnd w:id="1389"/>
      <w:bookmarkEnd w:id="1390"/>
      <w:bookmarkEnd w:id="1391"/>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1392" w:name="_Toc21095182"/>
      <w:bookmarkStart w:id="1393" w:name="_Toc29766715"/>
      <w:bookmarkStart w:id="1394" w:name="_Toc36040862"/>
      <w:bookmarkStart w:id="1395" w:name="_Toc37228272"/>
      <w:bookmarkStart w:id="1396" w:name="_Toc37228776"/>
      <w:bookmarkStart w:id="1397" w:name="_Toc37229280"/>
      <w:bookmarkStart w:id="1398" w:name="_Toc45906837"/>
      <w:bookmarkStart w:id="1399" w:name="_Toc61116324"/>
      <w:bookmarkStart w:id="1400" w:name="_Toc67054980"/>
      <w:r w:rsidRPr="007D061B">
        <w:t>6.3.2.5</w:t>
      </w:r>
      <w:r w:rsidRPr="007D061B">
        <w:tab/>
        <w:t>Test requirements</w:t>
      </w:r>
      <w:bookmarkEnd w:id="1392"/>
      <w:bookmarkEnd w:id="1393"/>
      <w:bookmarkEnd w:id="1394"/>
      <w:bookmarkEnd w:id="1395"/>
      <w:bookmarkEnd w:id="1396"/>
      <w:bookmarkEnd w:id="1397"/>
      <w:bookmarkEnd w:id="1398"/>
      <w:bookmarkEnd w:id="1399"/>
      <w:bookmarkEnd w:id="1400"/>
    </w:p>
    <w:p w14:paraId="11BA7C0E" w14:textId="77777777" w:rsidR="005432EB" w:rsidRPr="007D061B" w:rsidRDefault="005432EB" w:rsidP="005432EB">
      <w:pPr>
        <w:pStyle w:val="Heading5"/>
      </w:pPr>
      <w:bookmarkStart w:id="1401" w:name="_Toc21095183"/>
      <w:bookmarkStart w:id="1402" w:name="_Toc29766716"/>
      <w:bookmarkStart w:id="1403" w:name="_Toc36040863"/>
      <w:bookmarkStart w:id="1404" w:name="_Toc37228273"/>
      <w:bookmarkStart w:id="1405" w:name="_Toc37228777"/>
      <w:bookmarkStart w:id="1406" w:name="_Toc37229281"/>
      <w:bookmarkStart w:id="1407" w:name="_Toc45906838"/>
      <w:bookmarkStart w:id="1408" w:name="_Toc61116325"/>
      <w:bookmarkStart w:id="1409" w:name="_Toc67054981"/>
      <w:r w:rsidRPr="007D061B">
        <w:t>6.3.2.5.1</w:t>
      </w:r>
      <w:r w:rsidRPr="007D061B">
        <w:tab/>
        <w:t>UTRA FDD</w:t>
      </w:r>
      <w:bookmarkEnd w:id="1401"/>
      <w:bookmarkEnd w:id="1402"/>
      <w:bookmarkEnd w:id="1403"/>
      <w:bookmarkEnd w:id="1404"/>
      <w:bookmarkEnd w:id="1405"/>
      <w:bookmarkEnd w:id="1406"/>
      <w:bookmarkEnd w:id="1407"/>
      <w:bookmarkEnd w:id="1408"/>
      <w:bookmarkEnd w:id="140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1410" w:name="_Toc21095184"/>
      <w:bookmarkStart w:id="1411" w:name="_Toc29766717"/>
      <w:bookmarkStart w:id="1412" w:name="_Toc36040864"/>
      <w:bookmarkStart w:id="1413" w:name="_Toc37228274"/>
      <w:bookmarkStart w:id="1414" w:name="_Toc37228778"/>
      <w:bookmarkStart w:id="1415" w:name="_Toc37229282"/>
      <w:bookmarkStart w:id="1416" w:name="_Toc45906839"/>
      <w:bookmarkStart w:id="1417" w:name="_Toc61116326"/>
      <w:bookmarkStart w:id="1418" w:name="_Toc67054982"/>
      <w:r w:rsidRPr="007D061B">
        <w:t>6.3.2.5.2</w:t>
      </w:r>
      <w:r w:rsidRPr="007D061B">
        <w:tab/>
        <w:t>UTRA TDD</w:t>
      </w:r>
      <w:bookmarkEnd w:id="1410"/>
      <w:bookmarkEnd w:id="1411"/>
      <w:bookmarkEnd w:id="1412"/>
      <w:bookmarkEnd w:id="1413"/>
      <w:bookmarkEnd w:id="1414"/>
      <w:bookmarkEnd w:id="1415"/>
      <w:bookmarkEnd w:id="1416"/>
      <w:bookmarkEnd w:id="1417"/>
      <w:bookmarkEnd w:id="1418"/>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1419" w:name="_Toc21095185"/>
      <w:bookmarkStart w:id="1420" w:name="_Toc29766718"/>
      <w:bookmarkStart w:id="1421" w:name="_Toc36040865"/>
      <w:bookmarkStart w:id="1422" w:name="_Toc37228275"/>
      <w:bookmarkStart w:id="1423" w:name="_Toc37228779"/>
      <w:bookmarkStart w:id="1424" w:name="_Toc37229283"/>
      <w:bookmarkStart w:id="1425" w:name="_Toc45906840"/>
      <w:bookmarkStart w:id="1426" w:name="_Toc61116327"/>
      <w:bookmarkStart w:id="1427" w:name="_Toc67054983"/>
      <w:r w:rsidRPr="007D061B">
        <w:rPr>
          <w:lang w:eastAsia="zh-CN"/>
        </w:rPr>
        <w:t>6. 3.3</w:t>
      </w:r>
      <w:r w:rsidRPr="007D061B">
        <w:rPr>
          <w:lang w:eastAsia="zh-CN"/>
        </w:rPr>
        <w:tab/>
        <w:t>Power control dynamic range</w:t>
      </w:r>
      <w:bookmarkEnd w:id="1419"/>
      <w:bookmarkEnd w:id="1420"/>
      <w:bookmarkEnd w:id="1421"/>
      <w:bookmarkEnd w:id="1422"/>
      <w:bookmarkEnd w:id="1423"/>
      <w:bookmarkEnd w:id="1424"/>
      <w:bookmarkEnd w:id="1425"/>
      <w:bookmarkEnd w:id="1426"/>
      <w:bookmarkEnd w:id="1427"/>
    </w:p>
    <w:p w14:paraId="4BA5D4E6" w14:textId="77777777" w:rsidR="005432EB" w:rsidRPr="007D061B" w:rsidRDefault="005432EB" w:rsidP="005432EB">
      <w:pPr>
        <w:pStyle w:val="Heading4"/>
      </w:pPr>
      <w:bookmarkStart w:id="1428" w:name="_Toc21095186"/>
      <w:bookmarkStart w:id="1429" w:name="_Toc29766719"/>
      <w:bookmarkStart w:id="1430" w:name="_Toc36040866"/>
      <w:bookmarkStart w:id="1431" w:name="_Toc37228276"/>
      <w:bookmarkStart w:id="1432" w:name="_Toc37228780"/>
      <w:bookmarkStart w:id="1433" w:name="_Toc37229284"/>
      <w:bookmarkStart w:id="1434" w:name="_Toc45906841"/>
      <w:bookmarkStart w:id="1435" w:name="_Toc61116328"/>
      <w:bookmarkStart w:id="1436" w:name="_Toc67054984"/>
      <w:r w:rsidRPr="007D061B">
        <w:t>6.3.3.1</w:t>
      </w:r>
      <w:r w:rsidRPr="007D061B">
        <w:tab/>
        <w:t>Definition and applicability</w:t>
      </w:r>
      <w:bookmarkEnd w:id="1428"/>
      <w:bookmarkEnd w:id="1429"/>
      <w:bookmarkEnd w:id="1430"/>
      <w:bookmarkEnd w:id="1431"/>
      <w:bookmarkEnd w:id="1432"/>
      <w:bookmarkEnd w:id="1433"/>
      <w:bookmarkEnd w:id="1434"/>
      <w:bookmarkEnd w:id="1435"/>
      <w:bookmarkEnd w:id="1436"/>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1437" w:name="_Toc21095187"/>
      <w:bookmarkStart w:id="1438" w:name="_Toc29766720"/>
      <w:bookmarkStart w:id="1439" w:name="_Toc36040867"/>
      <w:bookmarkStart w:id="1440" w:name="_Toc37228277"/>
      <w:bookmarkStart w:id="1441" w:name="_Toc37228781"/>
      <w:bookmarkStart w:id="1442" w:name="_Toc37229285"/>
      <w:bookmarkStart w:id="1443" w:name="_Toc45906842"/>
      <w:bookmarkStart w:id="1444" w:name="_Toc61116329"/>
      <w:bookmarkStart w:id="1445" w:name="_Toc67054985"/>
      <w:r w:rsidRPr="007D061B">
        <w:t>6.3.3.2</w:t>
      </w:r>
      <w:r w:rsidRPr="007D061B">
        <w:tab/>
        <w:t>Minimum requirement</w:t>
      </w:r>
      <w:bookmarkEnd w:id="1437"/>
      <w:bookmarkEnd w:id="1438"/>
      <w:bookmarkEnd w:id="1439"/>
      <w:bookmarkEnd w:id="1440"/>
      <w:bookmarkEnd w:id="1441"/>
      <w:bookmarkEnd w:id="1442"/>
      <w:bookmarkEnd w:id="1443"/>
      <w:bookmarkEnd w:id="1444"/>
      <w:bookmarkEnd w:id="1445"/>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1446" w:name="_Toc21095188"/>
      <w:bookmarkStart w:id="1447" w:name="_Toc29766721"/>
      <w:bookmarkStart w:id="1448" w:name="_Toc36040868"/>
      <w:bookmarkStart w:id="1449" w:name="_Toc37228278"/>
      <w:bookmarkStart w:id="1450" w:name="_Toc37228782"/>
      <w:bookmarkStart w:id="1451" w:name="_Toc37229286"/>
      <w:bookmarkStart w:id="1452" w:name="_Toc45906843"/>
      <w:bookmarkStart w:id="1453" w:name="_Toc61116330"/>
      <w:bookmarkStart w:id="1454" w:name="_Toc67054986"/>
      <w:r w:rsidRPr="007D061B">
        <w:t>6.3.3.3</w:t>
      </w:r>
      <w:r w:rsidRPr="007D061B">
        <w:tab/>
        <w:t>Test purpose</w:t>
      </w:r>
      <w:bookmarkEnd w:id="1446"/>
      <w:bookmarkEnd w:id="1447"/>
      <w:bookmarkEnd w:id="1448"/>
      <w:bookmarkEnd w:id="1449"/>
      <w:bookmarkEnd w:id="1450"/>
      <w:bookmarkEnd w:id="1451"/>
      <w:bookmarkEnd w:id="1452"/>
      <w:bookmarkEnd w:id="1453"/>
      <w:bookmarkEnd w:id="145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1455" w:name="_Toc21095189"/>
      <w:bookmarkStart w:id="1456" w:name="_Toc29766722"/>
      <w:bookmarkStart w:id="1457" w:name="_Toc36040869"/>
      <w:bookmarkStart w:id="1458" w:name="_Toc37228279"/>
      <w:bookmarkStart w:id="1459" w:name="_Toc37228783"/>
      <w:bookmarkStart w:id="1460" w:name="_Toc37229287"/>
      <w:bookmarkStart w:id="1461" w:name="_Toc45906844"/>
      <w:bookmarkStart w:id="1462" w:name="_Toc61116331"/>
      <w:bookmarkStart w:id="1463" w:name="_Toc67054987"/>
      <w:r w:rsidRPr="007D061B">
        <w:t>6.3.3.4</w:t>
      </w:r>
      <w:r w:rsidRPr="007D061B">
        <w:tab/>
        <w:t>Method of test</w:t>
      </w:r>
      <w:bookmarkEnd w:id="1455"/>
      <w:bookmarkEnd w:id="1456"/>
      <w:bookmarkEnd w:id="1457"/>
      <w:bookmarkEnd w:id="1458"/>
      <w:bookmarkEnd w:id="1459"/>
      <w:bookmarkEnd w:id="1460"/>
      <w:bookmarkEnd w:id="1461"/>
      <w:bookmarkEnd w:id="1462"/>
      <w:bookmarkEnd w:id="1463"/>
    </w:p>
    <w:p w14:paraId="6B4DA74A" w14:textId="77777777" w:rsidR="005432EB" w:rsidRPr="007D061B" w:rsidRDefault="005432EB" w:rsidP="005432EB">
      <w:pPr>
        <w:pStyle w:val="Heading5"/>
      </w:pPr>
      <w:bookmarkStart w:id="1464" w:name="_Toc21095190"/>
      <w:bookmarkStart w:id="1465" w:name="_Toc29766723"/>
      <w:bookmarkStart w:id="1466" w:name="_Toc36040870"/>
      <w:bookmarkStart w:id="1467" w:name="_Toc37228280"/>
      <w:bookmarkStart w:id="1468" w:name="_Toc37228784"/>
      <w:bookmarkStart w:id="1469" w:name="_Toc37229288"/>
      <w:bookmarkStart w:id="1470" w:name="_Toc45906845"/>
      <w:bookmarkStart w:id="1471" w:name="_Toc61116332"/>
      <w:bookmarkStart w:id="1472" w:name="_Toc67054988"/>
      <w:r w:rsidRPr="007D061B">
        <w:t>6.3.3.4.1</w:t>
      </w:r>
      <w:r w:rsidRPr="007D061B">
        <w:tab/>
        <w:t>Initial conditions</w:t>
      </w:r>
      <w:bookmarkEnd w:id="1464"/>
      <w:bookmarkEnd w:id="1465"/>
      <w:bookmarkEnd w:id="1466"/>
      <w:bookmarkEnd w:id="1467"/>
      <w:bookmarkEnd w:id="1468"/>
      <w:bookmarkEnd w:id="1469"/>
      <w:bookmarkEnd w:id="1470"/>
      <w:bookmarkEnd w:id="1471"/>
      <w:bookmarkEnd w:id="1472"/>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1473" w:name="_Toc21095191"/>
      <w:bookmarkStart w:id="1474" w:name="_Toc29766724"/>
      <w:bookmarkStart w:id="1475" w:name="_Toc36040871"/>
      <w:bookmarkStart w:id="1476" w:name="_Toc37228281"/>
      <w:bookmarkStart w:id="1477" w:name="_Toc37228785"/>
      <w:bookmarkStart w:id="1478" w:name="_Toc37229289"/>
      <w:bookmarkStart w:id="1479" w:name="_Toc45906846"/>
      <w:bookmarkStart w:id="1480" w:name="_Toc61116333"/>
      <w:bookmarkStart w:id="1481" w:name="_Toc67054989"/>
      <w:r w:rsidRPr="007D061B">
        <w:t>6.3.3.4.2</w:t>
      </w:r>
      <w:r w:rsidRPr="007D061B">
        <w:tab/>
        <w:t>Procedure</w:t>
      </w:r>
      <w:bookmarkEnd w:id="1473"/>
      <w:bookmarkEnd w:id="1474"/>
      <w:bookmarkEnd w:id="1475"/>
      <w:bookmarkEnd w:id="1476"/>
      <w:bookmarkEnd w:id="1477"/>
      <w:bookmarkEnd w:id="1478"/>
      <w:bookmarkEnd w:id="1479"/>
      <w:bookmarkEnd w:id="1480"/>
      <w:bookmarkEnd w:id="1481"/>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1482" w:name="_Toc21095192"/>
      <w:bookmarkStart w:id="1483" w:name="_Toc29766725"/>
      <w:bookmarkStart w:id="1484" w:name="_Toc36040872"/>
      <w:bookmarkStart w:id="1485" w:name="_Toc37228282"/>
      <w:bookmarkStart w:id="1486" w:name="_Toc37228786"/>
      <w:bookmarkStart w:id="1487" w:name="_Toc37229290"/>
      <w:bookmarkStart w:id="1488" w:name="_Toc45906847"/>
      <w:bookmarkStart w:id="1489" w:name="_Toc61116334"/>
      <w:bookmarkStart w:id="1490" w:name="_Toc67054990"/>
      <w:r w:rsidRPr="007D061B">
        <w:t>6.3.3.5</w:t>
      </w:r>
      <w:r w:rsidRPr="007D061B">
        <w:tab/>
        <w:t>Test requirements</w:t>
      </w:r>
      <w:bookmarkEnd w:id="1482"/>
      <w:bookmarkEnd w:id="1483"/>
      <w:bookmarkEnd w:id="1484"/>
      <w:bookmarkEnd w:id="1485"/>
      <w:bookmarkEnd w:id="1486"/>
      <w:bookmarkEnd w:id="1487"/>
      <w:bookmarkEnd w:id="1488"/>
      <w:bookmarkEnd w:id="1489"/>
      <w:bookmarkEnd w:id="1490"/>
    </w:p>
    <w:p w14:paraId="088C604D" w14:textId="77777777" w:rsidR="005432EB" w:rsidRPr="007D061B" w:rsidRDefault="005432EB" w:rsidP="005432EB">
      <w:pPr>
        <w:pStyle w:val="Heading5"/>
      </w:pPr>
      <w:bookmarkStart w:id="1491" w:name="_Toc21095193"/>
      <w:bookmarkStart w:id="1492" w:name="_Toc29766726"/>
      <w:bookmarkStart w:id="1493" w:name="_Toc36040873"/>
      <w:bookmarkStart w:id="1494" w:name="_Toc37228283"/>
      <w:bookmarkStart w:id="1495" w:name="_Toc37228787"/>
      <w:bookmarkStart w:id="1496" w:name="_Toc37229291"/>
      <w:bookmarkStart w:id="1497" w:name="_Toc45906848"/>
      <w:bookmarkStart w:id="1498" w:name="_Toc61116335"/>
      <w:bookmarkStart w:id="1499" w:name="_Toc67054991"/>
      <w:r w:rsidRPr="007D061B">
        <w:t>6.3.3.5.1</w:t>
      </w:r>
      <w:r w:rsidRPr="007D061B">
        <w:tab/>
        <w:t>UTRA FDD</w:t>
      </w:r>
      <w:bookmarkEnd w:id="1491"/>
      <w:bookmarkEnd w:id="1492"/>
      <w:bookmarkEnd w:id="1493"/>
      <w:bookmarkEnd w:id="1494"/>
      <w:bookmarkEnd w:id="1495"/>
      <w:bookmarkEnd w:id="1496"/>
      <w:bookmarkEnd w:id="1497"/>
      <w:bookmarkEnd w:id="1498"/>
      <w:bookmarkEnd w:id="149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1500" w:name="_Toc21095194"/>
      <w:bookmarkStart w:id="1501" w:name="_Toc29766727"/>
      <w:bookmarkStart w:id="1502" w:name="_Toc36040874"/>
      <w:bookmarkStart w:id="1503" w:name="_Toc37228284"/>
      <w:bookmarkStart w:id="1504" w:name="_Toc37228788"/>
      <w:bookmarkStart w:id="1505" w:name="_Toc37229292"/>
      <w:bookmarkStart w:id="1506" w:name="_Toc45906849"/>
      <w:bookmarkStart w:id="1507" w:name="_Toc61116336"/>
      <w:bookmarkStart w:id="1508" w:name="_Toc67054992"/>
      <w:r w:rsidRPr="007D061B">
        <w:t>6.3.3.5.2</w:t>
      </w:r>
      <w:r w:rsidRPr="007D061B">
        <w:tab/>
        <w:t>UTRA TDD</w:t>
      </w:r>
      <w:bookmarkEnd w:id="1500"/>
      <w:bookmarkEnd w:id="1501"/>
      <w:bookmarkEnd w:id="1502"/>
      <w:bookmarkEnd w:id="1503"/>
      <w:bookmarkEnd w:id="1504"/>
      <w:bookmarkEnd w:id="1505"/>
      <w:bookmarkEnd w:id="1506"/>
      <w:bookmarkEnd w:id="1507"/>
      <w:bookmarkEnd w:id="1508"/>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1509" w:name="_Toc21095195"/>
      <w:bookmarkStart w:id="1510" w:name="_Toc29766728"/>
      <w:bookmarkStart w:id="1511" w:name="_Toc36040875"/>
      <w:bookmarkStart w:id="1512" w:name="_Toc37228285"/>
      <w:bookmarkStart w:id="1513" w:name="_Toc37228789"/>
      <w:bookmarkStart w:id="1514" w:name="_Toc37229293"/>
      <w:bookmarkStart w:id="1515" w:name="_Toc45906850"/>
      <w:bookmarkStart w:id="1516" w:name="_Toc61116337"/>
      <w:bookmarkStart w:id="1517" w:name="_Toc67054993"/>
      <w:r w:rsidRPr="007D061B">
        <w:rPr>
          <w:lang w:eastAsia="zh-CN"/>
        </w:rPr>
        <w:t>6.3.4</w:t>
      </w:r>
      <w:r w:rsidRPr="007D061B">
        <w:rPr>
          <w:lang w:eastAsia="zh-CN"/>
        </w:rPr>
        <w:tab/>
        <w:t>Total power dynamic range</w:t>
      </w:r>
      <w:bookmarkEnd w:id="1509"/>
      <w:bookmarkEnd w:id="1510"/>
      <w:bookmarkEnd w:id="1511"/>
      <w:bookmarkEnd w:id="1512"/>
      <w:bookmarkEnd w:id="1513"/>
      <w:bookmarkEnd w:id="1514"/>
      <w:bookmarkEnd w:id="1515"/>
      <w:bookmarkEnd w:id="1516"/>
      <w:bookmarkEnd w:id="1517"/>
    </w:p>
    <w:p w14:paraId="105CE9F2" w14:textId="77777777" w:rsidR="005432EB" w:rsidRPr="007D061B" w:rsidRDefault="005432EB" w:rsidP="005432EB">
      <w:pPr>
        <w:pStyle w:val="Heading4"/>
      </w:pPr>
      <w:bookmarkStart w:id="1518" w:name="_Toc21095196"/>
      <w:bookmarkStart w:id="1519" w:name="_Toc29766729"/>
      <w:bookmarkStart w:id="1520" w:name="_Toc36040876"/>
      <w:bookmarkStart w:id="1521" w:name="_Toc37228286"/>
      <w:bookmarkStart w:id="1522" w:name="_Toc37228790"/>
      <w:bookmarkStart w:id="1523" w:name="_Toc37229294"/>
      <w:bookmarkStart w:id="1524" w:name="_Toc45906851"/>
      <w:bookmarkStart w:id="1525" w:name="_Toc61116338"/>
      <w:bookmarkStart w:id="1526" w:name="_Toc67054994"/>
      <w:r w:rsidRPr="007D061B">
        <w:t>6.3.4.1</w:t>
      </w:r>
      <w:r w:rsidRPr="007D061B">
        <w:tab/>
        <w:t>Definition and applicability</w:t>
      </w:r>
      <w:bookmarkEnd w:id="1518"/>
      <w:bookmarkEnd w:id="1519"/>
      <w:bookmarkEnd w:id="1520"/>
      <w:bookmarkEnd w:id="1521"/>
      <w:bookmarkEnd w:id="1522"/>
      <w:bookmarkEnd w:id="1523"/>
      <w:bookmarkEnd w:id="1524"/>
      <w:bookmarkEnd w:id="1525"/>
      <w:bookmarkEnd w:id="1526"/>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1527" w:name="_Toc21095197"/>
      <w:bookmarkStart w:id="1528" w:name="_Toc29766730"/>
      <w:bookmarkStart w:id="1529" w:name="_Toc36040877"/>
      <w:bookmarkStart w:id="1530" w:name="_Toc37228287"/>
      <w:bookmarkStart w:id="1531" w:name="_Toc37228791"/>
      <w:bookmarkStart w:id="1532" w:name="_Toc37229295"/>
      <w:bookmarkStart w:id="1533" w:name="_Toc45906852"/>
      <w:bookmarkStart w:id="1534" w:name="_Toc61116339"/>
      <w:bookmarkStart w:id="1535" w:name="_Toc67054995"/>
      <w:r w:rsidRPr="007D061B">
        <w:lastRenderedPageBreak/>
        <w:t>6.3.4.2</w:t>
      </w:r>
      <w:r w:rsidRPr="007D061B">
        <w:tab/>
        <w:t>Minimum requirement</w:t>
      </w:r>
      <w:bookmarkEnd w:id="1527"/>
      <w:bookmarkEnd w:id="1528"/>
      <w:bookmarkEnd w:id="1529"/>
      <w:bookmarkEnd w:id="1530"/>
      <w:bookmarkEnd w:id="1531"/>
      <w:bookmarkEnd w:id="1532"/>
      <w:bookmarkEnd w:id="1533"/>
      <w:bookmarkEnd w:id="1534"/>
      <w:bookmarkEnd w:id="1535"/>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1536" w:name="_Toc21095198"/>
      <w:bookmarkStart w:id="1537" w:name="_Toc29766731"/>
      <w:bookmarkStart w:id="1538" w:name="_Toc36040878"/>
      <w:bookmarkStart w:id="1539" w:name="_Toc37228288"/>
      <w:bookmarkStart w:id="1540" w:name="_Toc37228792"/>
      <w:bookmarkStart w:id="1541" w:name="_Toc37229296"/>
      <w:bookmarkStart w:id="1542" w:name="_Toc45906853"/>
      <w:bookmarkStart w:id="1543" w:name="_Toc61116340"/>
      <w:bookmarkStart w:id="1544" w:name="_Toc67054996"/>
      <w:r w:rsidRPr="007D061B">
        <w:t>6.3.4.3</w:t>
      </w:r>
      <w:r w:rsidRPr="007D061B">
        <w:tab/>
        <w:t>Test purpose</w:t>
      </w:r>
      <w:bookmarkEnd w:id="1536"/>
      <w:bookmarkEnd w:id="1537"/>
      <w:bookmarkEnd w:id="1538"/>
      <w:bookmarkEnd w:id="1539"/>
      <w:bookmarkEnd w:id="1540"/>
      <w:bookmarkEnd w:id="1541"/>
      <w:bookmarkEnd w:id="1542"/>
      <w:bookmarkEnd w:id="1543"/>
      <w:bookmarkEnd w:id="15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1545" w:name="_Toc21095199"/>
      <w:bookmarkStart w:id="1546" w:name="_Toc29766732"/>
      <w:bookmarkStart w:id="1547" w:name="_Toc36040879"/>
      <w:bookmarkStart w:id="1548" w:name="_Toc37228289"/>
      <w:bookmarkStart w:id="1549" w:name="_Toc37228793"/>
      <w:bookmarkStart w:id="1550" w:name="_Toc37229297"/>
      <w:bookmarkStart w:id="1551" w:name="_Toc45906854"/>
      <w:bookmarkStart w:id="1552" w:name="_Toc61116341"/>
      <w:bookmarkStart w:id="1553" w:name="_Toc67054997"/>
      <w:r w:rsidRPr="007D061B">
        <w:t>6.3.4.4</w:t>
      </w:r>
      <w:r w:rsidRPr="007D061B">
        <w:tab/>
        <w:t>Method of test</w:t>
      </w:r>
      <w:bookmarkStart w:id="1554" w:name="_Toc21095200"/>
      <w:bookmarkStart w:id="1555" w:name="_Toc29766733"/>
      <w:bookmarkStart w:id="1556" w:name="_Toc36040880"/>
      <w:bookmarkStart w:id="1557" w:name="_Toc37228290"/>
      <w:bookmarkStart w:id="1558" w:name="_Toc37228794"/>
      <w:bookmarkStart w:id="1559" w:name="_Toc37229298"/>
      <w:bookmarkStart w:id="1560" w:name="_Toc45906855"/>
      <w:bookmarkEnd w:id="1545"/>
      <w:bookmarkEnd w:id="1546"/>
      <w:bookmarkEnd w:id="1547"/>
      <w:bookmarkEnd w:id="1548"/>
      <w:bookmarkEnd w:id="1549"/>
      <w:bookmarkEnd w:id="1550"/>
      <w:bookmarkEnd w:id="1551"/>
      <w:bookmarkEnd w:id="1552"/>
      <w:bookmarkEnd w:id="1553"/>
    </w:p>
    <w:p w14:paraId="2BFB65F3" w14:textId="3DBAA477" w:rsidR="005432EB" w:rsidRPr="007D061B" w:rsidRDefault="005432EB" w:rsidP="005432EB">
      <w:pPr>
        <w:pStyle w:val="Heading5"/>
      </w:pPr>
      <w:bookmarkStart w:id="1561" w:name="_Toc61116342"/>
      <w:bookmarkStart w:id="1562" w:name="_Toc67054998"/>
      <w:r w:rsidRPr="007D061B">
        <w:t>6.3.4.4.1</w:t>
      </w:r>
      <w:r w:rsidRPr="007D061B">
        <w:tab/>
        <w:t>Initial conditions</w:t>
      </w:r>
      <w:bookmarkEnd w:id="1554"/>
      <w:bookmarkEnd w:id="1555"/>
      <w:bookmarkEnd w:id="1556"/>
      <w:bookmarkEnd w:id="1557"/>
      <w:bookmarkEnd w:id="1558"/>
      <w:bookmarkEnd w:id="1559"/>
      <w:bookmarkEnd w:id="1560"/>
      <w:bookmarkEnd w:id="1561"/>
      <w:bookmarkEnd w:id="1562"/>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1563" w:name="_Toc21095201"/>
      <w:bookmarkStart w:id="1564" w:name="_Toc29766734"/>
      <w:bookmarkStart w:id="1565" w:name="_Toc36040881"/>
      <w:bookmarkStart w:id="1566" w:name="_Toc37228291"/>
      <w:bookmarkStart w:id="1567" w:name="_Toc37228795"/>
      <w:bookmarkStart w:id="1568" w:name="_Toc37229299"/>
      <w:bookmarkStart w:id="1569" w:name="_Toc45906856"/>
      <w:bookmarkStart w:id="1570" w:name="_Toc61116343"/>
      <w:bookmarkStart w:id="1571" w:name="_Toc67054999"/>
      <w:r w:rsidRPr="007D061B">
        <w:t>6.3.4.4.2</w:t>
      </w:r>
      <w:r w:rsidRPr="007D061B">
        <w:tab/>
        <w:t>Procedure</w:t>
      </w:r>
      <w:bookmarkEnd w:id="1563"/>
      <w:bookmarkEnd w:id="1564"/>
      <w:bookmarkEnd w:id="1565"/>
      <w:bookmarkEnd w:id="1566"/>
      <w:bookmarkEnd w:id="1567"/>
      <w:bookmarkEnd w:id="1568"/>
      <w:bookmarkEnd w:id="1569"/>
      <w:bookmarkEnd w:id="1570"/>
      <w:bookmarkEnd w:id="1571"/>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1572" w:name="_Toc21095202"/>
      <w:bookmarkStart w:id="1573" w:name="_Toc29766735"/>
      <w:bookmarkStart w:id="1574" w:name="_Toc36040882"/>
      <w:bookmarkStart w:id="1575" w:name="_Toc37228292"/>
      <w:bookmarkStart w:id="1576" w:name="_Toc37228796"/>
      <w:bookmarkStart w:id="1577" w:name="_Toc37229300"/>
      <w:bookmarkStart w:id="1578" w:name="_Toc45906857"/>
      <w:bookmarkStart w:id="1579" w:name="_Toc61116344"/>
      <w:bookmarkStart w:id="1580" w:name="_Toc67055000"/>
      <w:r w:rsidRPr="007D061B">
        <w:lastRenderedPageBreak/>
        <w:t>6.3.4.5</w:t>
      </w:r>
      <w:r w:rsidRPr="007D061B">
        <w:tab/>
        <w:t>Test requirements</w:t>
      </w:r>
      <w:bookmarkEnd w:id="1572"/>
      <w:bookmarkEnd w:id="1573"/>
      <w:bookmarkEnd w:id="1574"/>
      <w:bookmarkEnd w:id="1575"/>
      <w:bookmarkEnd w:id="1576"/>
      <w:bookmarkEnd w:id="1577"/>
      <w:bookmarkEnd w:id="1578"/>
      <w:bookmarkEnd w:id="1579"/>
      <w:bookmarkEnd w:id="1580"/>
    </w:p>
    <w:p w14:paraId="56D4CB55" w14:textId="77777777" w:rsidR="005432EB" w:rsidRPr="007D061B" w:rsidRDefault="005432EB" w:rsidP="005432EB">
      <w:pPr>
        <w:pStyle w:val="Heading5"/>
      </w:pPr>
      <w:bookmarkStart w:id="1581" w:name="_Toc21095203"/>
      <w:bookmarkStart w:id="1582" w:name="_Toc29766736"/>
      <w:bookmarkStart w:id="1583" w:name="_Toc36040883"/>
      <w:bookmarkStart w:id="1584" w:name="_Toc37228293"/>
      <w:bookmarkStart w:id="1585" w:name="_Toc37228797"/>
      <w:bookmarkStart w:id="1586" w:name="_Toc37229301"/>
      <w:bookmarkStart w:id="1587" w:name="_Toc45906858"/>
      <w:bookmarkStart w:id="1588" w:name="_Toc61116345"/>
      <w:bookmarkStart w:id="1589" w:name="_Toc67055001"/>
      <w:r w:rsidRPr="007D061B">
        <w:t>6.3.4.5.1</w:t>
      </w:r>
      <w:r w:rsidRPr="007D061B">
        <w:tab/>
        <w:t>UTRA FDD</w:t>
      </w:r>
      <w:bookmarkEnd w:id="1581"/>
      <w:bookmarkEnd w:id="1582"/>
      <w:bookmarkEnd w:id="1583"/>
      <w:bookmarkEnd w:id="1584"/>
      <w:bookmarkEnd w:id="1585"/>
      <w:bookmarkEnd w:id="1586"/>
      <w:bookmarkEnd w:id="1587"/>
      <w:bookmarkEnd w:id="1588"/>
      <w:bookmarkEnd w:id="158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1590" w:name="_Toc21095204"/>
      <w:bookmarkStart w:id="1591" w:name="_Toc29766737"/>
      <w:bookmarkStart w:id="1592" w:name="_Toc36040884"/>
      <w:bookmarkStart w:id="1593" w:name="_Toc37228294"/>
      <w:bookmarkStart w:id="1594" w:name="_Toc37228798"/>
      <w:bookmarkStart w:id="1595" w:name="_Toc37229302"/>
      <w:bookmarkStart w:id="1596" w:name="_Toc45906859"/>
      <w:bookmarkStart w:id="1597" w:name="_Toc61116346"/>
      <w:bookmarkStart w:id="1598" w:name="_Toc67055002"/>
      <w:r w:rsidRPr="007D061B">
        <w:t>6.3.4.5.2</w:t>
      </w:r>
      <w:r w:rsidRPr="007D061B">
        <w:tab/>
        <w:t>E-UTRA</w:t>
      </w:r>
      <w:bookmarkEnd w:id="1590"/>
      <w:bookmarkEnd w:id="1591"/>
      <w:bookmarkEnd w:id="1592"/>
      <w:bookmarkEnd w:id="1593"/>
      <w:bookmarkEnd w:id="1594"/>
      <w:bookmarkEnd w:id="1595"/>
      <w:bookmarkEnd w:id="1596"/>
      <w:bookmarkEnd w:id="1597"/>
      <w:bookmarkEnd w:id="1598"/>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1599" w:name="_Toc21095205"/>
      <w:bookmarkStart w:id="1600" w:name="_Toc29766738"/>
      <w:bookmarkStart w:id="1601" w:name="_Toc36040885"/>
      <w:bookmarkStart w:id="1602" w:name="_Toc37228295"/>
      <w:bookmarkStart w:id="1603" w:name="_Toc37228799"/>
      <w:bookmarkStart w:id="1604" w:name="_Toc37229303"/>
      <w:bookmarkStart w:id="1605" w:name="_Toc45906860"/>
      <w:bookmarkStart w:id="1606" w:name="_Toc61116347"/>
      <w:bookmarkStart w:id="1607" w:name="_Toc67055003"/>
      <w:r w:rsidRPr="007D061B">
        <w:t>6.3.4.5.3</w:t>
      </w:r>
      <w:r w:rsidRPr="007D061B">
        <w:tab/>
        <w:t>NR</w:t>
      </w:r>
      <w:bookmarkEnd w:id="1599"/>
      <w:bookmarkEnd w:id="1600"/>
      <w:bookmarkEnd w:id="1601"/>
      <w:bookmarkEnd w:id="1602"/>
      <w:bookmarkEnd w:id="1603"/>
      <w:bookmarkEnd w:id="1604"/>
      <w:bookmarkEnd w:id="1605"/>
      <w:bookmarkEnd w:id="1606"/>
      <w:bookmarkEnd w:id="1607"/>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1608" w:name="_Toc21095206"/>
      <w:bookmarkStart w:id="1609" w:name="_Toc29766739"/>
      <w:bookmarkStart w:id="1610" w:name="_Toc36040886"/>
      <w:bookmarkStart w:id="1611" w:name="_Toc37228296"/>
      <w:bookmarkStart w:id="1612" w:name="_Toc37228800"/>
      <w:bookmarkStart w:id="1613" w:name="_Toc37229304"/>
      <w:bookmarkStart w:id="1614" w:name="_Toc45906861"/>
      <w:bookmarkStart w:id="1615" w:name="_Toc61116348"/>
      <w:bookmarkStart w:id="1616" w:name="_Toc67055004"/>
      <w:r w:rsidRPr="007D061B">
        <w:rPr>
          <w:lang w:eastAsia="zh-CN"/>
        </w:rPr>
        <w:t>6.3.5</w:t>
      </w:r>
      <w:r w:rsidRPr="007D061B">
        <w:rPr>
          <w:lang w:eastAsia="zh-CN"/>
        </w:rPr>
        <w:tab/>
        <w:t>IPDL time mask</w:t>
      </w:r>
      <w:bookmarkEnd w:id="1608"/>
      <w:bookmarkEnd w:id="1609"/>
      <w:bookmarkEnd w:id="1610"/>
      <w:bookmarkEnd w:id="1611"/>
      <w:bookmarkEnd w:id="1612"/>
      <w:bookmarkEnd w:id="1613"/>
      <w:bookmarkEnd w:id="1614"/>
      <w:bookmarkEnd w:id="1615"/>
      <w:bookmarkEnd w:id="1616"/>
    </w:p>
    <w:p w14:paraId="09A6CB0E" w14:textId="77777777" w:rsidR="005432EB" w:rsidRPr="007D061B" w:rsidRDefault="005432EB" w:rsidP="005432EB">
      <w:pPr>
        <w:pStyle w:val="Heading4"/>
      </w:pPr>
      <w:bookmarkStart w:id="1617" w:name="_Toc21095207"/>
      <w:bookmarkStart w:id="1618" w:name="_Toc29766740"/>
      <w:bookmarkStart w:id="1619" w:name="_Toc36040887"/>
      <w:bookmarkStart w:id="1620" w:name="_Toc37228297"/>
      <w:bookmarkStart w:id="1621" w:name="_Toc37228801"/>
      <w:bookmarkStart w:id="1622" w:name="_Toc37229305"/>
      <w:bookmarkStart w:id="1623" w:name="_Toc45906862"/>
      <w:bookmarkStart w:id="1624" w:name="_Toc61116349"/>
      <w:bookmarkStart w:id="1625" w:name="_Toc67055005"/>
      <w:r w:rsidRPr="007D061B">
        <w:t>6.3.5.1</w:t>
      </w:r>
      <w:r w:rsidRPr="007D061B">
        <w:tab/>
        <w:t>Definition and applicability</w:t>
      </w:r>
      <w:bookmarkEnd w:id="1617"/>
      <w:bookmarkEnd w:id="1618"/>
      <w:bookmarkEnd w:id="1619"/>
      <w:bookmarkEnd w:id="1620"/>
      <w:bookmarkEnd w:id="1621"/>
      <w:bookmarkEnd w:id="1622"/>
      <w:bookmarkEnd w:id="1623"/>
      <w:bookmarkEnd w:id="1624"/>
      <w:bookmarkEnd w:id="1625"/>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1626" w:name="_Toc21095208"/>
      <w:bookmarkStart w:id="1627" w:name="_Toc29766741"/>
      <w:bookmarkStart w:id="1628" w:name="_Toc36040888"/>
      <w:bookmarkStart w:id="1629" w:name="_Toc37228298"/>
      <w:bookmarkStart w:id="1630" w:name="_Toc37228802"/>
      <w:bookmarkStart w:id="1631" w:name="_Toc37229306"/>
      <w:bookmarkStart w:id="1632" w:name="_Toc45906863"/>
      <w:bookmarkStart w:id="1633" w:name="_Toc61116350"/>
      <w:bookmarkStart w:id="1634" w:name="_Toc67055006"/>
      <w:r w:rsidRPr="007D061B">
        <w:t>6.3.5.2</w:t>
      </w:r>
      <w:r w:rsidRPr="007D061B">
        <w:tab/>
        <w:t>Minimum requirement</w:t>
      </w:r>
      <w:bookmarkEnd w:id="1626"/>
      <w:bookmarkEnd w:id="1627"/>
      <w:bookmarkEnd w:id="1628"/>
      <w:bookmarkEnd w:id="1629"/>
      <w:bookmarkEnd w:id="1630"/>
      <w:bookmarkEnd w:id="1631"/>
      <w:bookmarkEnd w:id="1632"/>
      <w:bookmarkEnd w:id="1633"/>
      <w:bookmarkEnd w:id="163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1635" w:name="_Toc21095209"/>
      <w:bookmarkStart w:id="1636" w:name="_Toc29766742"/>
      <w:bookmarkStart w:id="1637" w:name="_Toc36040889"/>
      <w:bookmarkStart w:id="1638" w:name="_Toc37228299"/>
      <w:bookmarkStart w:id="1639" w:name="_Toc37228803"/>
      <w:bookmarkStart w:id="1640" w:name="_Toc37229307"/>
      <w:bookmarkStart w:id="1641" w:name="_Toc45906864"/>
      <w:bookmarkStart w:id="1642" w:name="_Toc61116351"/>
      <w:bookmarkStart w:id="1643" w:name="_Toc67055007"/>
      <w:r w:rsidRPr="007D061B">
        <w:t>6.3.5.3</w:t>
      </w:r>
      <w:r w:rsidRPr="007D061B">
        <w:tab/>
        <w:t>Test purpose</w:t>
      </w:r>
      <w:bookmarkEnd w:id="1635"/>
      <w:bookmarkEnd w:id="1636"/>
      <w:bookmarkEnd w:id="1637"/>
      <w:bookmarkEnd w:id="1638"/>
      <w:bookmarkEnd w:id="1639"/>
      <w:bookmarkEnd w:id="1640"/>
      <w:bookmarkEnd w:id="1641"/>
      <w:bookmarkEnd w:id="1642"/>
      <w:bookmarkEnd w:id="1643"/>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1644" w:name="_Toc21095210"/>
      <w:bookmarkStart w:id="1645" w:name="_Toc29766743"/>
      <w:bookmarkStart w:id="1646" w:name="_Toc36040890"/>
      <w:bookmarkStart w:id="1647" w:name="_Toc37228300"/>
      <w:bookmarkStart w:id="1648" w:name="_Toc37228804"/>
      <w:bookmarkStart w:id="1649" w:name="_Toc37229308"/>
      <w:bookmarkStart w:id="1650" w:name="_Toc45906865"/>
      <w:bookmarkStart w:id="1651" w:name="_Toc61116352"/>
      <w:bookmarkStart w:id="1652" w:name="_Toc67055008"/>
      <w:r w:rsidRPr="007D061B">
        <w:t>6.3.5.4</w:t>
      </w:r>
      <w:r w:rsidRPr="007D061B">
        <w:tab/>
        <w:t>Method of test</w:t>
      </w:r>
      <w:bookmarkStart w:id="1653" w:name="_Toc21095211"/>
      <w:bookmarkStart w:id="1654" w:name="_Toc29766744"/>
      <w:bookmarkStart w:id="1655" w:name="_Toc36040891"/>
      <w:bookmarkStart w:id="1656" w:name="_Toc37228301"/>
      <w:bookmarkStart w:id="1657" w:name="_Toc37228805"/>
      <w:bookmarkStart w:id="1658" w:name="_Toc37229309"/>
      <w:bookmarkStart w:id="1659" w:name="_Toc45906866"/>
      <w:bookmarkEnd w:id="1644"/>
      <w:bookmarkEnd w:id="1645"/>
      <w:bookmarkEnd w:id="1646"/>
      <w:bookmarkEnd w:id="1647"/>
      <w:bookmarkEnd w:id="1648"/>
      <w:bookmarkEnd w:id="1649"/>
      <w:bookmarkEnd w:id="1650"/>
      <w:bookmarkEnd w:id="1651"/>
      <w:bookmarkEnd w:id="1652"/>
    </w:p>
    <w:p w14:paraId="37729766" w14:textId="4A4C13B8" w:rsidR="005432EB" w:rsidRPr="007D061B" w:rsidRDefault="005432EB" w:rsidP="005432EB">
      <w:pPr>
        <w:pStyle w:val="Heading5"/>
      </w:pPr>
      <w:bookmarkStart w:id="1660" w:name="_Toc61116353"/>
      <w:bookmarkStart w:id="1661" w:name="_Toc67055009"/>
      <w:r w:rsidRPr="007D061B">
        <w:t>6.3.5.4.1</w:t>
      </w:r>
      <w:r w:rsidRPr="007D061B">
        <w:tab/>
        <w:t>Initial conditions</w:t>
      </w:r>
      <w:bookmarkEnd w:id="1653"/>
      <w:bookmarkEnd w:id="1654"/>
      <w:bookmarkEnd w:id="1655"/>
      <w:bookmarkEnd w:id="1656"/>
      <w:bookmarkEnd w:id="1657"/>
      <w:bookmarkEnd w:id="1658"/>
      <w:bookmarkEnd w:id="1659"/>
      <w:bookmarkEnd w:id="1660"/>
      <w:bookmarkEnd w:id="1661"/>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1662" w:name="_Toc21095212"/>
      <w:bookmarkStart w:id="1663" w:name="_Toc29766745"/>
      <w:bookmarkStart w:id="1664" w:name="_Toc36040892"/>
      <w:bookmarkStart w:id="1665" w:name="_Toc37228302"/>
      <w:bookmarkStart w:id="1666" w:name="_Toc37228806"/>
      <w:bookmarkStart w:id="1667" w:name="_Toc37229310"/>
      <w:bookmarkStart w:id="1668" w:name="_Toc45906867"/>
      <w:bookmarkStart w:id="1669" w:name="_Toc61116354"/>
      <w:bookmarkStart w:id="1670" w:name="_Toc67055010"/>
      <w:r w:rsidRPr="007D061B">
        <w:t>6.3.5.4.2</w:t>
      </w:r>
      <w:r w:rsidRPr="007D061B">
        <w:tab/>
        <w:t>Procedure</w:t>
      </w:r>
      <w:bookmarkEnd w:id="1662"/>
      <w:bookmarkEnd w:id="1663"/>
      <w:bookmarkEnd w:id="1664"/>
      <w:bookmarkEnd w:id="1665"/>
      <w:bookmarkEnd w:id="1666"/>
      <w:bookmarkEnd w:id="1667"/>
      <w:bookmarkEnd w:id="1668"/>
      <w:bookmarkEnd w:id="1669"/>
      <w:bookmarkEnd w:id="1670"/>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1671" w:name="_Toc21095213"/>
      <w:bookmarkStart w:id="1672" w:name="_Toc29766746"/>
      <w:bookmarkStart w:id="1673" w:name="_Toc36040893"/>
      <w:bookmarkStart w:id="1674" w:name="_Toc37228303"/>
      <w:bookmarkStart w:id="1675" w:name="_Toc37228807"/>
      <w:bookmarkStart w:id="1676" w:name="_Toc37229311"/>
      <w:bookmarkStart w:id="1677" w:name="_Toc45906868"/>
      <w:bookmarkStart w:id="1678" w:name="_Toc61116355"/>
      <w:bookmarkStart w:id="1679" w:name="_Toc67055011"/>
      <w:r w:rsidRPr="007D061B">
        <w:t>6.3.5.5</w:t>
      </w:r>
      <w:r w:rsidRPr="007D061B">
        <w:tab/>
        <w:t>Test requirements</w:t>
      </w:r>
      <w:bookmarkEnd w:id="1671"/>
      <w:bookmarkEnd w:id="1672"/>
      <w:bookmarkEnd w:id="1673"/>
      <w:bookmarkEnd w:id="1674"/>
      <w:bookmarkEnd w:id="1675"/>
      <w:bookmarkEnd w:id="1676"/>
      <w:bookmarkEnd w:id="1677"/>
      <w:bookmarkEnd w:id="1678"/>
      <w:bookmarkEnd w:id="167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5pt;height:149pt" o:ole="">
            <v:imagedata r:id="rId29" o:title=""/>
          </v:shape>
          <o:OLEObject Type="Embed" ProgID="Word.Picture.8" ShapeID="_x0000_i1031" DrawAspect="Content" ObjectID="_1679383657" r:id="rId30"/>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1680" w:name="_Toc21095214"/>
      <w:bookmarkStart w:id="1681" w:name="_Toc29766747"/>
      <w:bookmarkStart w:id="1682" w:name="_Toc36040894"/>
      <w:bookmarkStart w:id="1683" w:name="_Toc37228304"/>
      <w:bookmarkStart w:id="1684" w:name="_Toc37228808"/>
      <w:bookmarkStart w:id="1685" w:name="_Toc37229312"/>
      <w:bookmarkStart w:id="1686" w:name="_Toc45906869"/>
      <w:bookmarkStart w:id="1687" w:name="_Toc61116356"/>
      <w:bookmarkStart w:id="1688" w:name="_Toc67055012"/>
      <w:r w:rsidRPr="007D061B">
        <w:rPr>
          <w:lang w:eastAsia="zh-CN"/>
        </w:rPr>
        <w:t>6.3.6</w:t>
      </w:r>
      <w:r w:rsidRPr="007D061B">
        <w:rPr>
          <w:lang w:eastAsia="zh-CN"/>
        </w:rPr>
        <w:tab/>
        <w:t>RE Power control dynamic range</w:t>
      </w:r>
      <w:bookmarkEnd w:id="1680"/>
      <w:bookmarkEnd w:id="1681"/>
      <w:bookmarkEnd w:id="1682"/>
      <w:bookmarkEnd w:id="1683"/>
      <w:bookmarkEnd w:id="1684"/>
      <w:bookmarkEnd w:id="1685"/>
      <w:bookmarkEnd w:id="1686"/>
      <w:bookmarkEnd w:id="1687"/>
      <w:bookmarkEnd w:id="1688"/>
    </w:p>
    <w:p w14:paraId="2C8ED13C" w14:textId="77777777" w:rsidR="005432EB" w:rsidRPr="007D061B" w:rsidRDefault="005432EB" w:rsidP="005432EB">
      <w:pPr>
        <w:pStyle w:val="Heading4"/>
      </w:pPr>
      <w:bookmarkStart w:id="1689" w:name="_Toc21095215"/>
      <w:bookmarkStart w:id="1690" w:name="_Toc29766748"/>
      <w:bookmarkStart w:id="1691" w:name="_Toc36040895"/>
      <w:bookmarkStart w:id="1692" w:name="_Toc37228305"/>
      <w:bookmarkStart w:id="1693" w:name="_Toc37228809"/>
      <w:bookmarkStart w:id="1694" w:name="_Toc37229313"/>
      <w:bookmarkStart w:id="1695" w:name="_Toc45906870"/>
      <w:bookmarkStart w:id="1696" w:name="_Toc61116357"/>
      <w:bookmarkStart w:id="1697" w:name="_Toc67055013"/>
      <w:r w:rsidRPr="007D061B">
        <w:t>6.3.6.1</w:t>
      </w:r>
      <w:r w:rsidRPr="007D061B">
        <w:tab/>
        <w:t>Definition and applicability</w:t>
      </w:r>
      <w:bookmarkEnd w:id="1689"/>
      <w:bookmarkEnd w:id="1690"/>
      <w:bookmarkEnd w:id="1691"/>
      <w:bookmarkEnd w:id="1692"/>
      <w:bookmarkEnd w:id="1693"/>
      <w:bookmarkEnd w:id="1694"/>
      <w:bookmarkEnd w:id="1695"/>
      <w:bookmarkEnd w:id="1696"/>
      <w:bookmarkEnd w:id="1697"/>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1698" w:name="_Toc21095216"/>
      <w:bookmarkStart w:id="1699" w:name="_Toc29766749"/>
      <w:bookmarkStart w:id="1700" w:name="_Toc36040896"/>
      <w:bookmarkStart w:id="1701" w:name="_Toc37228306"/>
      <w:bookmarkStart w:id="1702" w:name="_Toc37228810"/>
      <w:bookmarkStart w:id="1703" w:name="_Toc37229314"/>
      <w:bookmarkStart w:id="1704" w:name="_Toc45906871"/>
      <w:bookmarkStart w:id="1705" w:name="_Toc61116358"/>
      <w:bookmarkStart w:id="1706" w:name="_Toc67055014"/>
      <w:r w:rsidRPr="007D061B">
        <w:t>6.3.6.2</w:t>
      </w:r>
      <w:r w:rsidRPr="007D061B">
        <w:tab/>
        <w:t>Minimum requirement</w:t>
      </w:r>
      <w:bookmarkEnd w:id="1698"/>
      <w:bookmarkEnd w:id="1699"/>
      <w:bookmarkEnd w:id="1700"/>
      <w:bookmarkEnd w:id="1701"/>
      <w:bookmarkEnd w:id="1702"/>
      <w:bookmarkEnd w:id="1703"/>
      <w:bookmarkEnd w:id="1704"/>
      <w:bookmarkEnd w:id="1705"/>
      <w:bookmarkEnd w:id="1706"/>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1707" w:name="_Toc21095217"/>
      <w:bookmarkStart w:id="1708" w:name="_Toc29766750"/>
      <w:bookmarkStart w:id="1709" w:name="_Toc36040897"/>
      <w:bookmarkStart w:id="1710" w:name="_Toc37228307"/>
      <w:bookmarkStart w:id="1711" w:name="_Toc37228811"/>
      <w:bookmarkStart w:id="1712" w:name="_Toc37229315"/>
      <w:bookmarkStart w:id="1713" w:name="_Toc45906872"/>
      <w:bookmarkStart w:id="1714" w:name="_Toc61116359"/>
      <w:bookmarkStart w:id="1715" w:name="_Toc67055015"/>
      <w:r w:rsidRPr="007D061B">
        <w:t>6.3.6.3</w:t>
      </w:r>
      <w:r w:rsidRPr="007D061B">
        <w:tab/>
        <w:t>Method of test</w:t>
      </w:r>
      <w:bookmarkEnd w:id="1707"/>
      <w:bookmarkEnd w:id="1708"/>
      <w:bookmarkEnd w:id="1709"/>
      <w:bookmarkEnd w:id="1710"/>
      <w:bookmarkEnd w:id="1711"/>
      <w:bookmarkEnd w:id="1712"/>
      <w:bookmarkEnd w:id="1713"/>
      <w:bookmarkEnd w:id="1714"/>
      <w:bookmarkEnd w:id="1715"/>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1716" w:name="_Toc21095218"/>
      <w:bookmarkStart w:id="1717" w:name="_Toc29766751"/>
      <w:bookmarkStart w:id="1718" w:name="_Toc36040898"/>
      <w:bookmarkStart w:id="1719" w:name="_Toc37228308"/>
      <w:bookmarkStart w:id="1720" w:name="_Toc37228812"/>
      <w:bookmarkStart w:id="1721" w:name="_Toc37229316"/>
      <w:bookmarkStart w:id="1722" w:name="_Toc45906873"/>
      <w:bookmarkStart w:id="1723" w:name="_Toc61116360"/>
      <w:bookmarkStart w:id="1724" w:name="_Toc67055016"/>
      <w:r w:rsidRPr="007D061B">
        <w:rPr>
          <w:lang w:eastAsia="zh-CN"/>
        </w:rPr>
        <w:lastRenderedPageBreak/>
        <w:t>6.4</w:t>
      </w:r>
      <w:r w:rsidRPr="007D061B">
        <w:rPr>
          <w:lang w:eastAsia="zh-CN"/>
        </w:rPr>
        <w:tab/>
        <w:t>Transmit ON/OFF power</w:t>
      </w:r>
      <w:bookmarkEnd w:id="1716"/>
      <w:bookmarkEnd w:id="1717"/>
      <w:bookmarkEnd w:id="1718"/>
      <w:bookmarkEnd w:id="1719"/>
      <w:bookmarkEnd w:id="1720"/>
      <w:bookmarkEnd w:id="1721"/>
      <w:bookmarkEnd w:id="1722"/>
      <w:bookmarkEnd w:id="1723"/>
      <w:bookmarkEnd w:id="1724"/>
    </w:p>
    <w:p w14:paraId="58FFCB08" w14:textId="77777777" w:rsidR="005432EB" w:rsidRPr="007D061B" w:rsidRDefault="005432EB" w:rsidP="005432EB">
      <w:pPr>
        <w:pStyle w:val="Heading3"/>
      </w:pPr>
      <w:bookmarkStart w:id="1725" w:name="_Toc21095219"/>
      <w:bookmarkStart w:id="1726" w:name="_Toc29766752"/>
      <w:bookmarkStart w:id="1727" w:name="_Toc36040899"/>
      <w:bookmarkStart w:id="1728" w:name="_Toc37228309"/>
      <w:bookmarkStart w:id="1729" w:name="_Toc37228813"/>
      <w:bookmarkStart w:id="1730" w:name="_Toc37229317"/>
      <w:bookmarkStart w:id="1731" w:name="_Toc45906874"/>
      <w:bookmarkStart w:id="1732" w:name="_Toc61116361"/>
      <w:bookmarkStart w:id="1733" w:name="_Toc67055017"/>
      <w:r w:rsidRPr="007D061B">
        <w:t>6.4.1</w:t>
      </w:r>
      <w:r w:rsidRPr="007D061B">
        <w:tab/>
        <w:t>General</w:t>
      </w:r>
      <w:bookmarkEnd w:id="1725"/>
      <w:bookmarkEnd w:id="1726"/>
      <w:bookmarkEnd w:id="1727"/>
      <w:bookmarkEnd w:id="1728"/>
      <w:bookmarkEnd w:id="1729"/>
      <w:bookmarkEnd w:id="1730"/>
      <w:bookmarkEnd w:id="1731"/>
      <w:bookmarkEnd w:id="1732"/>
      <w:bookmarkEnd w:id="1733"/>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1734" w:name="_Toc21095220"/>
      <w:bookmarkStart w:id="1735" w:name="_Toc29766753"/>
      <w:bookmarkStart w:id="1736" w:name="_Toc36040900"/>
      <w:bookmarkStart w:id="1737" w:name="_Toc37228310"/>
      <w:bookmarkStart w:id="1738" w:name="_Toc37228814"/>
      <w:bookmarkStart w:id="1739" w:name="_Toc37229318"/>
      <w:bookmarkStart w:id="1740" w:name="_Toc45906875"/>
      <w:bookmarkStart w:id="1741" w:name="_Toc61116362"/>
      <w:bookmarkStart w:id="1742" w:name="_Toc67055018"/>
      <w:r w:rsidRPr="007D061B">
        <w:t>6.4.2</w:t>
      </w:r>
      <w:r w:rsidRPr="007D061B">
        <w:tab/>
        <w:t>Transmitter OFF power</w:t>
      </w:r>
      <w:bookmarkEnd w:id="1734"/>
      <w:bookmarkEnd w:id="1735"/>
      <w:bookmarkEnd w:id="1736"/>
      <w:bookmarkEnd w:id="1737"/>
      <w:bookmarkEnd w:id="1738"/>
      <w:bookmarkEnd w:id="1739"/>
      <w:bookmarkEnd w:id="1740"/>
      <w:bookmarkEnd w:id="1741"/>
      <w:bookmarkEnd w:id="1742"/>
    </w:p>
    <w:p w14:paraId="714ECB15" w14:textId="77777777" w:rsidR="005432EB" w:rsidRPr="007D061B" w:rsidRDefault="005432EB" w:rsidP="005432EB">
      <w:pPr>
        <w:pStyle w:val="Heading4"/>
      </w:pPr>
      <w:bookmarkStart w:id="1743" w:name="_Toc21095221"/>
      <w:bookmarkStart w:id="1744" w:name="_Toc29766754"/>
      <w:bookmarkStart w:id="1745" w:name="_Toc36040901"/>
      <w:bookmarkStart w:id="1746" w:name="_Toc37228311"/>
      <w:bookmarkStart w:id="1747" w:name="_Toc37228815"/>
      <w:bookmarkStart w:id="1748" w:name="_Toc37229319"/>
      <w:bookmarkStart w:id="1749" w:name="_Toc45906876"/>
      <w:bookmarkStart w:id="1750" w:name="_Toc61116363"/>
      <w:bookmarkStart w:id="1751" w:name="_Toc67055019"/>
      <w:r w:rsidRPr="007D061B">
        <w:t>6.4.2.1</w:t>
      </w:r>
      <w:r w:rsidRPr="007D061B">
        <w:tab/>
        <w:t>Definition and applicability</w:t>
      </w:r>
      <w:bookmarkEnd w:id="1743"/>
      <w:bookmarkEnd w:id="1744"/>
      <w:bookmarkEnd w:id="1745"/>
      <w:bookmarkEnd w:id="1746"/>
      <w:bookmarkEnd w:id="1747"/>
      <w:bookmarkEnd w:id="1748"/>
      <w:bookmarkEnd w:id="1749"/>
      <w:bookmarkEnd w:id="1750"/>
      <w:bookmarkEnd w:id="1751"/>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1752" w:name="_Toc21095222"/>
      <w:bookmarkStart w:id="1753" w:name="_Toc29766755"/>
      <w:bookmarkStart w:id="1754" w:name="_Toc36040902"/>
      <w:bookmarkStart w:id="1755" w:name="_Toc37228312"/>
      <w:bookmarkStart w:id="1756" w:name="_Toc37228816"/>
      <w:bookmarkStart w:id="1757" w:name="_Toc37229320"/>
      <w:bookmarkStart w:id="1758" w:name="_Toc45906877"/>
      <w:bookmarkStart w:id="1759" w:name="_Toc61116364"/>
      <w:bookmarkStart w:id="1760" w:name="_Toc67055020"/>
      <w:r w:rsidRPr="007D061B">
        <w:t>6.4.2.2</w:t>
      </w:r>
      <w:r w:rsidRPr="007D061B">
        <w:tab/>
        <w:t>Minimum requirement</w:t>
      </w:r>
      <w:bookmarkEnd w:id="1752"/>
      <w:bookmarkEnd w:id="1753"/>
      <w:bookmarkEnd w:id="1754"/>
      <w:bookmarkEnd w:id="1755"/>
      <w:bookmarkEnd w:id="1756"/>
      <w:bookmarkEnd w:id="1757"/>
      <w:bookmarkEnd w:id="1758"/>
      <w:bookmarkEnd w:id="1759"/>
      <w:bookmarkEnd w:id="1760"/>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1761" w:name="_Toc21095223"/>
      <w:bookmarkStart w:id="1762" w:name="_Toc29766756"/>
      <w:bookmarkStart w:id="1763" w:name="_Toc36040903"/>
      <w:bookmarkStart w:id="1764" w:name="_Toc37228313"/>
      <w:bookmarkStart w:id="1765" w:name="_Toc37228817"/>
      <w:bookmarkStart w:id="1766" w:name="_Toc37229321"/>
      <w:bookmarkStart w:id="1767" w:name="_Toc45906878"/>
      <w:bookmarkStart w:id="1768" w:name="_Toc61116365"/>
      <w:bookmarkStart w:id="1769" w:name="_Toc67055021"/>
      <w:r w:rsidRPr="007D061B">
        <w:t>6.4.2.3</w:t>
      </w:r>
      <w:r w:rsidRPr="007D061B">
        <w:tab/>
        <w:t>Test purpose</w:t>
      </w:r>
      <w:bookmarkEnd w:id="1761"/>
      <w:bookmarkEnd w:id="1762"/>
      <w:bookmarkEnd w:id="1763"/>
      <w:bookmarkEnd w:id="1764"/>
      <w:bookmarkEnd w:id="1765"/>
      <w:bookmarkEnd w:id="1766"/>
      <w:bookmarkEnd w:id="1767"/>
      <w:bookmarkEnd w:id="1768"/>
      <w:bookmarkEnd w:id="17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1770" w:name="_Toc21095224"/>
      <w:bookmarkStart w:id="1771" w:name="_Toc29766757"/>
      <w:bookmarkStart w:id="1772" w:name="_Toc36040904"/>
      <w:bookmarkStart w:id="1773" w:name="_Toc37228314"/>
      <w:bookmarkStart w:id="1774" w:name="_Toc37228818"/>
      <w:bookmarkStart w:id="1775" w:name="_Toc37229322"/>
      <w:bookmarkStart w:id="1776" w:name="_Toc45906879"/>
      <w:bookmarkStart w:id="1777" w:name="_Toc61116366"/>
      <w:bookmarkStart w:id="1778" w:name="_Toc67055022"/>
      <w:r w:rsidRPr="007D061B">
        <w:t>6.4.2.4</w:t>
      </w:r>
      <w:r w:rsidRPr="007D061B">
        <w:tab/>
        <w:t>Method of test</w:t>
      </w:r>
      <w:bookmarkStart w:id="1779" w:name="_Toc21095225"/>
      <w:bookmarkStart w:id="1780" w:name="_Toc29766758"/>
      <w:bookmarkStart w:id="1781" w:name="_Toc36040905"/>
      <w:bookmarkStart w:id="1782" w:name="_Toc37228315"/>
      <w:bookmarkStart w:id="1783" w:name="_Toc37228819"/>
      <w:bookmarkStart w:id="1784" w:name="_Toc37229323"/>
      <w:bookmarkStart w:id="1785" w:name="_Toc45906880"/>
      <w:bookmarkEnd w:id="1770"/>
      <w:bookmarkEnd w:id="1771"/>
      <w:bookmarkEnd w:id="1772"/>
      <w:bookmarkEnd w:id="1773"/>
      <w:bookmarkEnd w:id="1774"/>
      <w:bookmarkEnd w:id="1775"/>
      <w:bookmarkEnd w:id="1776"/>
      <w:bookmarkEnd w:id="1777"/>
      <w:bookmarkEnd w:id="1778"/>
    </w:p>
    <w:p w14:paraId="215E5F98" w14:textId="1DA13095" w:rsidR="005432EB" w:rsidRPr="007D061B" w:rsidRDefault="005432EB" w:rsidP="005432EB">
      <w:pPr>
        <w:pStyle w:val="Heading5"/>
      </w:pPr>
      <w:bookmarkStart w:id="1786" w:name="_Toc61116367"/>
      <w:bookmarkStart w:id="1787" w:name="_Toc67055023"/>
      <w:r w:rsidRPr="007D061B">
        <w:t>6.4.2.4.1</w:t>
      </w:r>
      <w:r w:rsidRPr="007D061B">
        <w:tab/>
        <w:t>Initial conditions</w:t>
      </w:r>
      <w:bookmarkEnd w:id="1779"/>
      <w:bookmarkEnd w:id="1780"/>
      <w:bookmarkEnd w:id="1781"/>
      <w:bookmarkEnd w:id="1782"/>
      <w:bookmarkEnd w:id="1783"/>
      <w:bookmarkEnd w:id="1784"/>
      <w:bookmarkEnd w:id="1785"/>
      <w:bookmarkEnd w:id="1786"/>
      <w:bookmarkEnd w:id="1787"/>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1788" w:name="_Toc21095226"/>
      <w:bookmarkStart w:id="1789" w:name="_Toc29766759"/>
      <w:bookmarkStart w:id="1790" w:name="_Toc36040906"/>
      <w:bookmarkStart w:id="1791" w:name="_Toc37228316"/>
      <w:bookmarkStart w:id="1792" w:name="_Toc37228820"/>
      <w:bookmarkStart w:id="1793" w:name="_Toc37229324"/>
      <w:bookmarkStart w:id="1794" w:name="_Toc45906881"/>
      <w:bookmarkStart w:id="1795" w:name="_Toc61116368"/>
      <w:bookmarkStart w:id="1796" w:name="_Toc67055024"/>
      <w:r w:rsidRPr="007D061B">
        <w:lastRenderedPageBreak/>
        <w:t>6.4.2.4.2</w:t>
      </w:r>
      <w:r w:rsidRPr="007D061B">
        <w:tab/>
        <w:t>Procedure</w:t>
      </w:r>
      <w:bookmarkEnd w:id="1788"/>
      <w:bookmarkEnd w:id="1789"/>
      <w:bookmarkEnd w:id="1790"/>
      <w:bookmarkEnd w:id="1791"/>
      <w:bookmarkEnd w:id="1792"/>
      <w:bookmarkEnd w:id="1793"/>
      <w:bookmarkEnd w:id="1794"/>
      <w:bookmarkEnd w:id="1795"/>
      <w:bookmarkEnd w:id="1796"/>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1797" w:name="_Toc21095227"/>
      <w:bookmarkStart w:id="1798" w:name="_Toc29766760"/>
      <w:bookmarkStart w:id="1799" w:name="_Toc36040907"/>
      <w:bookmarkStart w:id="1800" w:name="_Toc37228317"/>
      <w:bookmarkStart w:id="1801" w:name="_Toc37228821"/>
      <w:bookmarkStart w:id="1802" w:name="_Toc37229325"/>
      <w:bookmarkStart w:id="1803" w:name="_Toc45906882"/>
      <w:bookmarkStart w:id="1804" w:name="_Toc61116369"/>
      <w:bookmarkStart w:id="1805" w:name="_Toc67055025"/>
      <w:r w:rsidRPr="007D061B">
        <w:t>6.4.2.5</w:t>
      </w:r>
      <w:r w:rsidRPr="007D061B">
        <w:tab/>
        <w:t>Test requirements</w:t>
      </w:r>
      <w:bookmarkEnd w:id="1797"/>
      <w:bookmarkEnd w:id="1798"/>
      <w:bookmarkEnd w:id="1799"/>
      <w:bookmarkEnd w:id="1800"/>
      <w:bookmarkEnd w:id="1801"/>
      <w:bookmarkEnd w:id="1802"/>
      <w:bookmarkEnd w:id="1803"/>
      <w:bookmarkEnd w:id="1804"/>
      <w:bookmarkEnd w:id="1805"/>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1806" w:name="_Toc21095228"/>
      <w:bookmarkStart w:id="1807" w:name="_Toc29766761"/>
      <w:bookmarkStart w:id="1808" w:name="_Toc36040908"/>
      <w:bookmarkStart w:id="1809" w:name="_Toc37228318"/>
      <w:bookmarkStart w:id="1810" w:name="_Toc37228822"/>
      <w:bookmarkStart w:id="1811" w:name="_Toc37229326"/>
      <w:bookmarkStart w:id="1812" w:name="_Toc45906883"/>
      <w:bookmarkStart w:id="1813" w:name="_Toc61116370"/>
      <w:bookmarkStart w:id="1814" w:name="_Toc67055026"/>
      <w:r w:rsidRPr="007D061B">
        <w:t>6.4.3</w:t>
      </w:r>
      <w:r w:rsidRPr="007D061B">
        <w:tab/>
        <w:t>Transmitter transient period</w:t>
      </w:r>
      <w:bookmarkEnd w:id="1806"/>
      <w:bookmarkEnd w:id="1807"/>
      <w:bookmarkEnd w:id="1808"/>
      <w:bookmarkEnd w:id="1809"/>
      <w:bookmarkEnd w:id="1810"/>
      <w:bookmarkEnd w:id="1811"/>
      <w:bookmarkEnd w:id="1812"/>
      <w:bookmarkEnd w:id="1813"/>
      <w:bookmarkEnd w:id="1814"/>
    </w:p>
    <w:p w14:paraId="35600766" w14:textId="77777777" w:rsidR="005432EB" w:rsidRPr="007D061B" w:rsidRDefault="005432EB" w:rsidP="005432EB">
      <w:pPr>
        <w:pStyle w:val="Heading4"/>
      </w:pPr>
      <w:bookmarkStart w:id="1815" w:name="_Toc21095229"/>
      <w:bookmarkStart w:id="1816" w:name="_Toc29766762"/>
      <w:bookmarkStart w:id="1817" w:name="_Toc36040909"/>
      <w:bookmarkStart w:id="1818" w:name="_Toc37228319"/>
      <w:bookmarkStart w:id="1819" w:name="_Toc37228823"/>
      <w:bookmarkStart w:id="1820" w:name="_Toc37229327"/>
      <w:bookmarkStart w:id="1821" w:name="_Toc45906884"/>
      <w:bookmarkStart w:id="1822" w:name="_Toc61116371"/>
      <w:bookmarkStart w:id="1823" w:name="_Toc67055027"/>
      <w:r w:rsidRPr="007D061B">
        <w:t>6.4.3.1</w:t>
      </w:r>
      <w:r w:rsidRPr="007D061B">
        <w:tab/>
        <w:t>Definition and applicability</w:t>
      </w:r>
      <w:bookmarkEnd w:id="1815"/>
      <w:bookmarkEnd w:id="1816"/>
      <w:bookmarkEnd w:id="1817"/>
      <w:bookmarkEnd w:id="1818"/>
      <w:bookmarkEnd w:id="1819"/>
      <w:bookmarkEnd w:id="1820"/>
      <w:bookmarkEnd w:id="1821"/>
      <w:bookmarkEnd w:id="1822"/>
      <w:bookmarkEnd w:id="1823"/>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50pt;height:212.5pt" o:ole="">
            <v:imagedata r:id="rId31" o:title="" croptop="6311f" cropleft="2026f" cropright="2877f"/>
          </v:shape>
          <o:OLEObject Type="Embed" ProgID="Word.Picture.8" ShapeID="_x0000_i1032" DrawAspect="Content" ObjectID="_1679383658" r:id="rId32"/>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1824" w:name="_Toc21095230"/>
      <w:bookmarkStart w:id="1825" w:name="_Toc29766763"/>
      <w:bookmarkStart w:id="1826" w:name="_Toc36040910"/>
      <w:bookmarkStart w:id="1827" w:name="_Toc37228320"/>
      <w:bookmarkStart w:id="1828" w:name="_Toc37228824"/>
      <w:bookmarkStart w:id="1829" w:name="_Toc37229328"/>
      <w:bookmarkStart w:id="1830" w:name="_Toc45906885"/>
      <w:bookmarkStart w:id="1831" w:name="_Toc61116372"/>
      <w:bookmarkStart w:id="1832" w:name="_Toc67055028"/>
      <w:r w:rsidRPr="007D061B">
        <w:t>6.4.3.2</w:t>
      </w:r>
      <w:r w:rsidRPr="007D061B">
        <w:tab/>
        <w:t>Minimum requirement</w:t>
      </w:r>
      <w:bookmarkEnd w:id="1824"/>
      <w:bookmarkEnd w:id="1825"/>
      <w:bookmarkEnd w:id="1826"/>
      <w:bookmarkEnd w:id="1827"/>
      <w:bookmarkEnd w:id="1828"/>
      <w:bookmarkEnd w:id="1829"/>
      <w:bookmarkEnd w:id="1830"/>
      <w:bookmarkEnd w:id="1831"/>
      <w:bookmarkEnd w:id="1832"/>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1833" w:name="_Toc21095231"/>
      <w:bookmarkStart w:id="1834" w:name="_Toc29766764"/>
      <w:bookmarkStart w:id="1835" w:name="_Toc36040911"/>
      <w:bookmarkStart w:id="1836" w:name="_Toc37228321"/>
      <w:bookmarkStart w:id="1837" w:name="_Toc37228825"/>
      <w:bookmarkStart w:id="1838" w:name="_Toc37229329"/>
      <w:bookmarkStart w:id="1839" w:name="_Toc45906886"/>
      <w:bookmarkStart w:id="1840" w:name="_Toc61116373"/>
      <w:bookmarkStart w:id="1841" w:name="_Toc67055029"/>
      <w:r w:rsidRPr="007D061B">
        <w:t>6.4.3.3</w:t>
      </w:r>
      <w:r w:rsidRPr="007D061B">
        <w:tab/>
        <w:t>Test purpose</w:t>
      </w:r>
      <w:bookmarkEnd w:id="1833"/>
      <w:bookmarkEnd w:id="1834"/>
      <w:bookmarkEnd w:id="1835"/>
      <w:bookmarkEnd w:id="1836"/>
      <w:bookmarkEnd w:id="1837"/>
      <w:bookmarkEnd w:id="1838"/>
      <w:bookmarkEnd w:id="1839"/>
      <w:bookmarkEnd w:id="1840"/>
      <w:bookmarkEnd w:id="1841"/>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1842" w:name="_Toc21095232"/>
      <w:bookmarkStart w:id="1843" w:name="_Toc29766765"/>
      <w:bookmarkStart w:id="1844" w:name="_Toc36040912"/>
      <w:bookmarkStart w:id="1845" w:name="_Toc37228322"/>
      <w:bookmarkStart w:id="1846" w:name="_Toc37228826"/>
      <w:bookmarkStart w:id="1847" w:name="_Toc37229330"/>
      <w:bookmarkStart w:id="1848" w:name="_Toc45906887"/>
      <w:bookmarkStart w:id="1849" w:name="_Toc61116374"/>
      <w:bookmarkStart w:id="1850" w:name="_Toc67055030"/>
      <w:r w:rsidRPr="007D061B">
        <w:t>6.4.3.4</w:t>
      </w:r>
      <w:r w:rsidRPr="007D061B">
        <w:tab/>
        <w:t>Method of test</w:t>
      </w:r>
      <w:bookmarkStart w:id="1851" w:name="_Toc21095233"/>
      <w:bookmarkStart w:id="1852" w:name="_Toc29766766"/>
      <w:bookmarkStart w:id="1853" w:name="_Toc36040913"/>
      <w:bookmarkStart w:id="1854" w:name="_Toc37228323"/>
      <w:bookmarkStart w:id="1855" w:name="_Toc37228827"/>
      <w:bookmarkStart w:id="1856" w:name="_Toc37229331"/>
      <w:bookmarkStart w:id="1857" w:name="_Toc45906888"/>
      <w:bookmarkEnd w:id="1842"/>
      <w:bookmarkEnd w:id="1843"/>
      <w:bookmarkEnd w:id="1844"/>
      <w:bookmarkEnd w:id="1845"/>
      <w:bookmarkEnd w:id="1846"/>
      <w:bookmarkEnd w:id="1847"/>
      <w:bookmarkEnd w:id="1848"/>
      <w:bookmarkEnd w:id="1849"/>
      <w:bookmarkEnd w:id="1850"/>
    </w:p>
    <w:p w14:paraId="2744C809" w14:textId="72DBE220" w:rsidR="005432EB" w:rsidRPr="007D061B" w:rsidRDefault="005432EB" w:rsidP="005432EB">
      <w:pPr>
        <w:pStyle w:val="Heading5"/>
      </w:pPr>
      <w:bookmarkStart w:id="1858" w:name="_Toc61116375"/>
      <w:bookmarkStart w:id="1859" w:name="_Toc67055031"/>
      <w:r w:rsidRPr="007D061B">
        <w:t>6.4.3.4.1</w:t>
      </w:r>
      <w:r w:rsidRPr="007D061B">
        <w:tab/>
        <w:t>Initial conditions</w:t>
      </w:r>
      <w:bookmarkEnd w:id="1851"/>
      <w:bookmarkEnd w:id="1852"/>
      <w:bookmarkEnd w:id="1853"/>
      <w:bookmarkEnd w:id="1854"/>
      <w:bookmarkEnd w:id="1855"/>
      <w:bookmarkEnd w:id="1856"/>
      <w:bookmarkEnd w:id="1857"/>
      <w:bookmarkEnd w:id="1858"/>
      <w:bookmarkEnd w:id="185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1860" w:name="_Toc21095234"/>
      <w:bookmarkStart w:id="1861" w:name="_Toc29766767"/>
      <w:bookmarkStart w:id="1862" w:name="_Toc36040914"/>
      <w:bookmarkStart w:id="1863" w:name="_Toc37228324"/>
      <w:bookmarkStart w:id="1864" w:name="_Toc37228828"/>
      <w:bookmarkStart w:id="1865" w:name="_Toc37229332"/>
      <w:bookmarkStart w:id="1866" w:name="_Toc45906889"/>
      <w:bookmarkStart w:id="1867" w:name="_Toc61116376"/>
      <w:bookmarkStart w:id="1868" w:name="_Toc67055032"/>
      <w:r w:rsidRPr="007D061B">
        <w:t>6.4.3.4.2</w:t>
      </w:r>
      <w:r w:rsidRPr="007D061B">
        <w:tab/>
        <w:t>Procedure</w:t>
      </w:r>
      <w:bookmarkEnd w:id="1860"/>
      <w:bookmarkEnd w:id="1861"/>
      <w:bookmarkEnd w:id="1862"/>
      <w:bookmarkEnd w:id="1863"/>
      <w:bookmarkEnd w:id="1864"/>
      <w:bookmarkEnd w:id="1865"/>
      <w:bookmarkEnd w:id="1866"/>
      <w:bookmarkEnd w:id="1867"/>
      <w:bookmarkEnd w:id="1868"/>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1869" w:name="_Toc21095235"/>
      <w:bookmarkStart w:id="1870" w:name="_Toc29766768"/>
      <w:bookmarkStart w:id="1871" w:name="_Toc36040915"/>
      <w:bookmarkStart w:id="1872" w:name="_Toc37228325"/>
      <w:bookmarkStart w:id="1873" w:name="_Toc37228829"/>
      <w:bookmarkStart w:id="1874" w:name="_Toc37229333"/>
      <w:bookmarkStart w:id="1875" w:name="_Toc45906890"/>
      <w:bookmarkStart w:id="1876" w:name="_Toc61116377"/>
      <w:bookmarkStart w:id="1877" w:name="_Toc67055033"/>
      <w:r w:rsidRPr="007D061B">
        <w:t>6.4.3.5</w:t>
      </w:r>
      <w:r w:rsidRPr="007D061B">
        <w:tab/>
        <w:t>Test requirements</w:t>
      </w:r>
      <w:bookmarkEnd w:id="1869"/>
      <w:bookmarkEnd w:id="1870"/>
      <w:bookmarkEnd w:id="1871"/>
      <w:bookmarkEnd w:id="1872"/>
      <w:bookmarkEnd w:id="1873"/>
      <w:bookmarkEnd w:id="1874"/>
      <w:bookmarkEnd w:id="1875"/>
      <w:bookmarkEnd w:id="1876"/>
      <w:bookmarkEnd w:id="1877"/>
    </w:p>
    <w:p w14:paraId="721AD596" w14:textId="77777777" w:rsidR="005432EB" w:rsidRPr="007D061B" w:rsidRDefault="005432EB" w:rsidP="005432EB">
      <w:pPr>
        <w:pStyle w:val="Heading5"/>
      </w:pPr>
      <w:bookmarkStart w:id="1878" w:name="_Toc21095236"/>
      <w:bookmarkStart w:id="1879" w:name="_Toc29766769"/>
      <w:bookmarkStart w:id="1880" w:name="_Toc36040916"/>
      <w:bookmarkStart w:id="1881" w:name="_Toc37228326"/>
      <w:bookmarkStart w:id="1882" w:name="_Toc37228830"/>
      <w:bookmarkStart w:id="1883" w:name="_Toc37229334"/>
      <w:bookmarkStart w:id="1884" w:name="_Toc45906891"/>
      <w:bookmarkStart w:id="1885" w:name="_Toc61116378"/>
      <w:bookmarkStart w:id="1886" w:name="_Toc67055034"/>
      <w:r w:rsidRPr="007D061B">
        <w:t>6.4.3.5.1</w:t>
      </w:r>
      <w:r w:rsidRPr="007D061B">
        <w:tab/>
        <w:t>MSR operation</w:t>
      </w:r>
      <w:bookmarkEnd w:id="1878"/>
      <w:bookmarkEnd w:id="1879"/>
      <w:bookmarkEnd w:id="1880"/>
      <w:bookmarkEnd w:id="1881"/>
      <w:bookmarkEnd w:id="1882"/>
      <w:bookmarkEnd w:id="1883"/>
      <w:bookmarkEnd w:id="1884"/>
      <w:bookmarkEnd w:id="1885"/>
      <w:bookmarkEnd w:id="1886"/>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1887" w:name="_Toc21095237"/>
      <w:bookmarkStart w:id="1888" w:name="_Toc29766770"/>
      <w:bookmarkStart w:id="1889" w:name="_Toc36040917"/>
      <w:bookmarkStart w:id="1890" w:name="_Toc37228327"/>
      <w:bookmarkStart w:id="1891" w:name="_Toc37228831"/>
      <w:bookmarkStart w:id="1892" w:name="_Toc37229335"/>
      <w:bookmarkStart w:id="1893" w:name="_Toc45906892"/>
      <w:bookmarkStart w:id="1894" w:name="_Toc61116379"/>
      <w:bookmarkStart w:id="1895" w:name="_Toc67055035"/>
      <w:r w:rsidRPr="007D061B">
        <w:t>6.4.3.5.1</w:t>
      </w:r>
      <w:r w:rsidRPr="007D061B">
        <w:tab/>
        <w:t>UTRA TDD operation</w:t>
      </w:r>
      <w:bookmarkEnd w:id="1887"/>
      <w:bookmarkEnd w:id="1888"/>
      <w:bookmarkEnd w:id="1889"/>
      <w:bookmarkEnd w:id="1890"/>
      <w:bookmarkEnd w:id="1891"/>
      <w:bookmarkEnd w:id="1892"/>
      <w:bookmarkEnd w:id="1893"/>
      <w:bookmarkEnd w:id="1894"/>
      <w:bookmarkEnd w:id="1895"/>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1896" w:name="_Toc21095238"/>
      <w:bookmarkStart w:id="1897" w:name="_Toc29766771"/>
      <w:bookmarkStart w:id="1898" w:name="_Toc36040918"/>
      <w:bookmarkStart w:id="1899" w:name="_Toc37228328"/>
      <w:bookmarkStart w:id="1900" w:name="_Toc37228832"/>
      <w:bookmarkStart w:id="1901" w:name="_Toc37229336"/>
      <w:bookmarkStart w:id="1902" w:name="_Toc45906893"/>
      <w:bookmarkStart w:id="1903" w:name="_Toc61116380"/>
      <w:bookmarkStart w:id="1904" w:name="_Toc67055036"/>
      <w:r w:rsidRPr="007D061B">
        <w:t>6.4.3.5.1</w:t>
      </w:r>
      <w:r w:rsidRPr="007D061B">
        <w:tab/>
        <w:t>E-UTRA operation</w:t>
      </w:r>
      <w:bookmarkEnd w:id="1896"/>
      <w:bookmarkEnd w:id="1897"/>
      <w:bookmarkEnd w:id="1898"/>
      <w:bookmarkEnd w:id="1899"/>
      <w:bookmarkEnd w:id="1900"/>
      <w:bookmarkEnd w:id="1901"/>
      <w:bookmarkEnd w:id="1902"/>
      <w:bookmarkEnd w:id="1903"/>
      <w:bookmarkEnd w:id="190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1905" w:name="_Toc21095239"/>
      <w:bookmarkStart w:id="1906" w:name="_Toc29766772"/>
      <w:bookmarkStart w:id="1907" w:name="_Toc36040919"/>
      <w:bookmarkStart w:id="1908" w:name="_Toc37228329"/>
      <w:bookmarkStart w:id="1909" w:name="_Toc37228833"/>
      <w:bookmarkStart w:id="1910" w:name="_Toc37229337"/>
      <w:bookmarkStart w:id="1911" w:name="_Toc45906894"/>
      <w:bookmarkStart w:id="1912" w:name="_Toc61116381"/>
      <w:bookmarkStart w:id="1913" w:name="_Toc67055037"/>
      <w:r w:rsidRPr="007D061B">
        <w:rPr>
          <w:lang w:eastAsia="zh-CN"/>
        </w:rPr>
        <w:t>6.5</w:t>
      </w:r>
      <w:r w:rsidRPr="007D061B">
        <w:rPr>
          <w:lang w:eastAsia="zh-CN"/>
        </w:rPr>
        <w:tab/>
        <w:t>Transmitted signal quality</w:t>
      </w:r>
      <w:bookmarkEnd w:id="1905"/>
      <w:bookmarkEnd w:id="1906"/>
      <w:bookmarkEnd w:id="1907"/>
      <w:bookmarkEnd w:id="1908"/>
      <w:bookmarkEnd w:id="1909"/>
      <w:bookmarkEnd w:id="1910"/>
      <w:bookmarkEnd w:id="1911"/>
      <w:bookmarkEnd w:id="1912"/>
      <w:bookmarkEnd w:id="1913"/>
    </w:p>
    <w:p w14:paraId="7F46935A" w14:textId="77777777" w:rsidR="005432EB" w:rsidRPr="007D061B" w:rsidRDefault="005432EB" w:rsidP="005432EB">
      <w:pPr>
        <w:pStyle w:val="Heading3"/>
      </w:pPr>
      <w:bookmarkStart w:id="1914" w:name="_Toc21095240"/>
      <w:bookmarkStart w:id="1915" w:name="_Toc29766773"/>
      <w:bookmarkStart w:id="1916" w:name="_Toc36040920"/>
      <w:bookmarkStart w:id="1917" w:name="_Toc37228330"/>
      <w:bookmarkStart w:id="1918" w:name="_Toc37228834"/>
      <w:bookmarkStart w:id="1919" w:name="_Toc37229338"/>
      <w:bookmarkStart w:id="1920" w:name="_Toc45906895"/>
      <w:bookmarkStart w:id="1921" w:name="_Toc61116382"/>
      <w:bookmarkStart w:id="1922" w:name="_Toc67055038"/>
      <w:r w:rsidRPr="007D061B">
        <w:t>6.5.1</w:t>
      </w:r>
      <w:r w:rsidRPr="007D061B">
        <w:tab/>
        <w:t>General</w:t>
      </w:r>
      <w:bookmarkEnd w:id="1914"/>
      <w:bookmarkEnd w:id="1915"/>
      <w:bookmarkEnd w:id="1916"/>
      <w:bookmarkEnd w:id="1917"/>
      <w:bookmarkEnd w:id="1918"/>
      <w:bookmarkEnd w:id="1919"/>
      <w:bookmarkEnd w:id="1920"/>
      <w:bookmarkEnd w:id="1921"/>
      <w:bookmarkEnd w:id="1922"/>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1923" w:name="_Toc21095241"/>
      <w:bookmarkStart w:id="1924" w:name="_Toc29766774"/>
      <w:bookmarkStart w:id="1925" w:name="_Toc36040921"/>
      <w:bookmarkStart w:id="1926" w:name="_Toc37228331"/>
      <w:bookmarkStart w:id="1927" w:name="_Toc37228835"/>
      <w:bookmarkStart w:id="1928" w:name="_Toc37229339"/>
      <w:bookmarkStart w:id="1929" w:name="_Toc45906896"/>
      <w:bookmarkStart w:id="1930" w:name="_Toc61116383"/>
      <w:bookmarkStart w:id="1931" w:name="_Toc67055039"/>
      <w:r w:rsidRPr="007D061B">
        <w:lastRenderedPageBreak/>
        <w:t>6.5.2</w:t>
      </w:r>
      <w:r w:rsidRPr="007D061B">
        <w:tab/>
        <w:t>Frequency error</w:t>
      </w:r>
      <w:bookmarkStart w:id="1932" w:name="_Toc21095242"/>
      <w:bookmarkStart w:id="1933" w:name="_Toc29766775"/>
      <w:bookmarkStart w:id="1934" w:name="_Toc36040922"/>
      <w:bookmarkStart w:id="1935" w:name="_Toc37228332"/>
      <w:bookmarkStart w:id="1936" w:name="_Toc37228836"/>
      <w:bookmarkStart w:id="1937" w:name="_Toc37229340"/>
      <w:bookmarkStart w:id="1938" w:name="_Toc45906897"/>
      <w:bookmarkEnd w:id="1923"/>
      <w:bookmarkEnd w:id="1924"/>
      <w:bookmarkEnd w:id="1925"/>
      <w:bookmarkEnd w:id="1926"/>
      <w:bookmarkEnd w:id="1927"/>
      <w:bookmarkEnd w:id="1928"/>
      <w:bookmarkEnd w:id="1929"/>
      <w:bookmarkEnd w:id="1930"/>
      <w:bookmarkEnd w:id="1931"/>
    </w:p>
    <w:p w14:paraId="2D6FAD72" w14:textId="72576F77" w:rsidR="005432EB" w:rsidRPr="007D061B" w:rsidRDefault="005432EB" w:rsidP="005432EB">
      <w:pPr>
        <w:pStyle w:val="Heading4"/>
      </w:pPr>
      <w:bookmarkStart w:id="1939" w:name="_Toc61116384"/>
      <w:bookmarkStart w:id="1940" w:name="_Toc67055040"/>
      <w:r w:rsidRPr="007D061B">
        <w:t>6.5.2.1</w:t>
      </w:r>
      <w:r w:rsidRPr="007D061B">
        <w:tab/>
        <w:t>Definition and applicability</w:t>
      </w:r>
      <w:bookmarkEnd w:id="1932"/>
      <w:bookmarkEnd w:id="1933"/>
      <w:bookmarkEnd w:id="1934"/>
      <w:bookmarkEnd w:id="1935"/>
      <w:bookmarkEnd w:id="1936"/>
      <w:bookmarkEnd w:id="1937"/>
      <w:bookmarkEnd w:id="1938"/>
      <w:bookmarkEnd w:id="1939"/>
      <w:bookmarkEnd w:id="1940"/>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1941" w:name="_Toc21095243"/>
      <w:bookmarkStart w:id="1942" w:name="_Toc29766776"/>
      <w:bookmarkStart w:id="1943" w:name="_Toc36040923"/>
      <w:bookmarkStart w:id="1944" w:name="_Toc37228333"/>
      <w:bookmarkStart w:id="1945" w:name="_Toc37228837"/>
      <w:bookmarkStart w:id="1946" w:name="_Toc37229341"/>
      <w:bookmarkStart w:id="1947" w:name="_Toc45906898"/>
      <w:bookmarkStart w:id="1948" w:name="_Toc61116385"/>
      <w:bookmarkStart w:id="1949" w:name="_Toc67055041"/>
      <w:r w:rsidRPr="007D061B">
        <w:t>6.5.2.2</w:t>
      </w:r>
      <w:r w:rsidRPr="007D061B">
        <w:tab/>
        <w:t>Minimum Requirement</w:t>
      </w:r>
      <w:bookmarkEnd w:id="1941"/>
      <w:bookmarkEnd w:id="1942"/>
      <w:bookmarkEnd w:id="1943"/>
      <w:bookmarkEnd w:id="1944"/>
      <w:bookmarkEnd w:id="1945"/>
      <w:bookmarkEnd w:id="1946"/>
      <w:bookmarkEnd w:id="1947"/>
      <w:bookmarkEnd w:id="1948"/>
      <w:bookmarkEnd w:id="194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1950" w:name="_Toc21095244"/>
      <w:bookmarkStart w:id="1951" w:name="_Toc29766777"/>
      <w:bookmarkStart w:id="1952" w:name="_Toc36040924"/>
      <w:bookmarkStart w:id="1953" w:name="_Toc37228334"/>
      <w:bookmarkStart w:id="1954" w:name="_Toc37228838"/>
      <w:bookmarkStart w:id="1955" w:name="_Toc37229342"/>
      <w:bookmarkStart w:id="1956" w:name="_Toc45906899"/>
      <w:bookmarkStart w:id="1957" w:name="_Toc61116386"/>
      <w:bookmarkStart w:id="1958" w:name="_Toc67055042"/>
      <w:r w:rsidRPr="007D061B">
        <w:t>6.5.2.3</w:t>
      </w:r>
      <w:r w:rsidRPr="007D061B">
        <w:tab/>
        <w:t>Test purpose</w:t>
      </w:r>
      <w:bookmarkEnd w:id="1950"/>
      <w:bookmarkEnd w:id="1951"/>
      <w:bookmarkEnd w:id="1952"/>
      <w:bookmarkEnd w:id="1953"/>
      <w:bookmarkEnd w:id="1954"/>
      <w:bookmarkEnd w:id="1955"/>
      <w:bookmarkEnd w:id="1956"/>
      <w:bookmarkEnd w:id="1957"/>
      <w:bookmarkEnd w:id="1958"/>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1959" w:name="_Toc21095245"/>
      <w:bookmarkStart w:id="1960" w:name="_Toc29766778"/>
      <w:bookmarkStart w:id="1961" w:name="_Toc36040925"/>
      <w:bookmarkStart w:id="1962" w:name="_Toc37228335"/>
      <w:bookmarkStart w:id="1963" w:name="_Toc37228839"/>
      <w:bookmarkStart w:id="1964" w:name="_Toc37229343"/>
      <w:bookmarkStart w:id="1965" w:name="_Toc45906900"/>
      <w:bookmarkStart w:id="1966" w:name="_Toc61116387"/>
      <w:bookmarkStart w:id="1967" w:name="_Toc67055043"/>
      <w:r w:rsidRPr="007D061B">
        <w:t>6.5.2.4</w:t>
      </w:r>
      <w:r w:rsidRPr="007D061B">
        <w:tab/>
        <w:t>Method of test</w:t>
      </w:r>
      <w:bookmarkEnd w:id="1959"/>
      <w:bookmarkEnd w:id="1960"/>
      <w:bookmarkEnd w:id="1961"/>
      <w:bookmarkEnd w:id="1962"/>
      <w:bookmarkEnd w:id="1963"/>
      <w:bookmarkEnd w:id="1964"/>
      <w:bookmarkEnd w:id="1965"/>
      <w:bookmarkEnd w:id="1966"/>
      <w:bookmarkEnd w:id="1967"/>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1968" w:name="_Toc21095246"/>
      <w:bookmarkStart w:id="1969" w:name="_Toc29766779"/>
      <w:bookmarkStart w:id="1970" w:name="_Toc36040926"/>
      <w:bookmarkStart w:id="1971" w:name="_Toc37228336"/>
      <w:bookmarkStart w:id="1972" w:name="_Toc37228840"/>
      <w:bookmarkStart w:id="1973" w:name="_Toc37229344"/>
      <w:bookmarkStart w:id="1974" w:name="_Toc45906901"/>
      <w:bookmarkStart w:id="1975" w:name="_Toc61116388"/>
      <w:bookmarkStart w:id="1976" w:name="_Toc67055044"/>
      <w:r w:rsidRPr="007D061B">
        <w:t>6.5.2.5</w:t>
      </w:r>
      <w:r w:rsidRPr="007D061B">
        <w:tab/>
        <w:t>Test Requirements</w:t>
      </w:r>
      <w:bookmarkEnd w:id="1968"/>
      <w:bookmarkEnd w:id="1969"/>
      <w:bookmarkEnd w:id="1970"/>
      <w:bookmarkEnd w:id="1971"/>
      <w:bookmarkEnd w:id="1972"/>
      <w:bookmarkEnd w:id="1973"/>
      <w:bookmarkEnd w:id="1974"/>
      <w:bookmarkEnd w:id="1975"/>
      <w:bookmarkEnd w:id="1976"/>
    </w:p>
    <w:p w14:paraId="3688F983" w14:textId="77777777" w:rsidR="005432EB" w:rsidRPr="007D061B" w:rsidRDefault="005432EB" w:rsidP="005432EB">
      <w:pPr>
        <w:pStyle w:val="Heading5"/>
      </w:pPr>
      <w:bookmarkStart w:id="1977" w:name="_Toc21095247"/>
      <w:bookmarkStart w:id="1978" w:name="_Toc29766780"/>
      <w:bookmarkStart w:id="1979" w:name="_Toc36040927"/>
      <w:bookmarkStart w:id="1980" w:name="_Toc37228337"/>
      <w:bookmarkStart w:id="1981" w:name="_Toc37228841"/>
      <w:bookmarkStart w:id="1982" w:name="_Toc37229345"/>
      <w:bookmarkStart w:id="1983" w:name="_Toc45906902"/>
      <w:bookmarkStart w:id="1984" w:name="_Toc61116389"/>
      <w:bookmarkStart w:id="1985" w:name="_Toc67055045"/>
      <w:r w:rsidRPr="007D061B">
        <w:t>6.5.2.5.1</w:t>
      </w:r>
      <w:r w:rsidRPr="007D061B">
        <w:tab/>
        <w:t>UTRA FDD test requirement</w:t>
      </w:r>
      <w:bookmarkEnd w:id="1977"/>
      <w:bookmarkEnd w:id="1978"/>
      <w:bookmarkEnd w:id="1979"/>
      <w:bookmarkEnd w:id="1980"/>
      <w:bookmarkEnd w:id="1981"/>
      <w:bookmarkEnd w:id="1982"/>
      <w:bookmarkEnd w:id="1983"/>
      <w:bookmarkEnd w:id="1984"/>
      <w:bookmarkEnd w:id="1985"/>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1986" w:name="_Toc21095248"/>
      <w:bookmarkStart w:id="1987" w:name="_Toc29766781"/>
      <w:bookmarkStart w:id="1988" w:name="_Toc36040928"/>
      <w:bookmarkStart w:id="1989" w:name="_Toc37228338"/>
      <w:bookmarkStart w:id="1990" w:name="_Toc37228842"/>
      <w:bookmarkStart w:id="1991" w:name="_Toc37229346"/>
      <w:bookmarkStart w:id="1992" w:name="_Toc45906903"/>
      <w:bookmarkStart w:id="1993" w:name="_Toc61116390"/>
      <w:bookmarkStart w:id="1994" w:name="_Toc67055046"/>
      <w:r w:rsidRPr="007D061B">
        <w:t>6.5.2.5.2</w:t>
      </w:r>
      <w:r w:rsidRPr="007D061B">
        <w:tab/>
        <w:t>UTRA TDD test requirement</w:t>
      </w:r>
      <w:bookmarkEnd w:id="1986"/>
      <w:bookmarkEnd w:id="1987"/>
      <w:bookmarkEnd w:id="1988"/>
      <w:bookmarkEnd w:id="1989"/>
      <w:bookmarkEnd w:id="1990"/>
      <w:bookmarkEnd w:id="1991"/>
      <w:bookmarkEnd w:id="1992"/>
      <w:bookmarkEnd w:id="1993"/>
      <w:bookmarkEnd w:id="199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1995" w:name="_Toc21095249"/>
      <w:bookmarkStart w:id="1996" w:name="_Toc29766782"/>
      <w:bookmarkStart w:id="1997" w:name="_Toc36040929"/>
      <w:bookmarkStart w:id="1998" w:name="_Toc37228339"/>
      <w:bookmarkStart w:id="1999" w:name="_Toc37228843"/>
      <w:bookmarkStart w:id="2000" w:name="_Toc37229347"/>
      <w:bookmarkStart w:id="2001" w:name="_Toc45906904"/>
      <w:bookmarkStart w:id="2002" w:name="_Toc61116391"/>
      <w:bookmarkStart w:id="2003" w:name="_Toc67055047"/>
      <w:r w:rsidRPr="007D061B">
        <w:t>6.5.2.5.3</w:t>
      </w:r>
      <w:r w:rsidRPr="007D061B">
        <w:tab/>
        <w:t>E-UTRA and NR test requirement</w:t>
      </w:r>
      <w:bookmarkEnd w:id="1995"/>
      <w:bookmarkEnd w:id="1996"/>
      <w:bookmarkEnd w:id="1997"/>
      <w:bookmarkEnd w:id="1998"/>
      <w:bookmarkEnd w:id="1999"/>
      <w:bookmarkEnd w:id="2000"/>
      <w:bookmarkEnd w:id="2001"/>
      <w:bookmarkEnd w:id="2002"/>
      <w:bookmarkEnd w:id="2003"/>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2004" w:name="_Toc21095250"/>
      <w:bookmarkStart w:id="2005" w:name="_Toc29766783"/>
      <w:bookmarkStart w:id="2006" w:name="_Toc36040930"/>
      <w:bookmarkStart w:id="2007" w:name="_Toc37228340"/>
      <w:bookmarkStart w:id="2008" w:name="_Toc37228844"/>
      <w:bookmarkStart w:id="2009" w:name="_Toc37229348"/>
      <w:bookmarkStart w:id="2010" w:name="_Toc45906905"/>
      <w:bookmarkStart w:id="2011" w:name="_Toc61116392"/>
      <w:bookmarkStart w:id="2012" w:name="_Toc67055048"/>
      <w:r w:rsidRPr="007D061B">
        <w:t>6.5.3</w:t>
      </w:r>
      <w:r w:rsidRPr="007D061B">
        <w:tab/>
        <w:t>Time alignment error</w:t>
      </w:r>
      <w:bookmarkEnd w:id="2004"/>
      <w:bookmarkEnd w:id="2005"/>
      <w:bookmarkEnd w:id="2006"/>
      <w:bookmarkEnd w:id="2007"/>
      <w:bookmarkEnd w:id="2008"/>
      <w:bookmarkEnd w:id="2009"/>
      <w:bookmarkEnd w:id="2010"/>
      <w:bookmarkEnd w:id="2011"/>
      <w:bookmarkEnd w:id="2012"/>
    </w:p>
    <w:p w14:paraId="160D85FF" w14:textId="77777777" w:rsidR="005432EB" w:rsidRPr="007D061B" w:rsidRDefault="005432EB" w:rsidP="005432EB">
      <w:pPr>
        <w:pStyle w:val="Heading4"/>
      </w:pPr>
      <w:bookmarkStart w:id="2013" w:name="_Toc21095251"/>
      <w:bookmarkStart w:id="2014" w:name="_Toc29766784"/>
      <w:bookmarkStart w:id="2015" w:name="_Toc36040931"/>
      <w:bookmarkStart w:id="2016" w:name="_Toc37228341"/>
      <w:bookmarkStart w:id="2017" w:name="_Toc37228845"/>
      <w:bookmarkStart w:id="2018" w:name="_Toc37229349"/>
      <w:bookmarkStart w:id="2019" w:name="_Toc45906906"/>
      <w:bookmarkStart w:id="2020" w:name="_Toc61116393"/>
      <w:bookmarkStart w:id="2021" w:name="_Toc67055049"/>
      <w:r w:rsidRPr="007D061B">
        <w:t>6.5.3.1</w:t>
      </w:r>
      <w:r w:rsidRPr="007D061B">
        <w:tab/>
        <w:t>Definition and applicability</w:t>
      </w:r>
      <w:bookmarkEnd w:id="2013"/>
      <w:bookmarkEnd w:id="2014"/>
      <w:bookmarkEnd w:id="2015"/>
      <w:bookmarkEnd w:id="2016"/>
      <w:bookmarkEnd w:id="2017"/>
      <w:bookmarkEnd w:id="2018"/>
      <w:bookmarkEnd w:id="2019"/>
      <w:bookmarkEnd w:id="2020"/>
      <w:bookmarkEnd w:id="2021"/>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2022" w:name="_Toc21095252"/>
      <w:bookmarkStart w:id="2023" w:name="_Toc29766785"/>
      <w:bookmarkStart w:id="2024" w:name="_Toc36040932"/>
      <w:bookmarkStart w:id="2025" w:name="_Toc37228342"/>
      <w:bookmarkStart w:id="2026" w:name="_Toc37228846"/>
      <w:bookmarkStart w:id="2027" w:name="_Toc37229350"/>
      <w:bookmarkStart w:id="2028" w:name="_Toc45906907"/>
      <w:bookmarkStart w:id="2029" w:name="_Toc61116394"/>
      <w:bookmarkStart w:id="2030" w:name="_Toc67055050"/>
      <w:r w:rsidRPr="007D061B">
        <w:t>6.5.3.2</w:t>
      </w:r>
      <w:r w:rsidRPr="007D061B">
        <w:tab/>
        <w:t>Minimum requirement</w:t>
      </w:r>
      <w:bookmarkEnd w:id="2022"/>
      <w:bookmarkEnd w:id="2023"/>
      <w:bookmarkEnd w:id="2024"/>
      <w:bookmarkEnd w:id="2025"/>
      <w:bookmarkEnd w:id="2026"/>
      <w:bookmarkEnd w:id="2027"/>
      <w:bookmarkEnd w:id="2028"/>
      <w:bookmarkEnd w:id="2029"/>
      <w:bookmarkEnd w:id="2030"/>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2031" w:name="_Toc21095253"/>
      <w:bookmarkStart w:id="2032" w:name="_Toc29766786"/>
      <w:bookmarkStart w:id="2033" w:name="_Toc36040933"/>
      <w:bookmarkStart w:id="2034" w:name="_Toc37228343"/>
      <w:bookmarkStart w:id="2035" w:name="_Toc37228847"/>
      <w:bookmarkStart w:id="2036" w:name="_Toc37229351"/>
      <w:bookmarkStart w:id="2037" w:name="_Toc45906908"/>
      <w:bookmarkStart w:id="2038" w:name="_Toc61116395"/>
      <w:bookmarkStart w:id="2039" w:name="_Toc67055051"/>
      <w:r w:rsidRPr="007D061B">
        <w:t>6.5.3.3</w:t>
      </w:r>
      <w:r w:rsidRPr="007D061B">
        <w:tab/>
        <w:t>Test purpose</w:t>
      </w:r>
      <w:bookmarkEnd w:id="2031"/>
      <w:bookmarkEnd w:id="2032"/>
      <w:bookmarkEnd w:id="2033"/>
      <w:bookmarkEnd w:id="2034"/>
      <w:bookmarkEnd w:id="2035"/>
      <w:bookmarkEnd w:id="2036"/>
      <w:bookmarkEnd w:id="2037"/>
      <w:bookmarkEnd w:id="2038"/>
      <w:bookmarkEnd w:id="203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2040" w:name="_Toc21095254"/>
      <w:bookmarkStart w:id="2041" w:name="_Toc29766787"/>
      <w:bookmarkStart w:id="2042" w:name="_Toc36040934"/>
      <w:bookmarkStart w:id="2043" w:name="_Toc37228344"/>
      <w:bookmarkStart w:id="2044" w:name="_Toc37228848"/>
      <w:bookmarkStart w:id="2045" w:name="_Toc37229352"/>
      <w:bookmarkStart w:id="2046" w:name="_Toc45906909"/>
      <w:bookmarkStart w:id="2047" w:name="_Toc61116396"/>
      <w:bookmarkStart w:id="2048" w:name="_Toc67055052"/>
      <w:r w:rsidRPr="007D061B">
        <w:t>6.5.3.4</w:t>
      </w:r>
      <w:r w:rsidRPr="007D061B">
        <w:tab/>
        <w:t>Method of test</w:t>
      </w:r>
      <w:bookmarkEnd w:id="2040"/>
      <w:bookmarkEnd w:id="2041"/>
      <w:bookmarkEnd w:id="2042"/>
      <w:bookmarkEnd w:id="2043"/>
      <w:bookmarkEnd w:id="2044"/>
      <w:bookmarkEnd w:id="2045"/>
      <w:bookmarkEnd w:id="2046"/>
      <w:bookmarkEnd w:id="2047"/>
      <w:bookmarkEnd w:id="2048"/>
    </w:p>
    <w:p w14:paraId="5960C089" w14:textId="77777777" w:rsidR="005432EB" w:rsidRPr="007D061B" w:rsidRDefault="005432EB" w:rsidP="005432EB">
      <w:pPr>
        <w:pStyle w:val="Heading5"/>
      </w:pPr>
      <w:bookmarkStart w:id="2049" w:name="_Toc21095255"/>
      <w:bookmarkStart w:id="2050" w:name="_Toc29766788"/>
      <w:bookmarkStart w:id="2051" w:name="_Toc36040935"/>
      <w:bookmarkStart w:id="2052" w:name="_Toc37228345"/>
      <w:bookmarkStart w:id="2053" w:name="_Toc37228849"/>
      <w:bookmarkStart w:id="2054" w:name="_Toc37229353"/>
      <w:bookmarkStart w:id="2055" w:name="_Toc45906910"/>
      <w:bookmarkStart w:id="2056" w:name="_Toc61116397"/>
      <w:bookmarkStart w:id="2057" w:name="_Toc67055053"/>
      <w:r w:rsidRPr="007D061B">
        <w:t>6.5.3.4.1</w:t>
      </w:r>
      <w:r w:rsidRPr="007D061B">
        <w:tab/>
        <w:t>Initial conditions</w:t>
      </w:r>
      <w:bookmarkEnd w:id="2049"/>
      <w:bookmarkEnd w:id="2050"/>
      <w:bookmarkEnd w:id="2051"/>
      <w:bookmarkEnd w:id="2052"/>
      <w:bookmarkEnd w:id="2053"/>
      <w:bookmarkEnd w:id="2054"/>
      <w:bookmarkEnd w:id="2055"/>
      <w:bookmarkEnd w:id="2056"/>
      <w:bookmarkEnd w:id="2057"/>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2058" w:name="_Toc21095256"/>
      <w:bookmarkStart w:id="2059" w:name="_Toc29766789"/>
      <w:bookmarkStart w:id="2060" w:name="_Toc36040936"/>
      <w:bookmarkStart w:id="2061" w:name="_Toc37228346"/>
      <w:bookmarkStart w:id="2062" w:name="_Toc37228850"/>
      <w:bookmarkStart w:id="2063" w:name="_Toc37229354"/>
      <w:bookmarkStart w:id="2064" w:name="_Toc45906911"/>
      <w:bookmarkStart w:id="2065" w:name="_Toc61116398"/>
      <w:bookmarkStart w:id="2066" w:name="_Toc67055054"/>
      <w:r w:rsidRPr="007D061B">
        <w:t>6.5.3.4.2</w:t>
      </w:r>
      <w:r w:rsidRPr="007D061B">
        <w:tab/>
        <w:t>Procedure</w:t>
      </w:r>
      <w:bookmarkEnd w:id="2058"/>
      <w:bookmarkEnd w:id="2059"/>
      <w:bookmarkEnd w:id="2060"/>
      <w:bookmarkEnd w:id="2061"/>
      <w:bookmarkEnd w:id="2062"/>
      <w:bookmarkEnd w:id="2063"/>
      <w:bookmarkEnd w:id="2064"/>
      <w:bookmarkEnd w:id="2065"/>
      <w:bookmarkEnd w:id="2066"/>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2067" w:name="_Toc21095257"/>
      <w:bookmarkStart w:id="2068" w:name="_Toc29766790"/>
      <w:bookmarkStart w:id="2069" w:name="_Toc36040937"/>
      <w:bookmarkStart w:id="2070" w:name="_Toc37228347"/>
      <w:bookmarkStart w:id="2071" w:name="_Toc37228851"/>
      <w:bookmarkStart w:id="2072" w:name="_Toc37229355"/>
      <w:bookmarkStart w:id="2073" w:name="_Toc45906912"/>
      <w:bookmarkStart w:id="2074" w:name="_Toc61116399"/>
      <w:bookmarkStart w:id="2075" w:name="_Toc67055055"/>
      <w:r w:rsidRPr="007D061B">
        <w:t>6.5.3.5</w:t>
      </w:r>
      <w:r w:rsidRPr="007D061B">
        <w:tab/>
        <w:t>Test requirement</w:t>
      </w:r>
      <w:bookmarkEnd w:id="2067"/>
      <w:bookmarkEnd w:id="2068"/>
      <w:bookmarkEnd w:id="2069"/>
      <w:bookmarkEnd w:id="2070"/>
      <w:bookmarkEnd w:id="2071"/>
      <w:bookmarkEnd w:id="2072"/>
      <w:bookmarkEnd w:id="2073"/>
      <w:bookmarkEnd w:id="2074"/>
      <w:bookmarkEnd w:id="2075"/>
    </w:p>
    <w:p w14:paraId="346C8395" w14:textId="77777777" w:rsidR="005432EB" w:rsidRPr="007D061B" w:rsidRDefault="005432EB" w:rsidP="005432EB">
      <w:pPr>
        <w:pStyle w:val="Heading5"/>
      </w:pPr>
      <w:bookmarkStart w:id="2076" w:name="_Toc21095258"/>
      <w:bookmarkStart w:id="2077" w:name="_Toc29766791"/>
      <w:bookmarkStart w:id="2078" w:name="_Toc36040938"/>
      <w:bookmarkStart w:id="2079" w:name="_Toc37228348"/>
      <w:bookmarkStart w:id="2080" w:name="_Toc37228852"/>
      <w:bookmarkStart w:id="2081" w:name="_Toc37229356"/>
      <w:bookmarkStart w:id="2082" w:name="_Toc45906913"/>
      <w:bookmarkStart w:id="2083" w:name="_Toc61116400"/>
      <w:bookmarkStart w:id="2084" w:name="_Toc67055056"/>
      <w:r w:rsidRPr="007D061B">
        <w:t>6.5.3.5.1</w:t>
      </w:r>
      <w:r w:rsidRPr="007D061B">
        <w:tab/>
        <w:t>UTRA FDD test requirement</w:t>
      </w:r>
      <w:bookmarkEnd w:id="2076"/>
      <w:bookmarkEnd w:id="2077"/>
      <w:bookmarkEnd w:id="2078"/>
      <w:bookmarkEnd w:id="2079"/>
      <w:bookmarkEnd w:id="2080"/>
      <w:bookmarkEnd w:id="2081"/>
      <w:bookmarkEnd w:id="2082"/>
      <w:bookmarkEnd w:id="2083"/>
      <w:bookmarkEnd w:id="208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2085" w:name="_Toc21095259"/>
      <w:bookmarkStart w:id="2086" w:name="_Toc29766792"/>
      <w:bookmarkStart w:id="2087" w:name="_Toc36040939"/>
      <w:bookmarkStart w:id="2088" w:name="_Toc37228349"/>
      <w:bookmarkStart w:id="2089" w:name="_Toc37228853"/>
      <w:bookmarkStart w:id="2090" w:name="_Toc37229357"/>
      <w:bookmarkStart w:id="2091" w:name="_Toc45906914"/>
      <w:bookmarkStart w:id="2092" w:name="_Toc61116401"/>
      <w:bookmarkStart w:id="2093" w:name="_Toc67055057"/>
      <w:r w:rsidRPr="007D061B">
        <w:t>6.5.3.5.2</w:t>
      </w:r>
      <w:r w:rsidRPr="007D061B">
        <w:tab/>
        <w:t>UTRA TDD test requirement</w:t>
      </w:r>
      <w:bookmarkEnd w:id="2085"/>
      <w:bookmarkEnd w:id="2086"/>
      <w:bookmarkEnd w:id="2087"/>
      <w:bookmarkEnd w:id="2088"/>
      <w:bookmarkEnd w:id="2089"/>
      <w:bookmarkEnd w:id="2090"/>
      <w:bookmarkEnd w:id="2091"/>
      <w:bookmarkEnd w:id="2092"/>
      <w:bookmarkEnd w:id="2093"/>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2094" w:name="_Toc21095260"/>
      <w:bookmarkStart w:id="2095" w:name="_Toc29766793"/>
      <w:bookmarkStart w:id="2096" w:name="_Toc36040940"/>
      <w:bookmarkStart w:id="2097" w:name="_Toc37228350"/>
      <w:bookmarkStart w:id="2098" w:name="_Toc37228854"/>
      <w:bookmarkStart w:id="2099" w:name="_Toc37229358"/>
      <w:bookmarkStart w:id="2100" w:name="_Toc45906915"/>
      <w:bookmarkStart w:id="2101" w:name="_Toc61116402"/>
      <w:bookmarkStart w:id="2102" w:name="_Toc67055058"/>
      <w:r w:rsidRPr="007D061B">
        <w:t>6.5.3.5.3</w:t>
      </w:r>
      <w:r w:rsidRPr="007D061B">
        <w:tab/>
        <w:t>E-UTRA test requirement</w:t>
      </w:r>
      <w:bookmarkEnd w:id="2094"/>
      <w:bookmarkEnd w:id="2095"/>
      <w:bookmarkEnd w:id="2096"/>
      <w:bookmarkEnd w:id="2097"/>
      <w:bookmarkEnd w:id="2098"/>
      <w:bookmarkEnd w:id="2099"/>
      <w:bookmarkEnd w:id="2100"/>
      <w:bookmarkEnd w:id="2101"/>
      <w:bookmarkEnd w:id="2102"/>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2103" w:name="_Toc21095261"/>
      <w:bookmarkStart w:id="2104" w:name="_Toc29766794"/>
      <w:bookmarkStart w:id="2105" w:name="_Toc36040941"/>
      <w:bookmarkStart w:id="2106" w:name="_Toc37228351"/>
      <w:bookmarkStart w:id="2107" w:name="_Toc37228855"/>
      <w:bookmarkStart w:id="2108" w:name="_Toc37229359"/>
      <w:bookmarkStart w:id="2109" w:name="_Toc45906916"/>
      <w:bookmarkStart w:id="2110" w:name="_Toc61116403"/>
      <w:bookmarkStart w:id="2111" w:name="_Toc67055059"/>
      <w:r w:rsidRPr="007D061B">
        <w:t>6.5.3.5.4</w:t>
      </w:r>
      <w:r w:rsidRPr="007D061B">
        <w:tab/>
        <w:t>NR test requirement</w:t>
      </w:r>
      <w:bookmarkEnd w:id="2103"/>
      <w:bookmarkEnd w:id="2104"/>
      <w:bookmarkEnd w:id="2105"/>
      <w:bookmarkEnd w:id="2106"/>
      <w:bookmarkEnd w:id="2107"/>
      <w:bookmarkEnd w:id="2108"/>
      <w:bookmarkEnd w:id="2109"/>
      <w:bookmarkEnd w:id="2110"/>
      <w:bookmarkEnd w:id="2111"/>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2112" w:name="_Toc21095262"/>
      <w:bookmarkStart w:id="2113" w:name="_Toc29766795"/>
      <w:bookmarkStart w:id="2114" w:name="_Toc36040942"/>
      <w:bookmarkStart w:id="2115" w:name="_Toc37228352"/>
      <w:bookmarkStart w:id="2116" w:name="_Toc37228856"/>
      <w:bookmarkStart w:id="2117" w:name="_Toc37229360"/>
      <w:bookmarkStart w:id="2118" w:name="_Toc45906917"/>
      <w:bookmarkStart w:id="2119" w:name="_Toc61116404"/>
      <w:bookmarkStart w:id="2120" w:name="_Toc67055060"/>
      <w:r w:rsidRPr="007D061B">
        <w:t>6.5.4</w:t>
      </w:r>
      <w:r w:rsidRPr="007D061B">
        <w:tab/>
        <w:t>Modulation quality</w:t>
      </w:r>
      <w:bookmarkEnd w:id="2112"/>
      <w:bookmarkEnd w:id="2113"/>
      <w:bookmarkEnd w:id="2114"/>
      <w:bookmarkEnd w:id="2115"/>
      <w:bookmarkEnd w:id="2116"/>
      <w:bookmarkEnd w:id="2117"/>
      <w:bookmarkEnd w:id="2118"/>
      <w:bookmarkEnd w:id="2119"/>
      <w:bookmarkEnd w:id="2120"/>
    </w:p>
    <w:p w14:paraId="7E2674C5" w14:textId="77777777" w:rsidR="005432EB" w:rsidRPr="007D061B" w:rsidRDefault="005432EB" w:rsidP="005432EB">
      <w:pPr>
        <w:pStyle w:val="Heading4"/>
        <w:rPr>
          <w:lang w:eastAsia="ja-JP"/>
        </w:rPr>
      </w:pPr>
      <w:bookmarkStart w:id="2121" w:name="_Toc21095263"/>
      <w:bookmarkStart w:id="2122" w:name="_Toc29766796"/>
      <w:bookmarkStart w:id="2123" w:name="_Toc36040943"/>
      <w:bookmarkStart w:id="2124" w:name="_Toc37228353"/>
      <w:bookmarkStart w:id="2125" w:name="_Toc37228857"/>
      <w:bookmarkStart w:id="2126" w:name="_Toc37229361"/>
      <w:bookmarkStart w:id="2127" w:name="_Toc45906918"/>
      <w:bookmarkStart w:id="2128" w:name="_Toc61116405"/>
      <w:bookmarkStart w:id="2129" w:name="_Toc67055061"/>
      <w:r w:rsidRPr="007D061B">
        <w:t>6.5.4.1</w:t>
      </w:r>
      <w:r w:rsidRPr="007D061B">
        <w:tab/>
        <w:t>Definition and applicability</w:t>
      </w:r>
      <w:bookmarkEnd w:id="2121"/>
      <w:bookmarkEnd w:id="2122"/>
      <w:bookmarkEnd w:id="2123"/>
      <w:bookmarkEnd w:id="2124"/>
      <w:bookmarkEnd w:id="2125"/>
      <w:bookmarkEnd w:id="2126"/>
      <w:bookmarkEnd w:id="2127"/>
      <w:bookmarkEnd w:id="2128"/>
      <w:bookmarkEnd w:id="212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2130" w:name="_Toc21095264"/>
      <w:bookmarkStart w:id="2131" w:name="_Toc29766797"/>
      <w:bookmarkStart w:id="2132" w:name="_Toc36040944"/>
      <w:bookmarkStart w:id="2133" w:name="_Toc37228354"/>
      <w:bookmarkStart w:id="2134" w:name="_Toc37228858"/>
      <w:bookmarkStart w:id="2135" w:name="_Toc37229362"/>
      <w:bookmarkStart w:id="2136" w:name="_Toc45906919"/>
      <w:bookmarkStart w:id="2137" w:name="_Toc61116406"/>
      <w:bookmarkStart w:id="2138" w:name="_Toc67055062"/>
      <w:r w:rsidRPr="007D061B">
        <w:t>6.5.4.2</w:t>
      </w:r>
      <w:r w:rsidRPr="007D061B">
        <w:tab/>
        <w:t>Minimum Requirement</w:t>
      </w:r>
      <w:bookmarkEnd w:id="2130"/>
      <w:bookmarkEnd w:id="2131"/>
      <w:bookmarkEnd w:id="2132"/>
      <w:bookmarkEnd w:id="2133"/>
      <w:bookmarkEnd w:id="2134"/>
      <w:bookmarkEnd w:id="2135"/>
      <w:bookmarkEnd w:id="2136"/>
      <w:bookmarkEnd w:id="2137"/>
      <w:bookmarkEnd w:id="2138"/>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2139" w:name="_Toc21095265"/>
      <w:bookmarkStart w:id="2140" w:name="_Toc29766798"/>
      <w:bookmarkStart w:id="2141" w:name="_Toc36040945"/>
      <w:bookmarkStart w:id="2142" w:name="_Toc37228355"/>
      <w:bookmarkStart w:id="2143" w:name="_Toc37228859"/>
      <w:bookmarkStart w:id="2144" w:name="_Toc37229363"/>
      <w:bookmarkStart w:id="2145" w:name="_Toc45906920"/>
      <w:bookmarkStart w:id="2146" w:name="_Toc61116407"/>
      <w:bookmarkStart w:id="2147" w:name="_Toc67055063"/>
      <w:r w:rsidRPr="007D061B">
        <w:t>6.5.4.3</w:t>
      </w:r>
      <w:r w:rsidRPr="007D061B">
        <w:tab/>
        <w:t>Test purpose</w:t>
      </w:r>
      <w:bookmarkEnd w:id="2139"/>
      <w:bookmarkEnd w:id="2140"/>
      <w:bookmarkEnd w:id="2141"/>
      <w:bookmarkEnd w:id="2142"/>
      <w:bookmarkEnd w:id="2143"/>
      <w:bookmarkEnd w:id="2144"/>
      <w:bookmarkEnd w:id="2145"/>
      <w:bookmarkEnd w:id="2146"/>
      <w:bookmarkEnd w:id="2147"/>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2148" w:name="_Toc21095266"/>
      <w:bookmarkStart w:id="2149" w:name="_Toc29766799"/>
      <w:bookmarkStart w:id="2150" w:name="_Toc36040946"/>
      <w:bookmarkStart w:id="2151" w:name="_Toc37228356"/>
      <w:bookmarkStart w:id="2152" w:name="_Toc37228860"/>
      <w:bookmarkStart w:id="2153" w:name="_Toc37229364"/>
      <w:bookmarkStart w:id="2154" w:name="_Toc45906921"/>
      <w:bookmarkStart w:id="2155" w:name="_Toc61116408"/>
      <w:bookmarkStart w:id="2156" w:name="_Toc67055064"/>
      <w:r w:rsidRPr="007D061B">
        <w:lastRenderedPageBreak/>
        <w:t>6.5.4.4</w:t>
      </w:r>
      <w:r w:rsidRPr="007D061B">
        <w:tab/>
        <w:t>UTRA FDD method of test</w:t>
      </w:r>
      <w:bookmarkEnd w:id="2148"/>
      <w:bookmarkEnd w:id="2149"/>
      <w:bookmarkEnd w:id="2150"/>
      <w:bookmarkEnd w:id="2151"/>
      <w:bookmarkEnd w:id="2152"/>
      <w:bookmarkEnd w:id="2153"/>
      <w:bookmarkEnd w:id="2154"/>
      <w:bookmarkEnd w:id="2155"/>
      <w:bookmarkEnd w:id="2156"/>
    </w:p>
    <w:p w14:paraId="3873B2AE" w14:textId="77777777" w:rsidR="005432EB" w:rsidRPr="007D061B" w:rsidRDefault="005432EB" w:rsidP="005432EB">
      <w:pPr>
        <w:pStyle w:val="Heading5"/>
      </w:pPr>
      <w:bookmarkStart w:id="2157" w:name="_Toc21095267"/>
      <w:bookmarkStart w:id="2158" w:name="_Toc29766800"/>
      <w:bookmarkStart w:id="2159" w:name="_Toc36040947"/>
      <w:bookmarkStart w:id="2160" w:name="_Toc37228357"/>
      <w:bookmarkStart w:id="2161" w:name="_Toc37228861"/>
      <w:bookmarkStart w:id="2162" w:name="_Toc37229365"/>
      <w:bookmarkStart w:id="2163" w:name="_Toc45906922"/>
      <w:bookmarkStart w:id="2164" w:name="_Toc61116409"/>
      <w:bookmarkStart w:id="2165" w:name="_Toc67055065"/>
      <w:r w:rsidRPr="007D061B">
        <w:t>6.5.4.4.1</w:t>
      </w:r>
      <w:r w:rsidRPr="007D061B">
        <w:tab/>
        <w:t>Initial conditions</w:t>
      </w:r>
      <w:bookmarkEnd w:id="2157"/>
      <w:bookmarkEnd w:id="2158"/>
      <w:bookmarkEnd w:id="2159"/>
      <w:bookmarkEnd w:id="2160"/>
      <w:bookmarkEnd w:id="2161"/>
      <w:bookmarkEnd w:id="2162"/>
      <w:bookmarkEnd w:id="2163"/>
      <w:bookmarkEnd w:id="2164"/>
      <w:bookmarkEnd w:id="2165"/>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2166" w:name="_Toc21095268"/>
      <w:bookmarkStart w:id="2167" w:name="_Toc29766801"/>
      <w:bookmarkStart w:id="2168" w:name="_Toc36040948"/>
      <w:bookmarkStart w:id="2169" w:name="_Toc37228358"/>
      <w:bookmarkStart w:id="2170" w:name="_Toc37228862"/>
      <w:bookmarkStart w:id="2171" w:name="_Toc37229366"/>
      <w:bookmarkStart w:id="2172" w:name="_Toc45906923"/>
      <w:bookmarkStart w:id="2173" w:name="_Toc61116410"/>
      <w:bookmarkStart w:id="2174" w:name="_Toc67055066"/>
      <w:r w:rsidRPr="007D061B">
        <w:t>6.5.4.4.2</w:t>
      </w:r>
      <w:r w:rsidRPr="007D061B">
        <w:tab/>
        <w:t>Procedure</w:t>
      </w:r>
      <w:bookmarkEnd w:id="2166"/>
      <w:bookmarkEnd w:id="2167"/>
      <w:bookmarkEnd w:id="2168"/>
      <w:bookmarkEnd w:id="2169"/>
      <w:bookmarkEnd w:id="2170"/>
      <w:bookmarkEnd w:id="2171"/>
      <w:bookmarkEnd w:id="2172"/>
      <w:bookmarkEnd w:id="2173"/>
      <w:bookmarkEnd w:id="217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217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217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2176" w:name="_Toc21095269"/>
      <w:bookmarkStart w:id="2177" w:name="_Toc29766802"/>
      <w:bookmarkStart w:id="2178" w:name="_Toc36040949"/>
      <w:bookmarkStart w:id="2179" w:name="_Toc37228359"/>
      <w:bookmarkStart w:id="2180" w:name="_Toc37228863"/>
      <w:bookmarkStart w:id="2181" w:name="_Toc37229367"/>
      <w:bookmarkStart w:id="2182" w:name="_Toc45906924"/>
      <w:bookmarkStart w:id="2183" w:name="_Toc61116411"/>
      <w:bookmarkStart w:id="2184" w:name="_Toc67055067"/>
      <w:r w:rsidRPr="007D061B">
        <w:t>6.5.4.5</w:t>
      </w:r>
      <w:r w:rsidRPr="007D061B">
        <w:tab/>
        <w:t>UTRA TDD method of test</w:t>
      </w:r>
      <w:bookmarkEnd w:id="2176"/>
      <w:bookmarkEnd w:id="2177"/>
      <w:bookmarkEnd w:id="2178"/>
      <w:bookmarkEnd w:id="2179"/>
      <w:bookmarkEnd w:id="2180"/>
      <w:bookmarkEnd w:id="2181"/>
      <w:bookmarkEnd w:id="2182"/>
      <w:bookmarkEnd w:id="2183"/>
      <w:bookmarkEnd w:id="2184"/>
    </w:p>
    <w:p w14:paraId="68A677E1" w14:textId="77777777" w:rsidR="005432EB" w:rsidRPr="007D061B" w:rsidRDefault="005432EB" w:rsidP="005432EB">
      <w:pPr>
        <w:pStyle w:val="Heading5"/>
      </w:pPr>
      <w:bookmarkStart w:id="2185" w:name="_Toc21095270"/>
      <w:bookmarkStart w:id="2186" w:name="_Toc29766803"/>
      <w:bookmarkStart w:id="2187" w:name="_Toc36040950"/>
      <w:bookmarkStart w:id="2188" w:name="_Toc37228360"/>
      <w:bookmarkStart w:id="2189" w:name="_Toc37228864"/>
      <w:bookmarkStart w:id="2190" w:name="_Toc37229368"/>
      <w:bookmarkStart w:id="2191" w:name="_Toc45906925"/>
      <w:bookmarkStart w:id="2192" w:name="_Toc61116412"/>
      <w:bookmarkStart w:id="2193" w:name="_Toc67055068"/>
      <w:r w:rsidRPr="007D061B">
        <w:t>6.5.4.5.1</w:t>
      </w:r>
      <w:r w:rsidRPr="007D061B">
        <w:tab/>
        <w:t>Initial conditions</w:t>
      </w:r>
      <w:bookmarkEnd w:id="2185"/>
      <w:bookmarkEnd w:id="2186"/>
      <w:bookmarkEnd w:id="2187"/>
      <w:bookmarkEnd w:id="2188"/>
      <w:bookmarkEnd w:id="2189"/>
      <w:bookmarkEnd w:id="2190"/>
      <w:bookmarkEnd w:id="2191"/>
      <w:bookmarkEnd w:id="2192"/>
      <w:bookmarkEnd w:id="2193"/>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2194" w:name="_Toc21095271"/>
      <w:bookmarkStart w:id="2195" w:name="_Toc29766804"/>
      <w:bookmarkStart w:id="2196" w:name="_Toc36040951"/>
      <w:bookmarkStart w:id="2197" w:name="_Toc37228361"/>
      <w:bookmarkStart w:id="2198" w:name="_Toc37228865"/>
      <w:bookmarkStart w:id="2199" w:name="_Toc37229369"/>
      <w:bookmarkStart w:id="2200" w:name="_Toc45906926"/>
      <w:bookmarkStart w:id="2201" w:name="_Toc61116413"/>
      <w:bookmarkStart w:id="2202" w:name="_Toc67055069"/>
      <w:r w:rsidRPr="007D061B">
        <w:t>6.5.4.5.2</w:t>
      </w:r>
      <w:r w:rsidRPr="007D061B">
        <w:tab/>
        <w:t>Procedure</w:t>
      </w:r>
      <w:bookmarkEnd w:id="2194"/>
      <w:bookmarkEnd w:id="2195"/>
      <w:bookmarkEnd w:id="2196"/>
      <w:bookmarkEnd w:id="2197"/>
      <w:bookmarkEnd w:id="2198"/>
      <w:bookmarkEnd w:id="2199"/>
      <w:bookmarkEnd w:id="2200"/>
      <w:bookmarkEnd w:id="2201"/>
      <w:bookmarkEnd w:id="2202"/>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2203" w:name="_Toc21095272"/>
      <w:bookmarkStart w:id="2204" w:name="_Toc29766805"/>
      <w:bookmarkStart w:id="2205" w:name="_Toc36040952"/>
      <w:bookmarkStart w:id="2206" w:name="_Toc37228362"/>
      <w:bookmarkStart w:id="2207" w:name="_Toc37228866"/>
      <w:bookmarkStart w:id="2208" w:name="_Toc37229370"/>
      <w:bookmarkStart w:id="2209" w:name="_Toc45906927"/>
      <w:bookmarkStart w:id="2210" w:name="_Toc61116414"/>
      <w:bookmarkStart w:id="2211" w:name="_Toc67055070"/>
      <w:r w:rsidRPr="007D061B">
        <w:t>6.5.4.6</w:t>
      </w:r>
      <w:r w:rsidRPr="007D061B">
        <w:tab/>
        <w:t>E-UTRA and NR method of test</w:t>
      </w:r>
      <w:bookmarkEnd w:id="2203"/>
      <w:bookmarkEnd w:id="2204"/>
      <w:bookmarkEnd w:id="2205"/>
      <w:bookmarkEnd w:id="2206"/>
      <w:bookmarkEnd w:id="2207"/>
      <w:bookmarkEnd w:id="2208"/>
      <w:bookmarkEnd w:id="2209"/>
      <w:bookmarkEnd w:id="2210"/>
      <w:bookmarkEnd w:id="2211"/>
    </w:p>
    <w:p w14:paraId="7387CDA0" w14:textId="77777777" w:rsidR="005432EB" w:rsidRPr="007D061B" w:rsidRDefault="005432EB" w:rsidP="005432EB">
      <w:pPr>
        <w:pStyle w:val="Heading5"/>
      </w:pPr>
      <w:bookmarkStart w:id="2212" w:name="_Toc21095273"/>
      <w:bookmarkStart w:id="2213" w:name="_Toc29766806"/>
      <w:bookmarkStart w:id="2214" w:name="_Toc36040953"/>
      <w:bookmarkStart w:id="2215" w:name="_Toc37228363"/>
      <w:bookmarkStart w:id="2216" w:name="_Toc37228867"/>
      <w:bookmarkStart w:id="2217" w:name="_Toc37229371"/>
      <w:bookmarkStart w:id="2218" w:name="_Toc45906928"/>
      <w:bookmarkStart w:id="2219" w:name="_Toc61116415"/>
      <w:bookmarkStart w:id="2220" w:name="_Toc67055071"/>
      <w:r w:rsidRPr="007D061B">
        <w:t>6.5.4.6.1</w:t>
      </w:r>
      <w:r w:rsidRPr="007D061B">
        <w:tab/>
        <w:t>Initial conditions</w:t>
      </w:r>
      <w:bookmarkEnd w:id="2212"/>
      <w:bookmarkEnd w:id="2213"/>
      <w:bookmarkEnd w:id="2214"/>
      <w:bookmarkEnd w:id="2215"/>
      <w:bookmarkEnd w:id="2216"/>
      <w:bookmarkEnd w:id="2217"/>
      <w:bookmarkEnd w:id="2218"/>
      <w:bookmarkEnd w:id="2219"/>
      <w:bookmarkEnd w:id="22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2221" w:name="_Toc21095274"/>
      <w:bookmarkStart w:id="2222" w:name="_Toc29766807"/>
      <w:bookmarkStart w:id="2223" w:name="_Toc36040954"/>
      <w:bookmarkStart w:id="2224" w:name="_Toc37228364"/>
      <w:bookmarkStart w:id="2225" w:name="_Toc37228868"/>
      <w:bookmarkStart w:id="2226" w:name="_Toc37229372"/>
      <w:bookmarkStart w:id="2227" w:name="_Toc45906929"/>
      <w:bookmarkStart w:id="2228" w:name="_Toc61116416"/>
      <w:bookmarkStart w:id="2229" w:name="_Toc67055072"/>
      <w:r w:rsidRPr="007D061B">
        <w:t>6.5.4.6.2</w:t>
      </w:r>
      <w:r w:rsidRPr="007D061B">
        <w:tab/>
        <w:t>Procedure</w:t>
      </w:r>
      <w:bookmarkEnd w:id="2221"/>
      <w:bookmarkEnd w:id="2222"/>
      <w:bookmarkEnd w:id="2223"/>
      <w:bookmarkEnd w:id="2224"/>
      <w:bookmarkEnd w:id="2225"/>
      <w:bookmarkEnd w:id="2226"/>
      <w:bookmarkEnd w:id="2227"/>
      <w:bookmarkEnd w:id="2228"/>
      <w:bookmarkEnd w:id="2229"/>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2230" w:name="_Toc21095275"/>
      <w:bookmarkStart w:id="2231" w:name="_Toc29766808"/>
      <w:bookmarkStart w:id="2232" w:name="_Toc36040955"/>
      <w:bookmarkStart w:id="2233" w:name="_Toc37228365"/>
      <w:bookmarkStart w:id="2234" w:name="_Toc37228869"/>
      <w:bookmarkStart w:id="2235" w:name="_Toc37229373"/>
      <w:bookmarkStart w:id="2236" w:name="_Toc45906930"/>
      <w:bookmarkStart w:id="2237" w:name="_Toc61116417"/>
      <w:bookmarkStart w:id="2238" w:name="_Toc67055073"/>
      <w:r w:rsidRPr="007D061B">
        <w:lastRenderedPageBreak/>
        <w:t>6.5.4.7</w:t>
      </w:r>
      <w:r w:rsidRPr="007D061B">
        <w:tab/>
        <w:t>Test Requirements</w:t>
      </w:r>
      <w:bookmarkEnd w:id="2230"/>
      <w:bookmarkEnd w:id="2231"/>
      <w:bookmarkEnd w:id="2232"/>
      <w:bookmarkEnd w:id="2233"/>
      <w:bookmarkEnd w:id="2234"/>
      <w:bookmarkEnd w:id="2235"/>
      <w:bookmarkEnd w:id="2236"/>
      <w:bookmarkEnd w:id="2237"/>
      <w:bookmarkEnd w:id="2238"/>
    </w:p>
    <w:p w14:paraId="4ECD9F97" w14:textId="77777777" w:rsidR="005432EB" w:rsidRPr="007D061B" w:rsidRDefault="005432EB" w:rsidP="005432EB">
      <w:pPr>
        <w:pStyle w:val="Heading5"/>
      </w:pPr>
      <w:bookmarkStart w:id="2239" w:name="_Toc21095276"/>
      <w:bookmarkStart w:id="2240" w:name="_Toc29766809"/>
      <w:bookmarkStart w:id="2241" w:name="_Toc36040956"/>
      <w:bookmarkStart w:id="2242" w:name="_Toc37228366"/>
      <w:bookmarkStart w:id="2243" w:name="_Toc37228870"/>
      <w:bookmarkStart w:id="2244" w:name="_Toc37229374"/>
      <w:bookmarkStart w:id="2245" w:name="_Toc45906931"/>
      <w:bookmarkStart w:id="2246" w:name="_Toc61116418"/>
      <w:bookmarkStart w:id="2247" w:name="_Toc67055074"/>
      <w:r w:rsidRPr="007D061B">
        <w:t>6.5.4.7.1</w:t>
      </w:r>
      <w:r w:rsidRPr="007D061B">
        <w:tab/>
        <w:t>UTRA FDD test requirement</w:t>
      </w:r>
      <w:bookmarkEnd w:id="2239"/>
      <w:bookmarkEnd w:id="2240"/>
      <w:bookmarkEnd w:id="2241"/>
      <w:bookmarkEnd w:id="2242"/>
      <w:bookmarkEnd w:id="2243"/>
      <w:bookmarkEnd w:id="2244"/>
      <w:bookmarkEnd w:id="2245"/>
      <w:bookmarkEnd w:id="2246"/>
      <w:bookmarkEnd w:id="2247"/>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2248" w:name="_Toc21095277"/>
      <w:bookmarkStart w:id="2249" w:name="_Toc29766810"/>
      <w:bookmarkStart w:id="2250" w:name="_Toc36040957"/>
      <w:bookmarkStart w:id="2251" w:name="_Toc37228367"/>
      <w:bookmarkStart w:id="2252" w:name="_Toc37228871"/>
      <w:bookmarkStart w:id="2253" w:name="_Toc37229375"/>
      <w:bookmarkStart w:id="2254" w:name="_Toc45906932"/>
      <w:bookmarkStart w:id="2255" w:name="_Toc61116419"/>
      <w:bookmarkStart w:id="2256" w:name="_Toc67055075"/>
      <w:r w:rsidRPr="007D061B">
        <w:t>6.5.4.7.2</w:t>
      </w:r>
      <w:r w:rsidRPr="007D061B">
        <w:tab/>
        <w:t>UTRA TDD test requirement</w:t>
      </w:r>
      <w:bookmarkEnd w:id="2248"/>
      <w:bookmarkEnd w:id="2249"/>
      <w:bookmarkEnd w:id="2250"/>
      <w:bookmarkEnd w:id="2251"/>
      <w:bookmarkEnd w:id="2252"/>
      <w:bookmarkEnd w:id="2253"/>
      <w:bookmarkEnd w:id="2254"/>
      <w:bookmarkEnd w:id="2255"/>
      <w:bookmarkEnd w:id="2256"/>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2257" w:name="_Toc21095278"/>
      <w:bookmarkStart w:id="2258" w:name="_Toc29766811"/>
      <w:bookmarkStart w:id="2259" w:name="_Toc36040958"/>
      <w:bookmarkStart w:id="2260" w:name="_Toc37228368"/>
      <w:bookmarkStart w:id="2261" w:name="_Toc37228872"/>
      <w:bookmarkStart w:id="2262" w:name="_Toc37229376"/>
      <w:bookmarkStart w:id="2263" w:name="_Toc45906933"/>
      <w:bookmarkStart w:id="2264" w:name="_Toc61116420"/>
      <w:bookmarkStart w:id="2265" w:name="_Toc67055076"/>
      <w:r w:rsidRPr="007D061B">
        <w:t>6.5.4.7.3</w:t>
      </w:r>
      <w:r w:rsidRPr="007D061B">
        <w:tab/>
        <w:t>E-UTRA and NR test requirement</w:t>
      </w:r>
      <w:bookmarkEnd w:id="2257"/>
      <w:bookmarkEnd w:id="2258"/>
      <w:bookmarkEnd w:id="2259"/>
      <w:bookmarkEnd w:id="2260"/>
      <w:bookmarkEnd w:id="2261"/>
      <w:bookmarkEnd w:id="2262"/>
      <w:bookmarkEnd w:id="2263"/>
      <w:bookmarkEnd w:id="2264"/>
      <w:bookmarkEnd w:id="226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2266" w:name="_Toc21095279"/>
      <w:bookmarkStart w:id="2267" w:name="_Toc29766812"/>
      <w:bookmarkStart w:id="2268" w:name="_Toc36040959"/>
      <w:bookmarkStart w:id="2269" w:name="_Toc37228369"/>
      <w:bookmarkStart w:id="2270" w:name="_Toc37228873"/>
      <w:bookmarkStart w:id="2271" w:name="_Toc37229377"/>
      <w:bookmarkStart w:id="2272" w:name="_Toc45906934"/>
      <w:bookmarkStart w:id="2273" w:name="_Toc61116421"/>
      <w:bookmarkStart w:id="2274" w:name="_Toc67055077"/>
      <w:r w:rsidRPr="007D061B">
        <w:rPr>
          <w:lang w:eastAsia="zh-CN"/>
        </w:rPr>
        <w:t>6.6</w:t>
      </w:r>
      <w:r w:rsidRPr="007D061B">
        <w:rPr>
          <w:lang w:eastAsia="zh-CN"/>
        </w:rPr>
        <w:tab/>
        <w:t>Unwanted Emissions</w:t>
      </w:r>
      <w:bookmarkEnd w:id="2266"/>
      <w:bookmarkEnd w:id="2267"/>
      <w:bookmarkEnd w:id="2268"/>
      <w:bookmarkEnd w:id="2269"/>
      <w:bookmarkEnd w:id="2270"/>
      <w:bookmarkEnd w:id="2271"/>
      <w:bookmarkEnd w:id="2272"/>
      <w:bookmarkEnd w:id="2273"/>
      <w:bookmarkEnd w:id="2274"/>
    </w:p>
    <w:p w14:paraId="4D8B58BD" w14:textId="77777777" w:rsidR="005432EB" w:rsidRPr="007D061B" w:rsidRDefault="005432EB" w:rsidP="005432EB">
      <w:pPr>
        <w:pStyle w:val="Heading3"/>
      </w:pPr>
      <w:bookmarkStart w:id="2275" w:name="_Toc21095280"/>
      <w:bookmarkStart w:id="2276" w:name="_Toc29766813"/>
      <w:bookmarkStart w:id="2277" w:name="_Toc36040960"/>
      <w:bookmarkStart w:id="2278" w:name="_Toc37228370"/>
      <w:bookmarkStart w:id="2279" w:name="_Toc37228874"/>
      <w:bookmarkStart w:id="2280" w:name="_Toc37229378"/>
      <w:bookmarkStart w:id="2281" w:name="_Toc45906935"/>
      <w:bookmarkStart w:id="2282" w:name="_Toc61116422"/>
      <w:bookmarkStart w:id="2283" w:name="_Toc67055078"/>
      <w:r w:rsidRPr="007D061B">
        <w:t>6.6.1</w:t>
      </w:r>
      <w:r w:rsidRPr="007D061B">
        <w:tab/>
        <w:t>General</w:t>
      </w:r>
      <w:bookmarkEnd w:id="2275"/>
      <w:bookmarkEnd w:id="2276"/>
      <w:bookmarkEnd w:id="2277"/>
      <w:bookmarkEnd w:id="2278"/>
      <w:bookmarkEnd w:id="2279"/>
      <w:bookmarkEnd w:id="2280"/>
      <w:bookmarkEnd w:id="2281"/>
      <w:bookmarkEnd w:id="2282"/>
      <w:bookmarkEnd w:id="2283"/>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2284" w:name="_Toc21095281"/>
      <w:bookmarkStart w:id="2285" w:name="_Toc29766814"/>
      <w:bookmarkStart w:id="2286" w:name="_Toc36040961"/>
      <w:bookmarkStart w:id="2287" w:name="_Toc37228371"/>
      <w:bookmarkStart w:id="2288" w:name="_Toc37228875"/>
      <w:bookmarkStart w:id="2289" w:name="_Toc37229379"/>
      <w:bookmarkStart w:id="2290" w:name="_Toc45906936"/>
      <w:bookmarkStart w:id="2291" w:name="_Toc61116423"/>
      <w:bookmarkStart w:id="2292" w:name="_Toc67055079"/>
      <w:r w:rsidRPr="007D061B">
        <w:t>6.6.2</w:t>
      </w:r>
      <w:r w:rsidRPr="007D061B">
        <w:tab/>
        <w:t>Occupied bandwidth</w:t>
      </w:r>
      <w:bookmarkStart w:id="2293" w:name="_Toc21095282"/>
      <w:bookmarkStart w:id="2294" w:name="_Toc29766815"/>
      <w:bookmarkStart w:id="2295" w:name="_Toc36040962"/>
      <w:bookmarkStart w:id="2296" w:name="_Toc37228372"/>
      <w:bookmarkStart w:id="2297" w:name="_Toc37228876"/>
      <w:bookmarkStart w:id="2298" w:name="_Toc37229380"/>
      <w:bookmarkStart w:id="2299" w:name="_Toc45906937"/>
      <w:bookmarkEnd w:id="2284"/>
      <w:bookmarkEnd w:id="2285"/>
      <w:bookmarkEnd w:id="2286"/>
      <w:bookmarkEnd w:id="2287"/>
      <w:bookmarkEnd w:id="2288"/>
      <w:bookmarkEnd w:id="2289"/>
      <w:bookmarkEnd w:id="2290"/>
      <w:bookmarkEnd w:id="2291"/>
      <w:bookmarkEnd w:id="2292"/>
    </w:p>
    <w:p w14:paraId="6A4CFCD8" w14:textId="36DA411F" w:rsidR="005432EB" w:rsidRPr="007D061B" w:rsidRDefault="005432EB" w:rsidP="005432EB">
      <w:pPr>
        <w:pStyle w:val="Heading4"/>
      </w:pPr>
      <w:bookmarkStart w:id="2300" w:name="_Toc61116424"/>
      <w:bookmarkStart w:id="2301" w:name="_Toc67055080"/>
      <w:r w:rsidRPr="007D061B">
        <w:t>6.6.2.1</w:t>
      </w:r>
      <w:r w:rsidRPr="007D061B">
        <w:tab/>
        <w:t>Definition and applicability</w:t>
      </w:r>
      <w:bookmarkEnd w:id="2293"/>
      <w:bookmarkEnd w:id="2294"/>
      <w:bookmarkEnd w:id="2295"/>
      <w:bookmarkEnd w:id="2296"/>
      <w:bookmarkEnd w:id="2297"/>
      <w:bookmarkEnd w:id="2298"/>
      <w:bookmarkEnd w:id="2299"/>
      <w:bookmarkEnd w:id="2300"/>
      <w:bookmarkEnd w:id="2301"/>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2302" w:name="_Toc21095283"/>
      <w:bookmarkStart w:id="2303" w:name="_Toc29766816"/>
      <w:bookmarkStart w:id="2304" w:name="_Toc36040963"/>
      <w:bookmarkStart w:id="2305" w:name="_Toc37228373"/>
      <w:bookmarkStart w:id="2306" w:name="_Toc37228877"/>
      <w:bookmarkStart w:id="2307" w:name="_Toc37229381"/>
      <w:bookmarkStart w:id="2308" w:name="_Toc45906938"/>
      <w:bookmarkStart w:id="2309" w:name="_Toc61116425"/>
      <w:bookmarkStart w:id="2310" w:name="_Toc67055081"/>
      <w:r w:rsidRPr="007D061B">
        <w:t>6.6.2.2</w:t>
      </w:r>
      <w:r w:rsidRPr="007D061B">
        <w:tab/>
        <w:t>Minimum requirement</w:t>
      </w:r>
      <w:bookmarkEnd w:id="2302"/>
      <w:bookmarkEnd w:id="2303"/>
      <w:bookmarkEnd w:id="2304"/>
      <w:bookmarkEnd w:id="2305"/>
      <w:bookmarkEnd w:id="2306"/>
      <w:bookmarkEnd w:id="2307"/>
      <w:bookmarkEnd w:id="2308"/>
      <w:bookmarkEnd w:id="2309"/>
      <w:bookmarkEnd w:id="231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2311" w:name="_Toc21095284"/>
      <w:bookmarkStart w:id="2312" w:name="_Toc29766817"/>
      <w:bookmarkStart w:id="2313" w:name="_Toc36040964"/>
      <w:bookmarkStart w:id="2314" w:name="_Toc37228374"/>
      <w:bookmarkStart w:id="2315" w:name="_Toc37228878"/>
      <w:bookmarkStart w:id="2316" w:name="_Toc37229382"/>
      <w:bookmarkStart w:id="2317" w:name="_Toc45906939"/>
      <w:bookmarkStart w:id="2318" w:name="_Toc61116426"/>
      <w:bookmarkStart w:id="2319" w:name="_Toc67055082"/>
      <w:r w:rsidRPr="007D061B">
        <w:t>6.6.2.3</w:t>
      </w:r>
      <w:r w:rsidRPr="007D061B">
        <w:tab/>
        <w:t>Test purpose</w:t>
      </w:r>
      <w:bookmarkEnd w:id="2311"/>
      <w:bookmarkEnd w:id="2312"/>
      <w:bookmarkEnd w:id="2313"/>
      <w:bookmarkEnd w:id="2314"/>
      <w:bookmarkEnd w:id="2315"/>
      <w:bookmarkEnd w:id="2316"/>
      <w:bookmarkEnd w:id="2317"/>
      <w:bookmarkEnd w:id="2318"/>
      <w:bookmarkEnd w:id="2319"/>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2320" w:name="_Toc21095285"/>
      <w:bookmarkStart w:id="2321" w:name="_Toc29766818"/>
      <w:bookmarkStart w:id="2322" w:name="_Toc36040965"/>
      <w:bookmarkStart w:id="2323" w:name="_Toc37228375"/>
      <w:bookmarkStart w:id="2324" w:name="_Toc37228879"/>
      <w:bookmarkStart w:id="2325" w:name="_Toc37229383"/>
      <w:bookmarkStart w:id="2326" w:name="_Toc45906940"/>
      <w:bookmarkStart w:id="2327" w:name="_Toc61116427"/>
      <w:bookmarkStart w:id="2328" w:name="_Toc67055083"/>
      <w:r w:rsidRPr="007D061B">
        <w:t>6.6.2.4</w:t>
      </w:r>
      <w:r w:rsidRPr="007D061B">
        <w:tab/>
        <w:t>Method of test</w:t>
      </w:r>
      <w:bookmarkStart w:id="2329" w:name="_Toc21095286"/>
      <w:bookmarkStart w:id="2330" w:name="_Toc29766819"/>
      <w:bookmarkStart w:id="2331" w:name="_Toc36040966"/>
      <w:bookmarkStart w:id="2332" w:name="_Toc37228376"/>
      <w:bookmarkStart w:id="2333" w:name="_Toc37228880"/>
      <w:bookmarkStart w:id="2334" w:name="_Toc37229384"/>
      <w:bookmarkStart w:id="2335" w:name="_Toc45906941"/>
      <w:bookmarkEnd w:id="2320"/>
      <w:bookmarkEnd w:id="2321"/>
      <w:bookmarkEnd w:id="2322"/>
      <w:bookmarkEnd w:id="2323"/>
      <w:bookmarkEnd w:id="2324"/>
      <w:bookmarkEnd w:id="2325"/>
      <w:bookmarkEnd w:id="2326"/>
      <w:bookmarkEnd w:id="2327"/>
      <w:bookmarkEnd w:id="2328"/>
    </w:p>
    <w:p w14:paraId="4EE3767F" w14:textId="1E2122C5" w:rsidR="005432EB" w:rsidRPr="007D061B" w:rsidRDefault="005432EB" w:rsidP="005432EB">
      <w:pPr>
        <w:pStyle w:val="Heading5"/>
      </w:pPr>
      <w:bookmarkStart w:id="2336" w:name="_Toc61116428"/>
      <w:bookmarkStart w:id="2337" w:name="_Toc67055084"/>
      <w:r w:rsidRPr="007D061B">
        <w:t>6.6.2.4.1</w:t>
      </w:r>
      <w:r w:rsidRPr="007D061B">
        <w:tab/>
        <w:t>Initial conditions</w:t>
      </w:r>
      <w:bookmarkEnd w:id="2329"/>
      <w:bookmarkEnd w:id="2330"/>
      <w:bookmarkEnd w:id="2331"/>
      <w:bookmarkEnd w:id="2332"/>
      <w:bookmarkEnd w:id="2333"/>
      <w:bookmarkEnd w:id="2334"/>
      <w:bookmarkEnd w:id="2335"/>
      <w:bookmarkEnd w:id="2336"/>
      <w:bookmarkEnd w:id="2337"/>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2338" w:name="_Toc21095287"/>
      <w:bookmarkStart w:id="2339" w:name="_Toc29766820"/>
      <w:bookmarkStart w:id="2340" w:name="_Toc36040967"/>
      <w:bookmarkStart w:id="2341" w:name="_Toc37228377"/>
      <w:bookmarkStart w:id="2342" w:name="_Toc37228881"/>
      <w:bookmarkStart w:id="2343" w:name="_Toc37229385"/>
      <w:bookmarkStart w:id="2344" w:name="_Toc45906942"/>
      <w:bookmarkStart w:id="2345" w:name="_Toc61116429"/>
      <w:bookmarkStart w:id="2346" w:name="_Toc67055085"/>
      <w:r w:rsidRPr="007D061B">
        <w:lastRenderedPageBreak/>
        <w:t>6.6.2.4.2</w:t>
      </w:r>
      <w:r w:rsidRPr="007D061B">
        <w:tab/>
        <w:t>Procedure</w:t>
      </w:r>
      <w:bookmarkEnd w:id="2338"/>
      <w:bookmarkEnd w:id="2339"/>
      <w:bookmarkEnd w:id="2340"/>
      <w:bookmarkEnd w:id="2341"/>
      <w:bookmarkEnd w:id="2342"/>
      <w:bookmarkEnd w:id="2343"/>
      <w:bookmarkEnd w:id="2344"/>
      <w:bookmarkEnd w:id="2345"/>
      <w:bookmarkEnd w:id="2346"/>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A8454B" w:rsidP="0001143E">
            <w:pPr>
              <w:pStyle w:val="TAC"/>
              <w:rPr>
                <w:lang w:eastAsia="zh-CN"/>
              </w:rPr>
            </w:pPr>
            <w:r>
              <w:rPr>
                <w:rFonts w:eastAsia="SimSun"/>
                <w:lang w:eastAsia="zh-CN"/>
              </w:rPr>
              <w:pict w14:anchorId="1F185F5E">
                <v:shape id="_x0000_i1033" type="#_x0000_t75" style="width:57.5pt;height:7.5pt" equationxml="&lt;">
                  <v:imagedata r:id="rId35"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A8454B">
              <w:rPr>
                <w:rFonts w:eastAsia="SimSun"/>
                <w:lang w:eastAsia="zh-CN"/>
              </w:rPr>
              <w:pict w14:anchorId="346ADC4D">
                <v:shape id="_x0000_i1034" type="#_x0000_t75" style="width:57.5pt;height:22pt" equationxml="&lt;">
                  <v:imagedata r:id="rId36"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A8454B">
              <w:rPr>
                <w:rFonts w:eastAsia="SimSun"/>
                <w:lang w:eastAsia="zh-CN"/>
              </w:rPr>
              <w:pict w14:anchorId="029239F0">
                <v:shape id="_x0000_i1035" type="#_x0000_t75" style="width:57.5pt;height:22pt" equationxml="&lt;">
                  <v:imagedata r:id="rId36"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2347" w:name="_Toc21095288"/>
      <w:bookmarkStart w:id="2348" w:name="_Toc29766821"/>
      <w:bookmarkStart w:id="2349" w:name="_Toc36040968"/>
      <w:bookmarkStart w:id="2350" w:name="_Toc37228378"/>
      <w:bookmarkStart w:id="2351" w:name="_Toc37228882"/>
      <w:bookmarkStart w:id="2352" w:name="_Toc37229386"/>
      <w:bookmarkStart w:id="2353" w:name="_Toc45906943"/>
      <w:bookmarkStart w:id="2354" w:name="_Toc61116430"/>
      <w:bookmarkStart w:id="2355" w:name="_Toc67055086"/>
      <w:r w:rsidRPr="007D061B">
        <w:t>6.6.2.5</w:t>
      </w:r>
      <w:r w:rsidRPr="007D061B">
        <w:tab/>
        <w:t>Test requirements</w:t>
      </w:r>
      <w:bookmarkEnd w:id="2347"/>
      <w:bookmarkEnd w:id="2348"/>
      <w:bookmarkEnd w:id="2349"/>
      <w:bookmarkEnd w:id="2350"/>
      <w:bookmarkEnd w:id="2351"/>
      <w:bookmarkEnd w:id="2352"/>
      <w:bookmarkEnd w:id="2353"/>
      <w:bookmarkEnd w:id="2354"/>
      <w:bookmarkEnd w:id="2355"/>
    </w:p>
    <w:p w14:paraId="5A9C86F4" w14:textId="77777777" w:rsidR="005432EB" w:rsidRPr="007D061B" w:rsidRDefault="005432EB" w:rsidP="005432EB">
      <w:pPr>
        <w:pStyle w:val="Heading5"/>
      </w:pPr>
      <w:bookmarkStart w:id="2356" w:name="_Toc21095289"/>
      <w:bookmarkStart w:id="2357" w:name="_Toc29766822"/>
      <w:bookmarkStart w:id="2358" w:name="_Toc36040969"/>
      <w:bookmarkStart w:id="2359" w:name="_Toc37228379"/>
      <w:bookmarkStart w:id="2360" w:name="_Toc37228883"/>
      <w:bookmarkStart w:id="2361" w:name="_Toc37229387"/>
      <w:bookmarkStart w:id="2362" w:name="_Toc45906944"/>
      <w:bookmarkStart w:id="2363" w:name="_Toc61116431"/>
      <w:bookmarkStart w:id="2364" w:name="_Toc67055087"/>
      <w:r w:rsidRPr="007D061B">
        <w:t>6.6.2.5.1</w:t>
      </w:r>
      <w:r w:rsidRPr="007D061B">
        <w:tab/>
        <w:t>MSR</w:t>
      </w:r>
      <w:bookmarkEnd w:id="2356"/>
      <w:bookmarkEnd w:id="2357"/>
      <w:bookmarkEnd w:id="2358"/>
      <w:bookmarkEnd w:id="2359"/>
      <w:bookmarkEnd w:id="2360"/>
      <w:bookmarkEnd w:id="2361"/>
      <w:bookmarkEnd w:id="2362"/>
      <w:bookmarkEnd w:id="2363"/>
      <w:bookmarkEnd w:id="2364"/>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2365" w:name="_Toc21095290"/>
      <w:bookmarkStart w:id="2366" w:name="_Toc29766823"/>
      <w:bookmarkStart w:id="2367" w:name="_Toc36040970"/>
      <w:bookmarkStart w:id="2368" w:name="_Toc37228380"/>
      <w:bookmarkStart w:id="2369" w:name="_Toc37228884"/>
      <w:bookmarkStart w:id="2370" w:name="_Toc37229388"/>
      <w:bookmarkStart w:id="2371" w:name="_Toc45906945"/>
      <w:bookmarkStart w:id="2372" w:name="_Toc61116432"/>
      <w:bookmarkStart w:id="2373" w:name="_Toc67055088"/>
      <w:r w:rsidRPr="007D061B">
        <w:t>6.6.2.5.2</w:t>
      </w:r>
      <w:r w:rsidRPr="007D061B">
        <w:tab/>
        <w:t>UTRA FDD</w:t>
      </w:r>
      <w:bookmarkEnd w:id="2365"/>
      <w:bookmarkEnd w:id="2366"/>
      <w:bookmarkEnd w:id="2367"/>
      <w:bookmarkEnd w:id="2368"/>
      <w:bookmarkEnd w:id="2369"/>
      <w:bookmarkEnd w:id="2370"/>
      <w:bookmarkEnd w:id="2371"/>
      <w:bookmarkEnd w:id="2372"/>
      <w:bookmarkEnd w:id="2373"/>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2374" w:name="_Toc21095291"/>
      <w:bookmarkStart w:id="2375" w:name="_Toc29766824"/>
      <w:bookmarkStart w:id="2376" w:name="_Toc36040971"/>
      <w:bookmarkStart w:id="2377" w:name="_Toc37228381"/>
      <w:bookmarkStart w:id="2378" w:name="_Toc37228885"/>
      <w:bookmarkStart w:id="2379" w:name="_Toc37229389"/>
      <w:bookmarkStart w:id="2380" w:name="_Toc45906946"/>
      <w:bookmarkStart w:id="2381" w:name="_Toc61116433"/>
      <w:bookmarkStart w:id="2382" w:name="_Toc67055089"/>
      <w:r w:rsidRPr="007D061B">
        <w:t>6.6.2.5.3</w:t>
      </w:r>
      <w:r w:rsidRPr="007D061B">
        <w:tab/>
        <w:t>UTRA TDD</w:t>
      </w:r>
      <w:bookmarkEnd w:id="2374"/>
      <w:bookmarkEnd w:id="2375"/>
      <w:bookmarkEnd w:id="2376"/>
      <w:bookmarkEnd w:id="2377"/>
      <w:bookmarkEnd w:id="2378"/>
      <w:bookmarkEnd w:id="2379"/>
      <w:bookmarkEnd w:id="2380"/>
      <w:bookmarkEnd w:id="2381"/>
      <w:bookmarkEnd w:id="2382"/>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2383" w:name="_Toc21095292"/>
      <w:bookmarkStart w:id="2384" w:name="_Toc29766825"/>
      <w:bookmarkStart w:id="2385" w:name="_Toc36040972"/>
      <w:bookmarkStart w:id="2386" w:name="_Toc37228382"/>
      <w:bookmarkStart w:id="2387" w:name="_Toc37228886"/>
      <w:bookmarkStart w:id="2388" w:name="_Toc37229390"/>
      <w:bookmarkStart w:id="2389" w:name="_Toc45906947"/>
      <w:bookmarkStart w:id="2390" w:name="_Toc61116434"/>
      <w:bookmarkStart w:id="2391" w:name="_Toc67055090"/>
      <w:r w:rsidRPr="007D061B">
        <w:t>6.6.2.5.4</w:t>
      </w:r>
      <w:r w:rsidRPr="007D061B">
        <w:tab/>
        <w:t>E-UTRA</w:t>
      </w:r>
      <w:bookmarkEnd w:id="2383"/>
      <w:bookmarkEnd w:id="2384"/>
      <w:bookmarkEnd w:id="2385"/>
      <w:bookmarkEnd w:id="2386"/>
      <w:bookmarkEnd w:id="2387"/>
      <w:bookmarkEnd w:id="2388"/>
      <w:bookmarkEnd w:id="2389"/>
      <w:bookmarkEnd w:id="2390"/>
      <w:bookmarkEnd w:id="2391"/>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2392" w:name="_Toc21095293"/>
      <w:bookmarkStart w:id="2393" w:name="_Toc29766826"/>
      <w:bookmarkStart w:id="2394" w:name="_Toc36040973"/>
      <w:bookmarkStart w:id="2395" w:name="_Toc37228383"/>
      <w:bookmarkStart w:id="2396" w:name="_Toc37228887"/>
      <w:bookmarkStart w:id="2397" w:name="_Toc37229391"/>
      <w:bookmarkStart w:id="2398" w:name="_Toc45906948"/>
      <w:bookmarkStart w:id="2399" w:name="_Toc61116435"/>
      <w:bookmarkStart w:id="2400" w:name="_Toc67055091"/>
      <w:r w:rsidRPr="007D061B">
        <w:t>6.6.3</w:t>
      </w:r>
      <w:r w:rsidRPr="007D061B">
        <w:tab/>
        <w:t>Adjacent Channel Leakage power Ratio</w:t>
      </w:r>
      <w:bookmarkEnd w:id="2392"/>
      <w:bookmarkEnd w:id="2393"/>
      <w:bookmarkEnd w:id="2394"/>
      <w:bookmarkEnd w:id="2395"/>
      <w:bookmarkEnd w:id="2396"/>
      <w:bookmarkEnd w:id="2397"/>
      <w:bookmarkEnd w:id="2398"/>
      <w:bookmarkEnd w:id="2399"/>
      <w:bookmarkEnd w:id="2400"/>
    </w:p>
    <w:p w14:paraId="60CB5A70" w14:textId="77777777" w:rsidR="005432EB" w:rsidRPr="007D061B" w:rsidRDefault="005432EB" w:rsidP="005432EB">
      <w:pPr>
        <w:pStyle w:val="Heading4"/>
      </w:pPr>
      <w:bookmarkStart w:id="2401" w:name="_Toc21095294"/>
      <w:bookmarkStart w:id="2402" w:name="_Toc29766827"/>
      <w:bookmarkStart w:id="2403" w:name="_Toc36040974"/>
      <w:bookmarkStart w:id="2404" w:name="_Toc37228384"/>
      <w:bookmarkStart w:id="2405" w:name="_Toc37228888"/>
      <w:bookmarkStart w:id="2406" w:name="_Toc37229392"/>
      <w:bookmarkStart w:id="2407" w:name="_Toc45906949"/>
      <w:bookmarkStart w:id="2408" w:name="_Toc61116436"/>
      <w:bookmarkStart w:id="2409" w:name="_Toc67055092"/>
      <w:r w:rsidRPr="007D061B">
        <w:t>6.6.3.1</w:t>
      </w:r>
      <w:r w:rsidRPr="007D061B">
        <w:tab/>
        <w:t>Definition and applicability</w:t>
      </w:r>
      <w:bookmarkEnd w:id="2401"/>
      <w:bookmarkEnd w:id="2402"/>
      <w:bookmarkEnd w:id="2403"/>
      <w:bookmarkEnd w:id="2404"/>
      <w:bookmarkEnd w:id="2405"/>
      <w:bookmarkEnd w:id="2406"/>
      <w:bookmarkEnd w:id="2407"/>
      <w:bookmarkEnd w:id="2408"/>
      <w:bookmarkEnd w:id="2409"/>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2410" w:name="_Toc21095295"/>
      <w:bookmarkStart w:id="2411" w:name="_Toc29766828"/>
      <w:bookmarkStart w:id="2412" w:name="_Toc36040975"/>
      <w:bookmarkStart w:id="2413" w:name="_Toc37228385"/>
      <w:bookmarkStart w:id="2414" w:name="_Toc37228889"/>
      <w:bookmarkStart w:id="2415" w:name="_Toc37229393"/>
      <w:bookmarkStart w:id="2416" w:name="_Toc45906950"/>
      <w:bookmarkStart w:id="2417" w:name="_Toc61116437"/>
      <w:bookmarkStart w:id="2418" w:name="_Toc67055093"/>
      <w:r w:rsidRPr="007D061B">
        <w:t>6.6.3.2</w:t>
      </w:r>
      <w:r w:rsidRPr="007D061B">
        <w:tab/>
        <w:t>Minimum requirement</w:t>
      </w:r>
      <w:bookmarkEnd w:id="2410"/>
      <w:bookmarkEnd w:id="2411"/>
      <w:bookmarkEnd w:id="2412"/>
      <w:bookmarkEnd w:id="2413"/>
      <w:bookmarkEnd w:id="2414"/>
      <w:bookmarkEnd w:id="2415"/>
      <w:bookmarkEnd w:id="2416"/>
      <w:bookmarkEnd w:id="2417"/>
      <w:bookmarkEnd w:id="2418"/>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2419" w:name="_Toc21095296"/>
      <w:bookmarkStart w:id="2420" w:name="_Toc29766829"/>
      <w:bookmarkStart w:id="2421" w:name="_Toc36040976"/>
      <w:bookmarkStart w:id="2422" w:name="_Toc37228386"/>
      <w:bookmarkStart w:id="2423" w:name="_Toc37228890"/>
      <w:bookmarkStart w:id="2424" w:name="_Toc37229394"/>
      <w:bookmarkStart w:id="2425" w:name="_Toc45906951"/>
      <w:bookmarkStart w:id="2426" w:name="_Toc61116438"/>
      <w:bookmarkStart w:id="2427" w:name="_Toc67055094"/>
      <w:r w:rsidRPr="007D061B">
        <w:t>6.6.3.3</w:t>
      </w:r>
      <w:r w:rsidRPr="007D061B">
        <w:tab/>
        <w:t>Test purpose</w:t>
      </w:r>
      <w:bookmarkEnd w:id="2419"/>
      <w:bookmarkEnd w:id="2420"/>
      <w:bookmarkEnd w:id="2421"/>
      <w:bookmarkEnd w:id="2422"/>
      <w:bookmarkEnd w:id="2423"/>
      <w:bookmarkEnd w:id="2424"/>
      <w:bookmarkEnd w:id="2425"/>
      <w:bookmarkEnd w:id="2426"/>
      <w:bookmarkEnd w:id="2427"/>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2428" w:name="_Toc21095297"/>
      <w:bookmarkStart w:id="2429" w:name="_Toc29766830"/>
      <w:bookmarkStart w:id="2430" w:name="_Toc36040977"/>
      <w:bookmarkStart w:id="2431" w:name="_Toc37228387"/>
      <w:bookmarkStart w:id="2432" w:name="_Toc37228891"/>
      <w:bookmarkStart w:id="2433" w:name="_Toc37229395"/>
      <w:bookmarkStart w:id="2434" w:name="_Toc45906952"/>
      <w:bookmarkStart w:id="2435" w:name="_Toc61116439"/>
      <w:bookmarkStart w:id="2436" w:name="_Toc67055095"/>
      <w:r w:rsidRPr="007D061B">
        <w:t>6.6.3.4</w:t>
      </w:r>
      <w:r w:rsidRPr="007D061B">
        <w:tab/>
        <w:t>Method of test</w:t>
      </w:r>
      <w:bookmarkStart w:id="2437" w:name="_Toc21095298"/>
      <w:bookmarkStart w:id="2438" w:name="_Toc29766831"/>
      <w:bookmarkStart w:id="2439" w:name="_Toc36040978"/>
      <w:bookmarkStart w:id="2440" w:name="_Toc37228388"/>
      <w:bookmarkStart w:id="2441" w:name="_Toc37228892"/>
      <w:bookmarkStart w:id="2442" w:name="_Toc37229396"/>
      <w:bookmarkStart w:id="2443" w:name="_Toc45906953"/>
      <w:bookmarkEnd w:id="2428"/>
      <w:bookmarkEnd w:id="2429"/>
      <w:bookmarkEnd w:id="2430"/>
      <w:bookmarkEnd w:id="2431"/>
      <w:bookmarkEnd w:id="2432"/>
      <w:bookmarkEnd w:id="2433"/>
      <w:bookmarkEnd w:id="2434"/>
      <w:bookmarkEnd w:id="2435"/>
      <w:bookmarkEnd w:id="2436"/>
    </w:p>
    <w:p w14:paraId="4DF259B9" w14:textId="1505299D" w:rsidR="005432EB" w:rsidRPr="007D061B" w:rsidRDefault="005432EB" w:rsidP="005432EB">
      <w:pPr>
        <w:pStyle w:val="Heading5"/>
      </w:pPr>
      <w:bookmarkStart w:id="2444" w:name="_Toc61116440"/>
      <w:bookmarkStart w:id="2445" w:name="_Toc67055096"/>
      <w:r w:rsidRPr="007D061B">
        <w:t>6.6.3.4.1</w:t>
      </w:r>
      <w:r w:rsidRPr="007D061B">
        <w:tab/>
        <w:t>Initial conditions</w:t>
      </w:r>
      <w:bookmarkEnd w:id="2437"/>
      <w:bookmarkEnd w:id="2438"/>
      <w:bookmarkEnd w:id="2439"/>
      <w:bookmarkEnd w:id="2440"/>
      <w:bookmarkEnd w:id="2441"/>
      <w:bookmarkEnd w:id="2442"/>
      <w:bookmarkEnd w:id="2443"/>
      <w:bookmarkEnd w:id="2444"/>
      <w:bookmarkEnd w:id="24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2446" w:name="_Toc21095299"/>
      <w:bookmarkStart w:id="2447" w:name="_Toc29766832"/>
      <w:bookmarkStart w:id="2448" w:name="_Toc36040979"/>
      <w:bookmarkStart w:id="2449" w:name="_Toc37228389"/>
      <w:bookmarkStart w:id="2450" w:name="_Toc37228893"/>
      <w:bookmarkStart w:id="2451" w:name="_Toc37229397"/>
      <w:bookmarkStart w:id="2452" w:name="_Toc45906954"/>
      <w:bookmarkStart w:id="2453" w:name="_Toc61116441"/>
      <w:bookmarkStart w:id="2454" w:name="_Toc67055097"/>
      <w:r w:rsidRPr="007D061B">
        <w:t>6.6.3.4.2</w:t>
      </w:r>
      <w:r w:rsidRPr="007D061B">
        <w:tab/>
        <w:t>Procedure</w:t>
      </w:r>
      <w:bookmarkEnd w:id="2446"/>
      <w:bookmarkEnd w:id="2447"/>
      <w:bookmarkEnd w:id="2448"/>
      <w:bookmarkEnd w:id="2449"/>
      <w:bookmarkEnd w:id="2450"/>
      <w:bookmarkEnd w:id="2451"/>
      <w:bookmarkEnd w:id="2452"/>
      <w:bookmarkEnd w:id="2453"/>
      <w:bookmarkEnd w:id="2454"/>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2455" w:name="_Toc21095300"/>
      <w:bookmarkStart w:id="2456" w:name="_Toc29766833"/>
      <w:bookmarkStart w:id="2457" w:name="_Toc36040980"/>
      <w:bookmarkStart w:id="2458" w:name="_Toc37228390"/>
      <w:bookmarkStart w:id="2459" w:name="_Toc37228894"/>
      <w:bookmarkStart w:id="2460" w:name="_Toc37229398"/>
      <w:bookmarkStart w:id="2461" w:name="_Toc45906955"/>
      <w:bookmarkStart w:id="2462" w:name="_Toc61116442"/>
      <w:bookmarkStart w:id="2463" w:name="_Toc67055098"/>
      <w:r w:rsidRPr="007D061B">
        <w:t>6.6.3.5</w:t>
      </w:r>
      <w:r w:rsidRPr="007D061B">
        <w:tab/>
        <w:t>Test requirements</w:t>
      </w:r>
      <w:bookmarkEnd w:id="2455"/>
      <w:bookmarkEnd w:id="2456"/>
      <w:bookmarkEnd w:id="2457"/>
      <w:bookmarkEnd w:id="2458"/>
      <w:bookmarkEnd w:id="2459"/>
      <w:bookmarkEnd w:id="2460"/>
      <w:bookmarkEnd w:id="2461"/>
      <w:bookmarkEnd w:id="2462"/>
      <w:bookmarkEnd w:id="2463"/>
    </w:p>
    <w:p w14:paraId="72AA4983" w14:textId="77777777" w:rsidR="005432EB" w:rsidRPr="007D061B" w:rsidRDefault="005432EB" w:rsidP="005432EB">
      <w:pPr>
        <w:pStyle w:val="Heading5"/>
      </w:pPr>
      <w:bookmarkStart w:id="2464" w:name="_Toc21095301"/>
      <w:bookmarkStart w:id="2465" w:name="_Toc29766834"/>
      <w:bookmarkStart w:id="2466" w:name="_Toc36040981"/>
      <w:bookmarkStart w:id="2467" w:name="_Toc37228391"/>
      <w:bookmarkStart w:id="2468" w:name="_Toc37228895"/>
      <w:bookmarkStart w:id="2469" w:name="_Toc37229399"/>
      <w:bookmarkStart w:id="2470" w:name="_Toc45906956"/>
      <w:bookmarkStart w:id="2471" w:name="_Toc61116443"/>
      <w:bookmarkStart w:id="2472" w:name="_Toc67055099"/>
      <w:r w:rsidRPr="007D061B">
        <w:t>6.6.3.5.1</w:t>
      </w:r>
      <w:r w:rsidRPr="007D061B">
        <w:tab/>
        <w:t>General Requirements</w:t>
      </w:r>
      <w:bookmarkEnd w:id="2464"/>
      <w:bookmarkEnd w:id="2465"/>
      <w:bookmarkEnd w:id="2466"/>
      <w:bookmarkEnd w:id="2467"/>
      <w:bookmarkEnd w:id="2468"/>
      <w:bookmarkEnd w:id="2469"/>
      <w:bookmarkEnd w:id="2470"/>
      <w:bookmarkEnd w:id="2471"/>
      <w:bookmarkEnd w:id="2472"/>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2473"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2473"/>
    </w:p>
    <w:p w14:paraId="2A05E980" w14:textId="77777777" w:rsidR="005432EB" w:rsidRPr="007D061B" w:rsidRDefault="005432EB" w:rsidP="005432EB">
      <w:pPr>
        <w:pStyle w:val="Heading5"/>
      </w:pPr>
      <w:bookmarkStart w:id="2474" w:name="_Toc21095302"/>
      <w:bookmarkStart w:id="2475" w:name="_Toc29766835"/>
      <w:bookmarkStart w:id="2476" w:name="_Toc36040982"/>
      <w:bookmarkStart w:id="2477" w:name="_Toc37228392"/>
      <w:bookmarkStart w:id="2478" w:name="_Toc37228896"/>
      <w:bookmarkStart w:id="2479" w:name="_Toc37229400"/>
      <w:bookmarkStart w:id="2480" w:name="_Toc45906957"/>
      <w:bookmarkStart w:id="2481" w:name="_Toc61116444"/>
      <w:bookmarkStart w:id="2482" w:name="_Toc67055100"/>
      <w:r w:rsidRPr="007D061B">
        <w:t>6.6.3.5.2</w:t>
      </w:r>
      <w:r w:rsidRPr="007D061B">
        <w:tab/>
        <w:t>Absolute Limits</w:t>
      </w:r>
      <w:bookmarkEnd w:id="2474"/>
      <w:bookmarkEnd w:id="2475"/>
      <w:bookmarkEnd w:id="2476"/>
      <w:bookmarkEnd w:id="2477"/>
      <w:bookmarkEnd w:id="2478"/>
      <w:bookmarkEnd w:id="2479"/>
      <w:bookmarkEnd w:id="2480"/>
      <w:bookmarkEnd w:id="2481"/>
      <w:bookmarkEnd w:id="2482"/>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2483" w:name="_Toc21095303"/>
      <w:bookmarkStart w:id="2484" w:name="_Toc29766836"/>
      <w:bookmarkStart w:id="2485" w:name="_Toc36040983"/>
      <w:bookmarkStart w:id="2486" w:name="_Toc37228393"/>
      <w:bookmarkStart w:id="2487" w:name="_Toc37228897"/>
      <w:bookmarkStart w:id="2488" w:name="_Toc37229401"/>
      <w:bookmarkStart w:id="2489" w:name="_Toc45906958"/>
      <w:bookmarkStart w:id="2490" w:name="_Toc61116445"/>
      <w:bookmarkStart w:id="2491" w:name="_Toc67055101"/>
      <w:r w:rsidRPr="007D061B">
        <w:t>6.6.3.5.3</w:t>
      </w:r>
      <w:r w:rsidRPr="007D061B">
        <w:tab/>
        <w:t>MSR</w:t>
      </w:r>
      <w:bookmarkEnd w:id="2483"/>
      <w:bookmarkEnd w:id="2484"/>
      <w:bookmarkEnd w:id="2485"/>
      <w:bookmarkEnd w:id="2486"/>
      <w:bookmarkEnd w:id="2487"/>
      <w:bookmarkEnd w:id="2488"/>
      <w:bookmarkEnd w:id="2489"/>
      <w:bookmarkEnd w:id="2490"/>
      <w:bookmarkEnd w:id="249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2492" w:name="_Toc21095304"/>
      <w:bookmarkStart w:id="2493" w:name="_Toc29766837"/>
      <w:bookmarkStart w:id="2494" w:name="_Toc36040984"/>
      <w:bookmarkStart w:id="2495" w:name="_Toc37228394"/>
      <w:bookmarkStart w:id="2496" w:name="_Toc37228898"/>
      <w:bookmarkStart w:id="2497" w:name="_Toc37229402"/>
      <w:bookmarkStart w:id="2498" w:name="_Toc45906959"/>
      <w:bookmarkStart w:id="2499" w:name="_Toc61116446"/>
      <w:bookmarkStart w:id="2500" w:name="_Toc67055102"/>
      <w:r w:rsidRPr="007D061B">
        <w:t>6.6.3.5.4</w:t>
      </w:r>
      <w:r w:rsidRPr="007D061B">
        <w:tab/>
        <w:t>UTRA FDD</w:t>
      </w:r>
      <w:bookmarkEnd w:id="2492"/>
      <w:bookmarkEnd w:id="2493"/>
      <w:bookmarkEnd w:id="2494"/>
      <w:bookmarkEnd w:id="2495"/>
      <w:bookmarkEnd w:id="2496"/>
      <w:bookmarkEnd w:id="2497"/>
      <w:bookmarkEnd w:id="2498"/>
      <w:bookmarkEnd w:id="2499"/>
      <w:bookmarkEnd w:id="2500"/>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2501" w:name="_Toc21095305"/>
      <w:bookmarkStart w:id="2502" w:name="_Toc29766838"/>
      <w:bookmarkStart w:id="2503" w:name="_Toc36040985"/>
      <w:bookmarkStart w:id="2504" w:name="_Toc37228395"/>
      <w:bookmarkStart w:id="2505" w:name="_Toc37228899"/>
      <w:bookmarkStart w:id="2506" w:name="_Toc37229403"/>
      <w:bookmarkStart w:id="2507" w:name="_Toc45906960"/>
      <w:bookmarkStart w:id="2508" w:name="_Toc61116447"/>
      <w:bookmarkStart w:id="2509" w:name="_Toc67055103"/>
      <w:r w:rsidRPr="007D061B">
        <w:t>6.6.3.5.5</w:t>
      </w:r>
      <w:r w:rsidRPr="007D061B">
        <w:tab/>
        <w:t>UTRA TDD, 1,28Mcps option</w:t>
      </w:r>
      <w:bookmarkEnd w:id="2501"/>
      <w:bookmarkEnd w:id="2502"/>
      <w:bookmarkEnd w:id="2503"/>
      <w:bookmarkEnd w:id="2504"/>
      <w:bookmarkEnd w:id="2505"/>
      <w:bookmarkEnd w:id="2506"/>
      <w:bookmarkEnd w:id="2507"/>
      <w:bookmarkEnd w:id="2508"/>
      <w:bookmarkEnd w:id="2509"/>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2510" w:name="_Toc21095306"/>
      <w:bookmarkStart w:id="2511" w:name="_Toc29766839"/>
      <w:bookmarkStart w:id="2512" w:name="_Toc36040986"/>
      <w:bookmarkStart w:id="2513" w:name="_Toc37228396"/>
      <w:bookmarkStart w:id="2514" w:name="_Toc37228900"/>
      <w:bookmarkStart w:id="2515" w:name="_Toc37229404"/>
      <w:bookmarkStart w:id="2516" w:name="_Toc45906961"/>
      <w:bookmarkStart w:id="2517" w:name="_Toc61116448"/>
      <w:bookmarkStart w:id="2518" w:name="_Toc67055104"/>
      <w:r w:rsidRPr="007D061B">
        <w:t>6.6.3.5.6</w:t>
      </w:r>
      <w:r w:rsidRPr="007D061B">
        <w:tab/>
        <w:t>E-UTRA</w:t>
      </w:r>
      <w:bookmarkEnd w:id="2510"/>
      <w:bookmarkEnd w:id="2511"/>
      <w:bookmarkEnd w:id="2512"/>
      <w:bookmarkEnd w:id="2513"/>
      <w:bookmarkEnd w:id="2514"/>
      <w:bookmarkEnd w:id="2515"/>
      <w:bookmarkEnd w:id="2516"/>
      <w:bookmarkEnd w:id="2517"/>
      <w:bookmarkEnd w:id="2518"/>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2519" w:name="OLE_LINK105"/>
      <w:bookmarkStart w:id="2520"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2519"/>
      <w:bookmarkEnd w:id="2520"/>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2521" w:name="_Toc21095307"/>
      <w:bookmarkStart w:id="2522" w:name="_Toc29766840"/>
      <w:bookmarkStart w:id="2523" w:name="_Toc36040987"/>
      <w:bookmarkStart w:id="2524" w:name="_Toc37228397"/>
      <w:bookmarkStart w:id="2525" w:name="_Toc37228901"/>
      <w:bookmarkStart w:id="2526" w:name="_Toc37229405"/>
      <w:bookmarkStart w:id="2527" w:name="_Toc45906962"/>
      <w:bookmarkStart w:id="2528" w:name="_Toc61116449"/>
      <w:bookmarkStart w:id="2529" w:name="_Toc67055105"/>
      <w:r w:rsidRPr="007D061B">
        <w:t>6.6.4</w:t>
      </w:r>
      <w:r w:rsidRPr="007D061B">
        <w:tab/>
        <w:t>Spectrum emission mask</w:t>
      </w:r>
      <w:bookmarkStart w:id="2530" w:name="_Toc21095308"/>
      <w:bookmarkStart w:id="2531" w:name="_Toc29766841"/>
      <w:bookmarkStart w:id="2532" w:name="_Toc36040988"/>
      <w:bookmarkStart w:id="2533" w:name="_Toc37228398"/>
      <w:bookmarkStart w:id="2534" w:name="_Toc37228902"/>
      <w:bookmarkStart w:id="2535" w:name="_Toc37229406"/>
      <w:bookmarkStart w:id="2536" w:name="_Toc45906963"/>
      <w:bookmarkEnd w:id="2521"/>
      <w:bookmarkEnd w:id="2522"/>
      <w:bookmarkEnd w:id="2523"/>
      <w:bookmarkEnd w:id="2524"/>
      <w:bookmarkEnd w:id="2525"/>
      <w:bookmarkEnd w:id="2526"/>
      <w:bookmarkEnd w:id="2527"/>
      <w:bookmarkEnd w:id="2528"/>
      <w:bookmarkEnd w:id="2529"/>
    </w:p>
    <w:p w14:paraId="6B289B39" w14:textId="08873B59" w:rsidR="005432EB" w:rsidRPr="007D061B" w:rsidRDefault="005432EB" w:rsidP="005432EB">
      <w:pPr>
        <w:pStyle w:val="Heading4"/>
      </w:pPr>
      <w:bookmarkStart w:id="2537" w:name="_Toc61116450"/>
      <w:bookmarkStart w:id="2538" w:name="_Toc67055106"/>
      <w:r w:rsidRPr="007D061B">
        <w:t>6.6.4.1</w:t>
      </w:r>
      <w:r w:rsidRPr="007D061B">
        <w:tab/>
        <w:t>Definition and applicability</w:t>
      </w:r>
      <w:bookmarkEnd w:id="2530"/>
      <w:bookmarkEnd w:id="2531"/>
      <w:bookmarkEnd w:id="2532"/>
      <w:bookmarkEnd w:id="2533"/>
      <w:bookmarkEnd w:id="2534"/>
      <w:bookmarkEnd w:id="2535"/>
      <w:bookmarkEnd w:id="2536"/>
      <w:bookmarkEnd w:id="2537"/>
      <w:bookmarkEnd w:id="253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2539" w:name="_Toc21095309"/>
      <w:bookmarkStart w:id="2540" w:name="_Toc29766842"/>
      <w:bookmarkStart w:id="2541" w:name="_Toc36040989"/>
      <w:bookmarkStart w:id="2542" w:name="_Toc37228399"/>
      <w:bookmarkStart w:id="2543" w:name="_Toc37228903"/>
      <w:bookmarkStart w:id="2544" w:name="_Toc37229407"/>
      <w:bookmarkStart w:id="2545" w:name="_Toc45906964"/>
      <w:bookmarkStart w:id="2546" w:name="_Toc61116451"/>
      <w:bookmarkStart w:id="2547" w:name="_Toc67055107"/>
      <w:r w:rsidRPr="007D061B">
        <w:t>6.6.4.2</w:t>
      </w:r>
      <w:r w:rsidRPr="007D061B">
        <w:tab/>
        <w:t>Minimum requirement</w:t>
      </w:r>
      <w:bookmarkEnd w:id="2539"/>
      <w:bookmarkEnd w:id="2540"/>
      <w:bookmarkEnd w:id="2541"/>
      <w:bookmarkEnd w:id="2542"/>
      <w:bookmarkEnd w:id="2543"/>
      <w:bookmarkEnd w:id="2544"/>
      <w:bookmarkEnd w:id="2545"/>
      <w:bookmarkEnd w:id="2546"/>
      <w:bookmarkEnd w:id="2547"/>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2548" w:name="_Toc21095310"/>
      <w:bookmarkStart w:id="2549" w:name="_Toc29766843"/>
      <w:bookmarkStart w:id="2550" w:name="_Toc36040990"/>
      <w:bookmarkStart w:id="2551" w:name="_Toc37228400"/>
      <w:bookmarkStart w:id="2552" w:name="_Toc37228904"/>
      <w:bookmarkStart w:id="2553" w:name="_Toc37229408"/>
      <w:bookmarkStart w:id="2554" w:name="_Toc45906965"/>
      <w:bookmarkStart w:id="2555" w:name="_Toc61116452"/>
      <w:bookmarkStart w:id="2556" w:name="_Toc67055108"/>
      <w:r w:rsidRPr="007D061B">
        <w:t>6.6.4.3</w:t>
      </w:r>
      <w:r w:rsidRPr="007D061B">
        <w:tab/>
        <w:t>Test purpose</w:t>
      </w:r>
      <w:bookmarkEnd w:id="2548"/>
      <w:bookmarkEnd w:id="2549"/>
      <w:bookmarkEnd w:id="2550"/>
      <w:bookmarkEnd w:id="2551"/>
      <w:bookmarkEnd w:id="2552"/>
      <w:bookmarkEnd w:id="2553"/>
      <w:bookmarkEnd w:id="2554"/>
      <w:bookmarkEnd w:id="2555"/>
      <w:bookmarkEnd w:id="2556"/>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2557" w:name="_Toc21095311"/>
      <w:bookmarkStart w:id="2558" w:name="_Toc29766844"/>
      <w:bookmarkStart w:id="2559" w:name="_Toc36040991"/>
      <w:bookmarkStart w:id="2560" w:name="_Toc37228401"/>
      <w:bookmarkStart w:id="2561" w:name="_Toc37228905"/>
      <w:bookmarkStart w:id="2562" w:name="_Toc37229409"/>
      <w:bookmarkStart w:id="2563" w:name="_Toc45906966"/>
      <w:bookmarkStart w:id="2564" w:name="_Toc61116453"/>
      <w:bookmarkStart w:id="2565" w:name="_Toc67055109"/>
      <w:r w:rsidRPr="007D061B">
        <w:lastRenderedPageBreak/>
        <w:t>6.6.4.4</w:t>
      </w:r>
      <w:r w:rsidRPr="007D061B">
        <w:tab/>
        <w:t>Method of test</w:t>
      </w:r>
      <w:bookmarkStart w:id="2566" w:name="_Toc21095312"/>
      <w:bookmarkStart w:id="2567" w:name="_Toc29766845"/>
      <w:bookmarkStart w:id="2568" w:name="_Toc36040992"/>
      <w:bookmarkStart w:id="2569" w:name="_Toc37228402"/>
      <w:bookmarkStart w:id="2570" w:name="_Toc37228906"/>
      <w:bookmarkStart w:id="2571" w:name="_Toc37229410"/>
      <w:bookmarkStart w:id="2572" w:name="_Toc45906967"/>
      <w:bookmarkEnd w:id="2557"/>
      <w:bookmarkEnd w:id="2558"/>
      <w:bookmarkEnd w:id="2559"/>
      <w:bookmarkEnd w:id="2560"/>
      <w:bookmarkEnd w:id="2561"/>
      <w:bookmarkEnd w:id="2562"/>
      <w:bookmarkEnd w:id="2563"/>
      <w:bookmarkEnd w:id="2564"/>
      <w:bookmarkEnd w:id="2565"/>
    </w:p>
    <w:p w14:paraId="4AAD3BA5" w14:textId="620FE9EC" w:rsidR="005432EB" w:rsidRPr="007D061B" w:rsidRDefault="005432EB" w:rsidP="005432EB">
      <w:pPr>
        <w:pStyle w:val="Heading5"/>
      </w:pPr>
      <w:bookmarkStart w:id="2573" w:name="_Toc61116454"/>
      <w:bookmarkStart w:id="2574" w:name="_Toc67055110"/>
      <w:r w:rsidRPr="007D061B">
        <w:t>6.6.4.4.1</w:t>
      </w:r>
      <w:r w:rsidRPr="007D061B">
        <w:tab/>
        <w:t>Initial conditions</w:t>
      </w:r>
      <w:bookmarkEnd w:id="2566"/>
      <w:bookmarkEnd w:id="2567"/>
      <w:bookmarkEnd w:id="2568"/>
      <w:bookmarkEnd w:id="2569"/>
      <w:bookmarkEnd w:id="2570"/>
      <w:bookmarkEnd w:id="2571"/>
      <w:bookmarkEnd w:id="2572"/>
      <w:bookmarkEnd w:id="2573"/>
      <w:bookmarkEnd w:id="2574"/>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2575" w:name="_Toc21095313"/>
      <w:bookmarkStart w:id="2576" w:name="_Toc29766846"/>
      <w:bookmarkStart w:id="2577" w:name="_Toc36040993"/>
      <w:bookmarkStart w:id="2578" w:name="_Toc37228403"/>
      <w:bookmarkStart w:id="2579" w:name="_Toc37228907"/>
      <w:bookmarkStart w:id="2580" w:name="_Toc37229411"/>
      <w:bookmarkStart w:id="2581" w:name="_Toc45906968"/>
      <w:bookmarkStart w:id="2582" w:name="_Toc61116455"/>
      <w:bookmarkStart w:id="2583" w:name="_Toc67055111"/>
      <w:r w:rsidRPr="007D061B">
        <w:t>6.6.4.4.2</w:t>
      </w:r>
      <w:r w:rsidRPr="007D061B">
        <w:tab/>
        <w:t>Procedure</w:t>
      </w:r>
      <w:bookmarkEnd w:id="2575"/>
      <w:bookmarkEnd w:id="2576"/>
      <w:bookmarkEnd w:id="2577"/>
      <w:bookmarkEnd w:id="2578"/>
      <w:bookmarkEnd w:id="2579"/>
      <w:bookmarkEnd w:id="2580"/>
      <w:bookmarkEnd w:id="2581"/>
      <w:bookmarkEnd w:id="2582"/>
      <w:bookmarkEnd w:id="258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2584" w:name="_Toc21095314"/>
      <w:bookmarkStart w:id="2585" w:name="_Toc29766847"/>
      <w:bookmarkStart w:id="2586" w:name="_Toc36040994"/>
      <w:bookmarkStart w:id="2587" w:name="_Toc37228404"/>
      <w:bookmarkStart w:id="2588" w:name="_Toc37228908"/>
      <w:bookmarkStart w:id="2589" w:name="_Toc37229412"/>
      <w:bookmarkStart w:id="2590" w:name="_Toc45906969"/>
      <w:bookmarkStart w:id="2591" w:name="_Toc61116456"/>
      <w:bookmarkStart w:id="2592" w:name="_Toc67055112"/>
      <w:r w:rsidRPr="007D061B">
        <w:t>6.6.4.5</w:t>
      </w:r>
      <w:r w:rsidRPr="007D061B">
        <w:tab/>
        <w:t>Test requirements</w:t>
      </w:r>
      <w:bookmarkEnd w:id="2584"/>
      <w:bookmarkEnd w:id="2585"/>
      <w:bookmarkEnd w:id="2586"/>
      <w:bookmarkEnd w:id="2587"/>
      <w:bookmarkEnd w:id="2588"/>
      <w:bookmarkEnd w:id="2589"/>
      <w:bookmarkEnd w:id="2590"/>
      <w:bookmarkEnd w:id="2591"/>
      <w:bookmarkEnd w:id="2592"/>
    </w:p>
    <w:p w14:paraId="4ED669FE" w14:textId="77777777" w:rsidR="005432EB" w:rsidRPr="007D061B" w:rsidRDefault="005432EB" w:rsidP="005432EB">
      <w:pPr>
        <w:pStyle w:val="Heading5"/>
      </w:pPr>
      <w:bookmarkStart w:id="2593" w:name="_Toc21095315"/>
      <w:bookmarkStart w:id="2594" w:name="_Toc29766848"/>
      <w:bookmarkStart w:id="2595" w:name="_Toc36040995"/>
      <w:bookmarkStart w:id="2596" w:name="_Toc37228405"/>
      <w:bookmarkStart w:id="2597" w:name="_Toc37228909"/>
      <w:bookmarkStart w:id="2598" w:name="_Toc37229413"/>
      <w:bookmarkStart w:id="2599" w:name="_Toc45906970"/>
      <w:bookmarkStart w:id="2600" w:name="_Toc61116457"/>
      <w:bookmarkStart w:id="2601" w:name="_Toc67055113"/>
      <w:r w:rsidRPr="007D061B">
        <w:t>6.6.4.5.1</w:t>
      </w:r>
      <w:r w:rsidRPr="007D061B">
        <w:tab/>
        <w:t>General</w:t>
      </w:r>
      <w:bookmarkEnd w:id="2593"/>
      <w:bookmarkEnd w:id="2594"/>
      <w:bookmarkEnd w:id="2595"/>
      <w:bookmarkEnd w:id="2596"/>
      <w:bookmarkEnd w:id="2597"/>
      <w:bookmarkEnd w:id="2598"/>
      <w:bookmarkEnd w:id="2599"/>
      <w:bookmarkEnd w:id="2600"/>
      <w:bookmarkEnd w:id="2601"/>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2602" w:name="_Toc21095316"/>
      <w:bookmarkStart w:id="2603" w:name="_Toc29766849"/>
      <w:bookmarkStart w:id="2604" w:name="_Toc36040996"/>
      <w:bookmarkStart w:id="2605" w:name="_Toc37228406"/>
      <w:bookmarkStart w:id="2606" w:name="_Toc37228910"/>
      <w:bookmarkStart w:id="2607" w:name="_Toc37229414"/>
      <w:bookmarkStart w:id="2608" w:name="_Toc45906971"/>
      <w:bookmarkStart w:id="2609" w:name="_Toc61116458"/>
      <w:bookmarkStart w:id="2610" w:name="_Toc67055114"/>
      <w:r w:rsidRPr="007D061B">
        <w:t>6.6.4.5.2</w:t>
      </w:r>
      <w:r w:rsidRPr="007D061B">
        <w:tab/>
        <w:t>Basic Limits</w:t>
      </w:r>
      <w:bookmarkEnd w:id="2602"/>
      <w:bookmarkEnd w:id="2603"/>
      <w:bookmarkEnd w:id="2604"/>
      <w:bookmarkEnd w:id="2605"/>
      <w:bookmarkEnd w:id="2606"/>
      <w:bookmarkEnd w:id="2607"/>
      <w:bookmarkEnd w:id="2608"/>
      <w:bookmarkEnd w:id="2609"/>
      <w:bookmarkEnd w:id="2610"/>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9pt" o:ole="" fillcolor="window">
                  <v:imagedata r:id="rId37" o:title=""/>
                </v:shape>
                <o:OLEObject Type="Embed" ProgID="Equation.3" ShapeID="_x0000_i1036" DrawAspect="Content" ObjectID="_1679383659" r:id="rId38"/>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9pt" o:ole="" fillcolor="window">
                  <v:imagedata r:id="rId39" o:title=""/>
                </v:shape>
                <o:OLEObject Type="Embed" ProgID="Equation.3" ShapeID="_x0000_i1037" DrawAspect="Content" ObjectID="_1679383660" r:id="rId40"/>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9pt" o:ole="" fillcolor="window">
                  <v:imagedata r:id="rId41" o:title=""/>
                </v:shape>
                <o:OLEObject Type="Embed" ProgID="Equation.3" ShapeID="_x0000_i1038" DrawAspect="Content" ObjectID="_1679383661" r:id="rId42"/>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pt;height:29pt" o:ole="" fillcolor="window">
                  <v:imagedata r:id="rId43" o:title=""/>
                </v:shape>
                <o:OLEObject Type="Embed" ProgID="Equation.3" ShapeID="_x0000_i1039" DrawAspect="Content" ObjectID="_1679383662" r:id="rId44"/>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pt;height:36.5pt;mso-wrap-style:square;mso-position-horizontal-relative:page;mso-position-vertical-relative:page" o:ole="">
                  <v:fill o:detectmouseclick="t"/>
                  <v:imagedata r:id="rId45" o:title=""/>
                </v:shape>
                <o:OLEObject Type="Embed" ProgID="Equation.3" ShapeID="对象 220" DrawAspect="Content" ObjectID="_1679383663" r:id="rId46"/>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pt;height:36.5pt;mso-wrap-style:square;mso-position-horizontal-relative:page;mso-position-vertical-relative:page" o:ole="">
                  <v:fill o:detectmouseclick="t"/>
                  <v:imagedata r:id="rId47" o:title=""/>
                </v:shape>
                <o:OLEObject Type="Embed" ProgID="Equation.3" ShapeID="对象 221" DrawAspect="Content" ObjectID="_1679383664" r:id="rId48"/>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pt;height:29pt" o:ole="" fillcolor="window">
                  <v:imagedata r:id="rId49" o:title=""/>
                </v:shape>
                <o:OLEObject Type="Embed" ProgID="Equation.3" ShapeID="_x0000_i1042" DrawAspect="Content" ObjectID="_1679383665" r:id="rId50"/>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3pt;height:29pt" o:ole="" fillcolor="window">
                  <v:imagedata r:id="rId51" o:title=""/>
                </v:shape>
                <o:OLEObject Type="Embed" ProgID="Equation.3" ShapeID="_x0000_i1043" DrawAspect="Content" ObjectID="_1679383666" r:id="rId52"/>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pt;height:29pt" o:ole="" fillcolor="window">
                  <v:imagedata r:id="rId53" o:title=""/>
                </v:shape>
                <o:OLEObject Type="Embed" ProgID="Equation.3" ShapeID="_x0000_i1044" DrawAspect="Content" ObjectID="_1679383667" r:id="rId54"/>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5pt;height:50pt;mso-wrap-style:square;mso-position-horizontal-relative:page;mso-position-vertical-relative:page" o:ole="">
                  <v:fill o:detectmouseclick="t"/>
                  <v:imagedata r:id="rId55" o:title=""/>
                </v:shape>
                <o:OLEObject Type="Embed" ProgID="Equation.3" ShapeID="对象 222" DrawAspect="Content" ObjectID="_1679383668" r:id="rId56"/>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pt;height:29pt" o:ole="" fillcolor="window">
                  <v:imagedata r:id="rId57" o:title=""/>
                </v:shape>
                <o:OLEObject Type="Embed" ProgID="Equation.3" ShapeID="_x0000_i1046" DrawAspect="Content" ObjectID="_1679383669" r:id="rId58"/>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2611" w:name="_Toc21095317"/>
      <w:bookmarkStart w:id="2612" w:name="_Toc29766850"/>
      <w:bookmarkStart w:id="2613" w:name="_Toc36040997"/>
      <w:bookmarkStart w:id="2614" w:name="_Toc37228407"/>
      <w:bookmarkStart w:id="2615" w:name="_Toc37228911"/>
      <w:bookmarkStart w:id="2616" w:name="_Toc37229415"/>
      <w:bookmarkStart w:id="2617" w:name="_Toc45906972"/>
      <w:bookmarkStart w:id="2618" w:name="_Toc61116459"/>
      <w:bookmarkStart w:id="2619" w:name="_Toc67055115"/>
      <w:r w:rsidRPr="007D061B">
        <w:t>6.6.5</w:t>
      </w:r>
      <w:r w:rsidRPr="007D061B">
        <w:tab/>
        <w:t>Operating band unwanted emission</w:t>
      </w:r>
      <w:bookmarkEnd w:id="2611"/>
      <w:bookmarkEnd w:id="2612"/>
      <w:bookmarkEnd w:id="2613"/>
      <w:bookmarkEnd w:id="2614"/>
      <w:bookmarkEnd w:id="2615"/>
      <w:bookmarkEnd w:id="2616"/>
      <w:bookmarkEnd w:id="2617"/>
      <w:bookmarkEnd w:id="2618"/>
      <w:bookmarkEnd w:id="2619"/>
    </w:p>
    <w:p w14:paraId="2A583794" w14:textId="77777777" w:rsidR="005432EB" w:rsidRPr="007D061B" w:rsidRDefault="005432EB" w:rsidP="005432EB">
      <w:pPr>
        <w:pStyle w:val="Heading4"/>
      </w:pPr>
      <w:bookmarkStart w:id="2620" w:name="_Toc21095318"/>
      <w:bookmarkStart w:id="2621" w:name="_Toc29766851"/>
      <w:bookmarkStart w:id="2622" w:name="_Toc36040998"/>
      <w:bookmarkStart w:id="2623" w:name="_Toc37228408"/>
      <w:bookmarkStart w:id="2624" w:name="_Toc37228912"/>
      <w:bookmarkStart w:id="2625" w:name="_Toc37229416"/>
      <w:bookmarkStart w:id="2626" w:name="_Toc45906973"/>
      <w:bookmarkStart w:id="2627" w:name="_Toc61116460"/>
      <w:bookmarkStart w:id="2628" w:name="_Toc67055116"/>
      <w:r w:rsidRPr="007D061B">
        <w:t>6.6.5.1</w:t>
      </w:r>
      <w:r w:rsidRPr="007D061B">
        <w:tab/>
        <w:t>Definition and applicability</w:t>
      </w:r>
      <w:bookmarkEnd w:id="2620"/>
      <w:bookmarkEnd w:id="2621"/>
      <w:bookmarkEnd w:id="2622"/>
      <w:bookmarkEnd w:id="2623"/>
      <w:bookmarkEnd w:id="2624"/>
      <w:bookmarkEnd w:id="2625"/>
      <w:bookmarkEnd w:id="2626"/>
      <w:bookmarkEnd w:id="2627"/>
      <w:bookmarkEnd w:id="262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2629" w:name="_Toc21095319"/>
      <w:bookmarkStart w:id="2630" w:name="_Toc29766852"/>
      <w:bookmarkStart w:id="2631" w:name="_Toc36040999"/>
      <w:bookmarkStart w:id="2632" w:name="_Toc37228409"/>
      <w:bookmarkStart w:id="2633" w:name="_Toc37228913"/>
      <w:bookmarkStart w:id="2634" w:name="_Toc37229417"/>
      <w:bookmarkStart w:id="2635" w:name="_Toc45906974"/>
      <w:bookmarkStart w:id="2636" w:name="_Toc61116461"/>
      <w:bookmarkStart w:id="2637" w:name="_Toc67055117"/>
      <w:r w:rsidRPr="007D061B">
        <w:t>6.6.5.2</w:t>
      </w:r>
      <w:r w:rsidRPr="007D061B">
        <w:tab/>
        <w:t>Minimum requirement</w:t>
      </w:r>
      <w:bookmarkEnd w:id="2629"/>
      <w:bookmarkEnd w:id="2630"/>
      <w:bookmarkEnd w:id="2631"/>
      <w:bookmarkEnd w:id="2632"/>
      <w:bookmarkEnd w:id="2633"/>
      <w:bookmarkEnd w:id="2634"/>
      <w:bookmarkEnd w:id="2635"/>
      <w:bookmarkEnd w:id="2636"/>
      <w:bookmarkEnd w:id="2637"/>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2638" w:name="_Toc21095320"/>
      <w:bookmarkStart w:id="2639" w:name="_Toc29766853"/>
      <w:bookmarkStart w:id="2640" w:name="_Toc36041000"/>
      <w:bookmarkStart w:id="2641" w:name="_Toc37228410"/>
      <w:bookmarkStart w:id="2642" w:name="_Toc37228914"/>
      <w:bookmarkStart w:id="2643" w:name="_Toc37229418"/>
      <w:bookmarkStart w:id="2644" w:name="_Toc45906975"/>
      <w:bookmarkStart w:id="2645" w:name="_Toc61116462"/>
      <w:bookmarkStart w:id="2646" w:name="_Toc67055118"/>
      <w:r w:rsidRPr="007D061B">
        <w:lastRenderedPageBreak/>
        <w:t>6.6.5.3</w:t>
      </w:r>
      <w:r w:rsidRPr="007D061B">
        <w:tab/>
        <w:t>Test purpose</w:t>
      </w:r>
      <w:bookmarkEnd w:id="2638"/>
      <w:bookmarkEnd w:id="2639"/>
      <w:bookmarkEnd w:id="2640"/>
      <w:bookmarkEnd w:id="2641"/>
      <w:bookmarkEnd w:id="2642"/>
      <w:bookmarkEnd w:id="2643"/>
      <w:bookmarkEnd w:id="2644"/>
      <w:bookmarkEnd w:id="2645"/>
      <w:bookmarkEnd w:id="2646"/>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2647" w:name="_Toc21095321"/>
      <w:bookmarkStart w:id="2648" w:name="_Toc29766854"/>
      <w:bookmarkStart w:id="2649" w:name="_Toc36041001"/>
      <w:bookmarkStart w:id="2650" w:name="_Toc37228411"/>
      <w:bookmarkStart w:id="2651" w:name="_Toc37228915"/>
      <w:bookmarkStart w:id="2652" w:name="_Toc37229419"/>
      <w:bookmarkStart w:id="2653" w:name="_Toc45906976"/>
      <w:bookmarkStart w:id="2654" w:name="_Toc61116463"/>
      <w:bookmarkStart w:id="2655" w:name="_Toc67055119"/>
      <w:r w:rsidRPr="007D061B">
        <w:t>6.6.5.4</w:t>
      </w:r>
      <w:r w:rsidRPr="007D061B">
        <w:tab/>
        <w:t>Method of test</w:t>
      </w:r>
      <w:bookmarkStart w:id="2656" w:name="_Toc21095322"/>
      <w:bookmarkStart w:id="2657" w:name="_Toc29766855"/>
      <w:bookmarkStart w:id="2658" w:name="_Toc36041002"/>
      <w:bookmarkStart w:id="2659" w:name="_Toc37228412"/>
      <w:bookmarkStart w:id="2660" w:name="_Toc37228916"/>
      <w:bookmarkStart w:id="2661" w:name="_Toc37229420"/>
      <w:bookmarkStart w:id="2662" w:name="_Toc45906977"/>
      <w:bookmarkEnd w:id="2647"/>
      <w:bookmarkEnd w:id="2648"/>
      <w:bookmarkEnd w:id="2649"/>
      <w:bookmarkEnd w:id="2650"/>
      <w:bookmarkEnd w:id="2651"/>
      <w:bookmarkEnd w:id="2652"/>
      <w:bookmarkEnd w:id="2653"/>
      <w:bookmarkEnd w:id="2654"/>
      <w:bookmarkEnd w:id="2655"/>
    </w:p>
    <w:p w14:paraId="2D3DFA32" w14:textId="10A65D9F" w:rsidR="005432EB" w:rsidRPr="007D061B" w:rsidRDefault="005432EB" w:rsidP="005432EB">
      <w:pPr>
        <w:pStyle w:val="Heading5"/>
      </w:pPr>
      <w:bookmarkStart w:id="2663" w:name="_Toc61116464"/>
      <w:bookmarkStart w:id="2664" w:name="_Toc67055120"/>
      <w:r w:rsidRPr="007D061B">
        <w:t>6.6.5.4.1</w:t>
      </w:r>
      <w:r w:rsidRPr="007D061B">
        <w:tab/>
        <w:t>Initial conditions</w:t>
      </w:r>
      <w:bookmarkEnd w:id="2656"/>
      <w:bookmarkEnd w:id="2657"/>
      <w:bookmarkEnd w:id="2658"/>
      <w:bookmarkEnd w:id="2659"/>
      <w:bookmarkEnd w:id="2660"/>
      <w:bookmarkEnd w:id="2661"/>
      <w:bookmarkEnd w:id="2662"/>
      <w:bookmarkEnd w:id="2663"/>
      <w:bookmarkEnd w:id="2664"/>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2665" w:name="_Toc21095323"/>
      <w:bookmarkStart w:id="2666" w:name="_Toc29766856"/>
      <w:bookmarkStart w:id="2667" w:name="_Toc36041003"/>
      <w:bookmarkStart w:id="2668" w:name="_Toc37228413"/>
      <w:bookmarkStart w:id="2669" w:name="_Toc37228917"/>
      <w:bookmarkStart w:id="2670" w:name="_Toc37229421"/>
      <w:bookmarkStart w:id="2671" w:name="_Toc45906978"/>
      <w:bookmarkStart w:id="2672" w:name="_Toc61116465"/>
      <w:bookmarkStart w:id="2673" w:name="_Toc67055121"/>
      <w:r w:rsidRPr="007D061B">
        <w:t>6.6.5.4.2</w:t>
      </w:r>
      <w:r w:rsidRPr="007D061B">
        <w:tab/>
        <w:t>Procedure</w:t>
      </w:r>
      <w:bookmarkEnd w:id="2665"/>
      <w:bookmarkEnd w:id="2666"/>
      <w:bookmarkEnd w:id="2667"/>
      <w:bookmarkEnd w:id="2668"/>
      <w:bookmarkEnd w:id="2669"/>
      <w:bookmarkEnd w:id="2670"/>
      <w:bookmarkEnd w:id="2671"/>
      <w:bookmarkEnd w:id="2672"/>
      <w:bookmarkEnd w:id="26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lastRenderedPageBreak/>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2674" w:name="_Toc21095324"/>
      <w:bookmarkStart w:id="2675" w:name="_Toc29766857"/>
      <w:bookmarkStart w:id="2676" w:name="_Toc36041004"/>
      <w:bookmarkStart w:id="2677" w:name="_Toc37228414"/>
      <w:bookmarkStart w:id="2678" w:name="_Toc37228918"/>
      <w:bookmarkStart w:id="2679" w:name="_Toc37229422"/>
      <w:bookmarkStart w:id="2680" w:name="_Toc45906979"/>
      <w:bookmarkStart w:id="2681" w:name="_Toc61116466"/>
      <w:bookmarkStart w:id="2682" w:name="_Toc67055122"/>
      <w:r w:rsidRPr="007D061B">
        <w:t>6.6.5.5</w:t>
      </w:r>
      <w:r w:rsidRPr="007D061B">
        <w:tab/>
        <w:t>Test requirements</w:t>
      </w:r>
      <w:bookmarkEnd w:id="2674"/>
      <w:bookmarkEnd w:id="2675"/>
      <w:bookmarkEnd w:id="2676"/>
      <w:bookmarkEnd w:id="2677"/>
      <w:bookmarkEnd w:id="2678"/>
      <w:bookmarkEnd w:id="2679"/>
      <w:bookmarkEnd w:id="2680"/>
      <w:bookmarkEnd w:id="2681"/>
      <w:bookmarkEnd w:id="2682"/>
    </w:p>
    <w:p w14:paraId="0A48025B" w14:textId="77777777" w:rsidR="005432EB" w:rsidRPr="007D061B" w:rsidRDefault="005432EB" w:rsidP="005432EB">
      <w:pPr>
        <w:pStyle w:val="Heading5"/>
      </w:pPr>
      <w:bookmarkStart w:id="2683" w:name="_Toc21095325"/>
      <w:bookmarkStart w:id="2684" w:name="_Toc29766858"/>
      <w:bookmarkStart w:id="2685" w:name="_Toc36041005"/>
      <w:bookmarkStart w:id="2686" w:name="_Toc37228415"/>
      <w:bookmarkStart w:id="2687" w:name="_Toc37228919"/>
      <w:bookmarkStart w:id="2688" w:name="_Toc37229423"/>
      <w:bookmarkStart w:id="2689" w:name="_Toc45906980"/>
      <w:bookmarkStart w:id="2690" w:name="_Toc61116467"/>
      <w:bookmarkStart w:id="2691" w:name="_Toc67055123"/>
      <w:r w:rsidRPr="007D061B">
        <w:t>6.6.5.5.1</w:t>
      </w:r>
      <w:r w:rsidRPr="007D061B">
        <w:tab/>
        <w:t>General</w:t>
      </w:r>
      <w:bookmarkEnd w:id="2683"/>
      <w:bookmarkEnd w:id="2684"/>
      <w:bookmarkEnd w:id="2685"/>
      <w:bookmarkEnd w:id="2686"/>
      <w:bookmarkEnd w:id="2687"/>
      <w:bookmarkEnd w:id="2688"/>
      <w:bookmarkEnd w:id="2689"/>
      <w:bookmarkEnd w:id="2690"/>
      <w:bookmarkEnd w:id="2691"/>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2692" w:name="_Toc21095326"/>
      <w:bookmarkStart w:id="2693" w:name="_Toc29766859"/>
      <w:bookmarkStart w:id="2694" w:name="_Toc36041006"/>
      <w:bookmarkStart w:id="2695" w:name="_Toc37228416"/>
      <w:bookmarkStart w:id="2696" w:name="_Toc37228920"/>
      <w:bookmarkStart w:id="2697" w:name="_Toc37229424"/>
      <w:bookmarkStart w:id="2698" w:name="_Toc45906981"/>
      <w:bookmarkStart w:id="2699" w:name="_Toc61116468"/>
      <w:bookmarkStart w:id="2700" w:name="_Toc67055124"/>
      <w:r w:rsidRPr="007D061B">
        <w:t>6.6.5.5.2</w:t>
      </w:r>
      <w:r w:rsidRPr="007D061B">
        <w:tab/>
        <w:t>Basic Limits for MSR Band Categories 1 and 3</w:t>
      </w:r>
      <w:bookmarkEnd w:id="2692"/>
      <w:bookmarkEnd w:id="2693"/>
      <w:bookmarkEnd w:id="2694"/>
      <w:bookmarkEnd w:id="2695"/>
      <w:bookmarkEnd w:id="2696"/>
      <w:bookmarkEnd w:id="2697"/>
      <w:bookmarkEnd w:id="2698"/>
      <w:bookmarkEnd w:id="2699"/>
      <w:bookmarkEnd w:id="2700"/>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2701" w:name="_Hlk534357754"/>
      <w:r w:rsidRPr="007D061B">
        <w:rPr>
          <w:i/>
        </w:rPr>
        <w:t>basic limits</w:t>
      </w:r>
      <w:r w:rsidRPr="007D061B">
        <w:t xml:space="preserve"> are</w:t>
      </w:r>
      <w:bookmarkEnd w:id="2701"/>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lastRenderedPageBreak/>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2702" w:name="_Hlk534357796"/>
      <w:r w:rsidRPr="007D061B">
        <w:t xml:space="preserve">a combined </w:t>
      </w:r>
      <w:r w:rsidRPr="007D061B">
        <w:rPr>
          <w:i/>
        </w:rPr>
        <w:t xml:space="preserve">basic </w:t>
      </w:r>
      <w:r w:rsidRPr="007D061B">
        <w:t>limit shall be applied which is the cumulative sum of</w:t>
      </w:r>
      <w:bookmarkEnd w:id="2702"/>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2703" w:name="_Hlk534357824"/>
      <w:r w:rsidRPr="007D061B">
        <w:rPr>
          <w:i/>
        </w:rPr>
        <w:t xml:space="preserve">basic </w:t>
      </w:r>
      <w:bookmarkEnd w:id="2703"/>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2704" w:name="_Hlk534357861"/>
      <w:r w:rsidRPr="007D061B">
        <w:t xml:space="preserve">a combined </w:t>
      </w:r>
      <w:r w:rsidRPr="007D061B">
        <w:rPr>
          <w:i/>
        </w:rPr>
        <w:t>basic limit</w:t>
      </w:r>
      <w:r w:rsidRPr="007D061B">
        <w:t xml:space="preserve"> shall be applied which is the cumulative sum of</w:t>
      </w:r>
      <w:bookmarkEnd w:id="2704"/>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5pt;height:29pt" o:ole="" fillcolor="window">
                  <v:imagedata r:id="rId59" o:title=""/>
                </v:shape>
                <o:OLEObject Type="Embed" ProgID="Equation.DSMT4" ShapeID="_x0000_i1047" DrawAspect="Content" ObjectID="_1679383670" r:id="rId60"/>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53D6FE06" w14:textId="77777777" w:rsidR="002862F4" w:rsidRPr="00C42459" w:rsidRDefault="002862F4" w:rsidP="002862F4">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 xml:space="preserve">adjacent sub blocks on each side of the sub block gap.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79DC1E5F" w14:textId="77777777" w:rsidR="002862F4" w:rsidRPr="00C42459" w:rsidRDefault="002862F4" w:rsidP="002862F4">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C42459">
              <w:t>.</w:t>
            </w:r>
          </w:p>
          <w:p w14:paraId="0C860C77" w14:textId="77777777" w:rsidR="002862F4" w:rsidRPr="00C42459" w:rsidRDefault="002862F4" w:rsidP="002862F4">
            <w:pPr>
              <w:pStyle w:val="TAN"/>
            </w:pPr>
            <w:r w:rsidRPr="00C42459">
              <w:t>NOTE 3:</w:t>
            </w:r>
            <w:r w:rsidRPr="00C42459">
              <w:tab/>
              <w:t>This frequency range ensures that the range of values of f_offset is continuous.</w:t>
            </w:r>
          </w:p>
          <w:p w14:paraId="0D98DEB7" w14:textId="77777777" w:rsidR="002862F4" w:rsidRPr="00C42459" w:rsidRDefault="002862F4" w:rsidP="002862F4">
            <w:pPr>
              <w:pStyle w:val="TAN"/>
            </w:pPr>
            <w:r w:rsidRPr="00C42459">
              <w:t>NOTE 5:</w:t>
            </w:r>
            <w:r w:rsidRPr="00C42459">
              <w:tab/>
              <w:t xml:space="preserve">The requirement is not applicable when </w:t>
            </w:r>
            <w:r w:rsidRPr="00C42459">
              <w:sym w:font="Symbol" w:char="F044"/>
            </w:r>
            <w:r w:rsidRPr="00C42459">
              <w:t>fmax &lt; 10 MHz.</w:t>
            </w:r>
          </w:p>
          <w:p w14:paraId="765B7FAB" w14:textId="3CA4CFC6" w:rsidR="002862F4" w:rsidRPr="007D061B" w:rsidRDefault="002862F4" w:rsidP="002862F4">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lastRenderedPageBreak/>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5pt;height:29pt" o:ole="" fillcolor="window">
                  <v:imagedata r:id="rId61" o:title=""/>
                </v:shape>
                <o:OLEObject Type="Embed" ProgID="Equation.3" ShapeID="_x0000_i1048" DrawAspect="Content" ObjectID="_1679383671" r:id="rId62"/>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t xml:space="preserve">Table 6.6.5.5.2-2a: </w:t>
      </w:r>
      <w:bookmarkStart w:id="2705" w:name="_Hlk510517866"/>
      <w:r w:rsidRPr="00C42459">
        <w:t xml:space="preserve">WA BS OBUE in BC1 and BC3 bands </w:t>
      </w:r>
      <w:r w:rsidRPr="00C42459">
        <w:rPr>
          <w:rFonts w:cs="Arial"/>
        </w:rPr>
        <w:t>≤</w:t>
      </w:r>
      <w:r w:rsidRPr="00C42459">
        <w:t> 1 GHz applicable for: BS supporting NR and not supporting UTRA - option 1</w:t>
      </w:r>
      <w:bookmarkEnd w:id="2705"/>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9.5pt;height:29pt" o:ole="" fillcolor="window">
                  <v:imagedata r:id="rId63" o:title=""/>
                </v:shape>
                <o:OLEObject Type="Embed" ProgID="Equation.3" ShapeID="_x0000_i1049" DrawAspect="Content" ObjectID="_1679383672" r:id="rId64"/>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lastRenderedPageBreak/>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5pt;height:29pt" o:ole="" fillcolor="window">
                  <v:imagedata r:id="rId63" o:title=""/>
                </v:shape>
                <o:OLEObject Type="Embed" ProgID="Equation.3" ShapeID="_x0000_i1050" DrawAspect="Content" ObjectID="_1679383673" r:id="rId65"/>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pt;height:43pt;mso-wrap-style:square;mso-position-horizontal-relative:page;mso-position-vertical-relative:page" o:ole="">
                  <v:fill o:detectmouseclick="t"/>
                  <v:imagedata r:id="rId66" o:title=""/>
                </v:shape>
                <o:OLEObject Type="Embed" ProgID="Equation.3" ShapeID="对象 186" DrawAspect="Content" ObjectID="_1679383674" r:id="rId67"/>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pt;height:43pt;mso-wrap-style:square;mso-position-horizontal-relative:page;mso-position-vertical-relative:page" o:ole="">
                  <v:fill o:detectmouseclick="t"/>
                  <v:imagedata r:id="rId68" o:title=""/>
                </v:shape>
                <o:OLEObject Type="Embed" ProgID="Equation.3" ShapeID="对象 188" DrawAspect="Content" ObjectID="_1679383675" r:id="rId69"/>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lastRenderedPageBreak/>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5pt;height:40pt;mso-wrap-style:square;mso-position-horizontal-relative:page;mso-position-vertical-relative:page" o:ole="">
                  <v:fill o:detectmouseclick="t"/>
                  <v:imagedata r:id="rId70" o:title=""/>
                </v:shape>
                <o:OLEObject Type="Embed" ProgID="Equation.3" ShapeID="对象 187" DrawAspect="Content" ObjectID="_1679383676" r:id="rId71"/>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1pt;height:40pt;mso-wrap-style:square;mso-position-horizontal-relative:page;mso-position-vertical-relative:page" o:ole="">
                  <v:fill o:detectmouseclick="t"/>
                  <v:imagedata r:id="rId72" o:title=""/>
                </v:shape>
                <o:OLEObject Type="Embed" ProgID="Equation.3" ShapeID="对象 189" DrawAspect="Content" ObjectID="_1679383677" r:id="rId73"/>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2706"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2706"/>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pt;height:27.5pt" o:ole="">
                  <v:imagedata r:id="rId74" o:title=""/>
                </v:shape>
                <o:OLEObject Type="Embed" ProgID="Equation.DSMT4" ShapeID="_x0000_i1055" DrawAspect="Content" ObjectID="_1679383678" r:id="rId75"/>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5pt;height:27.5pt" o:ole="" fillcolor="window">
                  <v:imagedata r:id="rId76" o:title=""/>
                </v:shape>
                <o:OLEObject Type="Embed" ProgID="Equation.DSMT4" ShapeID="_x0000_i1056" DrawAspect="Content" ObjectID="_1679383679" r:id="rId77"/>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pt;height:27.5pt" o:ole="">
                  <v:imagedata r:id="rId78" o:title=""/>
                </v:shape>
                <o:OLEObject Type="Embed" ProgID="Equation.DSMT4" ShapeID="_x0000_i1057" DrawAspect="Content" ObjectID="_1679383680" r:id="rId79"/>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8.5pt;height:27.5pt" o:ole="" fillcolor="window">
                  <v:imagedata r:id="rId80" o:title=""/>
                </v:shape>
                <o:OLEObject Type="Embed" ProgID="Equation.DSMT4" ShapeID="_x0000_i1058" DrawAspect="Content" ObjectID="_1679383681" r:id="rId81"/>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41FE4537"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52B21A49"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5A73684" w14:textId="77777777" w:rsidR="00DF7C0F" w:rsidRPr="00C42459" w:rsidRDefault="00DF7C0F" w:rsidP="00DF7C0F">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2707"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2707"/>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pt;height:27.5pt" o:ole="">
                  <v:imagedata r:id="rId82" o:title=""/>
                </v:shape>
                <o:OLEObject Type="Embed" ProgID="Equation.3" ShapeID="_x0000_i1059" DrawAspect="Content" ObjectID="_1679383682" r:id="rId83"/>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pt;height:27.5pt" o:ole="">
                  <v:imagedata r:id="rId84" o:title=""/>
                </v:shape>
                <o:OLEObject Type="Embed" ProgID="Equation.3" ShapeID="_x0000_i1060" DrawAspect="Content" ObjectID="_1679383683" r:id="rId85"/>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2708" w:name="_Toc21095327"/>
      <w:bookmarkStart w:id="2709" w:name="_Toc29766860"/>
      <w:bookmarkStart w:id="2710" w:name="_Toc36041007"/>
      <w:bookmarkStart w:id="2711" w:name="_Toc37228417"/>
      <w:bookmarkStart w:id="2712" w:name="_Toc37228921"/>
      <w:bookmarkStart w:id="2713" w:name="_Toc37229425"/>
      <w:bookmarkStart w:id="2714" w:name="_Toc45906982"/>
      <w:bookmarkStart w:id="2715" w:name="_Toc61116469"/>
      <w:bookmarkStart w:id="2716" w:name="_Toc67055125"/>
      <w:r w:rsidRPr="007D061B">
        <w:t>6.6.5.5.3</w:t>
      </w:r>
      <w:r w:rsidRPr="007D061B">
        <w:tab/>
        <w:t>Basic Limits for MSR Band Category 2</w:t>
      </w:r>
      <w:bookmarkEnd w:id="2708"/>
      <w:bookmarkEnd w:id="2709"/>
      <w:bookmarkEnd w:id="2710"/>
      <w:bookmarkEnd w:id="2711"/>
      <w:bookmarkEnd w:id="2712"/>
      <w:bookmarkEnd w:id="2713"/>
      <w:bookmarkEnd w:id="2714"/>
      <w:bookmarkEnd w:id="2715"/>
      <w:bookmarkEnd w:id="2716"/>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34649A">
        <w:trPr>
          <w:cantSplit/>
          <w:jc w:val="center"/>
        </w:trPr>
        <w:tc>
          <w:tcPr>
            <w:tcW w:w="0" w:type="auto"/>
          </w:tcPr>
          <w:p w14:paraId="1DB55A59" w14:textId="77777777" w:rsidR="0051368B" w:rsidRPr="00C42459" w:rsidRDefault="0051368B" w:rsidP="0034649A">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34649A">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34649A">
            <w:pPr>
              <w:pStyle w:val="TAH"/>
              <w:rPr>
                <w:rFonts w:cs="Arial"/>
                <w:szCs w:val="18"/>
              </w:rPr>
            </w:pPr>
            <w:r w:rsidRPr="00C42459">
              <w:rPr>
                <w:rFonts w:cs="Arial"/>
                <w:szCs w:val="18"/>
              </w:rPr>
              <w:t>Applicable requirement table</w:t>
            </w:r>
          </w:p>
        </w:tc>
      </w:tr>
      <w:tr w:rsidR="0051368B" w:rsidRPr="00C42459" w14:paraId="724EEF81" w14:textId="77777777" w:rsidTr="0034649A">
        <w:trPr>
          <w:cantSplit/>
          <w:jc w:val="center"/>
        </w:trPr>
        <w:tc>
          <w:tcPr>
            <w:tcW w:w="0" w:type="auto"/>
          </w:tcPr>
          <w:p w14:paraId="21EF789E" w14:textId="77777777" w:rsidR="0051368B" w:rsidRPr="00C42459" w:rsidRDefault="0051368B" w:rsidP="0034649A">
            <w:pPr>
              <w:pStyle w:val="TAL"/>
            </w:pPr>
            <w:r w:rsidRPr="00C42459">
              <w:t>None</w:t>
            </w:r>
          </w:p>
        </w:tc>
        <w:tc>
          <w:tcPr>
            <w:tcW w:w="0" w:type="auto"/>
          </w:tcPr>
          <w:p w14:paraId="7AF31113" w14:textId="77777777" w:rsidR="0051368B" w:rsidRPr="00C42459" w:rsidRDefault="0051368B" w:rsidP="0034649A">
            <w:pPr>
              <w:pStyle w:val="TAC"/>
            </w:pPr>
            <w:r w:rsidRPr="00C42459">
              <w:t>Y/N</w:t>
            </w:r>
          </w:p>
        </w:tc>
        <w:tc>
          <w:tcPr>
            <w:tcW w:w="0" w:type="auto"/>
          </w:tcPr>
          <w:p w14:paraId="59E2F146" w14:textId="77777777" w:rsidR="0051368B" w:rsidRPr="00C42459" w:rsidRDefault="0051368B" w:rsidP="0034649A">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34649A">
        <w:trPr>
          <w:cantSplit/>
          <w:jc w:val="center"/>
        </w:trPr>
        <w:tc>
          <w:tcPr>
            <w:tcW w:w="0" w:type="auto"/>
          </w:tcPr>
          <w:p w14:paraId="59472957" w14:textId="2A5EF210" w:rsidR="0051368B" w:rsidRPr="00C42459" w:rsidRDefault="0051368B" w:rsidP="0034649A">
            <w:pPr>
              <w:pStyle w:val="TAL"/>
            </w:pPr>
            <w:r w:rsidRPr="00C42459">
              <w:t>In certain regions (NOTE 2), band 3, 8</w:t>
            </w:r>
          </w:p>
        </w:tc>
        <w:tc>
          <w:tcPr>
            <w:tcW w:w="0" w:type="auto"/>
          </w:tcPr>
          <w:p w14:paraId="1A09C3A7" w14:textId="77777777" w:rsidR="0051368B" w:rsidRPr="00C42459" w:rsidRDefault="0051368B" w:rsidP="0034649A">
            <w:pPr>
              <w:pStyle w:val="TAC"/>
            </w:pPr>
            <w:r w:rsidRPr="00C42459">
              <w:t>N</w:t>
            </w:r>
          </w:p>
        </w:tc>
        <w:tc>
          <w:tcPr>
            <w:tcW w:w="0" w:type="auto"/>
          </w:tcPr>
          <w:p w14:paraId="03A3975E" w14:textId="77777777" w:rsidR="0051368B" w:rsidRPr="00C42459" w:rsidRDefault="0051368B" w:rsidP="0034649A">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34649A">
        <w:trPr>
          <w:cantSplit/>
          <w:jc w:val="center"/>
        </w:trPr>
        <w:tc>
          <w:tcPr>
            <w:tcW w:w="0" w:type="auto"/>
          </w:tcPr>
          <w:p w14:paraId="37D928DA" w14:textId="77777777" w:rsidR="0051368B" w:rsidRPr="00C42459" w:rsidRDefault="0051368B" w:rsidP="0034649A">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34649A">
            <w:pPr>
              <w:pStyle w:val="TAC"/>
            </w:pPr>
            <w:r w:rsidRPr="00C42459">
              <w:t>N</w:t>
            </w:r>
          </w:p>
        </w:tc>
        <w:tc>
          <w:tcPr>
            <w:tcW w:w="0" w:type="auto"/>
          </w:tcPr>
          <w:p w14:paraId="3D898488" w14:textId="77777777" w:rsidR="0051368B" w:rsidRPr="00C42459" w:rsidRDefault="0051368B" w:rsidP="0034649A">
            <w:pPr>
              <w:pStyle w:val="TAC"/>
            </w:pPr>
            <w:r w:rsidRPr="00C42459">
              <w:t>6.6.5.5.3-1a</w:t>
            </w:r>
            <w:r w:rsidRPr="00C42459">
              <w:rPr>
                <w:szCs w:val="18"/>
              </w:rPr>
              <w:t xml:space="preserve"> </w:t>
            </w:r>
            <w:r w:rsidRPr="00C42459">
              <w:t>(option 1)</w:t>
            </w:r>
          </w:p>
        </w:tc>
      </w:tr>
      <w:tr w:rsidR="0051368B" w:rsidRPr="00C42459" w14:paraId="08C4775B" w14:textId="77777777" w:rsidTr="0034649A">
        <w:trPr>
          <w:cantSplit/>
          <w:jc w:val="center"/>
        </w:trPr>
        <w:tc>
          <w:tcPr>
            <w:tcW w:w="0" w:type="auto"/>
          </w:tcPr>
          <w:p w14:paraId="38AD91AE" w14:textId="177908FC" w:rsidR="0051368B" w:rsidRPr="00C42459" w:rsidRDefault="0051368B" w:rsidP="0034649A">
            <w:pPr>
              <w:pStyle w:val="TAL"/>
            </w:pPr>
            <w:r w:rsidRPr="00C42459">
              <w:t>Any above 1 GHz except for certain regions (NOTE 2), band 3</w:t>
            </w:r>
          </w:p>
        </w:tc>
        <w:tc>
          <w:tcPr>
            <w:tcW w:w="0" w:type="auto"/>
          </w:tcPr>
          <w:p w14:paraId="75BA910E" w14:textId="77777777" w:rsidR="0051368B" w:rsidRPr="00C42459" w:rsidRDefault="0051368B" w:rsidP="0034649A">
            <w:pPr>
              <w:pStyle w:val="TAC"/>
            </w:pPr>
            <w:r w:rsidRPr="00C42459">
              <w:t>N</w:t>
            </w:r>
          </w:p>
        </w:tc>
        <w:tc>
          <w:tcPr>
            <w:tcW w:w="0" w:type="auto"/>
          </w:tcPr>
          <w:p w14:paraId="115BC5EB" w14:textId="77777777" w:rsidR="0051368B" w:rsidRPr="00C42459" w:rsidRDefault="0051368B" w:rsidP="0034649A">
            <w:pPr>
              <w:pStyle w:val="TAC"/>
            </w:pPr>
            <w:r w:rsidRPr="00C42459">
              <w:t>6.6.5.5.3-1b</w:t>
            </w:r>
            <w:r w:rsidRPr="00C42459">
              <w:rPr>
                <w:szCs w:val="18"/>
              </w:rPr>
              <w:t xml:space="preserve"> </w:t>
            </w:r>
            <w:r w:rsidRPr="00C42459">
              <w:t>(option 1)</w:t>
            </w:r>
          </w:p>
        </w:tc>
      </w:tr>
      <w:tr w:rsidR="0051368B" w:rsidRPr="00C42459" w14:paraId="7CBD62BE" w14:textId="77777777" w:rsidTr="0034649A">
        <w:trPr>
          <w:cantSplit/>
          <w:jc w:val="center"/>
        </w:trPr>
        <w:tc>
          <w:tcPr>
            <w:tcW w:w="0" w:type="auto"/>
            <w:gridSpan w:val="3"/>
          </w:tcPr>
          <w:p w14:paraId="74238D43" w14:textId="195A75BB" w:rsidR="0051368B" w:rsidRPr="00C42459" w:rsidRDefault="0051368B" w:rsidP="0034649A">
            <w:pPr>
              <w:pStyle w:val="TAN"/>
            </w:pPr>
            <w:r w:rsidRPr="00C42459">
              <w:t>NOTE 1:</w:t>
            </w:r>
            <w:r w:rsidRPr="00C42459">
              <w:tab/>
              <w:t>Void</w:t>
            </w:r>
          </w:p>
          <w:p w14:paraId="12EF2DD1" w14:textId="77777777" w:rsidR="0051368B" w:rsidRPr="00C42459" w:rsidRDefault="0051368B" w:rsidP="0034649A">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34649A">
        <w:trPr>
          <w:cantSplit/>
          <w:jc w:val="center"/>
        </w:trPr>
        <w:tc>
          <w:tcPr>
            <w:tcW w:w="2127" w:type="dxa"/>
          </w:tcPr>
          <w:p w14:paraId="76BDFB49"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34649A">
            <w:pPr>
              <w:pStyle w:val="TAH"/>
              <w:rPr>
                <w:rFonts w:cs="Arial"/>
                <w:lang w:eastAsia="zh-CN"/>
              </w:rPr>
            </w:pPr>
            <w:r w:rsidRPr="00C42459">
              <w:rPr>
                <w:rFonts w:cs="Arial"/>
              </w:rPr>
              <w:t xml:space="preserve">Measurement bandwidth </w:t>
            </w:r>
          </w:p>
        </w:tc>
      </w:tr>
      <w:tr w:rsidR="0051368B" w:rsidRPr="00C42459" w14:paraId="6C091698" w14:textId="77777777" w:rsidTr="0034649A">
        <w:trPr>
          <w:cantSplit/>
          <w:jc w:val="center"/>
        </w:trPr>
        <w:tc>
          <w:tcPr>
            <w:tcW w:w="2127" w:type="dxa"/>
          </w:tcPr>
          <w:p w14:paraId="09BBCAC5" w14:textId="77777777" w:rsidR="0051368B" w:rsidRPr="00C42459" w:rsidRDefault="0051368B" w:rsidP="0034649A">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34649A">
            <w:pPr>
              <w:pStyle w:val="TAC"/>
              <w:rPr>
                <w:rFonts w:cs="v5.0.0"/>
              </w:rPr>
            </w:pPr>
            <w:r w:rsidRPr="00C42459">
              <w:rPr>
                <w:rFonts w:cs="v5.0.0"/>
              </w:rPr>
              <w:t>(Note 1)</w:t>
            </w:r>
          </w:p>
        </w:tc>
        <w:tc>
          <w:tcPr>
            <w:tcW w:w="2976" w:type="dxa"/>
          </w:tcPr>
          <w:p w14:paraId="3BE1ED01" w14:textId="77777777" w:rsidR="0051368B" w:rsidRPr="00C42459" w:rsidRDefault="0051368B" w:rsidP="0034649A">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34649A">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34649A">
            <w:pPr>
              <w:pStyle w:val="TAC"/>
              <w:rPr>
                <w:rFonts w:cs="Arial"/>
              </w:rPr>
            </w:pPr>
            <w:r w:rsidRPr="00C42459">
              <w:rPr>
                <w:rFonts w:cs="Arial"/>
              </w:rPr>
              <w:t xml:space="preserve">30 kHz </w:t>
            </w:r>
          </w:p>
        </w:tc>
      </w:tr>
      <w:tr w:rsidR="0051368B" w:rsidRPr="00C42459" w14:paraId="0339FD2F" w14:textId="77777777" w:rsidTr="0034649A">
        <w:trPr>
          <w:cantSplit/>
          <w:jc w:val="center"/>
        </w:trPr>
        <w:tc>
          <w:tcPr>
            <w:tcW w:w="2127" w:type="dxa"/>
          </w:tcPr>
          <w:p w14:paraId="33B4C3C6" w14:textId="77777777" w:rsidR="0051368B" w:rsidRPr="00C42459" w:rsidRDefault="0051368B" w:rsidP="0034649A">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34649A">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34649A">
            <w:pPr>
              <w:pStyle w:val="EQ"/>
              <w:rPr>
                <w:noProof w:val="0"/>
              </w:rPr>
            </w:pPr>
            <w:r w:rsidRPr="00C42459">
              <w:rPr>
                <w:noProof w:val="0"/>
                <w:position w:val="-28"/>
              </w:rPr>
              <w:object w:dxaOrig="3820" w:dyaOrig="680" w14:anchorId="13AA6698">
                <v:shape id="_x0000_i1061" type="#_x0000_t75" style="width:158.5pt;height:27.5pt" o:ole="" fillcolor="window">
                  <v:imagedata r:id="rId86" o:title=""/>
                </v:shape>
                <o:OLEObject Type="Embed" ProgID="Equation.DSMT4" ShapeID="_x0000_i1061" DrawAspect="Content" ObjectID="_1679383684" r:id="rId87"/>
              </w:object>
            </w:r>
            <w:r w:rsidRPr="00C42459">
              <w:rPr>
                <w:rFonts w:ascii="Arial" w:hAnsi="Arial" w:cs="Arial"/>
                <w:sz w:val="18"/>
              </w:rPr>
              <w:t>(Note 11)</w:t>
            </w:r>
          </w:p>
        </w:tc>
        <w:tc>
          <w:tcPr>
            <w:tcW w:w="1430" w:type="dxa"/>
          </w:tcPr>
          <w:p w14:paraId="5708AF4D" w14:textId="77777777" w:rsidR="0051368B" w:rsidRPr="00C42459" w:rsidRDefault="0051368B" w:rsidP="0034649A">
            <w:pPr>
              <w:pStyle w:val="TAC"/>
              <w:rPr>
                <w:rFonts w:cs="Arial"/>
              </w:rPr>
            </w:pPr>
            <w:r w:rsidRPr="00C42459">
              <w:rPr>
                <w:rFonts w:cs="Arial"/>
              </w:rPr>
              <w:t xml:space="preserve">30 kHz </w:t>
            </w:r>
          </w:p>
        </w:tc>
      </w:tr>
      <w:tr w:rsidR="0051368B" w:rsidRPr="00C42459" w14:paraId="450B6720" w14:textId="77777777" w:rsidTr="0034649A">
        <w:trPr>
          <w:cantSplit/>
          <w:jc w:val="center"/>
        </w:trPr>
        <w:tc>
          <w:tcPr>
            <w:tcW w:w="2127" w:type="dxa"/>
          </w:tcPr>
          <w:p w14:paraId="62B2B03D" w14:textId="77777777" w:rsidR="0051368B" w:rsidRPr="00C42459" w:rsidRDefault="0051368B" w:rsidP="0034649A">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34649A">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34649A">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34649A">
            <w:pPr>
              <w:pStyle w:val="TAC"/>
              <w:rPr>
                <w:rFonts w:cs="Arial"/>
              </w:rPr>
            </w:pPr>
            <w:r w:rsidRPr="00C42459">
              <w:rPr>
                <w:rFonts w:cs="Arial"/>
              </w:rPr>
              <w:t xml:space="preserve">30 kHz </w:t>
            </w:r>
          </w:p>
        </w:tc>
      </w:tr>
      <w:tr w:rsidR="0051368B" w:rsidRPr="00C42459" w14:paraId="296D8378" w14:textId="77777777" w:rsidTr="0034649A">
        <w:trPr>
          <w:cantSplit/>
          <w:jc w:val="center"/>
        </w:trPr>
        <w:tc>
          <w:tcPr>
            <w:tcW w:w="2127" w:type="dxa"/>
          </w:tcPr>
          <w:p w14:paraId="617FFDCE" w14:textId="77777777" w:rsidR="0051368B" w:rsidRPr="00C42459" w:rsidRDefault="0051368B" w:rsidP="0034649A">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34649A">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34649A">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34649A">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34649A">
            <w:pPr>
              <w:pStyle w:val="TAC"/>
              <w:rPr>
                <w:rFonts w:cs="Arial"/>
              </w:rPr>
            </w:pPr>
            <w:r w:rsidRPr="00C42459">
              <w:rPr>
                <w:rFonts w:cs="Arial"/>
              </w:rPr>
              <w:t xml:space="preserve">1 MHz </w:t>
            </w:r>
          </w:p>
        </w:tc>
      </w:tr>
      <w:tr w:rsidR="0051368B" w:rsidRPr="00C42459" w14:paraId="20816E1E" w14:textId="77777777" w:rsidTr="0034649A">
        <w:trPr>
          <w:cantSplit/>
          <w:jc w:val="center"/>
        </w:trPr>
        <w:tc>
          <w:tcPr>
            <w:tcW w:w="2127" w:type="dxa"/>
          </w:tcPr>
          <w:p w14:paraId="69596D68"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34649A">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34649A">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34649A">
            <w:pPr>
              <w:pStyle w:val="TAC"/>
              <w:rPr>
                <w:rFonts w:cs="Arial"/>
              </w:rPr>
            </w:pPr>
            <w:r w:rsidRPr="00C42459">
              <w:rPr>
                <w:rFonts w:cs="Arial"/>
              </w:rPr>
              <w:t xml:space="preserve">1 MHz </w:t>
            </w:r>
          </w:p>
        </w:tc>
      </w:tr>
      <w:tr w:rsidR="0051368B" w:rsidRPr="00C42459" w14:paraId="259B444E" w14:textId="77777777" w:rsidTr="0034649A">
        <w:trPr>
          <w:cantSplit/>
          <w:jc w:val="center"/>
        </w:trPr>
        <w:tc>
          <w:tcPr>
            <w:tcW w:w="9988" w:type="dxa"/>
            <w:gridSpan w:val="4"/>
          </w:tcPr>
          <w:p w14:paraId="206A418E" w14:textId="77777777" w:rsidR="0051368B" w:rsidRPr="00C42459" w:rsidRDefault="0051368B" w:rsidP="0034649A">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27619EE2" w14:textId="77777777" w:rsidR="0051368B" w:rsidRPr="00C42459" w:rsidRDefault="0051368B" w:rsidP="0034649A">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671903B7" w14:textId="77777777" w:rsidR="0051368B" w:rsidRPr="00C42459" w:rsidRDefault="0051368B" w:rsidP="0034649A">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45B0657D" w14:textId="77777777" w:rsidR="0051368B" w:rsidRPr="00C42459" w:rsidRDefault="0051368B" w:rsidP="0034649A">
            <w:pPr>
              <w:pStyle w:val="TAN"/>
              <w:rPr>
                <w:rFonts w:cs="Arial"/>
              </w:rPr>
            </w:pPr>
            <w:r w:rsidRPr="00C42459">
              <w:rPr>
                <w:rFonts w:cs="Arial"/>
              </w:rPr>
              <w:t>NOTE 8:</w:t>
            </w:r>
            <w:r w:rsidRPr="00C42459">
              <w:rPr>
                <w:rFonts w:cs="Arial"/>
              </w:rPr>
              <w:tab/>
              <w:t>This frequency range ensures that the range of values of f_offset is continuous.</w:t>
            </w:r>
          </w:p>
          <w:p w14:paraId="1B32365E" w14:textId="77777777" w:rsidR="0051368B" w:rsidRPr="00C42459" w:rsidRDefault="0051368B" w:rsidP="0034649A">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77777777" w:rsidR="0051368B" w:rsidRPr="00C42459" w:rsidRDefault="0051368B" w:rsidP="0051368B">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34649A">
        <w:trPr>
          <w:cantSplit/>
          <w:jc w:val="center"/>
        </w:trPr>
        <w:tc>
          <w:tcPr>
            <w:tcW w:w="1953" w:type="dxa"/>
          </w:tcPr>
          <w:p w14:paraId="6F94FFFA" w14:textId="77777777" w:rsidR="0051368B" w:rsidRPr="00C42459" w:rsidRDefault="0051368B" w:rsidP="0034649A">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34649A">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34649A">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34649A">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34649A">
        <w:trPr>
          <w:cantSplit/>
          <w:jc w:val="center"/>
        </w:trPr>
        <w:tc>
          <w:tcPr>
            <w:tcW w:w="1953" w:type="dxa"/>
          </w:tcPr>
          <w:p w14:paraId="1167FA48" w14:textId="77777777" w:rsidR="0051368B" w:rsidRPr="00C42459" w:rsidRDefault="0051368B" w:rsidP="0034649A">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34649A">
            <w:r w:rsidRPr="00C42459">
              <w:t>-5.5 – 7/5(f_offset/MHz – 0.05) dB</w:t>
            </w:r>
          </w:p>
        </w:tc>
        <w:tc>
          <w:tcPr>
            <w:tcW w:w="1430" w:type="dxa"/>
          </w:tcPr>
          <w:p w14:paraId="31D9E035" w14:textId="77777777" w:rsidR="0051368B" w:rsidRPr="00C42459" w:rsidRDefault="0051368B" w:rsidP="0034649A">
            <w:pPr>
              <w:pStyle w:val="TAC"/>
              <w:rPr>
                <w:rFonts w:cs="Arial"/>
              </w:rPr>
            </w:pPr>
            <w:r w:rsidRPr="00C42459">
              <w:rPr>
                <w:rFonts w:cs="Arial"/>
              </w:rPr>
              <w:t xml:space="preserve">100 kHz </w:t>
            </w:r>
          </w:p>
        </w:tc>
      </w:tr>
      <w:tr w:rsidR="0051368B" w:rsidRPr="00C42459" w14:paraId="2BEBD41C" w14:textId="77777777" w:rsidTr="0034649A">
        <w:trPr>
          <w:cantSplit/>
          <w:jc w:val="center"/>
        </w:trPr>
        <w:tc>
          <w:tcPr>
            <w:tcW w:w="1953" w:type="dxa"/>
          </w:tcPr>
          <w:p w14:paraId="2206995F" w14:textId="77777777" w:rsidR="0051368B" w:rsidRPr="00C42459" w:rsidRDefault="0051368B" w:rsidP="0034649A">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34649A">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34649A">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34649A">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34649A">
            <w:pPr>
              <w:pStyle w:val="TAC"/>
              <w:rPr>
                <w:rFonts w:cs="Arial"/>
              </w:rPr>
            </w:pPr>
            <w:r w:rsidRPr="00C42459">
              <w:rPr>
                <w:rFonts w:cs="Arial"/>
              </w:rPr>
              <w:t>-12.5 dBm</w:t>
            </w:r>
          </w:p>
        </w:tc>
        <w:tc>
          <w:tcPr>
            <w:tcW w:w="1430" w:type="dxa"/>
          </w:tcPr>
          <w:p w14:paraId="3B89AE2D" w14:textId="77777777" w:rsidR="0051368B" w:rsidRPr="00C42459" w:rsidRDefault="0051368B" w:rsidP="0034649A">
            <w:pPr>
              <w:pStyle w:val="TAC"/>
              <w:rPr>
                <w:rFonts w:cs="Arial"/>
              </w:rPr>
            </w:pPr>
            <w:r w:rsidRPr="00C42459">
              <w:rPr>
                <w:rFonts w:cs="Arial"/>
              </w:rPr>
              <w:t xml:space="preserve">100 kHz </w:t>
            </w:r>
          </w:p>
        </w:tc>
      </w:tr>
      <w:tr w:rsidR="0051368B" w:rsidRPr="00C42459" w14:paraId="5E43BD0D" w14:textId="77777777" w:rsidTr="0034649A">
        <w:trPr>
          <w:cantSplit/>
          <w:jc w:val="center"/>
        </w:trPr>
        <w:tc>
          <w:tcPr>
            <w:tcW w:w="1953" w:type="dxa"/>
          </w:tcPr>
          <w:p w14:paraId="1134EEE5"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34649A">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34649A">
            <w:pPr>
              <w:pStyle w:val="TAC"/>
              <w:rPr>
                <w:rFonts w:cs="Arial"/>
              </w:rPr>
            </w:pPr>
            <w:r w:rsidRPr="00C42459">
              <w:rPr>
                <w:rFonts w:cs="Arial"/>
              </w:rPr>
              <w:t>-16 dBm (Note 11)</w:t>
            </w:r>
          </w:p>
        </w:tc>
        <w:tc>
          <w:tcPr>
            <w:tcW w:w="1430" w:type="dxa"/>
          </w:tcPr>
          <w:p w14:paraId="456F6A09" w14:textId="77777777" w:rsidR="0051368B" w:rsidRPr="00C42459" w:rsidRDefault="0051368B" w:rsidP="0034649A">
            <w:pPr>
              <w:pStyle w:val="TAC"/>
              <w:rPr>
                <w:rFonts w:cs="Arial"/>
              </w:rPr>
            </w:pPr>
            <w:r w:rsidRPr="00C42459">
              <w:rPr>
                <w:rFonts w:cs="Arial"/>
              </w:rPr>
              <w:t xml:space="preserve">100 kHz </w:t>
            </w:r>
          </w:p>
        </w:tc>
      </w:tr>
      <w:tr w:rsidR="0051368B" w:rsidRPr="00C42459" w14:paraId="63929BAB" w14:textId="77777777" w:rsidTr="0034649A">
        <w:trPr>
          <w:cantSplit/>
          <w:jc w:val="center"/>
        </w:trPr>
        <w:tc>
          <w:tcPr>
            <w:tcW w:w="9814" w:type="dxa"/>
            <w:gridSpan w:val="4"/>
          </w:tcPr>
          <w:p w14:paraId="67B87722" w14:textId="77777777" w:rsidR="0051368B" w:rsidRPr="00C42459" w:rsidRDefault="0051368B" w:rsidP="0034649A">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2ABF4445" w14:textId="77777777" w:rsidR="0051368B" w:rsidRPr="00C42459" w:rsidRDefault="0051368B" w:rsidP="0034649A">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06AADAA5" w14:textId="77777777" w:rsidR="0051368B" w:rsidRPr="00C42459" w:rsidRDefault="0051368B" w:rsidP="0034649A">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34649A">
        <w:trPr>
          <w:cantSplit/>
          <w:jc w:val="center"/>
        </w:trPr>
        <w:tc>
          <w:tcPr>
            <w:tcW w:w="1953" w:type="dxa"/>
          </w:tcPr>
          <w:p w14:paraId="18DF468E" w14:textId="77777777" w:rsidR="0051368B" w:rsidRPr="00C42459" w:rsidRDefault="0051368B" w:rsidP="0034649A">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34649A">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34649A">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34649A">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34649A">
        <w:trPr>
          <w:cantSplit/>
          <w:jc w:val="center"/>
        </w:trPr>
        <w:tc>
          <w:tcPr>
            <w:tcW w:w="1953" w:type="dxa"/>
          </w:tcPr>
          <w:p w14:paraId="62D16CD3" w14:textId="77777777" w:rsidR="0051368B" w:rsidRPr="00C42459" w:rsidRDefault="0051368B" w:rsidP="0034649A">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34649A">
            <w:pPr>
              <w:pStyle w:val="TAC"/>
              <w:rPr>
                <w:rFonts w:cs="Arial"/>
              </w:rPr>
            </w:pPr>
            <w:r w:rsidRPr="00C42459">
              <w:t>-5.5 – 7/5(f_offset/MHz – 0.05) dB</w:t>
            </w:r>
          </w:p>
        </w:tc>
        <w:tc>
          <w:tcPr>
            <w:tcW w:w="1430" w:type="dxa"/>
          </w:tcPr>
          <w:p w14:paraId="60F026D7" w14:textId="77777777" w:rsidR="0051368B" w:rsidRPr="00C42459" w:rsidRDefault="0051368B" w:rsidP="0034649A">
            <w:pPr>
              <w:pStyle w:val="TAC"/>
              <w:rPr>
                <w:rFonts w:cs="Arial"/>
              </w:rPr>
            </w:pPr>
            <w:r w:rsidRPr="00C42459">
              <w:rPr>
                <w:rFonts w:cs="Arial"/>
              </w:rPr>
              <w:t xml:space="preserve">100 kHz </w:t>
            </w:r>
          </w:p>
        </w:tc>
      </w:tr>
      <w:tr w:rsidR="0051368B" w:rsidRPr="00C42459" w14:paraId="20BF0A15" w14:textId="77777777" w:rsidTr="0034649A">
        <w:trPr>
          <w:cantSplit/>
          <w:jc w:val="center"/>
        </w:trPr>
        <w:tc>
          <w:tcPr>
            <w:tcW w:w="1953" w:type="dxa"/>
          </w:tcPr>
          <w:p w14:paraId="71FF070D" w14:textId="77777777" w:rsidR="0051368B" w:rsidRPr="00C42459" w:rsidRDefault="0051368B" w:rsidP="0034649A">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34649A">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34649A">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34649A">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34649A">
            <w:pPr>
              <w:pStyle w:val="TAC"/>
              <w:rPr>
                <w:rFonts w:cs="Arial"/>
              </w:rPr>
            </w:pPr>
            <w:r w:rsidRPr="00C42459">
              <w:rPr>
                <w:rFonts w:cs="Arial"/>
              </w:rPr>
              <w:t>-12.5 dBm</w:t>
            </w:r>
          </w:p>
        </w:tc>
        <w:tc>
          <w:tcPr>
            <w:tcW w:w="1430" w:type="dxa"/>
          </w:tcPr>
          <w:p w14:paraId="59EE299B" w14:textId="77777777" w:rsidR="0051368B" w:rsidRPr="00C42459" w:rsidRDefault="0051368B" w:rsidP="0034649A">
            <w:pPr>
              <w:pStyle w:val="TAC"/>
              <w:rPr>
                <w:rFonts w:cs="Arial"/>
              </w:rPr>
            </w:pPr>
            <w:r w:rsidRPr="00C42459">
              <w:rPr>
                <w:rFonts w:cs="Arial"/>
              </w:rPr>
              <w:t xml:space="preserve">100 kHz </w:t>
            </w:r>
          </w:p>
        </w:tc>
      </w:tr>
      <w:tr w:rsidR="0051368B" w:rsidRPr="00C42459" w14:paraId="553B960A" w14:textId="77777777" w:rsidTr="0034649A">
        <w:trPr>
          <w:cantSplit/>
          <w:jc w:val="center"/>
        </w:trPr>
        <w:tc>
          <w:tcPr>
            <w:tcW w:w="1953" w:type="dxa"/>
          </w:tcPr>
          <w:p w14:paraId="5BF29B3F"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34649A">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34649A">
            <w:pPr>
              <w:pStyle w:val="TAC"/>
              <w:rPr>
                <w:rFonts w:cs="Arial"/>
              </w:rPr>
            </w:pPr>
            <w:r w:rsidRPr="00C42459">
              <w:rPr>
                <w:rFonts w:cs="Arial"/>
              </w:rPr>
              <w:t>-15 dBm (Note 11)</w:t>
            </w:r>
          </w:p>
        </w:tc>
        <w:tc>
          <w:tcPr>
            <w:tcW w:w="1430" w:type="dxa"/>
          </w:tcPr>
          <w:p w14:paraId="543A221D" w14:textId="77777777" w:rsidR="0051368B" w:rsidRPr="00C42459" w:rsidRDefault="0051368B" w:rsidP="0034649A">
            <w:pPr>
              <w:pStyle w:val="TAC"/>
              <w:rPr>
                <w:rFonts w:cs="Arial"/>
              </w:rPr>
            </w:pPr>
            <w:r w:rsidRPr="00C42459">
              <w:rPr>
                <w:rFonts w:cs="Arial"/>
              </w:rPr>
              <w:t xml:space="preserve">1MHz </w:t>
            </w:r>
          </w:p>
        </w:tc>
      </w:tr>
      <w:tr w:rsidR="0051368B" w:rsidRPr="00C42459" w14:paraId="3E790FAC" w14:textId="77777777" w:rsidTr="0034649A">
        <w:trPr>
          <w:cantSplit/>
          <w:jc w:val="center"/>
        </w:trPr>
        <w:tc>
          <w:tcPr>
            <w:tcW w:w="9814" w:type="dxa"/>
            <w:gridSpan w:val="4"/>
          </w:tcPr>
          <w:p w14:paraId="69F7DFDD" w14:textId="77777777" w:rsidR="0051368B" w:rsidRPr="00C42459" w:rsidRDefault="0051368B" w:rsidP="0034649A">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34649A">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34649A">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34649A">
        <w:trPr>
          <w:cantSplit/>
          <w:jc w:val="center"/>
        </w:trPr>
        <w:tc>
          <w:tcPr>
            <w:tcW w:w="2301" w:type="dxa"/>
          </w:tcPr>
          <w:p w14:paraId="1B0A745D"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34649A">
            <w:pPr>
              <w:pStyle w:val="TAH"/>
              <w:rPr>
                <w:rFonts w:cs="Arial"/>
                <w:lang w:eastAsia="zh-CN"/>
              </w:rPr>
            </w:pPr>
            <w:r w:rsidRPr="00C42459">
              <w:rPr>
                <w:rFonts w:cs="Arial"/>
              </w:rPr>
              <w:t xml:space="preserve">Measurement bandwidth </w:t>
            </w:r>
          </w:p>
        </w:tc>
      </w:tr>
      <w:tr w:rsidR="0051368B" w:rsidRPr="00C42459" w14:paraId="5F73849C" w14:textId="77777777" w:rsidTr="0034649A">
        <w:trPr>
          <w:cantSplit/>
          <w:jc w:val="center"/>
        </w:trPr>
        <w:tc>
          <w:tcPr>
            <w:tcW w:w="2301" w:type="dxa"/>
          </w:tcPr>
          <w:p w14:paraId="4F2B6043" w14:textId="77777777" w:rsidR="0051368B" w:rsidRPr="00C42459" w:rsidRDefault="0051368B" w:rsidP="0034649A">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34649A">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34649A">
            <w:pPr>
              <w:pStyle w:val="TAC"/>
              <w:rPr>
                <w:rFonts w:cs="Arial"/>
              </w:rPr>
            </w:pPr>
            <w:r w:rsidRPr="00C42459">
              <w:rPr>
                <w:rFonts w:cs="Arial"/>
                <w:position w:val="-42"/>
              </w:rPr>
              <w:object w:dxaOrig="3460" w:dyaOrig="959" w14:anchorId="0B2E8F24">
                <v:shape id="对象 190" o:spid="_x0000_i1062" type="#_x0000_t75" style="width:146.5pt;height:40pt;mso-wrap-style:square;mso-position-horizontal-relative:page;mso-position-vertical-relative:page" o:ole="">
                  <v:fill o:detectmouseclick="t"/>
                  <v:imagedata r:id="rId88" o:title=""/>
                </v:shape>
                <o:OLEObject Type="Embed" ProgID="Equation.3" ShapeID="对象 190" DrawAspect="Content" ObjectID="_1679383685" r:id="rId89"/>
              </w:object>
            </w:r>
          </w:p>
        </w:tc>
        <w:tc>
          <w:tcPr>
            <w:tcW w:w="1330" w:type="dxa"/>
          </w:tcPr>
          <w:p w14:paraId="691ED8E4" w14:textId="77777777" w:rsidR="0051368B" w:rsidRPr="00C42459" w:rsidRDefault="0051368B" w:rsidP="0034649A">
            <w:pPr>
              <w:pStyle w:val="TAC"/>
              <w:rPr>
                <w:rFonts w:cs="Arial"/>
              </w:rPr>
            </w:pPr>
            <w:r w:rsidRPr="00C42459">
              <w:rPr>
                <w:rFonts w:cs="Arial"/>
              </w:rPr>
              <w:t xml:space="preserve">30 kHz </w:t>
            </w:r>
          </w:p>
        </w:tc>
      </w:tr>
      <w:tr w:rsidR="0051368B" w:rsidRPr="00C42459" w14:paraId="1AAC114A" w14:textId="77777777" w:rsidTr="0034649A">
        <w:trPr>
          <w:cantSplit/>
          <w:jc w:val="center"/>
        </w:trPr>
        <w:tc>
          <w:tcPr>
            <w:tcW w:w="2301" w:type="dxa"/>
          </w:tcPr>
          <w:p w14:paraId="6DB33015" w14:textId="77777777" w:rsidR="0051368B" w:rsidRPr="00C42459" w:rsidRDefault="0051368B" w:rsidP="0034649A">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34649A">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34649A">
            <w:pPr>
              <w:pStyle w:val="TAC"/>
              <w:rPr>
                <w:rFonts w:cs="Arial"/>
              </w:rPr>
            </w:pPr>
            <w:r w:rsidRPr="00C42459">
              <w:rPr>
                <w:rFonts w:cs="Arial"/>
                <w:position w:val="-42"/>
              </w:rPr>
              <w:object w:dxaOrig="3541" w:dyaOrig="959" w14:anchorId="14361B38">
                <v:shape id="对象 191" o:spid="_x0000_i1063" type="#_x0000_t75" style="width:148pt;height:40pt;mso-wrap-style:square;mso-position-horizontal-relative:page;mso-position-vertical-relative:page" o:ole="">
                  <v:fill o:detectmouseclick="t"/>
                  <v:imagedata r:id="rId90" o:title=""/>
                </v:shape>
                <o:OLEObject Type="Embed" ProgID="Equation.3" ShapeID="对象 191" DrawAspect="Content" ObjectID="_1679383686" r:id="rId91"/>
              </w:object>
            </w:r>
          </w:p>
        </w:tc>
        <w:tc>
          <w:tcPr>
            <w:tcW w:w="1330" w:type="dxa"/>
          </w:tcPr>
          <w:p w14:paraId="3641F04A" w14:textId="77777777" w:rsidR="0051368B" w:rsidRPr="00C42459" w:rsidRDefault="0051368B" w:rsidP="0034649A">
            <w:pPr>
              <w:pStyle w:val="TAC"/>
              <w:rPr>
                <w:rFonts w:cs="Arial"/>
              </w:rPr>
            </w:pPr>
            <w:r w:rsidRPr="00C42459">
              <w:rPr>
                <w:rFonts w:cs="Arial"/>
              </w:rPr>
              <w:t xml:space="preserve">30 kHz </w:t>
            </w:r>
          </w:p>
        </w:tc>
      </w:tr>
      <w:tr w:rsidR="0051368B" w:rsidRPr="00C42459" w14:paraId="3F0ACD7F" w14:textId="77777777" w:rsidTr="0034649A">
        <w:trPr>
          <w:cantSplit/>
          <w:jc w:val="center"/>
        </w:trPr>
        <w:tc>
          <w:tcPr>
            <w:tcW w:w="10151" w:type="dxa"/>
            <w:gridSpan w:val="4"/>
          </w:tcPr>
          <w:p w14:paraId="56200585" w14:textId="77777777" w:rsidR="0051368B" w:rsidRPr="00C42459" w:rsidRDefault="0051368B" w:rsidP="0034649A">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34649A">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34649A">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34649A">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34649A">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34649A">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34649A">
        <w:trPr>
          <w:cantSplit/>
          <w:jc w:val="center"/>
        </w:trPr>
        <w:tc>
          <w:tcPr>
            <w:tcW w:w="2127" w:type="dxa"/>
          </w:tcPr>
          <w:p w14:paraId="58917AF3"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34649A">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34649A">
        <w:trPr>
          <w:cantSplit/>
          <w:jc w:val="center"/>
        </w:trPr>
        <w:tc>
          <w:tcPr>
            <w:tcW w:w="2127" w:type="dxa"/>
          </w:tcPr>
          <w:p w14:paraId="592E38B8" w14:textId="77777777" w:rsidR="0051368B" w:rsidRPr="00C42459" w:rsidRDefault="0051368B" w:rsidP="0034649A">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34649A">
            <w:pPr>
              <w:pStyle w:val="TAC"/>
              <w:rPr>
                <w:rFonts w:cs="Arial"/>
              </w:rPr>
            </w:pPr>
            <w:r w:rsidRPr="00C42459">
              <w:rPr>
                <w:rFonts w:cs="Arial"/>
              </w:rPr>
              <w:t>(Note 1)</w:t>
            </w:r>
          </w:p>
        </w:tc>
        <w:tc>
          <w:tcPr>
            <w:tcW w:w="2976" w:type="dxa"/>
          </w:tcPr>
          <w:p w14:paraId="682C6077" w14:textId="77777777" w:rsidR="0051368B" w:rsidRPr="00C42459" w:rsidRDefault="0051368B" w:rsidP="0034649A">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34649A">
            <w:pPr>
              <w:pStyle w:val="TAC"/>
              <w:rPr>
                <w:rFonts w:cs="Arial"/>
              </w:rPr>
            </w:pPr>
            <w:r w:rsidRPr="00C42459">
              <w:rPr>
                <w:rFonts w:cs="v5.0.0"/>
                <w:position w:val="-44"/>
                <w:lang w:eastAsia="ja-JP"/>
              </w:rPr>
              <w:object w:dxaOrig="3322" w:dyaOrig="999" w14:anchorId="7ABEDD3A">
                <v:shape id="对象 192" o:spid="_x0000_i1064" type="#_x0000_t75" style="width:115.5pt;height:40pt;mso-wrap-style:square;mso-position-horizontal-relative:page;mso-position-vertical-relative:page" o:ole="">
                  <v:fill o:detectmouseclick="t"/>
                  <v:imagedata r:id="rId92" o:title=""/>
                </v:shape>
                <o:OLEObject Type="Embed" ProgID="Equation.3" ShapeID="对象 192" DrawAspect="Content" ObjectID="_1679383687" r:id="rId93"/>
              </w:object>
            </w:r>
          </w:p>
        </w:tc>
        <w:tc>
          <w:tcPr>
            <w:tcW w:w="1430" w:type="dxa"/>
          </w:tcPr>
          <w:p w14:paraId="33535B47" w14:textId="77777777" w:rsidR="0051368B" w:rsidRPr="00C42459" w:rsidRDefault="0051368B" w:rsidP="0034649A">
            <w:pPr>
              <w:pStyle w:val="TAC"/>
              <w:rPr>
                <w:rFonts w:cs="Arial"/>
              </w:rPr>
            </w:pPr>
            <w:r w:rsidRPr="00C42459">
              <w:rPr>
                <w:rFonts w:cs="Arial"/>
              </w:rPr>
              <w:t>30 kHz</w:t>
            </w:r>
          </w:p>
        </w:tc>
      </w:tr>
      <w:tr w:rsidR="0051368B" w:rsidRPr="00C42459" w14:paraId="209D5F46" w14:textId="77777777" w:rsidTr="0034649A">
        <w:trPr>
          <w:cantSplit/>
          <w:jc w:val="center"/>
        </w:trPr>
        <w:tc>
          <w:tcPr>
            <w:tcW w:w="2127" w:type="dxa"/>
          </w:tcPr>
          <w:p w14:paraId="29A0C2C0" w14:textId="77777777" w:rsidR="0051368B" w:rsidRPr="00C42459" w:rsidRDefault="0051368B" w:rsidP="0034649A">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34649A">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34649A">
            <w:pPr>
              <w:pStyle w:val="TAC"/>
              <w:rPr>
                <w:rFonts w:cs="Arial"/>
              </w:rPr>
            </w:pPr>
            <w:r w:rsidRPr="00C42459">
              <w:rPr>
                <w:rFonts w:cs="v5.0.0"/>
                <w:position w:val="-44"/>
                <w:lang w:eastAsia="ja-JP"/>
              </w:rPr>
              <w:object w:dxaOrig="3320" w:dyaOrig="999" w14:anchorId="0739E885">
                <v:shape id="对象 193" o:spid="_x0000_i1065" type="#_x0000_t75" style="width:121pt;height:40pt;mso-wrap-style:square;mso-position-horizontal-relative:page;mso-position-vertical-relative:page" o:ole="">
                  <v:fill o:detectmouseclick="t"/>
                  <v:imagedata r:id="rId94" o:title=""/>
                </v:shape>
                <o:OLEObject Type="Embed" ProgID="Equation.3" ShapeID="对象 193" DrawAspect="Content" ObjectID="_1679383688" r:id="rId95"/>
              </w:object>
            </w:r>
          </w:p>
        </w:tc>
        <w:tc>
          <w:tcPr>
            <w:tcW w:w="1430" w:type="dxa"/>
          </w:tcPr>
          <w:p w14:paraId="2330C25E" w14:textId="77777777" w:rsidR="0051368B" w:rsidRPr="00C42459" w:rsidRDefault="0051368B" w:rsidP="0034649A">
            <w:pPr>
              <w:pStyle w:val="TAC"/>
              <w:rPr>
                <w:rFonts w:cs="Arial"/>
              </w:rPr>
            </w:pPr>
            <w:r w:rsidRPr="00C42459">
              <w:rPr>
                <w:rFonts w:cs="Arial"/>
              </w:rPr>
              <w:t>30 kHz</w:t>
            </w:r>
          </w:p>
        </w:tc>
      </w:tr>
      <w:tr w:rsidR="0051368B" w:rsidRPr="00C42459" w14:paraId="7EC3809A" w14:textId="77777777" w:rsidTr="0034649A">
        <w:trPr>
          <w:cantSplit/>
          <w:jc w:val="center"/>
        </w:trPr>
        <w:tc>
          <w:tcPr>
            <w:tcW w:w="2127" w:type="dxa"/>
          </w:tcPr>
          <w:p w14:paraId="505CD313" w14:textId="77777777" w:rsidR="0051368B" w:rsidRPr="00C42459" w:rsidRDefault="0051368B" w:rsidP="0034649A">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34649A">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34649A">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34649A">
            <w:pPr>
              <w:pStyle w:val="TAC"/>
              <w:rPr>
                <w:rFonts w:cs="Arial"/>
              </w:rPr>
            </w:pPr>
            <w:r w:rsidRPr="00C42459">
              <w:rPr>
                <w:rFonts w:cs="Arial"/>
              </w:rPr>
              <w:t>30 kHz</w:t>
            </w:r>
          </w:p>
        </w:tc>
      </w:tr>
      <w:tr w:rsidR="0051368B" w:rsidRPr="00C42459" w14:paraId="12F0D323" w14:textId="77777777" w:rsidTr="0034649A">
        <w:trPr>
          <w:cantSplit/>
          <w:jc w:val="center"/>
        </w:trPr>
        <w:tc>
          <w:tcPr>
            <w:tcW w:w="2127" w:type="dxa"/>
          </w:tcPr>
          <w:p w14:paraId="2D299BDE" w14:textId="77777777" w:rsidR="0051368B" w:rsidRPr="00C42459" w:rsidRDefault="0051368B" w:rsidP="0034649A">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34649A">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34649A">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34649A">
            <w:pPr>
              <w:pStyle w:val="TAC"/>
              <w:rPr>
                <w:rFonts w:cs="Arial"/>
              </w:rPr>
            </w:pPr>
            <w:r w:rsidRPr="00C42459">
              <w:rPr>
                <w:rFonts w:cs="Arial"/>
              </w:rPr>
              <w:t>1 MHz</w:t>
            </w:r>
          </w:p>
        </w:tc>
      </w:tr>
      <w:tr w:rsidR="0051368B" w:rsidRPr="00C42459" w14:paraId="79AD4BCA" w14:textId="77777777" w:rsidTr="0034649A">
        <w:trPr>
          <w:cantSplit/>
          <w:jc w:val="center"/>
        </w:trPr>
        <w:tc>
          <w:tcPr>
            <w:tcW w:w="2127" w:type="dxa"/>
          </w:tcPr>
          <w:p w14:paraId="3BE09E49" w14:textId="77777777" w:rsidR="0051368B" w:rsidRPr="00C42459" w:rsidRDefault="0051368B" w:rsidP="0034649A">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34649A">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34649A">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34649A">
            <w:pPr>
              <w:pStyle w:val="TAC"/>
              <w:rPr>
                <w:rFonts w:cs="Arial"/>
              </w:rPr>
            </w:pPr>
            <w:r w:rsidRPr="00C42459">
              <w:rPr>
                <w:rFonts w:cs="Arial"/>
              </w:rPr>
              <w:t>1 MHz</w:t>
            </w:r>
          </w:p>
        </w:tc>
      </w:tr>
      <w:tr w:rsidR="0051368B" w:rsidRPr="00C42459" w14:paraId="35942A69" w14:textId="77777777" w:rsidTr="0034649A">
        <w:trPr>
          <w:cantSplit/>
          <w:jc w:val="center"/>
        </w:trPr>
        <w:tc>
          <w:tcPr>
            <w:tcW w:w="2127" w:type="dxa"/>
          </w:tcPr>
          <w:p w14:paraId="08418902" w14:textId="77777777" w:rsidR="0051368B" w:rsidRPr="00C42459" w:rsidRDefault="0051368B" w:rsidP="0034649A">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34649A">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34649A">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34649A">
            <w:pPr>
              <w:pStyle w:val="TAC"/>
              <w:rPr>
                <w:rFonts w:cs="Arial"/>
              </w:rPr>
            </w:pPr>
            <w:r w:rsidRPr="00C42459">
              <w:rPr>
                <w:rFonts w:cs="Arial"/>
              </w:rPr>
              <w:t>1 MHz</w:t>
            </w:r>
          </w:p>
        </w:tc>
      </w:tr>
      <w:tr w:rsidR="0051368B" w:rsidRPr="00C42459" w14:paraId="62951035" w14:textId="77777777" w:rsidTr="0034649A">
        <w:trPr>
          <w:cantSplit/>
          <w:jc w:val="center"/>
        </w:trPr>
        <w:tc>
          <w:tcPr>
            <w:tcW w:w="2127" w:type="dxa"/>
          </w:tcPr>
          <w:p w14:paraId="102BD5F7" w14:textId="77777777" w:rsidR="0051368B" w:rsidRPr="00C42459" w:rsidRDefault="0051368B" w:rsidP="0034649A">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34649A">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34649A">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34649A">
            <w:pPr>
              <w:pStyle w:val="TAC"/>
              <w:rPr>
                <w:rFonts w:cs="Arial"/>
              </w:rPr>
            </w:pPr>
            <w:r w:rsidRPr="00C42459">
              <w:rPr>
                <w:rFonts w:cs="Arial"/>
                <w:lang w:eastAsia="zh-CN"/>
              </w:rPr>
              <w:t>1 MHz</w:t>
            </w:r>
          </w:p>
        </w:tc>
      </w:tr>
      <w:tr w:rsidR="0051368B" w:rsidRPr="00C42459" w14:paraId="603E75C4" w14:textId="77777777" w:rsidTr="0034649A">
        <w:trPr>
          <w:cantSplit/>
          <w:jc w:val="center"/>
        </w:trPr>
        <w:tc>
          <w:tcPr>
            <w:tcW w:w="9988" w:type="dxa"/>
            <w:gridSpan w:val="4"/>
          </w:tcPr>
          <w:p w14:paraId="0B9BBE9D" w14:textId="77777777" w:rsidR="0051368B" w:rsidRPr="00C42459" w:rsidRDefault="0051368B" w:rsidP="0034649A">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0EC3C16" w14:textId="77777777" w:rsidR="0051368B" w:rsidRPr="00C42459" w:rsidRDefault="0051368B" w:rsidP="0034649A">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1CA1AE5" w14:textId="77777777" w:rsidR="0051368B" w:rsidRPr="00C42459" w:rsidRDefault="0051368B" w:rsidP="0034649A">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1768342" w14:textId="77777777" w:rsidR="0051368B" w:rsidRPr="00C42459" w:rsidRDefault="0051368B" w:rsidP="0034649A">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34649A">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34649A">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34649A">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34649A">
            <w:pPr>
              <w:pStyle w:val="TAC"/>
              <w:rPr>
                <w:rFonts w:cs="v5.0.0"/>
              </w:rPr>
            </w:pPr>
            <w:r w:rsidRPr="00C42459">
              <w:rPr>
                <w:rFonts w:cs="v5.0.0"/>
              </w:rPr>
              <w:t xml:space="preserve">100 kHz </w:t>
            </w:r>
          </w:p>
        </w:tc>
      </w:tr>
      <w:tr w:rsidR="0051368B" w:rsidRPr="00C42459" w14:paraId="41BF179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34649A">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34649A">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34649A">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34649A">
            <w:pPr>
              <w:pStyle w:val="TAC"/>
              <w:rPr>
                <w:rFonts w:cs="v5.0.0"/>
              </w:rPr>
            </w:pPr>
            <w:r w:rsidRPr="00C42459">
              <w:rPr>
                <w:rFonts w:cs="v5.0.0"/>
              </w:rPr>
              <w:t xml:space="preserve">100 kHz </w:t>
            </w:r>
          </w:p>
        </w:tc>
      </w:tr>
      <w:tr w:rsidR="0051368B" w:rsidRPr="00C42459" w14:paraId="14E51D1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34649A">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34649A">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34649A">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34649A">
            <w:pPr>
              <w:pStyle w:val="TAC"/>
              <w:pBdr>
                <w:top w:val="single" w:sz="12" w:space="3" w:color="auto"/>
              </w:pBdr>
              <w:rPr>
                <w:rFonts w:cs="v5.0.0"/>
              </w:rPr>
            </w:pPr>
            <w:r w:rsidRPr="00C42459">
              <w:rPr>
                <w:rFonts w:cs="v5.0.0"/>
              </w:rPr>
              <w:t>100 kHz</w:t>
            </w:r>
          </w:p>
        </w:tc>
      </w:tr>
      <w:tr w:rsidR="0051368B" w:rsidRPr="00C42459" w14:paraId="3C72260B" w14:textId="77777777" w:rsidTr="0034649A">
        <w:trPr>
          <w:cantSplit/>
          <w:jc w:val="center"/>
        </w:trPr>
        <w:tc>
          <w:tcPr>
            <w:tcW w:w="9988" w:type="dxa"/>
            <w:gridSpan w:val="4"/>
          </w:tcPr>
          <w:p w14:paraId="349AAA37" w14:textId="77777777" w:rsidR="0051368B" w:rsidRPr="00C42459" w:rsidRDefault="0051368B" w:rsidP="0034649A">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2C80E12A" w14:textId="77777777" w:rsidR="0051368B" w:rsidRPr="00C42459" w:rsidRDefault="0051368B" w:rsidP="0034649A">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674AD249" w14:textId="77777777" w:rsidR="0051368B" w:rsidRPr="00C42459" w:rsidRDefault="0051368B" w:rsidP="0034649A">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34649A">
        <w:trPr>
          <w:cantSplit/>
          <w:jc w:val="center"/>
        </w:trPr>
        <w:tc>
          <w:tcPr>
            <w:tcW w:w="2127" w:type="dxa"/>
          </w:tcPr>
          <w:p w14:paraId="467D7141"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34649A">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34649A">
        <w:trPr>
          <w:cantSplit/>
          <w:jc w:val="center"/>
        </w:trPr>
        <w:tc>
          <w:tcPr>
            <w:tcW w:w="2127" w:type="dxa"/>
          </w:tcPr>
          <w:p w14:paraId="537950DA" w14:textId="77777777" w:rsidR="0051368B" w:rsidRPr="00C42459" w:rsidRDefault="0051368B" w:rsidP="0034649A">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34649A">
            <w:pPr>
              <w:pStyle w:val="TAC"/>
              <w:rPr>
                <w:rFonts w:cs="Arial"/>
              </w:rPr>
            </w:pPr>
            <w:r w:rsidRPr="00C42459">
              <w:rPr>
                <w:rFonts w:cs="Arial"/>
              </w:rPr>
              <w:t>(Note 1)</w:t>
            </w:r>
          </w:p>
        </w:tc>
        <w:tc>
          <w:tcPr>
            <w:tcW w:w="2976" w:type="dxa"/>
          </w:tcPr>
          <w:p w14:paraId="08997571" w14:textId="77777777" w:rsidR="0051368B" w:rsidRPr="00C42459" w:rsidRDefault="0051368B" w:rsidP="0034649A">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34649A">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7.5pt;mso-wrap-style:square;mso-position-horizontal-relative:page;mso-position-vertical-relative:page" o:ole="">
                  <v:fill o:detectmouseclick="t"/>
                  <v:imagedata r:id="rId96" o:title=""/>
                </v:shape>
                <o:OLEObject Type="Embed" ProgID="Equation.3" ShapeID="对象 195" DrawAspect="Content" ObjectID="_1679383689" r:id="rId97">
                  <o:FieldCodes>\* MERGEFORMAT</o:FieldCodes>
                </o:OLEObject>
              </w:object>
            </w:r>
          </w:p>
        </w:tc>
        <w:tc>
          <w:tcPr>
            <w:tcW w:w="1430" w:type="dxa"/>
          </w:tcPr>
          <w:p w14:paraId="3383B00F" w14:textId="77777777" w:rsidR="0051368B" w:rsidRPr="00C42459" w:rsidRDefault="0051368B" w:rsidP="0034649A">
            <w:pPr>
              <w:pStyle w:val="TAC"/>
              <w:rPr>
                <w:rFonts w:cs="Arial"/>
              </w:rPr>
            </w:pPr>
            <w:r w:rsidRPr="00C42459">
              <w:rPr>
                <w:rFonts w:cs="Arial"/>
              </w:rPr>
              <w:t>30 kHz</w:t>
            </w:r>
          </w:p>
        </w:tc>
      </w:tr>
      <w:tr w:rsidR="0051368B" w:rsidRPr="00C42459" w14:paraId="2F71B313" w14:textId="77777777" w:rsidTr="0034649A">
        <w:trPr>
          <w:cantSplit/>
          <w:jc w:val="center"/>
        </w:trPr>
        <w:tc>
          <w:tcPr>
            <w:tcW w:w="2127" w:type="dxa"/>
          </w:tcPr>
          <w:p w14:paraId="26AB1B10" w14:textId="77777777" w:rsidR="0051368B" w:rsidRPr="00C42459" w:rsidRDefault="0051368B" w:rsidP="0034649A">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34649A">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34649A">
            <w:pPr>
              <w:pStyle w:val="TAC"/>
              <w:rPr>
                <w:rFonts w:cs="Arial"/>
              </w:rPr>
            </w:pPr>
            <w:r w:rsidRPr="00C42459">
              <w:rPr>
                <w:rFonts w:cs="Arial"/>
                <w:position w:val="-28"/>
              </w:rPr>
              <w:object w:dxaOrig="3820" w:dyaOrig="680" w14:anchorId="512F737D">
                <v:shape id="_x0000_i1067" type="#_x0000_t75" style="width:158.5pt;height:27.5pt" o:ole="" fillcolor="window">
                  <v:imagedata r:id="rId98" o:title=""/>
                </v:shape>
                <o:OLEObject Type="Embed" ProgID="Equation.DSMT4" ShapeID="_x0000_i1067" DrawAspect="Content" ObjectID="_1679383690" r:id="rId99"/>
              </w:object>
            </w:r>
          </w:p>
        </w:tc>
        <w:tc>
          <w:tcPr>
            <w:tcW w:w="1430" w:type="dxa"/>
          </w:tcPr>
          <w:p w14:paraId="02707629" w14:textId="77777777" w:rsidR="0051368B" w:rsidRPr="00C42459" w:rsidRDefault="0051368B" w:rsidP="0034649A">
            <w:pPr>
              <w:pStyle w:val="TAC"/>
              <w:rPr>
                <w:rFonts w:cs="Arial"/>
              </w:rPr>
            </w:pPr>
            <w:r w:rsidRPr="00C42459">
              <w:rPr>
                <w:rFonts w:cs="Arial"/>
              </w:rPr>
              <w:t>30 kHz</w:t>
            </w:r>
          </w:p>
        </w:tc>
      </w:tr>
      <w:tr w:rsidR="0051368B" w:rsidRPr="00C42459" w14:paraId="621248C8" w14:textId="77777777" w:rsidTr="0034649A">
        <w:trPr>
          <w:cantSplit/>
          <w:jc w:val="center"/>
        </w:trPr>
        <w:tc>
          <w:tcPr>
            <w:tcW w:w="2127" w:type="dxa"/>
          </w:tcPr>
          <w:p w14:paraId="37EFB1E1" w14:textId="77777777" w:rsidR="0051368B" w:rsidRPr="00C42459" w:rsidRDefault="0051368B" w:rsidP="0034649A">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34649A">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34649A">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34649A">
            <w:pPr>
              <w:pStyle w:val="TAC"/>
              <w:rPr>
                <w:rFonts w:cs="Arial"/>
              </w:rPr>
            </w:pPr>
            <w:r w:rsidRPr="00C42459">
              <w:rPr>
                <w:rFonts w:cs="Arial"/>
              </w:rPr>
              <w:t>30 kHz</w:t>
            </w:r>
          </w:p>
        </w:tc>
      </w:tr>
      <w:tr w:rsidR="0051368B" w:rsidRPr="00C42459" w14:paraId="337D8927" w14:textId="77777777" w:rsidTr="0034649A">
        <w:trPr>
          <w:cantSplit/>
          <w:jc w:val="center"/>
        </w:trPr>
        <w:tc>
          <w:tcPr>
            <w:tcW w:w="2127" w:type="dxa"/>
          </w:tcPr>
          <w:p w14:paraId="727F1338" w14:textId="77777777" w:rsidR="0051368B" w:rsidRPr="00C42459" w:rsidRDefault="0051368B" w:rsidP="0034649A">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34649A">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34649A">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34649A">
            <w:pPr>
              <w:pStyle w:val="TAC"/>
              <w:rPr>
                <w:rFonts w:cs="Arial"/>
              </w:rPr>
            </w:pPr>
            <w:r w:rsidRPr="00C42459">
              <w:rPr>
                <w:rFonts w:cs="Arial"/>
              </w:rPr>
              <w:t>1 MHz</w:t>
            </w:r>
          </w:p>
        </w:tc>
      </w:tr>
      <w:tr w:rsidR="0051368B" w:rsidRPr="00C42459" w14:paraId="7DD3DB8C" w14:textId="77777777" w:rsidTr="0034649A">
        <w:trPr>
          <w:cantSplit/>
          <w:jc w:val="center"/>
        </w:trPr>
        <w:tc>
          <w:tcPr>
            <w:tcW w:w="2127" w:type="dxa"/>
          </w:tcPr>
          <w:p w14:paraId="72036B51" w14:textId="77777777" w:rsidR="0051368B" w:rsidRPr="00C42459" w:rsidRDefault="0051368B" w:rsidP="0034649A">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34649A">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34649A">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34649A">
            <w:pPr>
              <w:pStyle w:val="TAC"/>
              <w:rPr>
                <w:rFonts w:cs="Arial"/>
              </w:rPr>
            </w:pPr>
            <w:r w:rsidRPr="00C42459">
              <w:rPr>
                <w:rFonts w:cs="Arial"/>
              </w:rPr>
              <w:t>1 MHz</w:t>
            </w:r>
          </w:p>
        </w:tc>
      </w:tr>
      <w:tr w:rsidR="0051368B" w:rsidRPr="00C42459" w14:paraId="7F2A87E7" w14:textId="77777777" w:rsidTr="0034649A">
        <w:trPr>
          <w:cantSplit/>
          <w:jc w:val="center"/>
        </w:trPr>
        <w:tc>
          <w:tcPr>
            <w:tcW w:w="2127" w:type="dxa"/>
          </w:tcPr>
          <w:p w14:paraId="439A74EF" w14:textId="77777777" w:rsidR="0051368B" w:rsidRPr="00C42459" w:rsidRDefault="0051368B" w:rsidP="0034649A">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34649A">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34649A">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34649A">
            <w:pPr>
              <w:pStyle w:val="TAC"/>
              <w:rPr>
                <w:rFonts w:cs="Arial"/>
              </w:rPr>
            </w:pPr>
            <w:r w:rsidRPr="00C42459">
              <w:rPr>
                <w:rFonts w:cs="Arial"/>
                <w:lang w:eastAsia="zh-CN"/>
              </w:rPr>
              <w:t>1 MHz</w:t>
            </w:r>
          </w:p>
        </w:tc>
      </w:tr>
      <w:tr w:rsidR="0051368B" w:rsidRPr="00C42459" w14:paraId="2D829362" w14:textId="77777777" w:rsidTr="0034649A">
        <w:trPr>
          <w:cantSplit/>
          <w:jc w:val="center"/>
        </w:trPr>
        <w:tc>
          <w:tcPr>
            <w:tcW w:w="9988" w:type="dxa"/>
            <w:gridSpan w:val="4"/>
          </w:tcPr>
          <w:p w14:paraId="1DACA993" w14:textId="77777777" w:rsidR="0051368B" w:rsidRPr="00C42459" w:rsidRDefault="0051368B" w:rsidP="0034649A">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03F21B3D" w14:textId="77777777" w:rsidR="0051368B" w:rsidRPr="00C42459" w:rsidRDefault="0051368B" w:rsidP="0034649A">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7A0B946D" w14:textId="77777777" w:rsidR="0051368B" w:rsidRPr="00C42459" w:rsidRDefault="0051368B" w:rsidP="0034649A">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94A0C51" w14:textId="77777777" w:rsidR="0051368B" w:rsidRPr="00C42459" w:rsidRDefault="0051368B" w:rsidP="0034649A">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34649A">
            <w:pPr>
              <w:pStyle w:val="TAH"/>
              <w:rPr>
                <w:rFonts w:cs="Arial"/>
              </w:rPr>
            </w:pPr>
            <w:r w:rsidRPr="00C42459">
              <w:rPr>
                <w:rFonts w:cs="Arial"/>
              </w:rPr>
              <w:t>Measurement bandwidth (Note 10)</w:t>
            </w:r>
          </w:p>
        </w:tc>
      </w:tr>
      <w:tr w:rsidR="0051368B" w:rsidRPr="00C42459" w14:paraId="5EDE1565"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34649A">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34649A">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34649A">
            <w:pPr>
              <w:pStyle w:val="TAC"/>
              <w:rPr>
                <w:rFonts w:cs="v5.0.0"/>
              </w:rPr>
            </w:pPr>
            <w:r w:rsidRPr="00C42459">
              <w:rPr>
                <w:rFonts w:cs="v5.0.0"/>
              </w:rPr>
              <w:t xml:space="preserve">100 kHz </w:t>
            </w:r>
          </w:p>
        </w:tc>
      </w:tr>
      <w:tr w:rsidR="0051368B" w:rsidRPr="00C42459" w14:paraId="4DE3328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34649A">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34649A">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34649A">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34649A">
            <w:pPr>
              <w:pStyle w:val="TAC"/>
              <w:rPr>
                <w:rFonts w:cs="v5.0.0"/>
              </w:rPr>
            </w:pPr>
            <w:r w:rsidRPr="00C42459">
              <w:rPr>
                <w:rFonts w:cs="v5.0.0"/>
              </w:rPr>
              <w:t xml:space="preserve">100 kHz </w:t>
            </w:r>
          </w:p>
        </w:tc>
      </w:tr>
      <w:tr w:rsidR="0051368B" w:rsidRPr="00C42459" w14:paraId="1E2D491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34649A">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34649A">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34649A">
            <w:pPr>
              <w:pStyle w:val="TAC"/>
              <w:pBdr>
                <w:top w:val="single" w:sz="12" w:space="3" w:color="auto"/>
              </w:pBdr>
              <w:rPr>
                <w:rFonts w:cs="v5.0.0"/>
                <w:lang w:eastAsia="zh-CN"/>
              </w:rPr>
            </w:pPr>
            <w:r w:rsidRPr="00C42459">
              <w:rPr>
                <w:rFonts w:cs="v5.0.0"/>
              </w:rPr>
              <w:t>100 kHz</w:t>
            </w:r>
          </w:p>
        </w:tc>
      </w:tr>
      <w:tr w:rsidR="0051368B" w:rsidRPr="00C42459" w14:paraId="2B5ECCDD" w14:textId="77777777" w:rsidTr="0034649A">
        <w:trPr>
          <w:cantSplit/>
          <w:jc w:val="center"/>
        </w:trPr>
        <w:tc>
          <w:tcPr>
            <w:tcW w:w="9988" w:type="dxa"/>
            <w:gridSpan w:val="4"/>
          </w:tcPr>
          <w:p w14:paraId="4A5A281C" w14:textId="77777777" w:rsidR="0051368B" w:rsidRPr="00C42459" w:rsidRDefault="0051368B" w:rsidP="0034649A">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7FC1A6D0" w14:textId="77777777" w:rsidR="0051368B" w:rsidRPr="00C42459" w:rsidRDefault="0051368B" w:rsidP="0034649A">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4329884D" w14:textId="77777777" w:rsidR="0051368B" w:rsidRPr="00C42459" w:rsidRDefault="0051368B" w:rsidP="0034649A">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34649A">
        <w:trPr>
          <w:cantSplit/>
          <w:jc w:val="center"/>
        </w:trPr>
        <w:tc>
          <w:tcPr>
            <w:tcW w:w="2442" w:type="dxa"/>
          </w:tcPr>
          <w:p w14:paraId="28DE1994"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34649A">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34649A">
        <w:trPr>
          <w:cantSplit/>
          <w:jc w:val="center"/>
        </w:trPr>
        <w:tc>
          <w:tcPr>
            <w:tcW w:w="2442" w:type="dxa"/>
          </w:tcPr>
          <w:p w14:paraId="47B1B034" w14:textId="77777777" w:rsidR="0051368B" w:rsidRPr="00C42459" w:rsidRDefault="0051368B" w:rsidP="0034649A">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34649A">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34649A">
            <w:pPr>
              <w:pStyle w:val="TAC"/>
              <w:rPr>
                <w:rFonts w:cs="Arial"/>
                <w:lang w:eastAsia="zh-CN"/>
              </w:rPr>
            </w:pPr>
            <w:r w:rsidRPr="00C42459">
              <w:rPr>
                <w:position w:val="-44"/>
                <w:lang w:eastAsia="ja-JP"/>
              </w:rPr>
              <w:object w:dxaOrig="3319" w:dyaOrig="999" w14:anchorId="246E62B2">
                <v:shape id="对象 196" o:spid="_x0000_i1068" type="#_x0000_t75" style="width:120pt;height:40pt;mso-wrap-style:square;mso-position-horizontal-relative:page;mso-position-vertical-relative:page" o:ole="">
                  <v:fill o:detectmouseclick="t"/>
                  <v:imagedata r:id="rId100" o:title=""/>
                </v:shape>
                <o:OLEObject Type="Embed" ProgID="Equation.3" ShapeID="对象 196" DrawAspect="Content" ObjectID="_1679383691" r:id="rId101"/>
              </w:object>
            </w:r>
          </w:p>
        </w:tc>
        <w:tc>
          <w:tcPr>
            <w:tcW w:w="1430" w:type="dxa"/>
          </w:tcPr>
          <w:p w14:paraId="6F854BDB" w14:textId="77777777" w:rsidR="0051368B" w:rsidRPr="00C42459" w:rsidRDefault="0051368B" w:rsidP="0034649A">
            <w:pPr>
              <w:pStyle w:val="TAC"/>
              <w:rPr>
                <w:rFonts w:cs="Arial"/>
              </w:rPr>
            </w:pPr>
            <w:r w:rsidRPr="00C42459">
              <w:rPr>
                <w:rFonts w:cs="Arial"/>
              </w:rPr>
              <w:t>30 kHz</w:t>
            </w:r>
          </w:p>
        </w:tc>
      </w:tr>
      <w:tr w:rsidR="0051368B" w:rsidRPr="00C42459" w14:paraId="676654A8" w14:textId="77777777" w:rsidTr="0034649A">
        <w:trPr>
          <w:cantSplit/>
          <w:jc w:val="center"/>
        </w:trPr>
        <w:tc>
          <w:tcPr>
            <w:tcW w:w="2442" w:type="dxa"/>
          </w:tcPr>
          <w:p w14:paraId="3021B11C" w14:textId="77777777" w:rsidR="0051368B" w:rsidRPr="00C42459" w:rsidRDefault="0051368B" w:rsidP="0034649A">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34649A">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34649A">
            <w:pPr>
              <w:pStyle w:val="TAC"/>
              <w:rPr>
                <w:rFonts w:cs="Arial"/>
                <w:lang w:eastAsia="zh-CN"/>
              </w:rPr>
            </w:pPr>
            <w:r w:rsidRPr="00C42459">
              <w:rPr>
                <w:position w:val="-44"/>
                <w:lang w:eastAsia="ja-JP"/>
              </w:rPr>
              <w:object w:dxaOrig="3379" w:dyaOrig="999" w14:anchorId="39CD09CD">
                <v:shape id="对象 197" o:spid="_x0000_i1069" type="#_x0000_t75" style="width:118.5pt;height:40pt;mso-wrap-style:square;mso-position-horizontal-relative:page;mso-position-vertical-relative:page" o:ole="">
                  <v:fill o:detectmouseclick="t"/>
                  <v:imagedata r:id="rId102" o:title=""/>
                </v:shape>
                <o:OLEObject Type="Embed" ProgID="Equation.3" ShapeID="对象 197" DrawAspect="Content" ObjectID="_1679383692" r:id="rId103"/>
              </w:object>
            </w:r>
          </w:p>
        </w:tc>
        <w:tc>
          <w:tcPr>
            <w:tcW w:w="1430" w:type="dxa"/>
          </w:tcPr>
          <w:p w14:paraId="5D92E4F4" w14:textId="77777777" w:rsidR="0051368B" w:rsidRPr="00C42459" w:rsidRDefault="0051368B" w:rsidP="0034649A">
            <w:pPr>
              <w:pStyle w:val="TAC"/>
              <w:rPr>
                <w:rFonts w:cs="Arial"/>
              </w:rPr>
            </w:pPr>
            <w:r w:rsidRPr="00C42459">
              <w:rPr>
                <w:rFonts w:cs="Arial"/>
              </w:rPr>
              <w:t>30 kHz</w:t>
            </w:r>
          </w:p>
        </w:tc>
      </w:tr>
      <w:tr w:rsidR="0051368B" w:rsidRPr="00C42459" w14:paraId="21784021" w14:textId="77777777" w:rsidTr="0034649A">
        <w:trPr>
          <w:cantSplit/>
          <w:jc w:val="center"/>
        </w:trPr>
        <w:tc>
          <w:tcPr>
            <w:tcW w:w="9988" w:type="dxa"/>
            <w:gridSpan w:val="4"/>
          </w:tcPr>
          <w:p w14:paraId="5BCAA013" w14:textId="77777777" w:rsidR="0051368B" w:rsidRPr="00C42459" w:rsidRDefault="0051368B" w:rsidP="0034649A">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34649A">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34649A">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34649A">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34649A">
        <w:trPr>
          <w:cantSplit/>
          <w:jc w:val="center"/>
        </w:trPr>
        <w:tc>
          <w:tcPr>
            <w:tcW w:w="2442" w:type="dxa"/>
          </w:tcPr>
          <w:p w14:paraId="4B69EBDC"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34649A">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34649A">
        <w:trPr>
          <w:cantSplit/>
          <w:jc w:val="center"/>
        </w:trPr>
        <w:tc>
          <w:tcPr>
            <w:tcW w:w="2442" w:type="dxa"/>
          </w:tcPr>
          <w:p w14:paraId="660609C9" w14:textId="77777777" w:rsidR="0051368B" w:rsidRPr="00C42459" w:rsidRDefault="0051368B" w:rsidP="0034649A">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34649A">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34649A">
            <w:pPr>
              <w:pStyle w:val="TAC"/>
            </w:pPr>
            <w:r w:rsidRPr="00C42459">
              <w:rPr>
                <w:position w:val="-42"/>
              </w:rPr>
              <w:object w:dxaOrig="3542" w:dyaOrig="960" w14:anchorId="09FDCDB9">
                <v:shape id="对象 198" o:spid="_x0000_i1070" type="#_x0000_t75" style="width:121.5pt;height:34pt;mso-wrap-style:square;mso-position-horizontal-relative:page;mso-position-vertical-relative:page" o:ole="">
                  <v:fill o:detectmouseclick="t"/>
                  <v:imagedata r:id="rId104" o:title=""/>
                </v:shape>
                <o:OLEObject Type="Embed" ProgID="Equation.3" ShapeID="对象 198" DrawAspect="Content" ObjectID="_1679383693" r:id="rId105"/>
              </w:object>
            </w:r>
          </w:p>
        </w:tc>
        <w:tc>
          <w:tcPr>
            <w:tcW w:w="1430" w:type="dxa"/>
          </w:tcPr>
          <w:p w14:paraId="683B61CB" w14:textId="77777777" w:rsidR="0051368B" w:rsidRPr="00C42459" w:rsidRDefault="0051368B" w:rsidP="0034649A">
            <w:pPr>
              <w:pStyle w:val="TAC"/>
              <w:rPr>
                <w:rFonts w:cs="Arial"/>
              </w:rPr>
            </w:pPr>
            <w:r w:rsidRPr="00C42459">
              <w:rPr>
                <w:rFonts w:cs="Arial"/>
              </w:rPr>
              <w:t>30 kHz</w:t>
            </w:r>
          </w:p>
        </w:tc>
      </w:tr>
      <w:tr w:rsidR="0051368B" w:rsidRPr="00C42459" w14:paraId="2EEA5FE8" w14:textId="77777777" w:rsidTr="0034649A">
        <w:trPr>
          <w:cantSplit/>
          <w:jc w:val="center"/>
        </w:trPr>
        <w:tc>
          <w:tcPr>
            <w:tcW w:w="2442" w:type="dxa"/>
          </w:tcPr>
          <w:p w14:paraId="7346FB4C"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34649A">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34649A">
            <w:pPr>
              <w:pStyle w:val="TAC"/>
            </w:pPr>
            <w:r w:rsidRPr="00C42459">
              <w:rPr>
                <w:position w:val="-42"/>
              </w:rPr>
              <w:object w:dxaOrig="3619" w:dyaOrig="960" w14:anchorId="68C9FA49">
                <v:shape id="对象 199" o:spid="_x0000_i1071" type="#_x0000_t75" style="width:128pt;height:34pt;mso-wrap-style:square;mso-position-horizontal-relative:page;mso-position-vertical-relative:page" o:ole="">
                  <v:fill o:detectmouseclick="t"/>
                  <v:imagedata r:id="rId106" o:title=""/>
                </v:shape>
                <o:OLEObject Type="Embed" ProgID="Equation.3" ShapeID="对象 199" DrawAspect="Content" ObjectID="_1679383694" r:id="rId107"/>
              </w:object>
            </w:r>
          </w:p>
        </w:tc>
        <w:tc>
          <w:tcPr>
            <w:tcW w:w="1430" w:type="dxa"/>
          </w:tcPr>
          <w:p w14:paraId="7A65D006" w14:textId="77777777" w:rsidR="0051368B" w:rsidRPr="00C42459" w:rsidRDefault="0051368B" w:rsidP="0034649A">
            <w:pPr>
              <w:pStyle w:val="TAC"/>
              <w:rPr>
                <w:rFonts w:cs="Arial"/>
              </w:rPr>
            </w:pPr>
            <w:r w:rsidRPr="00C42459">
              <w:rPr>
                <w:rFonts w:cs="Arial"/>
              </w:rPr>
              <w:t>30 kHz</w:t>
            </w:r>
          </w:p>
        </w:tc>
      </w:tr>
      <w:tr w:rsidR="0051368B" w:rsidRPr="00C42459" w14:paraId="02ABEB69" w14:textId="77777777" w:rsidTr="0034649A">
        <w:trPr>
          <w:cantSplit/>
          <w:jc w:val="center"/>
        </w:trPr>
        <w:tc>
          <w:tcPr>
            <w:tcW w:w="9988" w:type="dxa"/>
            <w:gridSpan w:val="4"/>
          </w:tcPr>
          <w:p w14:paraId="706E0625" w14:textId="77777777" w:rsidR="0051368B" w:rsidRPr="00C42459" w:rsidRDefault="0051368B" w:rsidP="0034649A">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34649A">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34649A">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34649A">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34649A">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34649A">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34649A">
            <w:pPr>
              <w:pStyle w:val="TAH"/>
              <w:rPr>
                <w:rFonts w:cs="v5.0.0"/>
              </w:rPr>
            </w:pPr>
            <w:r w:rsidRPr="00C42459">
              <w:rPr>
                <w:rFonts w:cs="Arial"/>
              </w:rPr>
              <w:t>Measurement bandwidth</w:t>
            </w:r>
          </w:p>
          <w:p w14:paraId="1B666DA7" w14:textId="77777777" w:rsidR="0051368B" w:rsidRPr="00C42459" w:rsidRDefault="0051368B" w:rsidP="0034649A">
            <w:pPr>
              <w:pStyle w:val="TAH"/>
              <w:rPr>
                <w:rFonts w:cs="Arial"/>
              </w:rPr>
            </w:pPr>
          </w:p>
        </w:tc>
      </w:tr>
      <w:tr w:rsidR="0051368B" w:rsidRPr="00C42459" w14:paraId="10634AA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34649A">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34649A">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34649A">
            <w:pPr>
              <w:pStyle w:val="TAC"/>
              <w:rPr>
                <w:rFonts w:cs="Arial"/>
              </w:rPr>
            </w:pPr>
            <w:r w:rsidRPr="00C42459">
              <w:rPr>
                <w:rFonts w:cs="Arial"/>
                <w:position w:val="-28"/>
              </w:rPr>
              <w:object w:dxaOrig="3600" w:dyaOrig="680" w14:anchorId="2793B8AF">
                <v:shape id="_x0000_i1072" type="#_x0000_t75" style="width:2in;height:27.5pt" o:ole="">
                  <v:imagedata r:id="rId108" o:title=""/>
                </v:shape>
                <o:OLEObject Type="Embed" ProgID="Equation.3" ShapeID="_x0000_i1072" DrawAspect="Content" ObjectID="_1679383695" r:id="rId109"/>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34649A">
            <w:pPr>
              <w:pStyle w:val="TAC"/>
              <w:rPr>
                <w:rFonts w:cs="Arial"/>
              </w:rPr>
            </w:pPr>
            <w:r w:rsidRPr="00C42459">
              <w:rPr>
                <w:rFonts w:cs="Arial"/>
              </w:rPr>
              <w:t>100 kHz</w:t>
            </w:r>
          </w:p>
        </w:tc>
      </w:tr>
      <w:tr w:rsidR="0051368B" w:rsidRPr="00C42459" w14:paraId="5ACFEF4F"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34649A">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34649A">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34649A">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34649A">
            <w:pPr>
              <w:pStyle w:val="TAC"/>
              <w:rPr>
                <w:rFonts w:cs="Arial"/>
              </w:rPr>
            </w:pPr>
            <w:r w:rsidRPr="00C42459">
              <w:rPr>
                <w:rFonts w:cs="Arial"/>
              </w:rPr>
              <w:t>100 kHz</w:t>
            </w:r>
          </w:p>
        </w:tc>
      </w:tr>
      <w:tr w:rsidR="0051368B" w:rsidRPr="00C42459" w14:paraId="58DF249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34649A">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34649A">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34649A">
            <w:pPr>
              <w:pStyle w:val="TAC"/>
              <w:rPr>
                <w:rFonts w:cs="Arial"/>
              </w:rPr>
            </w:pPr>
            <w:r w:rsidRPr="00C42459">
              <w:rPr>
                <w:rFonts w:cs="Arial"/>
              </w:rPr>
              <w:t>100 kHz</w:t>
            </w:r>
          </w:p>
        </w:tc>
      </w:tr>
      <w:tr w:rsidR="0051368B" w:rsidRPr="00C42459" w14:paraId="70614339"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34649A">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34649A">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34649A">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34649A">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34649A">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34649A">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34649A">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34649A">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34649A">
            <w:pPr>
              <w:pStyle w:val="TAC"/>
            </w:pPr>
            <w:r w:rsidRPr="00C42459">
              <w:rPr>
                <w:position w:val="-42"/>
              </w:rPr>
              <w:object w:dxaOrig="3639" w:dyaOrig="959" w14:anchorId="6920D635">
                <v:shape id="对象 200" o:spid="_x0000_i1073" type="#_x0000_t75" style="width:114.5pt;height:27pt;mso-wrap-style:square;mso-position-horizontal-relative:page;mso-position-vertical-relative:page" o:ole="">
                  <v:fill o:detectmouseclick="t"/>
                  <v:imagedata r:id="rId110" o:title=""/>
                </v:shape>
                <o:OLEObject Type="Embed" ProgID="Equation.3" ShapeID="对象 200" DrawAspect="Content" ObjectID="_1679383696" r:id="rId111"/>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34649A">
            <w:pPr>
              <w:pStyle w:val="TAC"/>
              <w:rPr>
                <w:rFonts w:cs="Arial"/>
              </w:rPr>
            </w:pPr>
            <w:r w:rsidRPr="00C42459">
              <w:rPr>
                <w:rFonts w:cs="Arial"/>
              </w:rPr>
              <w:t xml:space="preserve">30 kHz </w:t>
            </w:r>
          </w:p>
        </w:tc>
      </w:tr>
      <w:tr w:rsidR="0051368B" w:rsidRPr="00C42459" w14:paraId="76A92A60"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34649A">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34649A">
            <w:pPr>
              <w:pStyle w:val="TAC"/>
              <w:rPr>
                <w:rFonts w:cs="Arial"/>
              </w:rPr>
            </w:pPr>
            <w:r w:rsidRPr="00C42459">
              <w:rPr>
                <w:rFonts w:cs="Arial"/>
                <w:position w:val="-42"/>
              </w:rPr>
              <w:object w:dxaOrig="3744" w:dyaOrig="959" w14:anchorId="2BC697C8">
                <v:shape id="对象 201" o:spid="_x0000_i1074" type="#_x0000_t75" style="width:118.5pt;height:29.5pt;mso-wrap-style:square;mso-position-horizontal-relative:page;mso-position-vertical-relative:page" o:ole="">
                  <v:fill o:detectmouseclick="t"/>
                  <v:imagedata r:id="rId112" o:title=""/>
                </v:shape>
                <o:OLEObject Type="Embed" ProgID="Equation.3" ShapeID="对象 201" DrawAspect="Content" ObjectID="_1679383697" r:id="rId113"/>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34649A">
            <w:pPr>
              <w:pStyle w:val="TAC"/>
              <w:rPr>
                <w:rFonts w:cs="Arial"/>
              </w:rPr>
            </w:pPr>
            <w:r w:rsidRPr="00C42459">
              <w:rPr>
                <w:rFonts w:cs="Arial"/>
              </w:rPr>
              <w:t xml:space="preserve">30 kHz </w:t>
            </w:r>
          </w:p>
        </w:tc>
      </w:tr>
      <w:tr w:rsidR="0051368B" w:rsidRPr="00C42459" w14:paraId="159396F5"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34649A">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34649A">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34649A">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34649A">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34649A">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2717" w:name="_Toc21095328"/>
      <w:bookmarkStart w:id="2718" w:name="_Toc29766861"/>
      <w:bookmarkStart w:id="2719" w:name="_Toc36041008"/>
      <w:bookmarkStart w:id="2720" w:name="_Toc37228418"/>
      <w:bookmarkStart w:id="2721" w:name="_Toc37228922"/>
      <w:bookmarkStart w:id="2722" w:name="_Toc37229426"/>
      <w:bookmarkStart w:id="2723" w:name="_Toc45906983"/>
      <w:bookmarkStart w:id="2724" w:name="_Toc61116470"/>
      <w:bookmarkStart w:id="2725" w:name="_Toc67055126"/>
      <w:r w:rsidRPr="007D061B">
        <w:t>6.6.5.5.4</w:t>
      </w:r>
      <w:r w:rsidRPr="007D061B">
        <w:tab/>
        <w:t>Basic Limits for MSR Additional requirements</w:t>
      </w:r>
      <w:bookmarkEnd w:id="2717"/>
      <w:bookmarkEnd w:id="2718"/>
      <w:bookmarkEnd w:id="2719"/>
      <w:bookmarkEnd w:id="2720"/>
      <w:bookmarkEnd w:id="2721"/>
      <w:bookmarkEnd w:id="2722"/>
      <w:bookmarkEnd w:id="2723"/>
      <w:bookmarkEnd w:id="2724"/>
      <w:bookmarkEnd w:id="272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253B460A" w14:textId="77777777" w:rsidR="005432EB" w:rsidRPr="007D061B" w:rsidRDefault="005432EB" w:rsidP="005432EB">
      <w:pPr>
        <w:pStyle w:val="H6"/>
      </w:pPr>
      <w:r w:rsidRPr="007D061B">
        <w:t>6.6.5.5.4.5</w:t>
      </w:r>
      <w:r w:rsidRPr="007D061B">
        <w:tab/>
        <w:t>Additional requirements for band 41</w:t>
      </w:r>
    </w:p>
    <w:p w14:paraId="6DFAC17A" w14:textId="77777777" w:rsidR="005432EB" w:rsidRPr="007D061B" w:rsidRDefault="005432EB" w:rsidP="005432EB">
      <w:pPr>
        <w:keepNext/>
        <w:rPr>
          <w:rFonts w:cs="v5.0.0"/>
        </w:rPr>
      </w:pPr>
      <w:r w:rsidRPr="007D061B">
        <w:t>The following requirement may apply</w:t>
      </w:r>
      <w:r w:rsidRPr="007D061B">
        <w:rPr>
          <w:lang w:eastAsia="zh-CN"/>
        </w:rPr>
        <w:t xml:space="preserve"> to a </w:t>
      </w:r>
      <w:r w:rsidRPr="007D061B">
        <w:rPr>
          <w:i/>
          <w:lang w:eastAsia="zh-CN"/>
        </w:rPr>
        <w:t>TAB connector</w:t>
      </w:r>
      <w:r w:rsidRPr="007D061B">
        <w:rPr>
          <w:lang w:eastAsia="zh-CN"/>
        </w:rPr>
        <w:t xml:space="preserve"> operating in </w:t>
      </w:r>
      <w:r w:rsidRPr="007D061B">
        <w:t xml:space="preserve">Band 41 in certain regions. </w:t>
      </w:r>
      <w:r w:rsidRPr="007D061B">
        <w:rPr>
          <w:i/>
        </w:rPr>
        <w:t>Basic limits</w:t>
      </w:r>
      <w:r w:rsidRPr="007D061B">
        <w:t xml:space="preserve"> are specified in table 6.6.5.5.4.5-</w:t>
      </w:r>
      <w:r w:rsidRPr="007D061B">
        <w:rPr>
          <w:lang w:eastAsia="zh-CN"/>
        </w:rPr>
        <w:t>1</w:t>
      </w:r>
      <w:r w:rsidRPr="007D061B">
        <w:rPr>
          <w:rFonts w:cs="v5.0.0"/>
        </w:rPr>
        <w:t>, where:</w:t>
      </w:r>
    </w:p>
    <w:p w14:paraId="47DD48FA"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 xml:space="preserve">f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nominal -3dB point of the measuring filter closest to the carrier frequency.</w:t>
      </w:r>
    </w:p>
    <w:p w14:paraId="0F4568C7" w14:textId="77777777" w:rsidR="005432EB" w:rsidRPr="007D061B" w:rsidRDefault="005432EB" w:rsidP="005432EB">
      <w:pPr>
        <w:pStyle w:val="B10"/>
        <w:keepNext/>
        <w:rPr>
          <w:rFonts w:cs="v5.0.0"/>
          <w:lang w:eastAsia="zh-CN"/>
        </w:rPr>
      </w:pPr>
      <w:r w:rsidRPr="007D061B">
        <w:rPr>
          <w:rFonts w:cs="v5.0.0"/>
        </w:rPr>
        <w:t>-</w:t>
      </w:r>
      <w:r w:rsidRPr="007D061B">
        <w:rPr>
          <w:rFonts w:cs="v5.0.0"/>
        </w:rPr>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centre of the measuring filter.</w:t>
      </w:r>
    </w:p>
    <w:p w14:paraId="74D1587B" w14:textId="77777777" w:rsidR="005432EB" w:rsidRPr="007D061B" w:rsidRDefault="005432EB" w:rsidP="005432EB">
      <w:pPr>
        <w:pStyle w:val="TH"/>
        <w:rPr>
          <w:rFonts w:cs="v5.0.0"/>
        </w:rPr>
      </w:pPr>
      <w:r w:rsidRPr="007D061B">
        <w:t>Table 6.6.5.5.4.5-</w:t>
      </w:r>
      <w:r w:rsidRPr="007D061B">
        <w:rPr>
          <w:lang w:eastAsia="zh-CN"/>
        </w:rPr>
        <w:t>1</w:t>
      </w:r>
      <w:r w:rsidRPr="007D061B">
        <w:t xml:space="preserve">: Additional operating band unwanted emission </w:t>
      </w:r>
      <w:r w:rsidRPr="007D061B">
        <w:rPr>
          <w:i/>
        </w:rPr>
        <w:t>basic limits</w:t>
      </w:r>
      <w:r w:rsidRPr="007D061B">
        <w:t xml:space="preserve">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4E04DDF1" w14:textId="77777777" w:rsidTr="0001143E">
        <w:trPr>
          <w:jc w:val="center"/>
        </w:trPr>
        <w:tc>
          <w:tcPr>
            <w:tcW w:w="1191" w:type="dxa"/>
          </w:tcPr>
          <w:p w14:paraId="1E3C5DBF" w14:textId="77777777" w:rsidR="005432EB" w:rsidRPr="007D061B" w:rsidRDefault="005432EB" w:rsidP="0001143E">
            <w:pPr>
              <w:pStyle w:val="TAH"/>
              <w:rPr>
                <w:rFonts w:cs="Arial"/>
              </w:rPr>
            </w:pPr>
            <w:r w:rsidRPr="007D061B">
              <w:rPr>
                <w:rFonts w:cs="Arial"/>
              </w:rPr>
              <w:t>Channel bandwidth</w:t>
            </w:r>
          </w:p>
        </w:tc>
        <w:tc>
          <w:tcPr>
            <w:tcW w:w="2126" w:type="dxa"/>
          </w:tcPr>
          <w:p w14:paraId="0CE533F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0085550"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6ABDC72F" w14:textId="77777777" w:rsidR="005432EB" w:rsidRPr="007D061B" w:rsidRDefault="005432EB" w:rsidP="0001143E">
            <w:pPr>
              <w:pStyle w:val="TAH"/>
              <w:rPr>
                <w:rFonts w:cs="v5.0.0"/>
              </w:rPr>
            </w:pPr>
            <w:r w:rsidRPr="007D061B">
              <w:rPr>
                <w:rFonts w:eastAsia="MS Mincho"/>
                <w:i/>
              </w:rPr>
              <w:t>basic limit</w:t>
            </w:r>
          </w:p>
        </w:tc>
        <w:tc>
          <w:tcPr>
            <w:tcW w:w="1418" w:type="dxa"/>
          </w:tcPr>
          <w:p w14:paraId="0D8F5036" w14:textId="77777777" w:rsidR="005432EB" w:rsidRPr="007D061B" w:rsidRDefault="005432EB" w:rsidP="0001143E">
            <w:pPr>
              <w:pStyle w:val="TAH"/>
              <w:rPr>
                <w:rFonts w:cs="v5.0.0"/>
                <w:lang w:eastAsia="zh-CN"/>
              </w:rPr>
            </w:pPr>
            <w:r w:rsidRPr="007D061B">
              <w:rPr>
                <w:rFonts w:cs="v5.0.0"/>
              </w:rPr>
              <w:t>Measurement bandwidth</w:t>
            </w:r>
          </w:p>
        </w:tc>
      </w:tr>
      <w:tr w:rsidR="005432EB" w:rsidRPr="007D061B" w14:paraId="51694764" w14:textId="77777777" w:rsidTr="0001143E">
        <w:trPr>
          <w:jc w:val="center"/>
        </w:trPr>
        <w:tc>
          <w:tcPr>
            <w:tcW w:w="1191" w:type="dxa"/>
            <w:shd w:val="clear" w:color="auto" w:fill="auto"/>
            <w:vAlign w:val="center"/>
          </w:tcPr>
          <w:p w14:paraId="2BC3347A" w14:textId="77777777" w:rsidR="005432EB" w:rsidRPr="007D061B" w:rsidRDefault="005432EB" w:rsidP="0001143E">
            <w:pPr>
              <w:pStyle w:val="TAC"/>
              <w:rPr>
                <w:rFonts w:cs="Arial"/>
              </w:rPr>
            </w:pPr>
            <w:r w:rsidRPr="007D061B">
              <w:rPr>
                <w:rFonts w:cs="Arial"/>
              </w:rPr>
              <w:t>10 MHz</w:t>
            </w:r>
          </w:p>
        </w:tc>
        <w:tc>
          <w:tcPr>
            <w:tcW w:w="2126" w:type="dxa"/>
            <w:vAlign w:val="center"/>
          </w:tcPr>
          <w:p w14:paraId="7AC1028F"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20 MHz</w:t>
            </w:r>
          </w:p>
        </w:tc>
        <w:tc>
          <w:tcPr>
            <w:tcW w:w="2977" w:type="dxa"/>
            <w:vAlign w:val="center"/>
          </w:tcPr>
          <w:p w14:paraId="598C2AC6"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19.5 MHz</w:t>
            </w:r>
          </w:p>
        </w:tc>
        <w:tc>
          <w:tcPr>
            <w:tcW w:w="1285" w:type="dxa"/>
            <w:vAlign w:val="center"/>
          </w:tcPr>
          <w:p w14:paraId="7151CD76"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6A441868"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3425844" w14:textId="77777777" w:rsidTr="0001143E">
        <w:trPr>
          <w:jc w:val="center"/>
        </w:trPr>
        <w:tc>
          <w:tcPr>
            <w:tcW w:w="1191" w:type="dxa"/>
            <w:shd w:val="clear" w:color="auto" w:fill="auto"/>
            <w:vAlign w:val="center"/>
          </w:tcPr>
          <w:p w14:paraId="4EE49999" w14:textId="77777777" w:rsidR="005432EB" w:rsidRPr="007D061B" w:rsidRDefault="005432EB" w:rsidP="0001143E">
            <w:pPr>
              <w:pStyle w:val="TAC"/>
              <w:rPr>
                <w:rFonts w:cs="Arial"/>
              </w:rPr>
            </w:pPr>
            <w:r w:rsidRPr="007D061B">
              <w:rPr>
                <w:rFonts w:cs="Arial"/>
              </w:rPr>
              <w:t>20 MHz</w:t>
            </w:r>
          </w:p>
        </w:tc>
        <w:tc>
          <w:tcPr>
            <w:tcW w:w="2126" w:type="dxa"/>
            <w:vAlign w:val="center"/>
          </w:tcPr>
          <w:p w14:paraId="32E56D5B"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26A10FAE"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0BE354F7"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2B3F3789"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BBE71B3" w14:textId="77777777" w:rsidTr="0001143E">
        <w:trPr>
          <w:jc w:val="center"/>
        </w:trPr>
        <w:tc>
          <w:tcPr>
            <w:tcW w:w="8997" w:type="dxa"/>
            <w:gridSpan w:val="5"/>
            <w:shd w:val="clear" w:color="auto" w:fill="auto"/>
            <w:vAlign w:val="center"/>
          </w:tcPr>
          <w:p w14:paraId="1340E5D9"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141CBEE4" w14:textId="77777777" w:rsidR="005432EB" w:rsidRPr="007D061B" w:rsidRDefault="005432EB" w:rsidP="005432EB"/>
    <w:p w14:paraId="2DD3E2A8" w14:textId="77777777" w:rsidR="005432EB" w:rsidRPr="007D061B" w:rsidRDefault="005432EB" w:rsidP="005432EB">
      <w:pPr>
        <w:pStyle w:val="H6"/>
      </w:pPr>
      <w:r w:rsidRPr="007D061B">
        <w:lastRenderedPageBreak/>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2726" w:name="_Toc21095329"/>
      <w:bookmarkStart w:id="2727" w:name="_Toc29766862"/>
      <w:bookmarkStart w:id="2728" w:name="_Toc36041009"/>
      <w:bookmarkStart w:id="2729" w:name="_Toc37228419"/>
      <w:bookmarkStart w:id="2730" w:name="_Toc37228923"/>
      <w:bookmarkStart w:id="2731" w:name="_Toc37229427"/>
      <w:bookmarkStart w:id="2732" w:name="_Toc45906984"/>
      <w:bookmarkStart w:id="2733" w:name="_Toc61116471"/>
      <w:bookmarkStart w:id="2734" w:name="_Toc67055127"/>
      <w:r w:rsidRPr="007D061B">
        <w:lastRenderedPageBreak/>
        <w:t>6.6.5.5.5</w:t>
      </w:r>
      <w:r w:rsidRPr="007D061B">
        <w:tab/>
        <w:t>Basic Limits for E-UTRA</w:t>
      </w:r>
      <w:bookmarkEnd w:id="2726"/>
      <w:bookmarkEnd w:id="2727"/>
      <w:bookmarkEnd w:id="2728"/>
      <w:bookmarkEnd w:id="2729"/>
      <w:bookmarkEnd w:id="2730"/>
      <w:bookmarkEnd w:id="2731"/>
      <w:bookmarkEnd w:id="2732"/>
      <w:bookmarkEnd w:id="2733"/>
      <w:bookmarkEnd w:id="2734"/>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lastRenderedPageBreak/>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5pt" o:ole="" fillcolor="window">
                  <v:imagedata r:id="rId114" o:title=""/>
                </v:shape>
                <o:OLEObject Type="Embed" ProgID="Equation.3" ShapeID="_x0000_i1075" DrawAspect="Content" ObjectID="_1679383698" r:id="rId115"/>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5pt" o:ole="" fillcolor="window">
                  <v:imagedata r:id="rId116" o:title=""/>
                </v:shape>
                <o:OLEObject Type="Embed" ProgID="Equation.3" ShapeID="_x0000_i1076" DrawAspect="Content" ObjectID="_1679383699" r:id="rId117"/>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7.5pt" o:ole="" fillcolor="window">
                  <v:imagedata r:id="rId118" o:title=""/>
                </v:shape>
                <o:OLEObject Type="Embed" ProgID="Equation.3" ShapeID="_x0000_i1077" DrawAspect="Content" ObjectID="_1679383700" r:id="rId119"/>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5pt" o:ole="" fillcolor="window">
                  <v:imagedata r:id="rId120" o:title=""/>
                </v:shape>
                <o:OLEObject Type="Embed" ProgID="Equation.3" ShapeID="_x0000_i1078" DrawAspect="Content" ObjectID="_1679383701" r:id="rId121"/>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5pt" o:ole="" fillcolor="window">
                  <v:imagedata r:id="rId122" o:title=""/>
                </v:shape>
                <o:OLEObject Type="Embed" ProgID="Equation.3" ShapeID="_x0000_i1079" DrawAspect="Content" ObjectID="_1679383702" r:id="rId123"/>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9pt" o:ole="" fillcolor="window">
                  <v:imagedata r:id="rId116" o:title=""/>
                </v:shape>
                <o:OLEObject Type="Embed" ProgID="Equation.3" ShapeID="_x0000_i1080" DrawAspect="Content" ObjectID="_1679383703" r:id="rId124"/>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9pt" o:ole="" fillcolor="window">
                  <v:imagedata r:id="rId125" o:title=""/>
                </v:shape>
                <o:OLEObject Type="Embed" ProgID="Equation.3" ShapeID="_x0000_i1081" DrawAspect="Content" ObjectID="_1679383704" r:id="rId126"/>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9pt" o:ole="" fillcolor="window">
                  <v:imagedata r:id="rId127" o:title=""/>
                </v:shape>
                <o:OLEObject Type="Embed" ProgID="Equation.3" ShapeID="_x0000_i1082" DrawAspect="Content" ObjectID="_1679383705" r:id="rId128"/>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9pt" o:ole="" fillcolor="window">
                  <v:imagedata r:id="rId129" o:title=""/>
                </v:shape>
                <o:OLEObject Type="Embed" ProgID="Equation.3" ShapeID="_x0000_i1083" DrawAspect="Content" ObjectID="_1679383706" r:id="rId130"/>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9pt" o:ole="" fillcolor="window">
                  <v:imagedata r:id="rId131" o:title=""/>
                </v:shape>
                <o:OLEObject Type="Embed" ProgID="Equation.3" ShapeID="_x0000_i1084" DrawAspect="Content" ObjectID="_1679383707" r:id="rId132"/>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5pt;height:29pt" o:ole="" fillcolor="window">
                  <v:imagedata r:id="rId133" o:title=""/>
                </v:shape>
                <o:OLEObject Type="Embed" ProgID="Equation.3" ShapeID="_x0000_i1085" DrawAspect="Content" ObjectID="_1679383708" r:id="rId134"/>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5pt;height:29pt" o:ole="" fillcolor="window">
                  <v:imagedata r:id="rId63" o:title=""/>
                </v:shape>
                <o:OLEObject Type="Embed" ProgID="Equation.3" ShapeID="_x0000_i1086" DrawAspect="Content" ObjectID="_1679383709" r:id="rId135"/>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9pt" o:ole="" fillcolor="window">
                  <v:imagedata r:id="rId136" o:title=""/>
                </v:shape>
                <o:OLEObject Type="Embed" ProgID="Equation.3" ShapeID="_x0000_i1087" DrawAspect="Content" ObjectID="_1679383710" r:id="rId137"/>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9pt" o:ole="" fillcolor="window">
                  <v:imagedata r:id="rId138" o:title=""/>
                </v:shape>
                <o:OLEObject Type="Embed" ProgID="Equation.3" ShapeID="_x0000_i1088" DrawAspect="Content" ObjectID="_1679383711" r:id="rId139"/>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9pt" o:ole="" fillcolor="window">
                  <v:imagedata r:id="rId140" o:title=""/>
                </v:shape>
                <o:OLEObject Type="Embed" ProgID="Equation.3" ShapeID="_x0000_i1089" DrawAspect="Content" ObjectID="_1679383712" r:id="rId141"/>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9pt" o:ole="" fillcolor="window">
                  <v:imagedata r:id="rId142" o:title=""/>
                </v:shape>
                <o:OLEObject Type="Embed" ProgID="Equation.3" ShapeID="_x0000_i1090" DrawAspect="Content" ObjectID="_1679383713" r:id="rId143"/>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5pt;height:29pt" o:ole="" fillcolor="window">
                  <v:imagedata r:id="rId144" o:title=""/>
                </v:shape>
                <o:OLEObject Type="Embed" ProgID="Equation.3" ShapeID="_x0000_i1091" DrawAspect="Content" ObjectID="_1679383714" r:id="rId145"/>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5pt;height:29pt" o:ole="" fillcolor="window">
                  <v:imagedata r:id="rId146" o:title=""/>
                </v:shape>
                <o:OLEObject Type="Embed" ProgID="Equation.3" ShapeID="_x0000_i1092" DrawAspect="Content" ObjectID="_1679383715" r:id="rId147"/>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5pt;height:29pt" o:ole="" fillcolor="window">
                  <v:imagedata r:id="rId148" o:title=""/>
                </v:shape>
                <o:OLEObject Type="Embed" ProgID="Equation.3" ShapeID="_x0000_i1093" DrawAspect="Content" ObjectID="_1679383716" r:id="rId149"/>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5pt;height:29pt" o:ole="" fillcolor="window">
                  <v:imagedata r:id="rId150" o:title=""/>
                </v:shape>
                <o:OLEObject Type="Embed" ProgID="Equation.3" ShapeID="_x0000_i1094" DrawAspect="Content" ObjectID="_1679383717" r:id="rId151"/>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5pt;height:29pt" o:ole="" fillcolor="window">
                  <v:imagedata r:id="rId152" o:title=""/>
                </v:shape>
                <o:OLEObject Type="Embed" ProgID="Equation.3" ShapeID="_x0000_i1095" DrawAspect="Content" ObjectID="_1679383718" r:id="rId153"/>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pt;height:22pt" o:ole="" fillcolor="window">
                  <v:imagedata r:id="rId154" o:title=""/>
                </v:shape>
                <o:OLEObject Type="Embed" ProgID="Equation.3" ShapeID="_x0000_i1096" DrawAspect="Content" ObjectID="_1679383719" r:id="rId155"/>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5pt;height:29pt" o:ole="" fillcolor="window">
                  <v:imagedata r:id="rId156" o:title=""/>
                </v:shape>
                <o:OLEObject Type="Embed" ProgID="Equation.3" ShapeID="_x0000_i1097" DrawAspect="Content" ObjectID="_1679383720" r:id="rId157"/>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5pt;height:29pt" o:ole="" fillcolor="window">
                  <v:imagedata r:id="rId158" o:title=""/>
                </v:shape>
                <o:OLEObject Type="Embed" ProgID="Equation.3" ShapeID="_x0000_i1098" DrawAspect="Content" ObjectID="_1679383721" r:id="rId159"/>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5pt;height:22pt" o:ole="" fillcolor="window">
                  <v:imagedata r:id="rId160" o:title=""/>
                </v:shape>
                <o:OLEObject Type="Embed" ProgID="Equation.3" ShapeID="_x0000_i1099" DrawAspect="Content" ObjectID="_1679383722" r:id="rId161"/>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pt;height:29pt" o:ole="">
                  <v:imagedata r:id="rId162" o:title=""/>
                </v:shape>
                <o:OLEObject Type="Embed" ProgID="Equation.DSMT4" ShapeID="_x0000_i1100" DrawAspect="Content" ObjectID="_1679383723" r:id="rId163"/>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9pt" o:ole="" fillcolor="window">
                  <v:imagedata r:id="rId164" o:title=""/>
                </v:shape>
                <o:OLEObject Type="Embed" ProgID="Equation.3" ShapeID="_x0000_i1101" DrawAspect="Content" ObjectID="_1679383724" r:id="rId165"/>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pt;height:29pt" o:ole="">
                  <v:imagedata r:id="rId166" o:title=""/>
                </v:shape>
                <o:OLEObject Type="Embed" ProgID="Equation.DSMT4" ShapeID="_x0000_i1102" DrawAspect="Content" ObjectID="_1679383725" r:id="rId167"/>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9pt" o:ole="" fillcolor="window">
                  <v:imagedata r:id="rId168" o:title=""/>
                </v:shape>
                <o:OLEObject Type="Embed" ProgID="Equation.3" ShapeID="_x0000_i1103" DrawAspect="Content" ObjectID="_1679383726" r:id="rId169"/>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5pt;height:29pt" o:ole="">
                  <v:imagedata r:id="rId170" o:title=""/>
                </v:shape>
                <o:OLEObject Type="Embed" ProgID="Equation.DSMT4" ShapeID="_x0000_i1104" DrawAspect="Content" ObjectID="_1679383727" r:id="rId171"/>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5pt;height:29pt" o:ole="" fillcolor="window">
                  <v:imagedata r:id="rId172" o:title=""/>
                </v:shape>
                <o:OLEObject Type="Embed" ProgID="Equation.3" ShapeID="_x0000_i1105" DrawAspect="Content" ObjectID="_1679383728" r:id="rId173"/>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pt;height:43pt;mso-wrap-style:square;mso-position-horizontal-relative:page;mso-position-vertical-relative:page" o:ole="">
                  <v:fill o:detectmouseclick="t"/>
                  <v:imagedata r:id="rId174" o:title=""/>
                </v:shape>
                <o:OLEObject Type="Embed" ProgID="Equation.3" ShapeID="对象 202" DrawAspect="Content" ObjectID="_1679383729" r:id="rId175"/>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pt;height:43pt;mso-wrap-style:square;mso-position-horizontal-relative:page;mso-position-vertical-relative:page" o:ole="">
                  <v:fill o:detectmouseclick="t"/>
                  <v:imagedata r:id="rId176" o:title=""/>
                </v:shape>
                <o:OLEObject Type="Embed" ProgID="Equation.3" ShapeID="对象 203" DrawAspect="Content" ObjectID="_1679383730" r:id="rId177"/>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5pt;height:29pt" o:ole="">
                  <v:imagedata r:id="rId178" o:title=""/>
                </v:shape>
                <o:OLEObject Type="Embed" ProgID="Equation.DSMT4" ShapeID="_x0000_i1108" DrawAspect="Content" ObjectID="_1679383731" r:id="rId179"/>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5pt;height:29pt" o:ole="">
                  <v:imagedata r:id="rId180" o:title=""/>
                </v:shape>
                <o:OLEObject Type="Embed" ProgID="Equation.DSMT4" ShapeID="_x0000_i1109" DrawAspect="Content" ObjectID="_1679383732" r:id="rId181"/>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5pt;height:43pt;mso-wrap-style:square;mso-position-horizontal-relative:page;mso-position-vertical-relative:page" o:ole="">
                  <v:fill o:detectmouseclick="t"/>
                  <v:imagedata r:id="rId182" o:title=""/>
                </v:shape>
                <o:OLEObject Type="Embed" ProgID="Equation.3" ShapeID="对象 204" DrawAspect="Content" ObjectID="_1679383733" r:id="rId183"/>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5pt;height:43pt;mso-wrap-style:square;mso-position-horizontal-relative:page;mso-position-vertical-relative:page" o:ole="">
                  <v:fill o:detectmouseclick="t"/>
                  <v:imagedata r:id="rId184" o:title=""/>
                </v:shape>
                <o:OLEObject Type="Embed" ProgID="Equation.3" ShapeID="对象 206" DrawAspect="Content" ObjectID="_1679383734" r:id="rId185"/>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9pt" o:ole="">
                  <v:imagedata r:id="rId186" o:title=""/>
                </v:shape>
                <o:OLEObject Type="Embed" ProgID="Equation.DSMT4" ShapeID="_x0000_i1112" DrawAspect="Content" ObjectID="_1679383735" r:id="rId187"/>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9pt" o:ole="">
                  <v:imagedata r:id="rId188" o:title=""/>
                </v:shape>
                <o:OLEObject Type="Embed" ProgID="Equation.DSMT4" ShapeID="_x0000_i1113" DrawAspect="Content" ObjectID="_1679383736" r:id="rId189"/>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5pt;height:43pt;mso-wrap-style:square;mso-position-horizontal-relative:page;mso-position-vertical-relative:page" o:ole="">
                  <v:fill o:detectmouseclick="t"/>
                  <v:imagedata r:id="rId190" o:title=""/>
                </v:shape>
                <o:OLEObject Type="Embed" ProgID="Equation.3" ShapeID="对象 208" DrawAspect="Content" ObjectID="_1679383737" r:id="rId191"/>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5pt;height:43pt;mso-wrap-style:square;mso-position-horizontal-relative:page;mso-position-vertical-relative:page" o:ole="">
                  <v:fill o:detectmouseclick="t"/>
                  <v:imagedata r:id="rId192" o:title=""/>
                </v:shape>
                <o:OLEObject Type="Embed" ProgID="Equation.3" ShapeID="对象 207" DrawAspect="Content" ObjectID="_1679383738" r:id="rId193"/>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9pt" o:ole="">
                  <v:imagedata r:id="rId194" o:title=""/>
                </v:shape>
                <o:OLEObject Type="Embed" ProgID="Equation.DSMT4" ShapeID="_x0000_i1116" DrawAspect="Content" ObjectID="_1679383739" r:id="rId195"/>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9pt" o:ole="">
                  <v:imagedata r:id="rId196" o:title=""/>
                </v:shape>
                <o:OLEObject Type="Embed" ProgID="Equation.DSMT4" ShapeID="_x0000_i1117" DrawAspect="Content" ObjectID="_1679383740" r:id="rId197"/>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17EE135E" w14:textId="77777777" w:rsidR="005432EB" w:rsidRPr="007D061B" w:rsidRDefault="005432EB" w:rsidP="005432EB">
      <w:r w:rsidRPr="007D061B">
        <w:t xml:space="preserve">The following requirement may apply to an E-UTRA </w:t>
      </w:r>
      <w:r w:rsidRPr="007D061B">
        <w:rPr>
          <w:i/>
        </w:rPr>
        <w:t>TAB connector</w:t>
      </w:r>
      <w:r w:rsidRPr="007D061B">
        <w:t xml:space="preserve"> operating in Band 41 in certain regions.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7</w:t>
      </w:r>
      <w:r w:rsidRPr="007D061B">
        <w:t>.</w:t>
      </w:r>
    </w:p>
    <w:p w14:paraId="2369CAC7" w14:textId="77777777" w:rsidR="005432EB" w:rsidRPr="007D061B" w:rsidRDefault="005432EB" w:rsidP="005432EB">
      <w:pPr>
        <w:pStyle w:val="TH"/>
        <w:rPr>
          <w:rFonts w:cs="v5.0.0"/>
        </w:rPr>
      </w:pPr>
      <w:r w:rsidRPr="007D061B">
        <w:lastRenderedPageBreak/>
        <w:t>Table 6.6.5.5.5.7-</w:t>
      </w:r>
      <w:r w:rsidRPr="007D061B">
        <w:rPr>
          <w:lang w:eastAsia="zh-CN"/>
        </w:rPr>
        <w:t>7</w:t>
      </w:r>
      <w:r w:rsidRPr="007D061B">
        <w:t xml:space="preserve">: Additional operating band unwanted emission </w:t>
      </w:r>
      <w:r w:rsidRPr="007D061B">
        <w:rPr>
          <w:i/>
        </w:rPr>
        <w:t>basic limits</w:t>
      </w:r>
      <w:r w:rsidRPr="007D061B">
        <w:t xml:space="preserve"> for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F113DDB" w14:textId="77777777" w:rsidTr="0001143E">
        <w:trPr>
          <w:jc w:val="center"/>
        </w:trPr>
        <w:tc>
          <w:tcPr>
            <w:tcW w:w="1191" w:type="dxa"/>
          </w:tcPr>
          <w:p w14:paraId="2C94EEAA" w14:textId="77777777" w:rsidR="005432EB" w:rsidRPr="007D061B" w:rsidRDefault="005432EB" w:rsidP="0001143E">
            <w:pPr>
              <w:pStyle w:val="TAH"/>
              <w:rPr>
                <w:rFonts w:cs="Arial"/>
              </w:rPr>
            </w:pPr>
            <w:r w:rsidRPr="007D061B">
              <w:rPr>
                <w:rFonts w:cs="Arial"/>
              </w:rPr>
              <w:t>Channel bandwidth</w:t>
            </w:r>
          </w:p>
        </w:tc>
        <w:tc>
          <w:tcPr>
            <w:tcW w:w="2126" w:type="dxa"/>
          </w:tcPr>
          <w:p w14:paraId="6894B65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24057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CF37D19" w14:textId="77777777" w:rsidR="005432EB" w:rsidRPr="007D061B" w:rsidRDefault="005432EB" w:rsidP="0001143E">
            <w:pPr>
              <w:pStyle w:val="TAH"/>
              <w:rPr>
                <w:rFonts w:cs="v5.0.0"/>
              </w:rPr>
            </w:pPr>
            <w:r w:rsidRPr="007D061B">
              <w:rPr>
                <w:rFonts w:eastAsia="MS Mincho"/>
                <w:i/>
              </w:rPr>
              <w:t>basic limit</w:t>
            </w:r>
          </w:p>
        </w:tc>
        <w:tc>
          <w:tcPr>
            <w:tcW w:w="1418" w:type="dxa"/>
          </w:tcPr>
          <w:p w14:paraId="24132F7B"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F669B51" w14:textId="77777777" w:rsidTr="0001143E">
        <w:trPr>
          <w:jc w:val="center"/>
        </w:trPr>
        <w:tc>
          <w:tcPr>
            <w:tcW w:w="1191" w:type="dxa"/>
            <w:shd w:val="clear" w:color="auto" w:fill="auto"/>
            <w:vAlign w:val="center"/>
          </w:tcPr>
          <w:p w14:paraId="237EA891" w14:textId="77777777" w:rsidR="005432EB" w:rsidRPr="007D061B" w:rsidRDefault="005432EB" w:rsidP="0001143E">
            <w:pPr>
              <w:pStyle w:val="TAC"/>
              <w:rPr>
                <w:rFonts w:cs="Arial"/>
              </w:rPr>
            </w:pPr>
            <w:r w:rsidRPr="007D061B">
              <w:rPr>
                <w:rFonts w:cs="Arial"/>
              </w:rPr>
              <w:t>10 MHz</w:t>
            </w:r>
          </w:p>
        </w:tc>
        <w:tc>
          <w:tcPr>
            <w:tcW w:w="2126" w:type="dxa"/>
            <w:vAlign w:val="center"/>
          </w:tcPr>
          <w:p w14:paraId="4D158A62"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sidDel="00DD5218">
              <w:rPr>
                <w:rFonts w:cs="v5.0.0"/>
                <w:lang w:eastAsia="zh-CN"/>
              </w:rPr>
              <w:t>20</w:t>
            </w:r>
            <w:r w:rsidRPr="007D061B">
              <w:rPr>
                <w:rFonts w:cs="v5.0.0"/>
              </w:rPr>
              <w:t xml:space="preserve"> MHz</w:t>
            </w:r>
          </w:p>
        </w:tc>
        <w:tc>
          <w:tcPr>
            <w:tcW w:w="2977" w:type="dxa"/>
            <w:vAlign w:val="center"/>
          </w:tcPr>
          <w:p w14:paraId="4E6AA4EC"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w:t>
            </w:r>
            <w:r w:rsidRPr="007D061B">
              <w:rPr>
                <w:rFonts w:cs="v5.0.0"/>
                <w:lang w:eastAsia="zh-CN"/>
              </w:rPr>
              <w:t>1</w:t>
            </w:r>
            <w:r w:rsidRPr="007D061B" w:rsidDel="00DD5218">
              <w:rPr>
                <w:rFonts w:cs="v5.0.0"/>
                <w:lang w:eastAsia="zh-CN"/>
              </w:rPr>
              <w:t>9</w:t>
            </w:r>
            <w:r w:rsidRPr="007D061B">
              <w:rPr>
                <w:rFonts w:cs="v5.0.0"/>
              </w:rPr>
              <w:t>.5 MHz</w:t>
            </w:r>
          </w:p>
        </w:tc>
        <w:tc>
          <w:tcPr>
            <w:tcW w:w="1285" w:type="dxa"/>
            <w:vAlign w:val="center"/>
          </w:tcPr>
          <w:p w14:paraId="6C45CAF9"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4C88991C"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01125CD" w14:textId="77777777" w:rsidTr="0001143E">
        <w:trPr>
          <w:jc w:val="center"/>
        </w:trPr>
        <w:tc>
          <w:tcPr>
            <w:tcW w:w="1191" w:type="dxa"/>
            <w:shd w:val="clear" w:color="auto" w:fill="auto"/>
            <w:vAlign w:val="center"/>
          </w:tcPr>
          <w:p w14:paraId="0E614B98" w14:textId="77777777" w:rsidR="005432EB" w:rsidRPr="007D061B" w:rsidRDefault="005432EB" w:rsidP="0001143E">
            <w:pPr>
              <w:pStyle w:val="TAC"/>
              <w:rPr>
                <w:rFonts w:cs="Arial"/>
              </w:rPr>
            </w:pPr>
            <w:r w:rsidRPr="007D061B">
              <w:rPr>
                <w:rFonts w:cs="Arial"/>
              </w:rPr>
              <w:t>20 MHz</w:t>
            </w:r>
          </w:p>
        </w:tc>
        <w:tc>
          <w:tcPr>
            <w:tcW w:w="2126" w:type="dxa"/>
            <w:vAlign w:val="center"/>
          </w:tcPr>
          <w:p w14:paraId="459DBF8A"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4FC9E93F"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1006071B"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524B5BE4"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70E756AC" w14:textId="77777777" w:rsidTr="0001143E">
        <w:trPr>
          <w:jc w:val="center"/>
        </w:trPr>
        <w:tc>
          <w:tcPr>
            <w:tcW w:w="8997" w:type="dxa"/>
            <w:gridSpan w:val="5"/>
            <w:shd w:val="clear" w:color="auto" w:fill="auto"/>
            <w:vAlign w:val="center"/>
          </w:tcPr>
          <w:p w14:paraId="1CE3F980"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lastRenderedPageBreak/>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2735" w:name="_Toc21095330"/>
      <w:bookmarkStart w:id="2736" w:name="_Toc29766863"/>
      <w:bookmarkStart w:id="2737" w:name="_Toc36041010"/>
      <w:bookmarkStart w:id="2738" w:name="_Toc37228420"/>
      <w:bookmarkStart w:id="2739" w:name="_Toc37228924"/>
      <w:bookmarkStart w:id="2740" w:name="_Toc37229428"/>
      <w:bookmarkStart w:id="2741" w:name="_Toc45906985"/>
      <w:bookmarkStart w:id="2742" w:name="_Toc61116472"/>
      <w:bookmarkStart w:id="2743" w:name="_Toc67055128"/>
      <w:r w:rsidRPr="007D061B">
        <w:t>6.6.6</w:t>
      </w:r>
      <w:r w:rsidRPr="007D061B">
        <w:tab/>
        <w:t>Spurious emission</w:t>
      </w:r>
      <w:bookmarkEnd w:id="2735"/>
      <w:bookmarkEnd w:id="2736"/>
      <w:bookmarkEnd w:id="2737"/>
      <w:bookmarkEnd w:id="2738"/>
      <w:bookmarkEnd w:id="2739"/>
      <w:bookmarkEnd w:id="2740"/>
      <w:bookmarkEnd w:id="2741"/>
      <w:bookmarkEnd w:id="2742"/>
      <w:bookmarkEnd w:id="2743"/>
    </w:p>
    <w:p w14:paraId="56E7BBA4" w14:textId="77777777" w:rsidR="005432EB" w:rsidRPr="007D061B" w:rsidRDefault="005432EB" w:rsidP="005432EB">
      <w:pPr>
        <w:pStyle w:val="Heading4"/>
      </w:pPr>
      <w:bookmarkStart w:id="2744" w:name="_Toc21095331"/>
      <w:bookmarkStart w:id="2745" w:name="_Toc29766864"/>
      <w:bookmarkStart w:id="2746" w:name="_Toc36041011"/>
      <w:bookmarkStart w:id="2747" w:name="_Toc37228421"/>
      <w:bookmarkStart w:id="2748" w:name="_Toc37228925"/>
      <w:bookmarkStart w:id="2749" w:name="_Toc37229429"/>
      <w:bookmarkStart w:id="2750" w:name="_Toc45906986"/>
      <w:bookmarkStart w:id="2751" w:name="_Toc61116473"/>
      <w:bookmarkStart w:id="2752" w:name="_Toc67055129"/>
      <w:r w:rsidRPr="007D061B">
        <w:t>6.6.6.1</w:t>
      </w:r>
      <w:r w:rsidRPr="007D061B">
        <w:tab/>
        <w:t>Definition and applicability</w:t>
      </w:r>
      <w:bookmarkEnd w:id="2744"/>
      <w:bookmarkEnd w:id="2745"/>
      <w:bookmarkEnd w:id="2746"/>
      <w:bookmarkEnd w:id="2747"/>
      <w:bookmarkEnd w:id="2748"/>
      <w:bookmarkEnd w:id="2749"/>
      <w:bookmarkEnd w:id="2750"/>
      <w:bookmarkEnd w:id="2751"/>
      <w:bookmarkEnd w:id="2752"/>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2753" w:name="_Toc21095332"/>
      <w:bookmarkStart w:id="2754" w:name="_Toc29766865"/>
      <w:bookmarkStart w:id="2755" w:name="_Toc36041012"/>
      <w:bookmarkStart w:id="2756" w:name="_Toc37228422"/>
      <w:bookmarkStart w:id="2757" w:name="_Toc37228926"/>
      <w:bookmarkStart w:id="2758" w:name="_Toc37229430"/>
      <w:bookmarkStart w:id="2759" w:name="_Toc45906987"/>
      <w:bookmarkStart w:id="2760" w:name="_Toc61116474"/>
      <w:bookmarkStart w:id="2761" w:name="_Toc67055130"/>
      <w:r w:rsidRPr="007D061B">
        <w:lastRenderedPageBreak/>
        <w:t>6.6.6.2</w:t>
      </w:r>
      <w:r w:rsidRPr="007D061B">
        <w:tab/>
        <w:t>Minimum requirement</w:t>
      </w:r>
      <w:bookmarkEnd w:id="2753"/>
      <w:bookmarkEnd w:id="2754"/>
      <w:bookmarkEnd w:id="2755"/>
      <w:bookmarkEnd w:id="2756"/>
      <w:bookmarkEnd w:id="2757"/>
      <w:bookmarkEnd w:id="2758"/>
      <w:bookmarkEnd w:id="2759"/>
      <w:bookmarkEnd w:id="2760"/>
      <w:bookmarkEnd w:id="2761"/>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2762" w:name="_Toc21095333"/>
      <w:bookmarkStart w:id="2763" w:name="_Toc29766866"/>
      <w:bookmarkStart w:id="2764" w:name="_Toc36041013"/>
      <w:bookmarkStart w:id="2765" w:name="_Toc37228423"/>
      <w:bookmarkStart w:id="2766" w:name="_Toc37228927"/>
      <w:bookmarkStart w:id="2767" w:name="_Toc37229431"/>
      <w:bookmarkStart w:id="2768" w:name="_Toc45906988"/>
      <w:bookmarkStart w:id="2769" w:name="_Toc61116475"/>
      <w:bookmarkStart w:id="2770" w:name="_Toc67055131"/>
      <w:r w:rsidRPr="007D061B">
        <w:t>6.6.2.3</w:t>
      </w:r>
      <w:r w:rsidRPr="007D061B">
        <w:tab/>
        <w:t>Test purpose</w:t>
      </w:r>
      <w:bookmarkEnd w:id="2762"/>
      <w:bookmarkEnd w:id="2763"/>
      <w:bookmarkEnd w:id="2764"/>
      <w:bookmarkEnd w:id="2765"/>
      <w:bookmarkEnd w:id="2766"/>
      <w:bookmarkEnd w:id="2767"/>
      <w:bookmarkEnd w:id="2768"/>
      <w:bookmarkEnd w:id="2769"/>
      <w:bookmarkEnd w:id="277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2771" w:name="_Toc21095334"/>
      <w:bookmarkStart w:id="2772" w:name="_Toc29766867"/>
      <w:bookmarkStart w:id="2773" w:name="_Toc36041014"/>
      <w:bookmarkStart w:id="2774" w:name="_Toc37228424"/>
      <w:bookmarkStart w:id="2775" w:name="_Toc37228928"/>
      <w:bookmarkStart w:id="2776" w:name="_Toc37229432"/>
      <w:bookmarkStart w:id="2777" w:name="_Toc45906989"/>
      <w:bookmarkStart w:id="2778" w:name="_Toc61116476"/>
      <w:bookmarkStart w:id="2779" w:name="_Toc67055132"/>
      <w:r w:rsidRPr="007D061B">
        <w:t>6.6.6.4</w:t>
      </w:r>
      <w:r w:rsidRPr="007D061B">
        <w:tab/>
        <w:t>Method of test</w:t>
      </w:r>
      <w:bookmarkEnd w:id="2771"/>
      <w:bookmarkEnd w:id="2772"/>
      <w:bookmarkEnd w:id="2773"/>
      <w:bookmarkEnd w:id="2774"/>
      <w:bookmarkEnd w:id="2775"/>
      <w:bookmarkEnd w:id="2776"/>
      <w:bookmarkEnd w:id="2777"/>
      <w:bookmarkEnd w:id="2778"/>
      <w:bookmarkEnd w:id="2779"/>
    </w:p>
    <w:p w14:paraId="12386E81" w14:textId="77777777" w:rsidR="005432EB" w:rsidRPr="007D061B" w:rsidRDefault="005432EB" w:rsidP="005432EB">
      <w:pPr>
        <w:pStyle w:val="Heading5"/>
      </w:pPr>
      <w:bookmarkStart w:id="2780" w:name="_Toc21095335"/>
      <w:bookmarkStart w:id="2781" w:name="_Toc29766868"/>
      <w:bookmarkStart w:id="2782" w:name="_Toc36041015"/>
      <w:bookmarkStart w:id="2783" w:name="_Toc37228425"/>
      <w:bookmarkStart w:id="2784" w:name="_Toc37228929"/>
      <w:bookmarkStart w:id="2785" w:name="_Toc37229433"/>
      <w:bookmarkStart w:id="2786" w:name="_Toc45906990"/>
      <w:bookmarkStart w:id="2787" w:name="_Toc61116477"/>
      <w:bookmarkStart w:id="2788" w:name="_Toc67055133"/>
      <w:r w:rsidRPr="007D061B">
        <w:t>6.6.6.4.1</w:t>
      </w:r>
      <w:r w:rsidRPr="007D061B">
        <w:tab/>
        <w:t>Initial conditions</w:t>
      </w:r>
      <w:bookmarkEnd w:id="2780"/>
      <w:bookmarkEnd w:id="2781"/>
      <w:bookmarkEnd w:id="2782"/>
      <w:bookmarkEnd w:id="2783"/>
      <w:bookmarkEnd w:id="2784"/>
      <w:bookmarkEnd w:id="2785"/>
      <w:bookmarkEnd w:id="2786"/>
      <w:bookmarkEnd w:id="2787"/>
      <w:bookmarkEnd w:id="2788"/>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2789"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2789"/>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2790"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2790"/>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2791" w:name="_Toc21095336"/>
      <w:bookmarkStart w:id="2792" w:name="_Toc29766869"/>
      <w:bookmarkStart w:id="2793" w:name="_Toc36041016"/>
      <w:bookmarkStart w:id="2794" w:name="_Toc37228426"/>
      <w:bookmarkStart w:id="2795" w:name="_Toc37228930"/>
      <w:bookmarkStart w:id="2796" w:name="_Toc37229434"/>
      <w:bookmarkStart w:id="2797" w:name="_Toc45906991"/>
      <w:bookmarkStart w:id="2798" w:name="_Toc61116478"/>
      <w:bookmarkStart w:id="2799" w:name="_Toc67055134"/>
      <w:r w:rsidRPr="007D061B">
        <w:t>6.6.6.4.2</w:t>
      </w:r>
      <w:r w:rsidRPr="007D061B">
        <w:tab/>
        <w:t>Procedure</w:t>
      </w:r>
      <w:bookmarkEnd w:id="2791"/>
      <w:bookmarkEnd w:id="2792"/>
      <w:bookmarkEnd w:id="2793"/>
      <w:bookmarkEnd w:id="2794"/>
      <w:bookmarkEnd w:id="2795"/>
      <w:bookmarkEnd w:id="2796"/>
      <w:bookmarkEnd w:id="2797"/>
      <w:bookmarkEnd w:id="2798"/>
      <w:bookmarkEnd w:id="2799"/>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lastRenderedPageBreak/>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2800" w:name="_Toc21095337"/>
      <w:bookmarkStart w:id="2801" w:name="_Toc29766870"/>
      <w:bookmarkStart w:id="2802" w:name="_Toc36041017"/>
      <w:bookmarkStart w:id="2803" w:name="_Toc37228427"/>
      <w:bookmarkStart w:id="2804" w:name="_Toc37228931"/>
      <w:bookmarkStart w:id="2805" w:name="_Toc37229435"/>
      <w:bookmarkStart w:id="2806" w:name="_Toc45906992"/>
      <w:bookmarkStart w:id="2807" w:name="_Toc61116479"/>
      <w:bookmarkStart w:id="2808" w:name="_Toc67055135"/>
      <w:r w:rsidRPr="007D061B">
        <w:t>6.6.6.5</w:t>
      </w:r>
      <w:r w:rsidRPr="007D061B">
        <w:tab/>
        <w:t>Test requirements</w:t>
      </w:r>
      <w:bookmarkEnd w:id="2800"/>
      <w:bookmarkEnd w:id="2801"/>
      <w:bookmarkEnd w:id="2802"/>
      <w:bookmarkEnd w:id="2803"/>
      <w:bookmarkEnd w:id="2804"/>
      <w:bookmarkEnd w:id="2805"/>
      <w:bookmarkEnd w:id="2806"/>
      <w:bookmarkEnd w:id="2807"/>
      <w:bookmarkEnd w:id="2808"/>
    </w:p>
    <w:p w14:paraId="2BE87919" w14:textId="77777777" w:rsidR="005432EB" w:rsidRPr="007D061B" w:rsidRDefault="005432EB" w:rsidP="005432EB">
      <w:pPr>
        <w:pStyle w:val="Heading5"/>
      </w:pPr>
      <w:bookmarkStart w:id="2809" w:name="_Toc21095338"/>
      <w:bookmarkStart w:id="2810" w:name="_Toc29766871"/>
      <w:bookmarkStart w:id="2811" w:name="_Toc36041018"/>
      <w:bookmarkStart w:id="2812" w:name="_Toc37228428"/>
      <w:bookmarkStart w:id="2813" w:name="_Toc37228932"/>
      <w:bookmarkStart w:id="2814" w:name="_Toc37229436"/>
      <w:bookmarkStart w:id="2815" w:name="_Toc45906993"/>
      <w:bookmarkStart w:id="2816" w:name="_Toc61116480"/>
      <w:bookmarkStart w:id="2817" w:name="_Toc67055136"/>
      <w:r w:rsidRPr="007D061B">
        <w:t>6.6.6.5.1</w:t>
      </w:r>
      <w:r w:rsidRPr="007D061B">
        <w:tab/>
        <w:t>General</w:t>
      </w:r>
      <w:bookmarkEnd w:id="2809"/>
      <w:bookmarkEnd w:id="2810"/>
      <w:bookmarkEnd w:id="2811"/>
      <w:bookmarkEnd w:id="2812"/>
      <w:bookmarkEnd w:id="2813"/>
      <w:bookmarkEnd w:id="2814"/>
      <w:bookmarkEnd w:id="2815"/>
      <w:bookmarkEnd w:id="2816"/>
      <w:bookmarkEnd w:id="281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2818" w:name="_Toc21095339"/>
      <w:bookmarkStart w:id="2819" w:name="_Toc29766872"/>
      <w:bookmarkStart w:id="2820" w:name="_Toc36041019"/>
      <w:bookmarkStart w:id="2821" w:name="_Toc37228429"/>
      <w:bookmarkStart w:id="2822" w:name="_Toc37228933"/>
      <w:bookmarkStart w:id="2823" w:name="_Toc37229437"/>
      <w:bookmarkStart w:id="2824" w:name="_Toc45906994"/>
      <w:bookmarkStart w:id="2825" w:name="_Toc61116481"/>
      <w:bookmarkStart w:id="2826" w:name="_Toc67055137"/>
      <w:r w:rsidRPr="007D061B">
        <w:t>6.6.6.5.2</w:t>
      </w:r>
      <w:r w:rsidRPr="007D061B">
        <w:tab/>
        <w:t>Basic limits</w:t>
      </w:r>
      <w:bookmarkEnd w:id="2818"/>
      <w:bookmarkEnd w:id="2819"/>
      <w:bookmarkEnd w:id="2820"/>
      <w:bookmarkEnd w:id="2821"/>
      <w:bookmarkEnd w:id="2822"/>
      <w:bookmarkEnd w:id="2823"/>
      <w:bookmarkEnd w:id="2824"/>
      <w:bookmarkEnd w:id="2825"/>
      <w:bookmarkEnd w:id="2826"/>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7777777" w:rsidR="005432EB" w:rsidRPr="007D061B" w:rsidRDefault="005432EB"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5432EB"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7777777" w:rsidR="005432EB" w:rsidRPr="007D061B" w:rsidRDefault="005432EB" w:rsidP="0001143E">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77777777" w:rsidR="005432EB" w:rsidRPr="007D061B" w:rsidRDefault="005432EB" w:rsidP="0001143E">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45F7BCF"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77777777" w:rsidR="005432EB" w:rsidRPr="007D061B" w:rsidRDefault="005432EB" w:rsidP="0001143E">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7777777" w:rsidR="005432EB" w:rsidRPr="007D061B" w:rsidRDefault="005432EB" w:rsidP="0001143E">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CA7B114"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7777777" w:rsidR="005432EB" w:rsidRPr="007D061B" w:rsidRDefault="005432EB" w:rsidP="0001143E">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77777777" w:rsidR="005432EB" w:rsidRPr="007D061B" w:rsidRDefault="005432EB" w:rsidP="0001143E">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06E2607C"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7777777" w:rsidR="005432EB" w:rsidRPr="007D061B" w:rsidRDefault="005432EB" w:rsidP="0001143E">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77777777" w:rsidR="005432EB" w:rsidRPr="007D061B" w:rsidRDefault="005432EB" w:rsidP="0001143E">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4CEC43C3"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sidR="007D061B" w:rsidRPr="007D061B">
              <w:rPr>
                <w:rFonts w:cs="Arial"/>
                <w:lang w:eastAsia="ko-KR"/>
              </w:rPr>
              <w:t>clause 6</w:t>
            </w:r>
            <w:r w:rsidRPr="007D061B">
              <w:rPr>
                <w:rFonts w:cs="Arial"/>
                <w:lang w:eastAsia="ko-KR"/>
              </w:rPr>
              <w:t xml:space="preserve">.6.5.2.4. </w:t>
            </w:r>
          </w:p>
        </w:tc>
      </w:tr>
      <w:tr w:rsidR="005432EB"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7777777" w:rsidR="005432EB" w:rsidRPr="007D061B" w:rsidRDefault="005432EB" w:rsidP="0001143E">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4EA71DF" w14:textId="77777777" w:rsidR="005432EB" w:rsidRPr="007D061B" w:rsidRDefault="005432EB" w:rsidP="0001143E">
            <w:pPr>
              <w:pStyle w:val="TAC"/>
            </w:pPr>
            <w:r w:rsidRPr="007D061B">
              <w:t>1920 – 1980 MHz</w:t>
            </w:r>
          </w:p>
          <w:p w14:paraId="111F731F" w14:textId="77777777" w:rsidR="005432EB" w:rsidRPr="007D061B" w:rsidRDefault="005432EB" w:rsidP="0001143E">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7034878A"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77777777" w:rsidR="00734A5F" w:rsidRPr="007D061B" w:rsidRDefault="00734A5F" w:rsidP="0001143E">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77777777" w:rsidR="00734A5F" w:rsidRPr="007D061B" w:rsidRDefault="00734A5F" w:rsidP="0001143E">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29 or 85.</w:t>
            </w:r>
          </w:p>
        </w:tc>
      </w:tr>
      <w:tr w:rsidR="00734A5F"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77777777" w:rsidR="00734A5F" w:rsidRPr="007D061B" w:rsidRDefault="00734A5F" w:rsidP="0001143E">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2D534D20"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or 85, since it is already covered by the requirement in clause 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5432EB"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77777777" w:rsidR="005432EB" w:rsidRPr="007D061B" w:rsidRDefault="005432EB" w:rsidP="0001143E">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77777777" w:rsidR="005432EB" w:rsidRPr="007D061B" w:rsidRDefault="005432EB" w:rsidP="0001143E">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24AA6129"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77777777" w:rsidR="00734A5F" w:rsidRPr="007D061B" w:rsidRDefault="00734A5F" w:rsidP="0001143E">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77777777" w:rsidR="00734A5F" w:rsidRPr="007D061B" w:rsidRDefault="00734A5F" w:rsidP="0001143E">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77777777" w:rsidR="00734A5F" w:rsidRPr="007D061B" w:rsidRDefault="00734A5F" w:rsidP="0001143E">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77777777"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or 88.</w:t>
            </w:r>
          </w:p>
        </w:tc>
      </w:tr>
      <w:tr w:rsidR="00734A5F"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7777777" w:rsidR="00734A5F" w:rsidRPr="007D061B" w:rsidRDefault="00734A5F" w:rsidP="0001143E">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77777777" w:rsidR="00734A5F" w:rsidRPr="007D061B" w:rsidRDefault="00734A5F" w:rsidP="0001143E">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4B6340FC"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734A5F"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77777777" w:rsidR="00734A5F" w:rsidRPr="007D061B" w:rsidRDefault="00734A5F" w:rsidP="0001143E">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77777777" w:rsidR="00734A5F" w:rsidRPr="007D061B" w:rsidRDefault="00734A5F" w:rsidP="0001143E">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77777777" w:rsidR="00734A5F" w:rsidRPr="007D061B" w:rsidRDefault="00734A5F" w:rsidP="0001143E">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77777777" w:rsidR="00734A5F" w:rsidRPr="007D061B" w:rsidRDefault="00734A5F" w:rsidP="0001143E">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734A5F"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7777777" w:rsidR="00734A5F" w:rsidRPr="007D061B" w:rsidRDefault="00734A5F" w:rsidP="0001143E">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77777777" w:rsidR="00734A5F" w:rsidRPr="007D061B" w:rsidRDefault="00734A5F" w:rsidP="0001143E">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35A10028" w:rsidR="00734A5F" w:rsidRPr="007D061B" w:rsidRDefault="00734A5F" w:rsidP="0001143E">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5432EB"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77777777" w:rsidR="005432EB" w:rsidRPr="007D061B" w:rsidRDefault="005432EB" w:rsidP="0001143E">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77777777" w:rsidR="005432EB" w:rsidRPr="007D061B" w:rsidRDefault="005432EB" w:rsidP="0001143E">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6D323D92" w14:textId="77777777" w:rsidR="005432EB" w:rsidRPr="007D061B" w:rsidRDefault="005432EB" w:rsidP="0001143E">
            <w:pPr>
              <w:pStyle w:val="TAC"/>
              <w:keepNext w:val="0"/>
              <w:keepLines w:val="0"/>
              <w:rPr>
                <w:rFonts w:cs="Arial"/>
              </w:rPr>
            </w:pPr>
            <w:r w:rsidRPr="007D061B">
              <w:rPr>
                <w:rFonts w:cs="Arial"/>
              </w:rPr>
              <w:t>-49 dBm</w:t>
            </w:r>
          </w:p>
          <w:p w14:paraId="3B7106F2" w14:textId="77777777" w:rsidR="005432EB" w:rsidRPr="007D061B" w:rsidRDefault="005432EB" w:rsidP="0001143E">
            <w:pPr>
              <w:pStyle w:val="TAC"/>
              <w:keepNext w:val="0"/>
              <w:keepLines w:val="0"/>
              <w:rPr>
                <w:rFonts w:cs="Arial"/>
              </w:rPr>
            </w:pPr>
          </w:p>
          <w:p w14:paraId="4E297822" w14:textId="77777777" w:rsidR="007D061B" w:rsidRPr="007D061B" w:rsidRDefault="005432EB" w:rsidP="0001143E">
            <w:pPr>
              <w:pStyle w:val="TAC"/>
              <w:keepNext w:val="0"/>
              <w:keepLines w:val="0"/>
              <w:rPr>
                <w:rFonts w:cs="Arial"/>
              </w:rPr>
            </w:pPr>
            <w:r w:rsidRPr="007D061B">
              <w:rPr>
                <w:rFonts w:cs="Arial"/>
              </w:rPr>
              <w:t>(UTRA TDD</w:t>
            </w:r>
          </w:p>
          <w:p w14:paraId="5C500A3C" w14:textId="27F28F23" w:rsidR="005432EB" w:rsidRPr="007D061B" w:rsidRDefault="005432EB" w:rsidP="0001143E">
            <w:pPr>
              <w:pStyle w:val="TAC"/>
              <w:keepNext w:val="0"/>
              <w:keepLines w:val="0"/>
              <w:rPr>
                <w:rFonts w:cs="Arial"/>
              </w:rPr>
            </w:pPr>
            <w:r w:rsidRPr="007D061B">
              <w:rPr>
                <w:rFonts w:cs="Arial"/>
              </w:rPr>
              <w:t>-43 dBm for WA BS</w:t>
            </w:r>
          </w:p>
          <w:p w14:paraId="05A57FEF" w14:textId="77777777" w:rsidR="005432EB" w:rsidRPr="007D061B" w:rsidRDefault="005432EB" w:rsidP="0001143E">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3929A906" w14:textId="77777777" w:rsidR="005432EB" w:rsidRPr="007D061B" w:rsidRDefault="005432EB" w:rsidP="0001143E">
            <w:pPr>
              <w:pStyle w:val="TAC"/>
              <w:keepNext w:val="0"/>
              <w:keepLines w:val="0"/>
              <w:rPr>
                <w:rFonts w:cs="Arial"/>
              </w:rPr>
            </w:pPr>
            <w:r w:rsidRPr="007D061B">
              <w:rPr>
                <w:rFonts w:cs="Arial"/>
              </w:rPr>
              <w:t>1 MHz</w:t>
            </w:r>
          </w:p>
          <w:p w14:paraId="0E4623AC" w14:textId="77777777" w:rsidR="005432EB" w:rsidRPr="007D061B" w:rsidRDefault="005432EB" w:rsidP="0001143E">
            <w:pPr>
              <w:pStyle w:val="TAC"/>
              <w:keepNext w:val="0"/>
              <w:keepLines w:val="0"/>
              <w:rPr>
                <w:rFonts w:cs="Arial"/>
              </w:rPr>
            </w:pPr>
          </w:p>
          <w:p w14:paraId="33D344D1" w14:textId="77777777" w:rsidR="005432EB" w:rsidRPr="007D061B" w:rsidRDefault="005432EB" w:rsidP="0001143E">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52512AA5" w:rsidR="005432EB" w:rsidRPr="007D061B" w:rsidRDefault="005432EB" w:rsidP="0001143E">
            <w:pPr>
              <w:pStyle w:val="TAL"/>
              <w:keepNext w:val="0"/>
              <w:keepLines w:val="0"/>
            </w:pPr>
            <w:r w:rsidRPr="007D061B">
              <w:rPr>
                <w:rFonts w:cs="Arial"/>
              </w:rPr>
              <w:t xml:space="preserve">This requirement does not apply to NR BS operating in band n5, </w:t>
            </w:r>
            <w:r w:rsidRPr="007D061B">
              <w:rPr>
                <w:rFonts w:cs="v5.0.0"/>
              </w:rPr>
              <w:t xml:space="preserve">since it is already covered by the requirement in </w:t>
            </w:r>
            <w:r w:rsidR="007D061B" w:rsidRPr="007D061B">
              <w:rPr>
                <w:rFonts w:cs="v5.0.0"/>
              </w:rPr>
              <w:t>clause </w:t>
            </w:r>
            <w:r w:rsidR="007D061B" w:rsidRPr="007D061B">
              <w:rPr>
                <w:rFonts w:cs="v4.2.0"/>
              </w:rPr>
              <w:t>6</w:t>
            </w:r>
            <w:r w:rsidRPr="007D061B">
              <w:rPr>
                <w:rFonts w:cs="v4.2.0"/>
              </w:rPr>
              <w:t>.6.6.5.2.4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734A5F"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7777777" w:rsidR="00734A5F" w:rsidRPr="007D061B" w:rsidRDefault="00734A5F" w:rsidP="0001143E">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52C6636A"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77777777" w:rsidR="00734A5F" w:rsidRPr="007D061B" w:rsidRDefault="00734A5F" w:rsidP="0001143E">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19E5D7C"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77777777" w:rsidR="00734A5F" w:rsidRPr="007D061B" w:rsidRDefault="00734A5F" w:rsidP="0001143E">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0CF112B9"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734A5F"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77777777" w:rsidR="00734A5F" w:rsidRPr="007D061B" w:rsidRDefault="00734A5F" w:rsidP="0001143E">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05B971D8"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lastRenderedPageBreak/>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lastRenderedPageBreak/>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C11AA91" w14:textId="77777777" w:rsidR="005432EB" w:rsidRPr="007D061B" w:rsidRDefault="005432EB" w:rsidP="005432EB">
      <w:pPr>
        <w:rPr>
          <w:rFonts w:cs="v5.0.0"/>
          <w:lang w:eastAsia="zh-CN"/>
        </w:rPr>
      </w:pPr>
      <w:r w:rsidRPr="007D061B">
        <w:rPr>
          <w:rFonts w:cs="v3.8.0"/>
        </w:rPr>
        <w:t xml:space="preserve">The following requirement may apply to E-UTRA </w:t>
      </w:r>
      <w:r w:rsidRPr="007D061B">
        <w:rPr>
          <w:rFonts w:cs="v3.8.0"/>
          <w:i/>
        </w:rPr>
        <w:t>TAB connectors</w:t>
      </w:r>
      <w:r w:rsidRPr="007D061B">
        <w:rPr>
          <w:rFonts w:cs="v3.8.0"/>
        </w:rPr>
        <w:t xml:space="preserve"> operating in Band 41 in certain regions</w:t>
      </w:r>
      <w:r w:rsidRPr="007D061B">
        <w:t xml:space="preserve">. </w:t>
      </w:r>
      <w:r w:rsidRPr="007D061B">
        <w:rPr>
          <w:rFonts w:cs="v3.8.0"/>
        </w:rPr>
        <w:t>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r w:rsidRPr="007D061B">
        <w:rPr>
          <w:rFonts w:cs="v5.0.0"/>
        </w:rPr>
        <w:t>.</w:t>
      </w:r>
    </w:p>
    <w:p w14:paraId="5CC95970" w14:textId="77777777" w:rsidR="005432EB" w:rsidRPr="007D061B" w:rsidRDefault="005432EB" w:rsidP="005432EB">
      <w:pPr>
        <w:keepNext/>
        <w:rPr>
          <w:rFonts w:cs="v5.0.0"/>
        </w:rPr>
      </w:pPr>
      <w:r w:rsidRPr="007D061B">
        <w:rPr>
          <w:rFonts w:cs="v5.0.0"/>
        </w:rPr>
        <w:t>The basic limit for any spurious emission is:</w:t>
      </w:r>
    </w:p>
    <w:p w14:paraId="3378F295" w14:textId="77777777" w:rsidR="005432EB" w:rsidRPr="007D061B" w:rsidRDefault="005432EB" w:rsidP="005432EB">
      <w:pPr>
        <w:pStyle w:val="TH"/>
        <w:rPr>
          <w:rFonts w:cs="v5.0.0"/>
        </w:rPr>
      </w:pPr>
      <w:r w:rsidRPr="007D061B">
        <w:rPr>
          <w:rFonts w:cs="v5.0.0"/>
        </w:rPr>
        <w:t>Table 6.6.6.5.2.5-</w:t>
      </w:r>
      <w:r w:rsidRPr="007D061B">
        <w:rPr>
          <w:rFonts w:cs="v5.0.0"/>
          <w:lang w:eastAsia="zh-CN"/>
        </w:rPr>
        <w:t>6</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5432EB" w:rsidRPr="007D061B" w14:paraId="348AC0E7" w14:textId="77777777" w:rsidTr="0001143E">
        <w:trPr>
          <w:cantSplit/>
          <w:jc w:val="center"/>
        </w:trPr>
        <w:tc>
          <w:tcPr>
            <w:tcW w:w="2376" w:type="dxa"/>
          </w:tcPr>
          <w:p w14:paraId="41FF1040" w14:textId="77777777" w:rsidR="005432EB" w:rsidRPr="007D061B" w:rsidRDefault="005432EB" w:rsidP="0001143E">
            <w:pPr>
              <w:pStyle w:val="TAH"/>
              <w:rPr>
                <w:rFonts w:cs="v5.0.0"/>
              </w:rPr>
            </w:pPr>
            <w:r w:rsidRPr="007D061B">
              <w:rPr>
                <w:rFonts w:cs="v5.0.0"/>
              </w:rPr>
              <w:t>Frequency range</w:t>
            </w:r>
          </w:p>
        </w:tc>
        <w:tc>
          <w:tcPr>
            <w:tcW w:w="1276" w:type="dxa"/>
          </w:tcPr>
          <w:p w14:paraId="711F4415" w14:textId="77777777" w:rsidR="005432EB" w:rsidRPr="007D061B" w:rsidRDefault="005432EB" w:rsidP="0001143E">
            <w:pPr>
              <w:pStyle w:val="TAH"/>
              <w:rPr>
                <w:rFonts w:cs="v5.0.0"/>
              </w:rPr>
            </w:pPr>
            <w:r w:rsidRPr="007D061B">
              <w:rPr>
                <w:rFonts w:cs="v5.0.0"/>
                <w:i/>
              </w:rPr>
              <w:t>Basic limit</w:t>
            </w:r>
          </w:p>
        </w:tc>
        <w:tc>
          <w:tcPr>
            <w:tcW w:w="1418" w:type="dxa"/>
          </w:tcPr>
          <w:p w14:paraId="5783DBDA" w14:textId="77777777" w:rsidR="005432EB" w:rsidRPr="007D061B" w:rsidRDefault="005432EB" w:rsidP="0001143E">
            <w:pPr>
              <w:pStyle w:val="TAH"/>
              <w:rPr>
                <w:rFonts w:cs="v5.0.0"/>
              </w:rPr>
            </w:pPr>
            <w:r w:rsidRPr="007D061B">
              <w:rPr>
                <w:rFonts w:cs="v5.0.0"/>
              </w:rPr>
              <w:t>Measurement Bandwidth</w:t>
            </w:r>
          </w:p>
        </w:tc>
        <w:tc>
          <w:tcPr>
            <w:tcW w:w="4340" w:type="dxa"/>
          </w:tcPr>
          <w:p w14:paraId="78962EB5" w14:textId="77777777" w:rsidR="005432EB" w:rsidRPr="007D061B" w:rsidRDefault="005432EB" w:rsidP="0001143E">
            <w:pPr>
              <w:pStyle w:val="TAH"/>
              <w:rPr>
                <w:rFonts w:cs="v5.0.0"/>
              </w:rPr>
            </w:pPr>
            <w:r w:rsidRPr="007D061B">
              <w:rPr>
                <w:rFonts w:cs="v5.0.0"/>
              </w:rPr>
              <w:t>Note</w:t>
            </w:r>
          </w:p>
        </w:tc>
      </w:tr>
      <w:tr w:rsidR="005432EB" w:rsidRPr="007D061B" w14:paraId="2D8F12B9" w14:textId="77777777" w:rsidTr="0001143E">
        <w:trPr>
          <w:cantSplit/>
          <w:jc w:val="center"/>
        </w:trPr>
        <w:tc>
          <w:tcPr>
            <w:tcW w:w="2376" w:type="dxa"/>
          </w:tcPr>
          <w:p w14:paraId="4A172E2A" w14:textId="77777777" w:rsidR="005432EB" w:rsidRPr="007D061B" w:rsidRDefault="005432EB" w:rsidP="0001143E">
            <w:pPr>
              <w:pStyle w:val="TAC"/>
              <w:rPr>
                <w:rFonts w:cs="v5.0.0"/>
              </w:rPr>
            </w:pPr>
            <w:r w:rsidRPr="007D061B">
              <w:rPr>
                <w:rFonts w:cs="Arial"/>
                <w:szCs w:val="21"/>
              </w:rPr>
              <w:t>2505 MHz - 2535 MHz</w:t>
            </w:r>
          </w:p>
        </w:tc>
        <w:tc>
          <w:tcPr>
            <w:tcW w:w="1276" w:type="dxa"/>
          </w:tcPr>
          <w:p w14:paraId="7652EFB3" w14:textId="77777777" w:rsidR="005432EB" w:rsidRPr="007D061B" w:rsidRDefault="005432EB" w:rsidP="0001143E">
            <w:pPr>
              <w:pStyle w:val="TAC"/>
              <w:rPr>
                <w:rFonts w:cs="v5.0.0"/>
              </w:rPr>
            </w:pPr>
            <w:r w:rsidRPr="007D061B">
              <w:rPr>
                <w:rFonts w:cs="Arial"/>
                <w:szCs w:val="21"/>
              </w:rPr>
              <w:t>-42dBm</w:t>
            </w:r>
          </w:p>
        </w:tc>
        <w:tc>
          <w:tcPr>
            <w:tcW w:w="1418" w:type="dxa"/>
          </w:tcPr>
          <w:p w14:paraId="66C29C30" w14:textId="77777777" w:rsidR="005432EB" w:rsidRPr="007D061B" w:rsidRDefault="005432EB" w:rsidP="0001143E">
            <w:pPr>
              <w:pStyle w:val="TAC"/>
              <w:rPr>
                <w:rFonts w:cs="v5.0.0"/>
                <w:lang w:eastAsia="zh-CN"/>
              </w:rPr>
            </w:pPr>
            <w:r w:rsidRPr="007D061B">
              <w:rPr>
                <w:rFonts w:cs="v5.0.0"/>
                <w:lang w:eastAsia="zh-CN"/>
              </w:rPr>
              <w:t>1 MHz</w:t>
            </w:r>
          </w:p>
        </w:tc>
        <w:tc>
          <w:tcPr>
            <w:tcW w:w="4340" w:type="dxa"/>
          </w:tcPr>
          <w:p w14:paraId="52EEC882" w14:textId="77777777" w:rsidR="005432EB" w:rsidRPr="007D061B" w:rsidRDefault="005432EB" w:rsidP="0001143E">
            <w:pPr>
              <w:pStyle w:val="TAC"/>
              <w:rPr>
                <w:rFonts w:cs="v5.0.0"/>
              </w:rPr>
            </w:pPr>
          </w:p>
        </w:tc>
      </w:tr>
      <w:tr w:rsidR="005432EB" w:rsidRPr="007D061B" w14:paraId="1A9441B5" w14:textId="77777777" w:rsidTr="0001143E">
        <w:trPr>
          <w:cantSplit/>
          <w:jc w:val="center"/>
        </w:trPr>
        <w:tc>
          <w:tcPr>
            <w:tcW w:w="2376" w:type="dxa"/>
          </w:tcPr>
          <w:p w14:paraId="64CE0178" w14:textId="77777777" w:rsidR="005432EB" w:rsidRPr="007D061B" w:rsidRDefault="005432EB" w:rsidP="0001143E">
            <w:pPr>
              <w:pStyle w:val="TAC"/>
              <w:rPr>
                <w:rFonts w:cs="Arial"/>
                <w:szCs w:val="21"/>
              </w:rPr>
            </w:pPr>
            <w:r w:rsidRPr="007D061B">
              <w:rPr>
                <w:rFonts w:cs="Arial"/>
                <w:szCs w:val="21"/>
              </w:rPr>
              <w:t>2535 MHz - 2655 MHz</w:t>
            </w:r>
          </w:p>
        </w:tc>
        <w:tc>
          <w:tcPr>
            <w:tcW w:w="1276" w:type="dxa"/>
          </w:tcPr>
          <w:p w14:paraId="4E1B569F" w14:textId="77777777" w:rsidR="005432EB" w:rsidRPr="007D061B" w:rsidRDefault="005432EB" w:rsidP="0001143E">
            <w:pPr>
              <w:pStyle w:val="TAC"/>
              <w:rPr>
                <w:rFonts w:cs="Arial"/>
                <w:szCs w:val="21"/>
                <w:lang w:eastAsia="zh-CN"/>
              </w:rPr>
            </w:pPr>
            <w:r w:rsidRPr="007D061B">
              <w:rPr>
                <w:rFonts w:cs="Arial"/>
                <w:szCs w:val="21"/>
              </w:rPr>
              <w:t>-22dBm</w:t>
            </w:r>
          </w:p>
        </w:tc>
        <w:tc>
          <w:tcPr>
            <w:tcW w:w="1418" w:type="dxa"/>
          </w:tcPr>
          <w:p w14:paraId="09D6FF89" w14:textId="77777777" w:rsidR="005432EB" w:rsidRPr="007D061B" w:rsidRDefault="005432EB" w:rsidP="0001143E">
            <w:pPr>
              <w:pStyle w:val="TAC"/>
              <w:rPr>
                <w:rFonts w:cs="v5.0.0"/>
              </w:rPr>
            </w:pPr>
            <w:r w:rsidRPr="007D061B">
              <w:rPr>
                <w:rFonts w:cs="v5.0.0"/>
                <w:lang w:eastAsia="zh-CN"/>
              </w:rPr>
              <w:t>1 MHz</w:t>
            </w:r>
          </w:p>
        </w:tc>
        <w:tc>
          <w:tcPr>
            <w:tcW w:w="4340" w:type="dxa"/>
          </w:tcPr>
          <w:p w14:paraId="1815E238" w14:textId="77777777" w:rsidR="005432EB" w:rsidRPr="007D061B" w:rsidRDefault="005432EB" w:rsidP="0001143E">
            <w:pPr>
              <w:pStyle w:val="TAC"/>
              <w:jc w:val="left"/>
              <w:rPr>
                <w:rFonts w:cs="v5.0.0"/>
                <w:lang w:eastAsia="zh-CN"/>
              </w:rPr>
            </w:pPr>
            <w:r w:rsidRPr="007D061B">
              <w:rPr>
                <w:rFonts w:cs="v5.0.0"/>
              </w:rPr>
              <w:t xml:space="preserve">Applicable at offsets </w:t>
            </w:r>
            <w:r w:rsidRPr="007D061B">
              <w:rPr>
                <w:rFonts w:cs="Arial"/>
              </w:rPr>
              <w:t>≥</w:t>
            </w:r>
            <w:r w:rsidRPr="007D061B">
              <w:rPr>
                <w:rFonts w:cs="v5.0.0"/>
              </w:rPr>
              <w:t xml:space="preserve"> 250 % of channel bandwidth from carrier frequency</w:t>
            </w:r>
          </w:p>
        </w:tc>
      </w:tr>
      <w:tr w:rsidR="005432EB" w:rsidRPr="007D061B" w14:paraId="34F56594" w14:textId="77777777" w:rsidTr="0001143E">
        <w:trPr>
          <w:cantSplit/>
          <w:jc w:val="center"/>
        </w:trPr>
        <w:tc>
          <w:tcPr>
            <w:tcW w:w="9410" w:type="dxa"/>
            <w:gridSpan w:val="4"/>
          </w:tcPr>
          <w:p w14:paraId="44A97B8B" w14:textId="77777777" w:rsidR="005432EB" w:rsidRPr="007D061B" w:rsidRDefault="005432EB" w:rsidP="0001143E">
            <w:pPr>
              <w:pStyle w:val="TAN"/>
              <w:rPr>
                <w:rFonts w:cs="v5.0.0"/>
              </w:rPr>
            </w:pPr>
            <w:r w:rsidRPr="007D061B">
              <w:rPr>
                <w:rFonts w:cs="Arial"/>
              </w:rPr>
              <w:t>NOTE:</w:t>
            </w:r>
            <w:r w:rsidRPr="007D061B">
              <w:rPr>
                <w:rFonts w:cs="Arial"/>
              </w:rPr>
              <w:tab/>
              <w:t>This requirement applies for 10 or 20 MHz E-UTRA carriers allocated within 2545 - 2575 MHz or 2595 </w:t>
            </w:r>
            <w:r w:rsidRPr="007D061B">
              <w:rPr>
                <w:rFonts w:cs="Arial"/>
              </w:rPr>
              <w:noBreakHyphen/>
              <w:t> 2645 MHz.</w:t>
            </w:r>
          </w:p>
        </w:tc>
      </w:tr>
    </w:tbl>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lastRenderedPageBreak/>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lastRenderedPageBreak/>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lastRenderedPageBreak/>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lastRenderedPageBreak/>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lastRenderedPageBreak/>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2827" w:name="_Toc21095340"/>
      <w:bookmarkStart w:id="2828" w:name="_Toc29766873"/>
      <w:bookmarkStart w:id="2829" w:name="_Toc36041020"/>
      <w:bookmarkStart w:id="2830" w:name="_Toc37228430"/>
      <w:bookmarkStart w:id="2831" w:name="_Toc37228934"/>
      <w:bookmarkStart w:id="2832" w:name="_Toc37229438"/>
      <w:bookmarkStart w:id="2833" w:name="_Toc45906995"/>
      <w:bookmarkStart w:id="2834" w:name="_Toc61116482"/>
      <w:bookmarkStart w:id="2835" w:name="_Toc67055138"/>
      <w:r w:rsidRPr="007D061B">
        <w:rPr>
          <w:lang w:eastAsia="zh-CN"/>
        </w:rPr>
        <w:t>6.7</w:t>
      </w:r>
      <w:r w:rsidRPr="007D061B">
        <w:rPr>
          <w:lang w:eastAsia="zh-CN"/>
        </w:rPr>
        <w:tab/>
        <w:t>Transmitter intermodulation</w:t>
      </w:r>
      <w:bookmarkEnd w:id="2827"/>
      <w:bookmarkEnd w:id="2828"/>
      <w:bookmarkEnd w:id="2829"/>
      <w:bookmarkEnd w:id="2830"/>
      <w:bookmarkEnd w:id="2831"/>
      <w:bookmarkEnd w:id="2832"/>
      <w:bookmarkEnd w:id="2833"/>
      <w:bookmarkEnd w:id="2834"/>
      <w:bookmarkEnd w:id="2835"/>
    </w:p>
    <w:p w14:paraId="450B5236" w14:textId="77777777" w:rsidR="005432EB" w:rsidRPr="007D061B" w:rsidRDefault="005432EB" w:rsidP="005432EB">
      <w:pPr>
        <w:pStyle w:val="Heading3"/>
      </w:pPr>
      <w:bookmarkStart w:id="2836" w:name="_Toc21095341"/>
      <w:bookmarkStart w:id="2837" w:name="_Toc29766874"/>
      <w:bookmarkStart w:id="2838" w:name="_Toc36041021"/>
      <w:bookmarkStart w:id="2839" w:name="_Toc37228431"/>
      <w:bookmarkStart w:id="2840" w:name="_Toc37228935"/>
      <w:bookmarkStart w:id="2841" w:name="_Toc37229439"/>
      <w:bookmarkStart w:id="2842" w:name="_Toc45906996"/>
      <w:bookmarkStart w:id="2843" w:name="_Toc61116483"/>
      <w:bookmarkStart w:id="2844" w:name="_Toc67055139"/>
      <w:r w:rsidRPr="007D061B">
        <w:t>6.7.1</w:t>
      </w:r>
      <w:r w:rsidRPr="007D061B">
        <w:tab/>
        <w:t>Definition and applicability</w:t>
      </w:r>
      <w:bookmarkEnd w:id="2836"/>
      <w:bookmarkEnd w:id="2837"/>
      <w:bookmarkEnd w:id="2838"/>
      <w:bookmarkEnd w:id="2839"/>
      <w:bookmarkEnd w:id="2840"/>
      <w:bookmarkEnd w:id="2841"/>
      <w:bookmarkEnd w:id="2842"/>
      <w:bookmarkEnd w:id="2843"/>
      <w:bookmarkEnd w:id="2844"/>
    </w:p>
    <w:p w14:paraId="5E5DBE74" w14:textId="77777777" w:rsidR="005432EB" w:rsidRPr="007D061B" w:rsidRDefault="005432EB" w:rsidP="005432EB">
      <w:pPr>
        <w:pStyle w:val="Heading4"/>
      </w:pPr>
      <w:bookmarkStart w:id="2845" w:name="_Toc21095342"/>
      <w:bookmarkStart w:id="2846" w:name="_Toc29766875"/>
      <w:bookmarkStart w:id="2847" w:name="_Toc36041022"/>
      <w:bookmarkStart w:id="2848" w:name="_Toc37228432"/>
      <w:bookmarkStart w:id="2849" w:name="_Toc37228936"/>
      <w:bookmarkStart w:id="2850" w:name="_Toc37229440"/>
      <w:bookmarkStart w:id="2851" w:name="_Toc45906997"/>
      <w:bookmarkStart w:id="2852" w:name="_Toc61116484"/>
      <w:bookmarkStart w:id="2853" w:name="_Toc67055140"/>
      <w:r w:rsidRPr="007D061B">
        <w:t>6.7.1.1</w:t>
      </w:r>
      <w:r w:rsidRPr="007D061B">
        <w:tab/>
        <w:t>General</w:t>
      </w:r>
      <w:bookmarkEnd w:id="2845"/>
      <w:bookmarkEnd w:id="2846"/>
      <w:bookmarkEnd w:id="2847"/>
      <w:bookmarkEnd w:id="2848"/>
      <w:bookmarkEnd w:id="2849"/>
      <w:bookmarkEnd w:id="2850"/>
      <w:bookmarkEnd w:id="2851"/>
      <w:bookmarkEnd w:id="2852"/>
      <w:bookmarkEnd w:id="2853"/>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2854" w:name="_Toc21095343"/>
      <w:bookmarkStart w:id="2855" w:name="_Toc29766876"/>
      <w:bookmarkStart w:id="2856" w:name="_Toc36041023"/>
      <w:bookmarkStart w:id="2857" w:name="_Toc37228433"/>
      <w:bookmarkStart w:id="2858" w:name="_Toc37228937"/>
      <w:bookmarkStart w:id="2859" w:name="_Toc37229441"/>
      <w:bookmarkStart w:id="2860" w:name="_Toc45906998"/>
      <w:bookmarkStart w:id="2861" w:name="_Toc61116485"/>
      <w:bookmarkStart w:id="2862" w:name="_Toc67055141"/>
      <w:r w:rsidRPr="007D061B">
        <w:t>6.7.2</w:t>
      </w:r>
      <w:r w:rsidRPr="007D061B">
        <w:tab/>
        <w:t>Minimum requirement</w:t>
      </w:r>
      <w:bookmarkEnd w:id="2854"/>
      <w:bookmarkEnd w:id="2855"/>
      <w:bookmarkEnd w:id="2856"/>
      <w:bookmarkEnd w:id="2857"/>
      <w:bookmarkEnd w:id="2858"/>
      <w:bookmarkEnd w:id="2859"/>
      <w:bookmarkEnd w:id="2860"/>
      <w:bookmarkEnd w:id="2861"/>
      <w:bookmarkEnd w:id="286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2863" w:name="_Toc21095344"/>
      <w:bookmarkStart w:id="2864" w:name="_Toc29766877"/>
      <w:bookmarkStart w:id="2865" w:name="_Toc36041024"/>
      <w:bookmarkStart w:id="2866" w:name="_Toc37228434"/>
      <w:bookmarkStart w:id="2867" w:name="_Toc37228938"/>
      <w:bookmarkStart w:id="2868" w:name="_Toc37229442"/>
      <w:bookmarkStart w:id="2869" w:name="_Toc45906999"/>
      <w:bookmarkStart w:id="2870" w:name="_Toc61116486"/>
      <w:bookmarkStart w:id="2871" w:name="_Toc67055142"/>
      <w:r w:rsidRPr="007D061B">
        <w:t>6.7.3</w:t>
      </w:r>
      <w:r w:rsidRPr="007D061B">
        <w:tab/>
        <w:t>Test purpose</w:t>
      </w:r>
      <w:bookmarkEnd w:id="2863"/>
      <w:bookmarkEnd w:id="2864"/>
      <w:bookmarkEnd w:id="2865"/>
      <w:bookmarkEnd w:id="2866"/>
      <w:bookmarkEnd w:id="2867"/>
      <w:bookmarkEnd w:id="2868"/>
      <w:bookmarkEnd w:id="2869"/>
      <w:bookmarkEnd w:id="2870"/>
      <w:bookmarkEnd w:id="2871"/>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2872" w:name="_Toc21095345"/>
      <w:bookmarkStart w:id="2873" w:name="_Toc29766878"/>
      <w:bookmarkStart w:id="2874" w:name="_Toc36041025"/>
      <w:bookmarkStart w:id="2875" w:name="_Toc37228435"/>
      <w:bookmarkStart w:id="2876" w:name="_Toc37228939"/>
      <w:bookmarkStart w:id="2877" w:name="_Toc37229443"/>
      <w:bookmarkStart w:id="2878" w:name="_Toc45907000"/>
      <w:bookmarkStart w:id="2879" w:name="_Toc61116487"/>
      <w:bookmarkStart w:id="2880" w:name="_Toc67055143"/>
      <w:r w:rsidRPr="007D061B">
        <w:t>6.7.4</w:t>
      </w:r>
      <w:r w:rsidRPr="007D061B">
        <w:tab/>
        <w:t>Method of test</w:t>
      </w:r>
      <w:bookmarkEnd w:id="2872"/>
      <w:bookmarkEnd w:id="2873"/>
      <w:bookmarkEnd w:id="2874"/>
      <w:bookmarkEnd w:id="2875"/>
      <w:bookmarkEnd w:id="2876"/>
      <w:bookmarkEnd w:id="2877"/>
      <w:bookmarkEnd w:id="2878"/>
      <w:bookmarkEnd w:id="2879"/>
      <w:bookmarkEnd w:id="2880"/>
    </w:p>
    <w:p w14:paraId="7240737C" w14:textId="77777777" w:rsidR="005432EB" w:rsidRPr="007D061B" w:rsidRDefault="005432EB" w:rsidP="005432EB">
      <w:pPr>
        <w:pStyle w:val="Heading4"/>
      </w:pPr>
      <w:bookmarkStart w:id="2881" w:name="_Toc21095346"/>
      <w:bookmarkStart w:id="2882" w:name="_Toc29766879"/>
      <w:bookmarkStart w:id="2883" w:name="_Toc36041026"/>
      <w:bookmarkStart w:id="2884" w:name="_Toc37228436"/>
      <w:bookmarkStart w:id="2885" w:name="_Toc37228940"/>
      <w:bookmarkStart w:id="2886" w:name="_Toc37229444"/>
      <w:bookmarkStart w:id="2887" w:name="_Toc45907001"/>
      <w:bookmarkStart w:id="2888" w:name="_Toc61116488"/>
      <w:bookmarkStart w:id="2889" w:name="_Toc67055144"/>
      <w:r w:rsidRPr="007D061B">
        <w:t>6.7.4.1</w:t>
      </w:r>
      <w:r w:rsidRPr="007D061B">
        <w:tab/>
        <w:t>Initial conditions</w:t>
      </w:r>
      <w:bookmarkEnd w:id="2881"/>
      <w:bookmarkEnd w:id="2882"/>
      <w:bookmarkEnd w:id="2883"/>
      <w:bookmarkEnd w:id="2884"/>
      <w:bookmarkEnd w:id="2885"/>
      <w:bookmarkEnd w:id="2886"/>
      <w:bookmarkEnd w:id="2887"/>
      <w:bookmarkEnd w:id="2888"/>
      <w:bookmarkEnd w:id="2889"/>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2890" w:name="_Toc21095347"/>
      <w:bookmarkStart w:id="2891" w:name="_Toc29766880"/>
      <w:bookmarkStart w:id="2892" w:name="_Toc36041027"/>
      <w:bookmarkStart w:id="2893" w:name="_Toc37228437"/>
      <w:bookmarkStart w:id="2894" w:name="_Toc37228941"/>
      <w:bookmarkStart w:id="2895" w:name="_Toc37229445"/>
      <w:bookmarkStart w:id="2896" w:name="_Toc45907002"/>
      <w:bookmarkStart w:id="2897" w:name="_Toc61116489"/>
      <w:bookmarkStart w:id="2898" w:name="_Toc67055145"/>
      <w:r w:rsidRPr="007D061B">
        <w:t>6.7.4.2</w:t>
      </w:r>
      <w:r w:rsidRPr="007D061B">
        <w:tab/>
        <w:t>Procedure</w:t>
      </w:r>
      <w:bookmarkEnd w:id="2890"/>
      <w:bookmarkEnd w:id="2891"/>
      <w:bookmarkEnd w:id="2892"/>
      <w:bookmarkEnd w:id="2893"/>
      <w:bookmarkEnd w:id="2894"/>
      <w:bookmarkEnd w:id="2895"/>
      <w:bookmarkEnd w:id="2896"/>
      <w:bookmarkEnd w:id="2897"/>
      <w:bookmarkEnd w:id="2898"/>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60464AE2"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051414A9"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2899" w:name="_Toc21095348"/>
      <w:bookmarkStart w:id="2900" w:name="_Toc29766881"/>
      <w:bookmarkStart w:id="2901" w:name="_Toc36041028"/>
      <w:bookmarkStart w:id="2902" w:name="_Toc37228438"/>
      <w:bookmarkStart w:id="2903" w:name="_Toc37228942"/>
      <w:bookmarkStart w:id="2904" w:name="_Toc37229446"/>
      <w:bookmarkStart w:id="2905" w:name="_Toc45907003"/>
      <w:bookmarkStart w:id="2906" w:name="_Toc61116490"/>
      <w:bookmarkStart w:id="2907" w:name="_Toc67055146"/>
      <w:r w:rsidRPr="007D061B">
        <w:t>6.7.5</w:t>
      </w:r>
      <w:r w:rsidRPr="007D061B">
        <w:tab/>
        <w:t>Test requirements</w:t>
      </w:r>
      <w:bookmarkEnd w:id="2899"/>
      <w:bookmarkEnd w:id="2900"/>
      <w:bookmarkEnd w:id="2901"/>
      <w:bookmarkEnd w:id="2902"/>
      <w:bookmarkEnd w:id="2903"/>
      <w:bookmarkEnd w:id="2904"/>
      <w:bookmarkEnd w:id="2905"/>
      <w:bookmarkEnd w:id="2906"/>
      <w:bookmarkEnd w:id="2907"/>
    </w:p>
    <w:p w14:paraId="20571B16" w14:textId="77777777" w:rsidR="005432EB" w:rsidRPr="007D061B" w:rsidRDefault="005432EB" w:rsidP="005432EB">
      <w:pPr>
        <w:pStyle w:val="Heading4"/>
      </w:pPr>
      <w:bookmarkStart w:id="2908" w:name="_Toc21095349"/>
      <w:bookmarkStart w:id="2909" w:name="_Toc29766882"/>
      <w:bookmarkStart w:id="2910" w:name="_Toc36041029"/>
      <w:bookmarkStart w:id="2911" w:name="_Toc37228439"/>
      <w:bookmarkStart w:id="2912" w:name="_Toc37228943"/>
      <w:bookmarkStart w:id="2913" w:name="_Toc37229447"/>
      <w:bookmarkStart w:id="2914" w:name="_Toc45907004"/>
      <w:bookmarkStart w:id="2915" w:name="_Toc61116491"/>
      <w:bookmarkStart w:id="2916" w:name="_Toc67055147"/>
      <w:r w:rsidRPr="007D061B">
        <w:t>6.7.5.1</w:t>
      </w:r>
      <w:r w:rsidRPr="007D061B">
        <w:tab/>
        <w:t>MSR test requirements</w:t>
      </w:r>
      <w:bookmarkEnd w:id="2908"/>
      <w:bookmarkEnd w:id="2909"/>
      <w:bookmarkEnd w:id="2910"/>
      <w:bookmarkEnd w:id="2911"/>
      <w:bookmarkEnd w:id="2912"/>
      <w:bookmarkEnd w:id="2913"/>
      <w:bookmarkEnd w:id="2914"/>
      <w:bookmarkEnd w:id="2915"/>
      <w:bookmarkEnd w:id="2916"/>
    </w:p>
    <w:p w14:paraId="48B6D92F" w14:textId="77777777" w:rsidR="005432EB" w:rsidRPr="007D061B" w:rsidRDefault="005432EB" w:rsidP="005432EB">
      <w:pPr>
        <w:pStyle w:val="Heading5"/>
      </w:pPr>
      <w:bookmarkStart w:id="2917" w:name="_Toc21095350"/>
      <w:bookmarkStart w:id="2918" w:name="_Toc29766883"/>
      <w:bookmarkStart w:id="2919" w:name="_Toc36041030"/>
      <w:bookmarkStart w:id="2920" w:name="_Toc37228440"/>
      <w:bookmarkStart w:id="2921" w:name="_Toc37228944"/>
      <w:bookmarkStart w:id="2922" w:name="_Toc37229448"/>
      <w:bookmarkStart w:id="2923" w:name="_Toc45907005"/>
      <w:bookmarkStart w:id="2924" w:name="_Toc61116492"/>
      <w:bookmarkStart w:id="2925" w:name="_Toc67055148"/>
      <w:r w:rsidRPr="007D061B">
        <w:t>6.7.5.1.1</w:t>
      </w:r>
      <w:r w:rsidRPr="007D061B">
        <w:tab/>
        <w:t>General test requirement</w:t>
      </w:r>
      <w:bookmarkEnd w:id="2917"/>
      <w:bookmarkEnd w:id="2918"/>
      <w:bookmarkEnd w:id="2919"/>
      <w:bookmarkEnd w:id="2920"/>
      <w:bookmarkEnd w:id="2921"/>
      <w:bookmarkEnd w:id="2922"/>
      <w:bookmarkEnd w:id="2923"/>
      <w:bookmarkEnd w:id="2924"/>
      <w:bookmarkEnd w:id="2925"/>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2926" w:name="_Toc21095351"/>
      <w:bookmarkStart w:id="2927" w:name="_Toc29766884"/>
      <w:bookmarkStart w:id="2928" w:name="_Toc36041031"/>
      <w:bookmarkStart w:id="2929" w:name="_Toc37228441"/>
      <w:bookmarkStart w:id="2930" w:name="_Toc37228945"/>
      <w:bookmarkStart w:id="2931" w:name="_Toc37229449"/>
      <w:bookmarkStart w:id="2932" w:name="_Toc45907006"/>
      <w:bookmarkStart w:id="2933" w:name="_Toc61116493"/>
      <w:bookmarkStart w:id="2934" w:name="_Toc67055149"/>
      <w:r w:rsidRPr="007D061B">
        <w:t>6.7.5.1.2</w:t>
      </w:r>
      <w:r w:rsidRPr="007D061B">
        <w:tab/>
        <w:t>Additional test requirement (BC1 and BC2)</w:t>
      </w:r>
      <w:bookmarkEnd w:id="2926"/>
      <w:bookmarkEnd w:id="2927"/>
      <w:bookmarkEnd w:id="2928"/>
      <w:bookmarkEnd w:id="2929"/>
      <w:bookmarkEnd w:id="2930"/>
      <w:bookmarkEnd w:id="2931"/>
      <w:bookmarkEnd w:id="2932"/>
      <w:bookmarkEnd w:id="2933"/>
      <w:bookmarkEnd w:id="2934"/>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2935" w:name="_Toc21095352"/>
      <w:bookmarkStart w:id="2936" w:name="_Toc29766885"/>
      <w:bookmarkStart w:id="2937" w:name="_Toc36041032"/>
      <w:bookmarkStart w:id="2938" w:name="_Toc37228442"/>
      <w:bookmarkStart w:id="2939" w:name="_Toc37228946"/>
      <w:bookmarkStart w:id="2940" w:name="_Toc37229450"/>
      <w:bookmarkStart w:id="2941" w:name="_Toc45907007"/>
      <w:bookmarkStart w:id="2942" w:name="_Toc61116494"/>
      <w:bookmarkStart w:id="2943" w:name="_Toc67055150"/>
      <w:r w:rsidRPr="007D061B">
        <w:t>6.7.5.1.3</w:t>
      </w:r>
      <w:r w:rsidRPr="007D061B">
        <w:tab/>
        <w:t>Additional test requirement (BC3)</w:t>
      </w:r>
      <w:bookmarkEnd w:id="2935"/>
      <w:bookmarkEnd w:id="2936"/>
      <w:bookmarkEnd w:id="2937"/>
      <w:bookmarkEnd w:id="2938"/>
      <w:bookmarkEnd w:id="2939"/>
      <w:bookmarkEnd w:id="2940"/>
      <w:bookmarkEnd w:id="2941"/>
      <w:bookmarkEnd w:id="2942"/>
      <w:bookmarkEnd w:id="2943"/>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2944" w:name="_Toc21095353"/>
      <w:bookmarkStart w:id="2945" w:name="_Toc29766886"/>
      <w:bookmarkStart w:id="2946" w:name="_Toc36041033"/>
      <w:bookmarkStart w:id="2947" w:name="_Toc37228443"/>
      <w:bookmarkStart w:id="2948" w:name="_Toc37228947"/>
      <w:bookmarkStart w:id="2949" w:name="_Toc37229451"/>
      <w:bookmarkStart w:id="2950" w:name="_Toc45907008"/>
      <w:bookmarkStart w:id="2951" w:name="_Toc61116495"/>
      <w:bookmarkStart w:id="2952" w:name="_Toc67055151"/>
      <w:r w:rsidRPr="007D061B">
        <w:t>6.7.5.1.4</w:t>
      </w:r>
      <w:r w:rsidRPr="007D061B">
        <w:tab/>
        <w:t>Intra-system test requirement</w:t>
      </w:r>
      <w:bookmarkEnd w:id="2944"/>
      <w:bookmarkEnd w:id="2945"/>
      <w:bookmarkEnd w:id="2946"/>
      <w:bookmarkEnd w:id="2947"/>
      <w:bookmarkEnd w:id="2948"/>
      <w:bookmarkEnd w:id="2949"/>
      <w:bookmarkEnd w:id="2950"/>
      <w:bookmarkEnd w:id="2951"/>
      <w:bookmarkEnd w:id="295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2953" w:name="_Toc21095354"/>
      <w:bookmarkStart w:id="2954" w:name="_Toc29766887"/>
      <w:bookmarkStart w:id="2955" w:name="_Toc36041034"/>
      <w:bookmarkStart w:id="2956" w:name="_Toc37228444"/>
      <w:bookmarkStart w:id="2957" w:name="_Toc37228948"/>
      <w:bookmarkStart w:id="2958" w:name="_Toc37229452"/>
      <w:bookmarkStart w:id="2959" w:name="_Toc45907009"/>
      <w:bookmarkStart w:id="2960" w:name="_Toc61116496"/>
      <w:bookmarkStart w:id="2961" w:name="_Toc67055152"/>
      <w:r w:rsidRPr="007D061B">
        <w:t>6.7.5.2</w:t>
      </w:r>
      <w:r w:rsidRPr="007D061B">
        <w:tab/>
        <w:t>Single RAT UTRA operation</w:t>
      </w:r>
      <w:bookmarkEnd w:id="2953"/>
      <w:bookmarkEnd w:id="2954"/>
      <w:bookmarkEnd w:id="2955"/>
      <w:bookmarkEnd w:id="2956"/>
      <w:bookmarkEnd w:id="2957"/>
      <w:bookmarkEnd w:id="2958"/>
      <w:bookmarkEnd w:id="2959"/>
      <w:bookmarkEnd w:id="2960"/>
      <w:bookmarkEnd w:id="2961"/>
    </w:p>
    <w:p w14:paraId="56DA6033" w14:textId="77777777" w:rsidR="005432EB" w:rsidRPr="007D061B" w:rsidRDefault="005432EB" w:rsidP="005432EB">
      <w:pPr>
        <w:pStyle w:val="Heading5"/>
      </w:pPr>
      <w:bookmarkStart w:id="2962" w:name="_Toc21095355"/>
      <w:bookmarkStart w:id="2963" w:name="_Toc29766888"/>
      <w:bookmarkStart w:id="2964" w:name="_Toc36041035"/>
      <w:bookmarkStart w:id="2965" w:name="_Toc37228445"/>
      <w:bookmarkStart w:id="2966" w:name="_Toc37228949"/>
      <w:bookmarkStart w:id="2967" w:name="_Toc37229453"/>
      <w:bookmarkStart w:id="2968" w:name="_Toc45907010"/>
      <w:bookmarkStart w:id="2969" w:name="_Toc61116497"/>
      <w:bookmarkStart w:id="2970" w:name="_Toc67055153"/>
      <w:r w:rsidRPr="007D061B">
        <w:t>6.7.5.2.1</w:t>
      </w:r>
      <w:r w:rsidRPr="007D061B">
        <w:tab/>
        <w:t>General test requirement for UTRA FDD</w:t>
      </w:r>
      <w:bookmarkEnd w:id="2962"/>
      <w:bookmarkEnd w:id="2963"/>
      <w:bookmarkEnd w:id="2964"/>
      <w:bookmarkEnd w:id="2965"/>
      <w:bookmarkEnd w:id="2966"/>
      <w:bookmarkEnd w:id="2967"/>
      <w:bookmarkEnd w:id="2968"/>
      <w:bookmarkEnd w:id="2969"/>
      <w:bookmarkEnd w:id="2970"/>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2971" w:name="_Toc21095356"/>
      <w:bookmarkStart w:id="2972" w:name="_Toc29766889"/>
      <w:bookmarkStart w:id="2973" w:name="_Toc36041036"/>
      <w:bookmarkStart w:id="2974" w:name="_Toc37228446"/>
      <w:bookmarkStart w:id="2975" w:name="_Toc37228950"/>
      <w:bookmarkStart w:id="2976" w:name="_Toc37229454"/>
      <w:bookmarkStart w:id="2977" w:name="_Toc45907011"/>
      <w:bookmarkStart w:id="2978" w:name="_Toc61116498"/>
      <w:bookmarkStart w:id="2979" w:name="_Toc67055154"/>
      <w:r w:rsidRPr="007D061B">
        <w:t>6.7.5.2.2</w:t>
      </w:r>
      <w:r w:rsidRPr="007D061B">
        <w:tab/>
        <w:t>General test requirement for UTRA TDD</w:t>
      </w:r>
      <w:bookmarkEnd w:id="2971"/>
      <w:bookmarkEnd w:id="2972"/>
      <w:bookmarkEnd w:id="2973"/>
      <w:bookmarkEnd w:id="2974"/>
      <w:bookmarkEnd w:id="2975"/>
      <w:bookmarkEnd w:id="2976"/>
      <w:bookmarkEnd w:id="2977"/>
      <w:bookmarkEnd w:id="2978"/>
      <w:bookmarkEnd w:id="2979"/>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2980" w:name="_Toc21095357"/>
      <w:bookmarkStart w:id="2981" w:name="_Toc29766890"/>
      <w:bookmarkStart w:id="2982" w:name="_Toc36041037"/>
      <w:bookmarkStart w:id="2983" w:name="_Toc37228447"/>
      <w:bookmarkStart w:id="2984" w:name="_Toc37228951"/>
      <w:bookmarkStart w:id="2985" w:name="_Toc37229455"/>
      <w:bookmarkStart w:id="2986" w:name="_Toc45907012"/>
      <w:bookmarkStart w:id="2987" w:name="_Toc61116499"/>
      <w:bookmarkStart w:id="2988" w:name="_Toc67055155"/>
      <w:r w:rsidRPr="007D061B">
        <w:t>6.7.5.2.3</w:t>
      </w:r>
      <w:r w:rsidRPr="007D061B">
        <w:tab/>
        <w:t>Intra-system test requirement</w:t>
      </w:r>
      <w:bookmarkEnd w:id="2980"/>
      <w:bookmarkEnd w:id="2981"/>
      <w:bookmarkEnd w:id="2982"/>
      <w:bookmarkEnd w:id="2983"/>
      <w:bookmarkEnd w:id="2984"/>
      <w:bookmarkEnd w:id="2985"/>
      <w:bookmarkEnd w:id="2986"/>
      <w:bookmarkEnd w:id="2987"/>
      <w:bookmarkEnd w:id="2988"/>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2989" w:name="_Toc21095358"/>
      <w:bookmarkStart w:id="2990" w:name="_Toc29766891"/>
      <w:bookmarkStart w:id="2991" w:name="_Toc36041038"/>
      <w:bookmarkStart w:id="2992" w:name="_Toc37228448"/>
      <w:bookmarkStart w:id="2993" w:name="_Toc37228952"/>
      <w:bookmarkStart w:id="2994" w:name="_Toc37229456"/>
      <w:bookmarkStart w:id="2995" w:name="_Toc45907013"/>
      <w:bookmarkStart w:id="2996" w:name="_Toc61116500"/>
      <w:bookmarkStart w:id="2997" w:name="_Toc67055156"/>
      <w:r w:rsidRPr="007D061B">
        <w:t>6.7.5.4</w:t>
      </w:r>
      <w:r w:rsidRPr="007D061B">
        <w:tab/>
        <w:t>Single RAT E-UTRA operation</w:t>
      </w:r>
      <w:bookmarkEnd w:id="2989"/>
      <w:bookmarkEnd w:id="2990"/>
      <w:bookmarkEnd w:id="2991"/>
      <w:bookmarkEnd w:id="2992"/>
      <w:bookmarkEnd w:id="2993"/>
      <w:bookmarkEnd w:id="2994"/>
      <w:bookmarkEnd w:id="2995"/>
      <w:bookmarkEnd w:id="2996"/>
      <w:bookmarkEnd w:id="2997"/>
    </w:p>
    <w:p w14:paraId="421868AC" w14:textId="77777777" w:rsidR="005432EB" w:rsidRPr="007D061B" w:rsidRDefault="005432EB" w:rsidP="005432EB">
      <w:pPr>
        <w:pStyle w:val="Heading5"/>
      </w:pPr>
      <w:bookmarkStart w:id="2998" w:name="_Toc21095359"/>
      <w:bookmarkStart w:id="2999" w:name="_Toc29766892"/>
      <w:bookmarkStart w:id="3000" w:name="_Toc36041039"/>
      <w:bookmarkStart w:id="3001" w:name="_Toc37228449"/>
      <w:bookmarkStart w:id="3002" w:name="_Toc37228953"/>
      <w:bookmarkStart w:id="3003" w:name="_Toc37229457"/>
      <w:bookmarkStart w:id="3004" w:name="_Toc45907014"/>
      <w:bookmarkStart w:id="3005" w:name="_Toc61116501"/>
      <w:bookmarkStart w:id="3006" w:name="_Toc67055157"/>
      <w:r w:rsidRPr="007D061B">
        <w:t>6.7.5.4.1</w:t>
      </w:r>
      <w:r w:rsidRPr="007D061B">
        <w:tab/>
        <w:t>General test requirement</w:t>
      </w:r>
      <w:bookmarkEnd w:id="2998"/>
      <w:bookmarkEnd w:id="2999"/>
      <w:bookmarkEnd w:id="3000"/>
      <w:bookmarkEnd w:id="3001"/>
      <w:bookmarkEnd w:id="3002"/>
      <w:bookmarkEnd w:id="3003"/>
      <w:bookmarkEnd w:id="3004"/>
      <w:bookmarkEnd w:id="3005"/>
      <w:bookmarkEnd w:id="3006"/>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0044569" w14:textId="77777777" w:rsidR="005432EB" w:rsidRPr="007D061B" w:rsidRDefault="005432EB" w:rsidP="005432EB">
      <w:pPr>
        <w:pStyle w:val="Heading5"/>
      </w:pPr>
      <w:bookmarkStart w:id="3007" w:name="_Toc21095360"/>
      <w:bookmarkStart w:id="3008" w:name="_Toc29766893"/>
      <w:bookmarkStart w:id="3009" w:name="_Toc36041040"/>
      <w:bookmarkStart w:id="3010" w:name="_Toc37228450"/>
      <w:bookmarkStart w:id="3011" w:name="_Toc37228954"/>
      <w:bookmarkStart w:id="3012" w:name="_Toc37229458"/>
      <w:bookmarkStart w:id="3013" w:name="_Toc45907015"/>
      <w:bookmarkStart w:id="3014" w:name="_Toc61116502"/>
      <w:bookmarkStart w:id="3015" w:name="_Toc67055158"/>
      <w:r w:rsidRPr="007D061B">
        <w:t>6.7.5.4.2</w:t>
      </w:r>
      <w:r w:rsidRPr="007D061B">
        <w:tab/>
        <w:t>Additional test requirement for Band 41</w:t>
      </w:r>
      <w:bookmarkEnd w:id="3007"/>
      <w:bookmarkEnd w:id="3008"/>
      <w:bookmarkEnd w:id="3009"/>
      <w:bookmarkEnd w:id="3010"/>
      <w:bookmarkEnd w:id="3011"/>
      <w:bookmarkEnd w:id="3012"/>
      <w:bookmarkEnd w:id="3013"/>
      <w:bookmarkEnd w:id="3014"/>
      <w:bookmarkEnd w:id="3015"/>
    </w:p>
    <w:p w14:paraId="3EE7893D" w14:textId="26C654DD" w:rsidR="005432EB" w:rsidRPr="007D061B" w:rsidRDefault="005432EB" w:rsidP="005432EB">
      <w:r w:rsidRPr="007D061B">
        <w:t xml:space="preserve">In certain regions the following requirement may apply: </w:t>
      </w:r>
      <w:r w:rsidRPr="007D061B">
        <w:rPr>
          <w:lang w:eastAsia="zh-CN"/>
        </w:rPr>
        <w:t>F</w:t>
      </w:r>
      <w:r w:rsidRPr="007D061B">
        <w:t xml:space="preserve">or E-UTRA single RAT AAS BS operating in operating band </w:t>
      </w:r>
      <w:r w:rsidRPr="007D061B">
        <w:rPr>
          <w:lang w:eastAsia="zh-CN"/>
        </w:rPr>
        <w:t>41</w:t>
      </w:r>
      <w:r w:rsidRPr="007D061B">
        <w:t xml:space="preserve"> in the presence of an interfering signal </w:t>
      </w:r>
      <w:r w:rsidRPr="007D061B">
        <w:rPr>
          <w:lang w:eastAsia="zh-CN"/>
        </w:rPr>
        <w:t xml:space="preserve">according </w:t>
      </w:r>
      <w:r w:rsidR="007D061B" w:rsidRPr="007D061B">
        <w:t>clause 6</w:t>
      </w:r>
      <w:r w:rsidRPr="007D061B">
        <w:t>.7.4. In the frequency range relevant for this test, the transmitter intermodulation level shall not exceed the maximum levels for spurious emission, and operating band unwanted emission specified additionally for operating band 41</w:t>
      </w:r>
      <w:r w:rsidRPr="007D061B">
        <w:rPr>
          <w:i/>
        </w:rPr>
        <w:t>single RAT E-UTRA operation</w:t>
      </w:r>
      <w:r w:rsidRPr="007D061B">
        <w:t>. Also the ACLR requirements for same carrier type assumed in adjacent channels shall be fulfilled in the presence of the interfering signal.</w:t>
      </w:r>
    </w:p>
    <w:p w14:paraId="5388B690" w14:textId="77777777" w:rsidR="005432EB" w:rsidRPr="007D061B" w:rsidRDefault="005432EB" w:rsidP="005432EB">
      <w:pPr>
        <w:pStyle w:val="Heading5"/>
      </w:pPr>
      <w:bookmarkStart w:id="3016" w:name="_Toc21095361"/>
      <w:bookmarkStart w:id="3017" w:name="_Toc29766894"/>
      <w:bookmarkStart w:id="3018" w:name="_Toc36041041"/>
      <w:bookmarkStart w:id="3019" w:name="_Toc37228451"/>
      <w:bookmarkStart w:id="3020" w:name="_Toc37228955"/>
      <w:bookmarkStart w:id="3021" w:name="_Toc37229459"/>
      <w:bookmarkStart w:id="3022" w:name="_Toc45907016"/>
      <w:bookmarkStart w:id="3023" w:name="_Toc61116503"/>
      <w:bookmarkStart w:id="3024" w:name="_Toc67055159"/>
      <w:r w:rsidRPr="007D061B">
        <w:t>6.7.5.4.3</w:t>
      </w:r>
      <w:r w:rsidRPr="007D061B">
        <w:tab/>
        <w:t>Intra-system test requirement</w:t>
      </w:r>
      <w:bookmarkEnd w:id="3016"/>
      <w:bookmarkEnd w:id="3017"/>
      <w:bookmarkEnd w:id="3018"/>
      <w:bookmarkEnd w:id="3019"/>
      <w:bookmarkEnd w:id="3020"/>
      <w:bookmarkEnd w:id="3021"/>
      <w:bookmarkEnd w:id="3022"/>
      <w:bookmarkEnd w:id="3023"/>
      <w:bookmarkEnd w:id="3024"/>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3025" w:name="_Toc21095362"/>
      <w:bookmarkStart w:id="3026" w:name="_Toc29766895"/>
      <w:bookmarkStart w:id="3027" w:name="_Toc36041042"/>
      <w:bookmarkStart w:id="3028" w:name="_Toc37228452"/>
      <w:bookmarkStart w:id="3029" w:name="_Toc37228956"/>
      <w:bookmarkStart w:id="3030" w:name="_Toc37229460"/>
      <w:bookmarkStart w:id="3031" w:name="_Toc45907017"/>
      <w:bookmarkStart w:id="3032" w:name="_Toc61116504"/>
      <w:bookmarkStart w:id="3033" w:name="_Toc67055160"/>
      <w:r w:rsidRPr="007D061B">
        <w:rPr>
          <w:lang w:eastAsia="zh-CN"/>
        </w:rPr>
        <w:lastRenderedPageBreak/>
        <w:t>7</w:t>
      </w:r>
      <w:r w:rsidRPr="007D061B">
        <w:rPr>
          <w:lang w:eastAsia="zh-CN"/>
        </w:rPr>
        <w:tab/>
        <w:t>Conducted receiver characteristics</w:t>
      </w:r>
      <w:bookmarkEnd w:id="3025"/>
      <w:bookmarkEnd w:id="3026"/>
      <w:bookmarkEnd w:id="3027"/>
      <w:bookmarkEnd w:id="3028"/>
      <w:bookmarkEnd w:id="3029"/>
      <w:bookmarkEnd w:id="3030"/>
      <w:bookmarkEnd w:id="3031"/>
      <w:bookmarkEnd w:id="3032"/>
      <w:bookmarkEnd w:id="3033"/>
    </w:p>
    <w:p w14:paraId="16978EB7" w14:textId="77777777" w:rsidR="005432EB" w:rsidRPr="007D061B" w:rsidRDefault="005432EB" w:rsidP="005432EB">
      <w:pPr>
        <w:pStyle w:val="Heading2"/>
      </w:pPr>
      <w:bookmarkStart w:id="3034" w:name="_Toc21095363"/>
      <w:bookmarkStart w:id="3035" w:name="_Toc29766896"/>
      <w:bookmarkStart w:id="3036" w:name="_Toc36041043"/>
      <w:bookmarkStart w:id="3037" w:name="_Toc37228453"/>
      <w:bookmarkStart w:id="3038" w:name="_Toc37228957"/>
      <w:bookmarkStart w:id="3039" w:name="_Toc37229461"/>
      <w:bookmarkStart w:id="3040" w:name="_Toc45907018"/>
      <w:bookmarkStart w:id="3041" w:name="_Toc61116505"/>
      <w:bookmarkStart w:id="3042" w:name="_Toc67055161"/>
      <w:r w:rsidRPr="007D061B">
        <w:t>7.1</w:t>
      </w:r>
      <w:r w:rsidRPr="007D061B">
        <w:tab/>
        <w:t>General</w:t>
      </w:r>
      <w:bookmarkEnd w:id="3034"/>
      <w:bookmarkEnd w:id="3035"/>
      <w:bookmarkEnd w:id="3036"/>
      <w:bookmarkEnd w:id="3037"/>
      <w:bookmarkEnd w:id="3038"/>
      <w:bookmarkEnd w:id="3039"/>
      <w:bookmarkEnd w:id="3040"/>
      <w:bookmarkEnd w:id="3041"/>
      <w:bookmarkEnd w:id="3042"/>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3043" w:name="_Toc21095364"/>
      <w:bookmarkStart w:id="3044" w:name="_Toc29766897"/>
      <w:bookmarkStart w:id="3045" w:name="_Toc36041044"/>
      <w:bookmarkStart w:id="3046" w:name="_Toc37228454"/>
      <w:bookmarkStart w:id="3047" w:name="_Toc37228958"/>
      <w:bookmarkStart w:id="3048" w:name="_Toc37229462"/>
      <w:bookmarkStart w:id="3049" w:name="_Toc45907019"/>
      <w:bookmarkStart w:id="3050" w:name="_Toc61116506"/>
      <w:bookmarkStart w:id="3051" w:name="_Toc67055162"/>
      <w:r w:rsidRPr="007D061B">
        <w:t>7.2</w:t>
      </w:r>
      <w:r w:rsidRPr="007D061B">
        <w:tab/>
        <w:t>Reference sensitivity level</w:t>
      </w:r>
      <w:bookmarkEnd w:id="3043"/>
      <w:bookmarkEnd w:id="3044"/>
      <w:bookmarkEnd w:id="3045"/>
      <w:bookmarkEnd w:id="3046"/>
      <w:bookmarkEnd w:id="3047"/>
      <w:bookmarkEnd w:id="3048"/>
      <w:bookmarkEnd w:id="3049"/>
      <w:bookmarkEnd w:id="3050"/>
      <w:bookmarkEnd w:id="3051"/>
    </w:p>
    <w:p w14:paraId="6418D8E1" w14:textId="77777777" w:rsidR="005432EB" w:rsidRPr="007D061B" w:rsidRDefault="005432EB" w:rsidP="005432EB">
      <w:pPr>
        <w:pStyle w:val="Heading3"/>
      </w:pPr>
      <w:bookmarkStart w:id="3052" w:name="_Toc21095365"/>
      <w:bookmarkStart w:id="3053" w:name="_Toc29766898"/>
      <w:bookmarkStart w:id="3054" w:name="_Toc36041045"/>
      <w:bookmarkStart w:id="3055" w:name="_Toc37228455"/>
      <w:bookmarkStart w:id="3056" w:name="_Toc37228959"/>
      <w:bookmarkStart w:id="3057" w:name="_Toc37229463"/>
      <w:bookmarkStart w:id="3058" w:name="_Toc45907020"/>
      <w:bookmarkStart w:id="3059" w:name="_Toc61116507"/>
      <w:bookmarkStart w:id="3060" w:name="_Toc67055163"/>
      <w:r w:rsidRPr="007D061B">
        <w:t>7.2.1</w:t>
      </w:r>
      <w:r w:rsidRPr="007D061B">
        <w:tab/>
        <w:t>Definition and applicability</w:t>
      </w:r>
      <w:bookmarkEnd w:id="3052"/>
      <w:bookmarkEnd w:id="3053"/>
      <w:bookmarkEnd w:id="3054"/>
      <w:bookmarkEnd w:id="3055"/>
      <w:bookmarkEnd w:id="3056"/>
      <w:bookmarkEnd w:id="3057"/>
      <w:bookmarkEnd w:id="3058"/>
      <w:bookmarkEnd w:id="3059"/>
      <w:bookmarkEnd w:id="3060"/>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3061" w:name="_Toc21095366"/>
      <w:bookmarkStart w:id="3062" w:name="_Toc29766899"/>
      <w:bookmarkStart w:id="3063" w:name="_Toc36041046"/>
      <w:bookmarkStart w:id="3064" w:name="_Toc37228456"/>
      <w:bookmarkStart w:id="3065" w:name="_Toc37228960"/>
      <w:bookmarkStart w:id="3066" w:name="_Toc37229464"/>
      <w:bookmarkStart w:id="3067" w:name="_Toc45907021"/>
      <w:bookmarkStart w:id="3068" w:name="_Toc61116508"/>
      <w:bookmarkStart w:id="3069" w:name="_Toc67055164"/>
      <w:r w:rsidRPr="007D061B">
        <w:t>7.2.2</w:t>
      </w:r>
      <w:r w:rsidRPr="007D061B">
        <w:tab/>
        <w:t>Minimum Requirement</w:t>
      </w:r>
      <w:bookmarkEnd w:id="3061"/>
      <w:bookmarkEnd w:id="3062"/>
      <w:bookmarkEnd w:id="3063"/>
      <w:bookmarkEnd w:id="3064"/>
      <w:bookmarkEnd w:id="3065"/>
      <w:bookmarkEnd w:id="3066"/>
      <w:bookmarkEnd w:id="3067"/>
      <w:bookmarkEnd w:id="3068"/>
      <w:bookmarkEnd w:id="3069"/>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3070" w:name="_Toc21095367"/>
      <w:bookmarkStart w:id="3071" w:name="_Toc29766900"/>
      <w:bookmarkStart w:id="3072" w:name="_Toc36041047"/>
      <w:bookmarkStart w:id="3073" w:name="_Toc37228457"/>
      <w:bookmarkStart w:id="3074" w:name="_Toc37228961"/>
      <w:bookmarkStart w:id="3075" w:name="_Toc37229465"/>
      <w:bookmarkStart w:id="3076" w:name="_Toc45907022"/>
      <w:bookmarkStart w:id="3077" w:name="_Toc61116509"/>
      <w:bookmarkStart w:id="3078" w:name="_Toc67055165"/>
      <w:r w:rsidRPr="007D061B">
        <w:t>7.2.3</w:t>
      </w:r>
      <w:r w:rsidRPr="007D061B">
        <w:tab/>
        <w:t>Test Purpose</w:t>
      </w:r>
      <w:bookmarkEnd w:id="3070"/>
      <w:bookmarkEnd w:id="3071"/>
      <w:bookmarkEnd w:id="3072"/>
      <w:bookmarkEnd w:id="3073"/>
      <w:bookmarkEnd w:id="3074"/>
      <w:bookmarkEnd w:id="3075"/>
      <w:bookmarkEnd w:id="3076"/>
      <w:bookmarkEnd w:id="3077"/>
      <w:bookmarkEnd w:id="307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3079" w:name="_Toc21095368"/>
      <w:bookmarkStart w:id="3080" w:name="_Toc29766901"/>
      <w:bookmarkStart w:id="3081" w:name="_Toc36041048"/>
      <w:bookmarkStart w:id="3082" w:name="_Toc37228458"/>
      <w:bookmarkStart w:id="3083" w:name="_Toc37228962"/>
      <w:bookmarkStart w:id="3084" w:name="_Toc37229466"/>
      <w:bookmarkStart w:id="3085" w:name="_Toc45907023"/>
      <w:bookmarkStart w:id="3086" w:name="_Toc61116510"/>
      <w:bookmarkStart w:id="3087" w:name="_Toc67055166"/>
      <w:r w:rsidRPr="007D061B">
        <w:t>7.2.4</w:t>
      </w:r>
      <w:r w:rsidRPr="007D061B">
        <w:tab/>
        <w:t>Method of test</w:t>
      </w:r>
      <w:bookmarkEnd w:id="3079"/>
      <w:bookmarkEnd w:id="3080"/>
      <w:bookmarkEnd w:id="3081"/>
      <w:bookmarkEnd w:id="3082"/>
      <w:bookmarkEnd w:id="3083"/>
      <w:bookmarkEnd w:id="3084"/>
      <w:bookmarkEnd w:id="3085"/>
      <w:bookmarkEnd w:id="3086"/>
      <w:bookmarkEnd w:id="3087"/>
    </w:p>
    <w:p w14:paraId="174F2E67" w14:textId="77777777" w:rsidR="005432EB" w:rsidRPr="007D061B" w:rsidRDefault="005432EB" w:rsidP="005432EB">
      <w:pPr>
        <w:pStyle w:val="Heading4"/>
      </w:pPr>
      <w:bookmarkStart w:id="3088" w:name="_Toc21095369"/>
      <w:bookmarkStart w:id="3089" w:name="_Toc29766902"/>
      <w:bookmarkStart w:id="3090" w:name="_Toc36041049"/>
      <w:bookmarkStart w:id="3091" w:name="_Toc37228459"/>
      <w:bookmarkStart w:id="3092" w:name="_Toc37228963"/>
      <w:bookmarkStart w:id="3093" w:name="_Toc37229467"/>
      <w:bookmarkStart w:id="3094" w:name="_Toc45907024"/>
      <w:bookmarkStart w:id="3095" w:name="_Toc61116511"/>
      <w:bookmarkStart w:id="3096" w:name="_Toc67055167"/>
      <w:r w:rsidRPr="007D061B">
        <w:t>7.2.4.1</w:t>
      </w:r>
      <w:r w:rsidRPr="007D061B">
        <w:tab/>
        <w:t>Initial conditions</w:t>
      </w:r>
      <w:bookmarkEnd w:id="3088"/>
      <w:bookmarkEnd w:id="3089"/>
      <w:bookmarkEnd w:id="3090"/>
      <w:bookmarkEnd w:id="3091"/>
      <w:bookmarkEnd w:id="3092"/>
      <w:bookmarkEnd w:id="3093"/>
      <w:bookmarkEnd w:id="3094"/>
      <w:bookmarkEnd w:id="3095"/>
      <w:bookmarkEnd w:id="3096"/>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0"/>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3097" w:name="_Toc21095370"/>
      <w:bookmarkStart w:id="3098" w:name="_Toc29766903"/>
      <w:bookmarkStart w:id="3099" w:name="_Toc36041050"/>
      <w:bookmarkStart w:id="3100" w:name="_Toc37228460"/>
      <w:bookmarkStart w:id="3101" w:name="_Toc37228964"/>
      <w:bookmarkStart w:id="3102" w:name="_Toc37229468"/>
      <w:bookmarkStart w:id="3103" w:name="_Toc45907025"/>
      <w:bookmarkStart w:id="3104" w:name="_Toc61116512"/>
      <w:bookmarkStart w:id="3105" w:name="_Toc67055168"/>
      <w:r w:rsidRPr="007D061B">
        <w:t>7.2.4.2</w:t>
      </w:r>
      <w:r w:rsidRPr="007D061B">
        <w:tab/>
        <w:t>Procedure</w:t>
      </w:r>
      <w:bookmarkEnd w:id="3097"/>
      <w:bookmarkEnd w:id="3098"/>
      <w:bookmarkEnd w:id="3099"/>
      <w:bookmarkEnd w:id="3100"/>
      <w:bookmarkEnd w:id="3101"/>
      <w:bookmarkEnd w:id="3102"/>
      <w:bookmarkEnd w:id="3103"/>
      <w:bookmarkEnd w:id="3104"/>
      <w:bookmarkEnd w:id="3105"/>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lastRenderedPageBreak/>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3106" w:name="_Toc21095371"/>
      <w:bookmarkStart w:id="3107" w:name="_Toc29766904"/>
      <w:bookmarkStart w:id="3108" w:name="_Toc36041051"/>
      <w:bookmarkStart w:id="3109" w:name="_Toc37228461"/>
      <w:bookmarkStart w:id="3110" w:name="_Toc37228965"/>
      <w:bookmarkStart w:id="3111" w:name="_Toc37229469"/>
      <w:bookmarkStart w:id="3112" w:name="_Toc45907026"/>
      <w:bookmarkStart w:id="3113" w:name="_Toc61116513"/>
      <w:bookmarkStart w:id="3114" w:name="_Toc67055169"/>
      <w:r w:rsidRPr="007D061B">
        <w:t>7.2.5</w:t>
      </w:r>
      <w:r w:rsidRPr="007D061B">
        <w:tab/>
        <w:t>Test Requirements</w:t>
      </w:r>
      <w:bookmarkEnd w:id="3106"/>
      <w:bookmarkEnd w:id="3107"/>
      <w:bookmarkEnd w:id="3108"/>
      <w:bookmarkEnd w:id="3109"/>
      <w:bookmarkEnd w:id="3110"/>
      <w:bookmarkEnd w:id="3111"/>
      <w:bookmarkEnd w:id="3112"/>
      <w:bookmarkEnd w:id="3113"/>
      <w:bookmarkEnd w:id="3114"/>
    </w:p>
    <w:p w14:paraId="186ABFA9" w14:textId="77777777" w:rsidR="005432EB" w:rsidRPr="007D061B" w:rsidRDefault="005432EB" w:rsidP="005432EB">
      <w:pPr>
        <w:pStyle w:val="Heading4"/>
      </w:pPr>
      <w:bookmarkStart w:id="3115" w:name="_Toc21095372"/>
      <w:bookmarkStart w:id="3116" w:name="_Toc29766905"/>
      <w:bookmarkStart w:id="3117" w:name="_Toc36041052"/>
      <w:bookmarkStart w:id="3118" w:name="_Toc37228462"/>
      <w:bookmarkStart w:id="3119" w:name="_Toc37228966"/>
      <w:bookmarkStart w:id="3120" w:name="_Toc37229470"/>
      <w:bookmarkStart w:id="3121" w:name="_Toc45907027"/>
      <w:bookmarkStart w:id="3122" w:name="_Toc61116514"/>
      <w:bookmarkStart w:id="3123" w:name="_Toc67055170"/>
      <w:r w:rsidRPr="007D061B">
        <w:t>7.2.5.1</w:t>
      </w:r>
      <w:r w:rsidRPr="007D061B">
        <w:tab/>
        <w:t>UTRA FDD operation</w:t>
      </w:r>
      <w:bookmarkEnd w:id="3115"/>
      <w:bookmarkEnd w:id="3116"/>
      <w:bookmarkEnd w:id="3117"/>
      <w:bookmarkEnd w:id="3118"/>
      <w:bookmarkEnd w:id="3119"/>
      <w:bookmarkEnd w:id="3120"/>
      <w:bookmarkEnd w:id="3121"/>
      <w:bookmarkEnd w:id="3122"/>
      <w:bookmarkEnd w:id="3123"/>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3124" w:name="_Toc21095373"/>
      <w:bookmarkStart w:id="3125" w:name="_Toc29766906"/>
      <w:bookmarkStart w:id="3126" w:name="_Toc36041053"/>
      <w:bookmarkStart w:id="3127" w:name="_Toc37228463"/>
      <w:bookmarkStart w:id="3128" w:name="_Toc37228967"/>
      <w:bookmarkStart w:id="3129" w:name="_Toc37229471"/>
      <w:bookmarkStart w:id="3130" w:name="_Toc45907028"/>
      <w:bookmarkStart w:id="3131" w:name="_Toc61116515"/>
      <w:bookmarkStart w:id="3132" w:name="_Toc67055171"/>
      <w:r w:rsidRPr="007D061B">
        <w:t>7.2.5.2</w:t>
      </w:r>
      <w:r w:rsidRPr="007D061B">
        <w:tab/>
        <w:t>UTRA TDD 1,28 Mcps option operation</w:t>
      </w:r>
      <w:bookmarkEnd w:id="3124"/>
      <w:bookmarkEnd w:id="3125"/>
      <w:bookmarkEnd w:id="3126"/>
      <w:bookmarkEnd w:id="3127"/>
      <w:bookmarkEnd w:id="3128"/>
      <w:bookmarkEnd w:id="3129"/>
      <w:bookmarkEnd w:id="3130"/>
      <w:bookmarkEnd w:id="3131"/>
      <w:bookmarkEnd w:id="3132"/>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3133" w:name="_Toc21095374"/>
      <w:bookmarkStart w:id="3134" w:name="_Toc29766907"/>
      <w:bookmarkStart w:id="3135" w:name="_Toc36041054"/>
      <w:bookmarkStart w:id="3136" w:name="_Toc37228464"/>
      <w:bookmarkStart w:id="3137" w:name="_Toc37228968"/>
      <w:bookmarkStart w:id="3138" w:name="_Toc37229472"/>
      <w:bookmarkStart w:id="3139" w:name="_Toc45907029"/>
      <w:bookmarkStart w:id="3140" w:name="_Toc61116516"/>
      <w:bookmarkStart w:id="3141" w:name="_Toc67055172"/>
      <w:r w:rsidRPr="007D061B">
        <w:lastRenderedPageBreak/>
        <w:t>7.2.5.3</w:t>
      </w:r>
      <w:r w:rsidRPr="007D061B">
        <w:tab/>
        <w:t>E-UTRA operation</w:t>
      </w:r>
      <w:bookmarkEnd w:id="3133"/>
      <w:bookmarkEnd w:id="3134"/>
      <w:bookmarkEnd w:id="3135"/>
      <w:bookmarkEnd w:id="3136"/>
      <w:bookmarkEnd w:id="3137"/>
      <w:bookmarkEnd w:id="3138"/>
      <w:bookmarkEnd w:id="3139"/>
      <w:bookmarkEnd w:id="3140"/>
      <w:bookmarkEnd w:id="3141"/>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3142" w:name="_Toc21095375"/>
      <w:bookmarkStart w:id="3143" w:name="_Toc29766908"/>
      <w:bookmarkStart w:id="3144" w:name="_Toc36041055"/>
      <w:bookmarkStart w:id="3145" w:name="_Toc37228465"/>
      <w:bookmarkStart w:id="3146" w:name="_Toc37228969"/>
      <w:bookmarkStart w:id="3147" w:name="_Toc37229473"/>
      <w:bookmarkStart w:id="3148" w:name="_Toc45907030"/>
      <w:bookmarkStart w:id="3149" w:name="_Toc61116517"/>
      <w:bookmarkStart w:id="3150" w:name="_Toc67055173"/>
      <w:r w:rsidRPr="007D061B">
        <w:lastRenderedPageBreak/>
        <w:t>7.2.5.4</w:t>
      </w:r>
      <w:r w:rsidRPr="007D061B">
        <w:tab/>
        <w:t>NR operation</w:t>
      </w:r>
      <w:bookmarkEnd w:id="3142"/>
      <w:bookmarkEnd w:id="3143"/>
      <w:bookmarkEnd w:id="3144"/>
      <w:bookmarkEnd w:id="3145"/>
      <w:bookmarkEnd w:id="3146"/>
      <w:bookmarkEnd w:id="3147"/>
      <w:bookmarkEnd w:id="3148"/>
      <w:bookmarkEnd w:id="3149"/>
      <w:bookmarkEnd w:id="3150"/>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3151" w:name="OLE_LINK318"/>
      <w:bookmarkStart w:id="3152" w:name="OLE_LINK317"/>
      <w:bookmarkStart w:id="3153" w:name="OLE_LINK320"/>
      <w:bookmarkStart w:id="3154"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3151"/>
      <w:bookmarkEnd w:id="3152"/>
      <w:bookmarkEnd w:id="3153"/>
      <w:bookmarkEnd w:id="3154"/>
    </w:p>
    <w:p w14:paraId="3D4E03F6" w14:textId="77777777" w:rsidR="005432EB" w:rsidRPr="007D061B" w:rsidRDefault="005432EB" w:rsidP="005432EB">
      <w:pPr>
        <w:pStyle w:val="Heading2"/>
      </w:pPr>
      <w:bookmarkStart w:id="3155" w:name="_Toc21095376"/>
      <w:bookmarkStart w:id="3156" w:name="_Toc29766909"/>
      <w:bookmarkStart w:id="3157" w:name="_Toc36041056"/>
      <w:bookmarkStart w:id="3158" w:name="_Toc37228466"/>
      <w:bookmarkStart w:id="3159" w:name="_Toc37228970"/>
      <w:bookmarkStart w:id="3160" w:name="_Toc37229474"/>
      <w:bookmarkStart w:id="3161" w:name="_Toc45907031"/>
      <w:bookmarkStart w:id="3162" w:name="_Toc61116518"/>
      <w:bookmarkStart w:id="3163" w:name="_Toc67055174"/>
      <w:r w:rsidRPr="007D061B">
        <w:t>7.3</w:t>
      </w:r>
      <w:r w:rsidRPr="007D061B">
        <w:tab/>
        <w:t>Dynamic range</w:t>
      </w:r>
      <w:bookmarkEnd w:id="3155"/>
      <w:bookmarkEnd w:id="3156"/>
      <w:bookmarkEnd w:id="3157"/>
      <w:bookmarkEnd w:id="3158"/>
      <w:bookmarkEnd w:id="3159"/>
      <w:bookmarkEnd w:id="3160"/>
      <w:bookmarkEnd w:id="3161"/>
      <w:bookmarkEnd w:id="3162"/>
      <w:bookmarkEnd w:id="3163"/>
    </w:p>
    <w:p w14:paraId="74FAD984" w14:textId="77777777" w:rsidR="005432EB" w:rsidRPr="007D061B" w:rsidRDefault="005432EB" w:rsidP="005432EB">
      <w:pPr>
        <w:pStyle w:val="Heading3"/>
      </w:pPr>
      <w:bookmarkStart w:id="3164" w:name="_Toc21095377"/>
      <w:bookmarkStart w:id="3165" w:name="_Toc29766910"/>
      <w:bookmarkStart w:id="3166" w:name="_Toc36041057"/>
      <w:bookmarkStart w:id="3167" w:name="_Toc37228467"/>
      <w:bookmarkStart w:id="3168" w:name="_Toc37228971"/>
      <w:bookmarkStart w:id="3169" w:name="_Toc37229475"/>
      <w:bookmarkStart w:id="3170" w:name="_Toc45907032"/>
      <w:bookmarkStart w:id="3171" w:name="_Toc61116519"/>
      <w:bookmarkStart w:id="3172" w:name="_Toc67055175"/>
      <w:r w:rsidRPr="007D061B">
        <w:t>7.3.1</w:t>
      </w:r>
      <w:r w:rsidRPr="007D061B">
        <w:tab/>
        <w:t>Definition and applicability</w:t>
      </w:r>
      <w:bookmarkEnd w:id="3164"/>
      <w:bookmarkEnd w:id="3165"/>
      <w:bookmarkEnd w:id="3166"/>
      <w:bookmarkEnd w:id="3167"/>
      <w:bookmarkEnd w:id="3168"/>
      <w:bookmarkEnd w:id="3169"/>
      <w:bookmarkEnd w:id="3170"/>
      <w:bookmarkEnd w:id="3171"/>
      <w:bookmarkEnd w:id="3172"/>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3173" w:name="_Toc21095378"/>
      <w:bookmarkStart w:id="3174" w:name="_Toc29766911"/>
      <w:bookmarkStart w:id="3175" w:name="_Toc36041058"/>
      <w:bookmarkStart w:id="3176" w:name="_Toc37228468"/>
      <w:bookmarkStart w:id="3177" w:name="_Toc37228972"/>
      <w:bookmarkStart w:id="3178" w:name="_Toc37229476"/>
      <w:bookmarkStart w:id="3179" w:name="_Toc45907033"/>
      <w:bookmarkStart w:id="3180" w:name="_Toc61116520"/>
      <w:bookmarkStart w:id="3181" w:name="_Toc67055176"/>
      <w:r w:rsidRPr="007D061B">
        <w:t>7.3.2</w:t>
      </w:r>
      <w:r w:rsidRPr="007D061B">
        <w:tab/>
        <w:t>Minimum requirement</w:t>
      </w:r>
      <w:bookmarkEnd w:id="3173"/>
      <w:bookmarkEnd w:id="3174"/>
      <w:bookmarkEnd w:id="3175"/>
      <w:bookmarkEnd w:id="3176"/>
      <w:bookmarkEnd w:id="3177"/>
      <w:bookmarkEnd w:id="3178"/>
      <w:bookmarkEnd w:id="3179"/>
      <w:bookmarkEnd w:id="3180"/>
      <w:bookmarkEnd w:id="3181"/>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3182" w:name="_Toc21095379"/>
      <w:bookmarkStart w:id="3183" w:name="_Toc29766912"/>
      <w:bookmarkStart w:id="3184" w:name="_Toc36041059"/>
      <w:bookmarkStart w:id="3185" w:name="_Toc37228469"/>
      <w:bookmarkStart w:id="3186" w:name="_Toc37228973"/>
      <w:bookmarkStart w:id="3187" w:name="_Toc37229477"/>
      <w:bookmarkStart w:id="3188" w:name="_Toc45907034"/>
      <w:bookmarkStart w:id="3189" w:name="_Toc61116521"/>
      <w:bookmarkStart w:id="3190" w:name="_Toc67055177"/>
      <w:r w:rsidRPr="007D061B">
        <w:t>7.3.3</w:t>
      </w:r>
      <w:r w:rsidRPr="007D061B">
        <w:tab/>
        <w:t>Test purpose</w:t>
      </w:r>
      <w:bookmarkEnd w:id="3182"/>
      <w:bookmarkEnd w:id="3183"/>
      <w:bookmarkEnd w:id="3184"/>
      <w:bookmarkEnd w:id="3185"/>
      <w:bookmarkEnd w:id="3186"/>
      <w:bookmarkEnd w:id="3187"/>
      <w:bookmarkEnd w:id="3188"/>
      <w:bookmarkEnd w:id="3189"/>
      <w:bookmarkEnd w:id="3190"/>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3191" w:name="_Toc21095380"/>
      <w:bookmarkStart w:id="3192" w:name="_Toc29766913"/>
      <w:bookmarkStart w:id="3193" w:name="_Toc36041060"/>
      <w:bookmarkStart w:id="3194" w:name="_Toc37228470"/>
      <w:bookmarkStart w:id="3195" w:name="_Toc37228974"/>
      <w:bookmarkStart w:id="3196" w:name="_Toc37229478"/>
      <w:bookmarkStart w:id="3197" w:name="_Toc45907035"/>
    </w:p>
    <w:p w14:paraId="225119E3" w14:textId="403B85C8" w:rsidR="005432EB" w:rsidRPr="007D061B" w:rsidRDefault="005432EB" w:rsidP="005432EB">
      <w:pPr>
        <w:pStyle w:val="Heading3"/>
      </w:pPr>
      <w:bookmarkStart w:id="3198" w:name="_Toc61116522"/>
      <w:bookmarkStart w:id="3199" w:name="_Toc67055178"/>
      <w:r w:rsidRPr="007D061B">
        <w:t>7.3.4</w:t>
      </w:r>
      <w:r w:rsidRPr="007D061B">
        <w:tab/>
        <w:t>Method of test</w:t>
      </w:r>
      <w:bookmarkEnd w:id="3191"/>
      <w:bookmarkEnd w:id="3192"/>
      <w:bookmarkEnd w:id="3193"/>
      <w:bookmarkEnd w:id="3194"/>
      <w:bookmarkEnd w:id="3195"/>
      <w:bookmarkEnd w:id="3196"/>
      <w:bookmarkEnd w:id="3197"/>
      <w:bookmarkEnd w:id="3198"/>
      <w:bookmarkEnd w:id="3199"/>
    </w:p>
    <w:p w14:paraId="1C5ADE67" w14:textId="77777777" w:rsidR="005432EB" w:rsidRPr="007D061B" w:rsidRDefault="005432EB" w:rsidP="005432EB">
      <w:pPr>
        <w:pStyle w:val="Heading4"/>
      </w:pPr>
      <w:bookmarkStart w:id="3200" w:name="_Toc21095381"/>
      <w:bookmarkStart w:id="3201" w:name="_Toc29766914"/>
      <w:bookmarkStart w:id="3202" w:name="_Toc36041061"/>
      <w:bookmarkStart w:id="3203" w:name="_Toc37228471"/>
      <w:bookmarkStart w:id="3204" w:name="_Toc37228975"/>
      <w:bookmarkStart w:id="3205" w:name="_Toc37229479"/>
      <w:bookmarkStart w:id="3206" w:name="_Toc45907036"/>
      <w:bookmarkStart w:id="3207" w:name="_Toc61116523"/>
      <w:bookmarkStart w:id="3208" w:name="_Toc67055179"/>
      <w:r w:rsidRPr="007D061B">
        <w:t>7.3.4.1</w:t>
      </w:r>
      <w:r w:rsidRPr="007D061B">
        <w:tab/>
        <w:t>Initial conditions</w:t>
      </w:r>
      <w:bookmarkEnd w:id="3200"/>
      <w:bookmarkEnd w:id="3201"/>
      <w:bookmarkEnd w:id="3202"/>
      <w:bookmarkEnd w:id="3203"/>
      <w:bookmarkEnd w:id="3204"/>
      <w:bookmarkEnd w:id="3205"/>
      <w:bookmarkEnd w:id="3206"/>
      <w:bookmarkEnd w:id="3207"/>
      <w:bookmarkEnd w:id="3208"/>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3209" w:name="_Toc21095382"/>
      <w:bookmarkStart w:id="3210" w:name="_Toc29766915"/>
      <w:bookmarkStart w:id="3211" w:name="_Toc36041062"/>
      <w:bookmarkStart w:id="3212" w:name="_Toc37228472"/>
      <w:bookmarkStart w:id="3213" w:name="_Toc37228976"/>
      <w:bookmarkStart w:id="3214" w:name="_Toc37229480"/>
      <w:bookmarkStart w:id="3215" w:name="_Toc45907037"/>
      <w:bookmarkStart w:id="3216" w:name="_Toc61116524"/>
      <w:bookmarkStart w:id="3217" w:name="_Toc67055180"/>
      <w:r w:rsidRPr="007D061B">
        <w:t>7.3.4.2</w:t>
      </w:r>
      <w:r w:rsidRPr="007D061B">
        <w:tab/>
        <w:t>Procedure</w:t>
      </w:r>
      <w:bookmarkEnd w:id="3209"/>
      <w:bookmarkEnd w:id="3210"/>
      <w:bookmarkEnd w:id="3211"/>
      <w:bookmarkEnd w:id="3212"/>
      <w:bookmarkEnd w:id="3213"/>
      <w:bookmarkEnd w:id="3214"/>
      <w:bookmarkEnd w:id="3215"/>
      <w:bookmarkEnd w:id="3216"/>
      <w:bookmarkEnd w:id="3217"/>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3218" w:name="_Toc21095383"/>
      <w:bookmarkStart w:id="3219" w:name="_Toc29766916"/>
      <w:bookmarkStart w:id="3220" w:name="_Toc36041063"/>
      <w:bookmarkStart w:id="3221" w:name="_Toc37228473"/>
      <w:bookmarkStart w:id="3222" w:name="_Toc37228977"/>
      <w:bookmarkStart w:id="3223" w:name="_Toc37229481"/>
      <w:bookmarkStart w:id="3224" w:name="_Toc45907038"/>
      <w:bookmarkStart w:id="3225" w:name="_Toc61116525"/>
      <w:bookmarkStart w:id="3226" w:name="_Toc67055181"/>
      <w:r w:rsidRPr="007D061B">
        <w:t>7.3.5</w:t>
      </w:r>
      <w:r w:rsidRPr="007D061B">
        <w:tab/>
        <w:t>Test requirements</w:t>
      </w:r>
      <w:bookmarkEnd w:id="3218"/>
      <w:bookmarkEnd w:id="3219"/>
      <w:bookmarkEnd w:id="3220"/>
      <w:bookmarkEnd w:id="3221"/>
      <w:bookmarkEnd w:id="3222"/>
      <w:bookmarkEnd w:id="3223"/>
      <w:bookmarkEnd w:id="3224"/>
      <w:bookmarkEnd w:id="3225"/>
      <w:bookmarkEnd w:id="3226"/>
    </w:p>
    <w:p w14:paraId="7A96B957" w14:textId="77777777" w:rsidR="005432EB" w:rsidRPr="007D061B" w:rsidRDefault="005432EB" w:rsidP="005432EB">
      <w:pPr>
        <w:pStyle w:val="Heading4"/>
      </w:pPr>
      <w:bookmarkStart w:id="3227" w:name="_Toc21095384"/>
      <w:bookmarkStart w:id="3228" w:name="_Toc29766917"/>
      <w:bookmarkStart w:id="3229" w:name="_Toc36041064"/>
      <w:bookmarkStart w:id="3230" w:name="_Toc37228474"/>
      <w:bookmarkStart w:id="3231" w:name="_Toc37228978"/>
      <w:bookmarkStart w:id="3232" w:name="_Toc37229482"/>
      <w:bookmarkStart w:id="3233" w:name="_Toc45907039"/>
      <w:bookmarkStart w:id="3234" w:name="_Toc61116526"/>
      <w:bookmarkStart w:id="3235" w:name="_Toc67055182"/>
      <w:r w:rsidRPr="007D061B">
        <w:t>7.3.5.1</w:t>
      </w:r>
      <w:r w:rsidRPr="007D061B">
        <w:tab/>
        <w:t>UTRA FDD operation</w:t>
      </w:r>
      <w:bookmarkEnd w:id="3227"/>
      <w:bookmarkEnd w:id="3228"/>
      <w:bookmarkEnd w:id="3229"/>
      <w:bookmarkEnd w:id="3230"/>
      <w:bookmarkEnd w:id="3231"/>
      <w:bookmarkEnd w:id="3232"/>
      <w:bookmarkEnd w:id="3233"/>
      <w:bookmarkEnd w:id="3234"/>
      <w:bookmarkEnd w:id="3235"/>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3236" w:name="_Toc21095385"/>
      <w:bookmarkStart w:id="3237" w:name="_Toc29766918"/>
      <w:bookmarkStart w:id="3238" w:name="_Toc36041065"/>
      <w:bookmarkStart w:id="3239" w:name="_Toc37228475"/>
      <w:bookmarkStart w:id="3240" w:name="_Toc37228979"/>
      <w:bookmarkStart w:id="3241" w:name="_Toc37229483"/>
      <w:bookmarkStart w:id="3242" w:name="_Toc45907040"/>
      <w:bookmarkStart w:id="3243" w:name="_Toc61116527"/>
      <w:bookmarkStart w:id="3244" w:name="_Toc67055183"/>
      <w:r w:rsidRPr="007D061B">
        <w:t>7.3.5.2</w:t>
      </w:r>
      <w:r w:rsidRPr="007D061B">
        <w:tab/>
        <w:t>UTRA TDD 1,28 Mcps option operation</w:t>
      </w:r>
      <w:bookmarkEnd w:id="3236"/>
      <w:bookmarkEnd w:id="3237"/>
      <w:bookmarkEnd w:id="3238"/>
      <w:bookmarkEnd w:id="3239"/>
      <w:bookmarkEnd w:id="3240"/>
      <w:bookmarkEnd w:id="3241"/>
      <w:bookmarkEnd w:id="3242"/>
      <w:bookmarkEnd w:id="3243"/>
      <w:bookmarkEnd w:id="3244"/>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3245" w:name="_Toc21095386"/>
      <w:bookmarkStart w:id="3246" w:name="_Toc29766919"/>
      <w:bookmarkStart w:id="3247" w:name="_Toc36041066"/>
      <w:bookmarkStart w:id="3248" w:name="_Toc37228476"/>
      <w:bookmarkStart w:id="3249" w:name="_Toc37228980"/>
      <w:bookmarkStart w:id="3250" w:name="_Toc37229484"/>
      <w:bookmarkStart w:id="3251" w:name="_Toc45907041"/>
      <w:bookmarkStart w:id="3252" w:name="_Toc61116528"/>
      <w:bookmarkStart w:id="3253" w:name="_Toc67055184"/>
      <w:r w:rsidRPr="007D061B">
        <w:t>7.3.5.3</w:t>
      </w:r>
      <w:r w:rsidRPr="007D061B">
        <w:tab/>
        <w:t>E-UTRA operation</w:t>
      </w:r>
      <w:bookmarkEnd w:id="3245"/>
      <w:bookmarkEnd w:id="3246"/>
      <w:bookmarkEnd w:id="3247"/>
      <w:bookmarkEnd w:id="3248"/>
      <w:bookmarkEnd w:id="3249"/>
      <w:bookmarkEnd w:id="3250"/>
      <w:bookmarkEnd w:id="3251"/>
      <w:bookmarkEnd w:id="3252"/>
      <w:bookmarkEnd w:id="3253"/>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3254" w:name="_Toc21095387"/>
      <w:bookmarkStart w:id="3255" w:name="_Toc29766920"/>
      <w:bookmarkStart w:id="3256" w:name="_Toc36041067"/>
      <w:bookmarkStart w:id="3257" w:name="_Toc37228477"/>
      <w:bookmarkStart w:id="3258" w:name="_Toc37228981"/>
      <w:bookmarkStart w:id="3259" w:name="_Toc37229485"/>
      <w:bookmarkStart w:id="3260" w:name="_Toc45907042"/>
      <w:bookmarkStart w:id="3261" w:name="_Toc61116529"/>
      <w:bookmarkStart w:id="3262" w:name="_Toc67055185"/>
      <w:r w:rsidRPr="007D061B">
        <w:t>7.3.5.4</w:t>
      </w:r>
      <w:r w:rsidRPr="007D061B">
        <w:tab/>
        <w:t>NR operation</w:t>
      </w:r>
      <w:bookmarkEnd w:id="3254"/>
      <w:bookmarkEnd w:id="3255"/>
      <w:bookmarkEnd w:id="3256"/>
      <w:bookmarkEnd w:id="3257"/>
      <w:bookmarkEnd w:id="3258"/>
      <w:bookmarkEnd w:id="3259"/>
      <w:bookmarkEnd w:id="3260"/>
      <w:bookmarkEnd w:id="3261"/>
      <w:bookmarkEnd w:id="3262"/>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3263" w:name="_Toc21095388"/>
      <w:bookmarkStart w:id="3264" w:name="_Toc29766921"/>
      <w:bookmarkStart w:id="3265" w:name="_Toc36041068"/>
      <w:bookmarkStart w:id="3266" w:name="_Toc37228478"/>
      <w:bookmarkStart w:id="3267" w:name="_Toc37228982"/>
      <w:bookmarkStart w:id="3268" w:name="_Toc37229486"/>
      <w:bookmarkStart w:id="3269" w:name="_Toc45907043"/>
      <w:bookmarkStart w:id="3270" w:name="_Toc61116530"/>
      <w:bookmarkStart w:id="3271" w:name="_Toc67055186"/>
      <w:r w:rsidRPr="007D061B">
        <w:t>7.4</w:t>
      </w:r>
      <w:r w:rsidRPr="007D061B">
        <w:tab/>
        <w:t>Adjacent channel selectivity and narrowband blocking</w:t>
      </w:r>
      <w:bookmarkEnd w:id="3263"/>
      <w:bookmarkEnd w:id="3264"/>
      <w:bookmarkEnd w:id="3265"/>
      <w:bookmarkEnd w:id="3266"/>
      <w:bookmarkEnd w:id="3267"/>
      <w:bookmarkEnd w:id="3268"/>
      <w:bookmarkEnd w:id="3269"/>
      <w:bookmarkEnd w:id="3270"/>
      <w:bookmarkEnd w:id="3271"/>
    </w:p>
    <w:p w14:paraId="68687FB0" w14:textId="77777777" w:rsidR="005432EB" w:rsidRPr="007D061B" w:rsidRDefault="005432EB" w:rsidP="005432EB">
      <w:pPr>
        <w:pStyle w:val="Heading3"/>
      </w:pPr>
      <w:bookmarkStart w:id="3272" w:name="_Toc21095389"/>
      <w:bookmarkStart w:id="3273" w:name="_Toc29766922"/>
      <w:bookmarkStart w:id="3274" w:name="_Toc36041069"/>
      <w:bookmarkStart w:id="3275" w:name="_Toc37228479"/>
      <w:bookmarkStart w:id="3276" w:name="_Toc37228983"/>
      <w:bookmarkStart w:id="3277" w:name="_Toc37229487"/>
      <w:bookmarkStart w:id="3278" w:name="_Toc45907044"/>
      <w:bookmarkStart w:id="3279" w:name="_Toc61116531"/>
      <w:bookmarkStart w:id="3280" w:name="_Toc67055187"/>
      <w:r w:rsidRPr="007D061B">
        <w:t>7.4.1</w:t>
      </w:r>
      <w:r w:rsidRPr="007D061B">
        <w:tab/>
        <w:t>Definition and applicability</w:t>
      </w:r>
      <w:bookmarkEnd w:id="3272"/>
      <w:bookmarkEnd w:id="3273"/>
      <w:bookmarkEnd w:id="3274"/>
      <w:bookmarkEnd w:id="3275"/>
      <w:bookmarkEnd w:id="3276"/>
      <w:bookmarkEnd w:id="3277"/>
      <w:bookmarkEnd w:id="3278"/>
      <w:bookmarkEnd w:id="3279"/>
      <w:bookmarkEnd w:id="3280"/>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3281" w:name="_Toc21095390"/>
      <w:bookmarkStart w:id="3282" w:name="_Toc29766923"/>
      <w:bookmarkStart w:id="3283" w:name="_Toc36041070"/>
      <w:bookmarkStart w:id="3284" w:name="_Toc37228480"/>
      <w:bookmarkStart w:id="3285" w:name="_Toc37228984"/>
      <w:bookmarkStart w:id="3286" w:name="_Toc37229488"/>
      <w:bookmarkStart w:id="3287" w:name="_Toc45907045"/>
      <w:bookmarkStart w:id="3288" w:name="_Toc61116532"/>
      <w:bookmarkStart w:id="3289" w:name="_Toc67055188"/>
      <w:r w:rsidRPr="007D061B">
        <w:t>7.4.2</w:t>
      </w:r>
      <w:r w:rsidRPr="007D061B">
        <w:tab/>
        <w:t>Minimum requirement</w:t>
      </w:r>
      <w:bookmarkEnd w:id="3281"/>
      <w:bookmarkEnd w:id="3282"/>
      <w:bookmarkEnd w:id="3283"/>
      <w:bookmarkEnd w:id="3284"/>
      <w:bookmarkEnd w:id="3285"/>
      <w:bookmarkEnd w:id="3286"/>
      <w:bookmarkEnd w:id="3287"/>
      <w:bookmarkEnd w:id="3288"/>
      <w:bookmarkEnd w:id="3289"/>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3290" w:name="_Toc21095391"/>
      <w:bookmarkStart w:id="3291" w:name="_Toc29766924"/>
      <w:bookmarkStart w:id="3292" w:name="_Toc36041071"/>
      <w:bookmarkStart w:id="3293" w:name="_Toc37228481"/>
      <w:bookmarkStart w:id="3294" w:name="_Toc37228985"/>
      <w:bookmarkStart w:id="3295" w:name="_Toc37229489"/>
      <w:bookmarkStart w:id="3296" w:name="_Toc45907046"/>
      <w:bookmarkStart w:id="3297" w:name="_Toc61116533"/>
      <w:bookmarkStart w:id="3298" w:name="_Toc67055189"/>
      <w:r w:rsidRPr="007D061B">
        <w:t>7.4.4</w:t>
      </w:r>
      <w:r w:rsidRPr="007D061B">
        <w:tab/>
        <w:t>Method of test</w:t>
      </w:r>
      <w:bookmarkEnd w:id="3290"/>
      <w:bookmarkEnd w:id="3291"/>
      <w:bookmarkEnd w:id="3292"/>
      <w:bookmarkEnd w:id="3293"/>
      <w:bookmarkEnd w:id="3294"/>
      <w:bookmarkEnd w:id="3295"/>
      <w:bookmarkEnd w:id="3296"/>
      <w:bookmarkEnd w:id="3297"/>
      <w:bookmarkEnd w:id="3298"/>
    </w:p>
    <w:p w14:paraId="06335A41" w14:textId="77777777" w:rsidR="005432EB" w:rsidRPr="007D061B" w:rsidRDefault="005432EB" w:rsidP="005432EB">
      <w:pPr>
        <w:pStyle w:val="Heading4"/>
      </w:pPr>
      <w:bookmarkStart w:id="3299" w:name="_Toc21095392"/>
      <w:bookmarkStart w:id="3300" w:name="_Toc29766925"/>
      <w:bookmarkStart w:id="3301" w:name="_Toc36041072"/>
      <w:bookmarkStart w:id="3302" w:name="_Toc37228482"/>
      <w:bookmarkStart w:id="3303" w:name="_Toc37228986"/>
      <w:bookmarkStart w:id="3304" w:name="_Toc37229490"/>
      <w:bookmarkStart w:id="3305" w:name="_Toc45907047"/>
      <w:bookmarkStart w:id="3306" w:name="_Toc61116534"/>
      <w:bookmarkStart w:id="3307" w:name="_Toc67055190"/>
      <w:r w:rsidRPr="007D061B">
        <w:t>7.4.4.1</w:t>
      </w:r>
      <w:r w:rsidRPr="007D061B">
        <w:tab/>
        <w:t>Initial conditions</w:t>
      </w:r>
      <w:bookmarkEnd w:id="3299"/>
      <w:bookmarkEnd w:id="3300"/>
      <w:bookmarkEnd w:id="3301"/>
      <w:bookmarkEnd w:id="3302"/>
      <w:bookmarkEnd w:id="3303"/>
      <w:bookmarkEnd w:id="3304"/>
      <w:bookmarkEnd w:id="3305"/>
      <w:bookmarkEnd w:id="3306"/>
      <w:bookmarkEnd w:id="3307"/>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3308" w:name="_Toc21095393"/>
      <w:bookmarkStart w:id="3309" w:name="_Toc29766926"/>
      <w:bookmarkStart w:id="3310" w:name="_Toc36041073"/>
      <w:bookmarkStart w:id="3311" w:name="_Toc37228483"/>
      <w:bookmarkStart w:id="3312" w:name="_Toc37228987"/>
      <w:bookmarkStart w:id="3313" w:name="_Toc37229491"/>
      <w:bookmarkStart w:id="3314" w:name="_Toc45907048"/>
      <w:bookmarkStart w:id="3315" w:name="_Toc61116535"/>
      <w:bookmarkStart w:id="3316" w:name="_Toc67055191"/>
      <w:r w:rsidRPr="007D061B">
        <w:t>7.4.4.2</w:t>
      </w:r>
      <w:r w:rsidRPr="007D061B">
        <w:tab/>
      </w:r>
      <w:r w:rsidRPr="007D061B">
        <w:rPr>
          <w:rFonts w:cs="v4.2.0"/>
        </w:rPr>
        <w:t>Procedure</w:t>
      </w:r>
      <w:bookmarkEnd w:id="3308"/>
      <w:bookmarkEnd w:id="3309"/>
      <w:bookmarkEnd w:id="3310"/>
      <w:bookmarkEnd w:id="3311"/>
      <w:bookmarkEnd w:id="3312"/>
      <w:bookmarkEnd w:id="3313"/>
      <w:bookmarkEnd w:id="3314"/>
      <w:bookmarkEnd w:id="3315"/>
      <w:bookmarkEnd w:id="3316"/>
    </w:p>
    <w:p w14:paraId="61A095E4" w14:textId="77777777" w:rsidR="005432EB" w:rsidRPr="007D061B" w:rsidRDefault="005432EB" w:rsidP="005432EB">
      <w:pPr>
        <w:pStyle w:val="Heading5"/>
      </w:pPr>
      <w:bookmarkStart w:id="3317" w:name="_Toc21095394"/>
      <w:bookmarkStart w:id="3318" w:name="_Toc29766927"/>
      <w:bookmarkStart w:id="3319" w:name="_Toc36041074"/>
      <w:bookmarkStart w:id="3320" w:name="_Toc37228484"/>
      <w:bookmarkStart w:id="3321" w:name="_Toc37228988"/>
      <w:bookmarkStart w:id="3322" w:name="_Toc37229492"/>
      <w:bookmarkStart w:id="3323" w:name="_Toc45907049"/>
      <w:bookmarkStart w:id="3324" w:name="_Toc61116536"/>
      <w:bookmarkStart w:id="3325" w:name="_Toc67055192"/>
      <w:r w:rsidRPr="007D061B">
        <w:t>7.4.4.2.1</w:t>
      </w:r>
      <w:r w:rsidRPr="007D061B">
        <w:tab/>
        <w:t>General procedure</w:t>
      </w:r>
      <w:bookmarkEnd w:id="3317"/>
      <w:bookmarkEnd w:id="3318"/>
      <w:bookmarkEnd w:id="3319"/>
      <w:bookmarkEnd w:id="3320"/>
      <w:bookmarkEnd w:id="3321"/>
      <w:bookmarkEnd w:id="3322"/>
      <w:bookmarkEnd w:id="3323"/>
      <w:bookmarkEnd w:id="3324"/>
      <w:bookmarkEnd w:id="3325"/>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3326" w:name="_Toc21095395"/>
      <w:bookmarkStart w:id="3327" w:name="_Toc29766928"/>
      <w:bookmarkStart w:id="3328" w:name="_Toc36041075"/>
      <w:bookmarkStart w:id="3329" w:name="_Toc37228485"/>
      <w:bookmarkStart w:id="3330" w:name="_Toc37228989"/>
      <w:bookmarkStart w:id="3331" w:name="_Toc37229493"/>
      <w:bookmarkStart w:id="3332" w:name="_Toc45907050"/>
      <w:bookmarkStart w:id="3333" w:name="_Toc61116537"/>
      <w:bookmarkStart w:id="3334" w:name="_Toc67055193"/>
      <w:r w:rsidRPr="007D061B">
        <w:t>7.4.4.2.2</w:t>
      </w:r>
      <w:r w:rsidRPr="007D061B">
        <w:tab/>
        <w:t>MSR operation</w:t>
      </w:r>
      <w:bookmarkEnd w:id="3326"/>
      <w:bookmarkEnd w:id="3327"/>
      <w:bookmarkEnd w:id="3328"/>
      <w:bookmarkEnd w:id="3329"/>
      <w:bookmarkEnd w:id="3330"/>
      <w:bookmarkEnd w:id="3331"/>
      <w:bookmarkEnd w:id="3332"/>
      <w:bookmarkEnd w:id="3333"/>
      <w:bookmarkEnd w:id="3334"/>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3335" w:name="_Toc21095396"/>
      <w:bookmarkStart w:id="3336" w:name="_Toc29766929"/>
      <w:bookmarkStart w:id="3337" w:name="_Toc36041076"/>
      <w:bookmarkStart w:id="3338" w:name="_Toc37228486"/>
      <w:bookmarkStart w:id="3339" w:name="_Toc37228990"/>
      <w:bookmarkStart w:id="3340" w:name="_Toc37229494"/>
      <w:bookmarkStart w:id="3341" w:name="_Toc45907051"/>
      <w:bookmarkStart w:id="3342" w:name="_Toc61116538"/>
      <w:bookmarkStart w:id="3343" w:name="_Toc67055194"/>
      <w:r w:rsidRPr="007D061B">
        <w:t>7.4.4.2.3</w:t>
      </w:r>
      <w:r w:rsidRPr="007D061B">
        <w:tab/>
        <w:t>Single RAT UTRA FDD operation</w:t>
      </w:r>
      <w:bookmarkEnd w:id="3335"/>
      <w:bookmarkEnd w:id="3336"/>
      <w:bookmarkEnd w:id="3337"/>
      <w:bookmarkEnd w:id="3338"/>
      <w:bookmarkEnd w:id="3339"/>
      <w:bookmarkEnd w:id="3340"/>
      <w:bookmarkEnd w:id="3341"/>
      <w:bookmarkEnd w:id="3342"/>
      <w:bookmarkEnd w:id="3343"/>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3344" w:name="_Toc21095397"/>
      <w:bookmarkStart w:id="3345" w:name="_Toc29766930"/>
      <w:bookmarkStart w:id="3346" w:name="_Toc36041077"/>
      <w:bookmarkStart w:id="3347" w:name="_Toc37228487"/>
      <w:bookmarkStart w:id="3348" w:name="_Toc37228991"/>
      <w:bookmarkStart w:id="3349" w:name="_Toc37229495"/>
      <w:bookmarkStart w:id="3350" w:name="_Toc45907052"/>
      <w:bookmarkStart w:id="3351" w:name="_Toc61116539"/>
      <w:bookmarkStart w:id="3352" w:name="_Toc67055195"/>
      <w:r w:rsidRPr="007D061B">
        <w:t>7.4.4.2.4</w:t>
      </w:r>
      <w:r w:rsidRPr="007D061B">
        <w:tab/>
        <w:t>Single RAT UTRA TDD 1,28Mcps option operation</w:t>
      </w:r>
      <w:bookmarkEnd w:id="3344"/>
      <w:bookmarkEnd w:id="3345"/>
      <w:bookmarkEnd w:id="3346"/>
      <w:bookmarkEnd w:id="3347"/>
      <w:bookmarkEnd w:id="3348"/>
      <w:bookmarkEnd w:id="3349"/>
      <w:bookmarkEnd w:id="3350"/>
      <w:bookmarkEnd w:id="3351"/>
      <w:bookmarkEnd w:id="3352"/>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3353" w:name="_Toc21095398"/>
      <w:bookmarkStart w:id="3354" w:name="_Toc29766931"/>
      <w:bookmarkStart w:id="3355" w:name="_Toc36041078"/>
      <w:bookmarkStart w:id="3356" w:name="_Toc37228488"/>
      <w:bookmarkStart w:id="3357" w:name="_Toc37228992"/>
      <w:bookmarkStart w:id="3358" w:name="_Toc37229496"/>
      <w:bookmarkStart w:id="3359" w:name="_Toc45907053"/>
      <w:bookmarkStart w:id="3360" w:name="_Toc61116540"/>
      <w:bookmarkStart w:id="3361" w:name="_Toc67055196"/>
      <w:r w:rsidRPr="007D061B">
        <w:t>7.4.4.2.5</w:t>
      </w:r>
      <w:r w:rsidRPr="007D061B">
        <w:tab/>
        <w:t>Single RAT E-UTRA operation</w:t>
      </w:r>
      <w:bookmarkEnd w:id="3353"/>
      <w:bookmarkEnd w:id="3354"/>
      <w:bookmarkEnd w:id="3355"/>
      <w:bookmarkEnd w:id="3356"/>
      <w:bookmarkEnd w:id="3357"/>
      <w:bookmarkEnd w:id="3358"/>
      <w:bookmarkEnd w:id="3359"/>
      <w:bookmarkEnd w:id="3360"/>
      <w:bookmarkEnd w:id="3361"/>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3362" w:name="_Toc21095399"/>
      <w:bookmarkStart w:id="3363" w:name="_Toc29766932"/>
      <w:bookmarkStart w:id="3364" w:name="_Toc36041079"/>
      <w:bookmarkStart w:id="3365" w:name="_Toc37228489"/>
      <w:bookmarkStart w:id="3366" w:name="_Toc37228993"/>
      <w:bookmarkStart w:id="3367" w:name="_Toc37229497"/>
      <w:bookmarkStart w:id="3368" w:name="_Toc45907054"/>
      <w:bookmarkStart w:id="3369" w:name="_Toc61116541"/>
      <w:bookmarkStart w:id="3370" w:name="_Toc67055197"/>
      <w:r w:rsidRPr="007D061B">
        <w:t>7.4.5</w:t>
      </w:r>
      <w:r w:rsidRPr="007D061B">
        <w:tab/>
        <w:t>Test requirements</w:t>
      </w:r>
      <w:bookmarkEnd w:id="3362"/>
      <w:bookmarkEnd w:id="3363"/>
      <w:bookmarkEnd w:id="3364"/>
      <w:bookmarkEnd w:id="3365"/>
      <w:bookmarkEnd w:id="3366"/>
      <w:bookmarkEnd w:id="3367"/>
      <w:bookmarkEnd w:id="3368"/>
      <w:bookmarkEnd w:id="3369"/>
      <w:bookmarkEnd w:id="3370"/>
    </w:p>
    <w:p w14:paraId="17D19705" w14:textId="77777777" w:rsidR="005432EB" w:rsidRPr="007D061B" w:rsidRDefault="005432EB" w:rsidP="005432EB">
      <w:pPr>
        <w:pStyle w:val="Heading4"/>
      </w:pPr>
      <w:bookmarkStart w:id="3371" w:name="_Toc21095400"/>
      <w:bookmarkStart w:id="3372" w:name="_Toc29766933"/>
      <w:bookmarkStart w:id="3373" w:name="_Toc36041080"/>
      <w:bookmarkStart w:id="3374" w:name="_Toc37228490"/>
      <w:bookmarkStart w:id="3375" w:name="_Toc37228994"/>
      <w:bookmarkStart w:id="3376" w:name="_Toc37229498"/>
      <w:bookmarkStart w:id="3377" w:name="_Toc45907055"/>
      <w:bookmarkStart w:id="3378" w:name="_Toc61116542"/>
      <w:bookmarkStart w:id="3379" w:name="_Toc67055198"/>
      <w:r w:rsidRPr="007D061B">
        <w:t>7.4.5.1</w:t>
      </w:r>
      <w:r w:rsidRPr="007D061B">
        <w:tab/>
        <w:t>MSR operation</w:t>
      </w:r>
      <w:bookmarkEnd w:id="3371"/>
      <w:bookmarkEnd w:id="3372"/>
      <w:bookmarkEnd w:id="3373"/>
      <w:bookmarkEnd w:id="3374"/>
      <w:bookmarkEnd w:id="3375"/>
      <w:bookmarkEnd w:id="3376"/>
      <w:bookmarkEnd w:id="3377"/>
      <w:bookmarkEnd w:id="3378"/>
      <w:bookmarkEnd w:id="3379"/>
    </w:p>
    <w:p w14:paraId="5E9B6691" w14:textId="77777777" w:rsidR="005432EB" w:rsidRPr="007D061B" w:rsidRDefault="005432EB" w:rsidP="005432EB">
      <w:pPr>
        <w:pStyle w:val="Heading5"/>
      </w:pPr>
      <w:bookmarkStart w:id="3380" w:name="_Toc21095401"/>
      <w:bookmarkStart w:id="3381" w:name="_Toc29766934"/>
      <w:bookmarkStart w:id="3382" w:name="_Toc36041081"/>
      <w:bookmarkStart w:id="3383" w:name="_Toc37228491"/>
      <w:bookmarkStart w:id="3384" w:name="_Toc37228995"/>
      <w:bookmarkStart w:id="3385" w:name="_Toc37229499"/>
      <w:bookmarkStart w:id="3386" w:name="_Toc45907056"/>
      <w:bookmarkStart w:id="3387" w:name="_Toc61116543"/>
      <w:bookmarkStart w:id="3388" w:name="_Toc67055199"/>
      <w:r w:rsidRPr="007D061B">
        <w:t>7.4.5.1.1</w:t>
      </w:r>
      <w:r w:rsidRPr="007D061B">
        <w:tab/>
        <w:t>General blocking test requirement</w:t>
      </w:r>
      <w:bookmarkEnd w:id="3380"/>
      <w:bookmarkEnd w:id="3381"/>
      <w:bookmarkEnd w:id="3382"/>
      <w:bookmarkEnd w:id="3383"/>
      <w:bookmarkEnd w:id="3384"/>
      <w:bookmarkEnd w:id="3385"/>
      <w:bookmarkEnd w:id="3386"/>
      <w:bookmarkEnd w:id="3387"/>
      <w:bookmarkEnd w:id="3388"/>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7A5E053" w14:textId="77777777" w:rsidR="007F3C25" w:rsidRPr="00C42459" w:rsidRDefault="007F3C25" w:rsidP="007F3C25">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3389"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3389"/>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3390" w:name="_Toc21095402"/>
      <w:bookmarkStart w:id="3391" w:name="_Toc29766935"/>
      <w:bookmarkStart w:id="3392" w:name="_Toc36041082"/>
      <w:bookmarkStart w:id="3393" w:name="_Toc37228492"/>
      <w:bookmarkStart w:id="3394" w:name="_Toc37228996"/>
      <w:bookmarkStart w:id="3395" w:name="_Toc37229500"/>
      <w:bookmarkStart w:id="3396" w:name="_Toc45907057"/>
      <w:bookmarkStart w:id="3397" w:name="_Toc61116544"/>
      <w:bookmarkStart w:id="3398" w:name="_Toc67055200"/>
      <w:r w:rsidRPr="007D061B">
        <w:t>7.4.5.1.2</w:t>
      </w:r>
      <w:r w:rsidRPr="007D061B">
        <w:tab/>
        <w:t>General narrowband blocking test requirement</w:t>
      </w:r>
      <w:bookmarkEnd w:id="3390"/>
      <w:bookmarkEnd w:id="3391"/>
      <w:bookmarkEnd w:id="3392"/>
      <w:bookmarkEnd w:id="3393"/>
      <w:bookmarkEnd w:id="3394"/>
      <w:bookmarkEnd w:id="3395"/>
      <w:bookmarkEnd w:id="3396"/>
      <w:bookmarkEnd w:id="3397"/>
      <w:bookmarkEnd w:id="3398"/>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3399"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3399"/>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3400" w:name="_Toc21095403"/>
      <w:bookmarkStart w:id="3401" w:name="_Toc29766936"/>
      <w:bookmarkStart w:id="3402" w:name="_Toc36041083"/>
      <w:bookmarkStart w:id="3403" w:name="_Toc37228493"/>
      <w:bookmarkStart w:id="3404" w:name="_Toc37228997"/>
      <w:bookmarkStart w:id="3405" w:name="_Toc37229501"/>
      <w:bookmarkStart w:id="3406" w:name="_Toc45907058"/>
      <w:bookmarkStart w:id="3407" w:name="_Toc61116545"/>
      <w:bookmarkStart w:id="3408" w:name="_Toc67055201"/>
      <w:r w:rsidRPr="007D061B">
        <w:t>7.4.5.1.3</w:t>
      </w:r>
      <w:r w:rsidRPr="007D061B">
        <w:tab/>
        <w:t>Additional BC3 blocking test requirement</w:t>
      </w:r>
      <w:bookmarkEnd w:id="3400"/>
      <w:bookmarkEnd w:id="3401"/>
      <w:bookmarkEnd w:id="3402"/>
      <w:bookmarkEnd w:id="3403"/>
      <w:bookmarkEnd w:id="3404"/>
      <w:bookmarkEnd w:id="3405"/>
      <w:bookmarkEnd w:id="3406"/>
      <w:bookmarkEnd w:id="3407"/>
      <w:bookmarkEnd w:id="3408"/>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3409" w:name="_Toc21095404"/>
      <w:bookmarkStart w:id="3410" w:name="_Toc29766937"/>
      <w:bookmarkStart w:id="3411" w:name="_Toc36041084"/>
      <w:bookmarkStart w:id="3412" w:name="_Toc37228494"/>
      <w:bookmarkStart w:id="3413" w:name="_Toc37228998"/>
      <w:bookmarkStart w:id="3414" w:name="_Toc37229502"/>
      <w:bookmarkStart w:id="3415" w:name="_Toc45907059"/>
      <w:bookmarkStart w:id="3416" w:name="_Toc61116546"/>
      <w:bookmarkStart w:id="3417" w:name="_Toc67055202"/>
      <w:r w:rsidRPr="007D061B">
        <w:t>7.4.5.2</w:t>
      </w:r>
      <w:r w:rsidRPr="007D061B">
        <w:tab/>
        <w:t>Single RAT UTRA FDD operation</w:t>
      </w:r>
      <w:bookmarkEnd w:id="3409"/>
      <w:bookmarkEnd w:id="3410"/>
      <w:bookmarkEnd w:id="3411"/>
      <w:bookmarkEnd w:id="3412"/>
      <w:bookmarkEnd w:id="3413"/>
      <w:bookmarkEnd w:id="3414"/>
      <w:bookmarkEnd w:id="3415"/>
      <w:bookmarkEnd w:id="3416"/>
      <w:bookmarkEnd w:id="3417"/>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3418" w:name="_Toc21095405"/>
      <w:bookmarkStart w:id="3419" w:name="_Toc29766938"/>
      <w:bookmarkStart w:id="3420" w:name="_Toc36041085"/>
      <w:bookmarkStart w:id="3421" w:name="_Toc37228495"/>
      <w:bookmarkStart w:id="3422" w:name="_Toc37228999"/>
      <w:bookmarkStart w:id="3423" w:name="_Toc37229503"/>
      <w:bookmarkStart w:id="3424" w:name="_Toc45907060"/>
      <w:bookmarkStart w:id="3425" w:name="_Toc61116547"/>
      <w:bookmarkStart w:id="3426" w:name="_Toc67055203"/>
      <w:r w:rsidRPr="007D061B">
        <w:t>7.4.5.3</w:t>
      </w:r>
      <w:r w:rsidRPr="007D061B">
        <w:tab/>
        <w:t>Single RAT UTRA TDD 1,28 Mcps option operation</w:t>
      </w:r>
      <w:bookmarkEnd w:id="3418"/>
      <w:bookmarkEnd w:id="3419"/>
      <w:bookmarkEnd w:id="3420"/>
      <w:bookmarkEnd w:id="3421"/>
      <w:bookmarkEnd w:id="3422"/>
      <w:bookmarkEnd w:id="3423"/>
      <w:bookmarkEnd w:id="3424"/>
      <w:bookmarkEnd w:id="3425"/>
      <w:bookmarkEnd w:id="3426"/>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3427" w:name="_Toc21095406"/>
      <w:bookmarkStart w:id="3428" w:name="_Toc29766939"/>
      <w:bookmarkStart w:id="3429" w:name="_Toc36041086"/>
      <w:bookmarkStart w:id="3430" w:name="_Toc37228496"/>
      <w:bookmarkStart w:id="3431" w:name="_Toc37229000"/>
      <w:bookmarkStart w:id="3432" w:name="_Toc37229504"/>
      <w:bookmarkStart w:id="3433" w:name="_Toc45907061"/>
      <w:bookmarkStart w:id="3434" w:name="_Toc61116548"/>
      <w:bookmarkStart w:id="3435" w:name="_Toc67055204"/>
      <w:r w:rsidRPr="007D061B">
        <w:t>7.4.5.4</w:t>
      </w:r>
      <w:r w:rsidRPr="007D061B">
        <w:tab/>
        <w:t>Single RAT E-UTRA operation</w:t>
      </w:r>
      <w:bookmarkEnd w:id="3427"/>
      <w:bookmarkEnd w:id="3428"/>
      <w:bookmarkEnd w:id="3429"/>
      <w:bookmarkEnd w:id="3430"/>
      <w:bookmarkEnd w:id="3431"/>
      <w:bookmarkEnd w:id="3432"/>
      <w:bookmarkEnd w:id="3433"/>
      <w:bookmarkEnd w:id="3434"/>
      <w:bookmarkEnd w:id="3435"/>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3436" w:name="_Toc21095407"/>
      <w:bookmarkStart w:id="3437" w:name="_Toc29766940"/>
      <w:bookmarkStart w:id="3438" w:name="_Toc36041087"/>
      <w:bookmarkStart w:id="3439" w:name="_Toc37228497"/>
      <w:bookmarkStart w:id="3440" w:name="_Toc37229001"/>
      <w:bookmarkStart w:id="3441" w:name="_Toc37229505"/>
      <w:bookmarkStart w:id="3442" w:name="_Toc45907062"/>
      <w:bookmarkStart w:id="3443" w:name="_Toc61116549"/>
      <w:bookmarkStart w:id="3444" w:name="_Toc67055205"/>
      <w:r w:rsidRPr="007D061B">
        <w:t>7.5</w:t>
      </w:r>
      <w:r w:rsidRPr="007D061B">
        <w:tab/>
        <w:t>Blocking</w:t>
      </w:r>
      <w:bookmarkEnd w:id="3436"/>
      <w:bookmarkEnd w:id="3437"/>
      <w:bookmarkEnd w:id="3438"/>
      <w:bookmarkEnd w:id="3439"/>
      <w:bookmarkEnd w:id="3440"/>
      <w:bookmarkEnd w:id="3441"/>
      <w:bookmarkEnd w:id="3442"/>
      <w:bookmarkEnd w:id="3443"/>
      <w:bookmarkEnd w:id="3444"/>
    </w:p>
    <w:p w14:paraId="480F83EE" w14:textId="77777777" w:rsidR="005432EB" w:rsidRPr="007D061B" w:rsidRDefault="005432EB" w:rsidP="005432EB">
      <w:pPr>
        <w:pStyle w:val="Heading3"/>
      </w:pPr>
      <w:bookmarkStart w:id="3445" w:name="_Toc21095408"/>
      <w:bookmarkStart w:id="3446" w:name="_Toc29766941"/>
      <w:bookmarkStart w:id="3447" w:name="_Toc36041088"/>
      <w:bookmarkStart w:id="3448" w:name="_Toc37228498"/>
      <w:bookmarkStart w:id="3449" w:name="_Toc37229002"/>
      <w:bookmarkStart w:id="3450" w:name="_Toc37229506"/>
      <w:bookmarkStart w:id="3451" w:name="_Toc45907063"/>
      <w:bookmarkStart w:id="3452" w:name="_Toc61116550"/>
      <w:bookmarkStart w:id="3453" w:name="_Toc67055206"/>
      <w:r w:rsidRPr="007D061B">
        <w:t>7.5.1</w:t>
      </w:r>
      <w:r w:rsidRPr="007D061B">
        <w:tab/>
        <w:t>Definition and applicability</w:t>
      </w:r>
      <w:bookmarkEnd w:id="3445"/>
      <w:bookmarkEnd w:id="3446"/>
      <w:bookmarkEnd w:id="3447"/>
      <w:bookmarkEnd w:id="3448"/>
      <w:bookmarkEnd w:id="3449"/>
      <w:bookmarkEnd w:id="3450"/>
      <w:bookmarkEnd w:id="3451"/>
      <w:bookmarkEnd w:id="3452"/>
      <w:bookmarkEnd w:id="3453"/>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3454" w:name="_Toc21095409"/>
      <w:bookmarkStart w:id="3455" w:name="_Toc29766942"/>
      <w:bookmarkStart w:id="3456" w:name="_Toc36041089"/>
      <w:bookmarkStart w:id="3457" w:name="_Toc37228499"/>
      <w:bookmarkStart w:id="3458" w:name="_Toc37229003"/>
      <w:bookmarkStart w:id="3459" w:name="_Toc37229507"/>
      <w:bookmarkStart w:id="3460" w:name="_Toc45907064"/>
    </w:p>
    <w:p w14:paraId="75D31805" w14:textId="7DD5A126" w:rsidR="005432EB" w:rsidRPr="007D061B" w:rsidRDefault="005432EB" w:rsidP="005432EB">
      <w:pPr>
        <w:pStyle w:val="Heading3"/>
      </w:pPr>
      <w:bookmarkStart w:id="3461" w:name="_Toc61116551"/>
      <w:bookmarkStart w:id="3462" w:name="_Toc67055207"/>
      <w:r w:rsidRPr="007D061B">
        <w:t>7.5.2</w:t>
      </w:r>
      <w:r w:rsidRPr="007D061B">
        <w:tab/>
        <w:t>Minimum requirement</w:t>
      </w:r>
      <w:bookmarkEnd w:id="3454"/>
      <w:bookmarkEnd w:id="3455"/>
      <w:bookmarkEnd w:id="3456"/>
      <w:bookmarkEnd w:id="3457"/>
      <w:bookmarkEnd w:id="3458"/>
      <w:bookmarkEnd w:id="3459"/>
      <w:bookmarkEnd w:id="3460"/>
      <w:bookmarkEnd w:id="3461"/>
      <w:bookmarkEnd w:id="3462"/>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3463" w:name="_Toc21095410"/>
      <w:bookmarkStart w:id="3464" w:name="_Toc29766943"/>
      <w:bookmarkStart w:id="3465" w:name="_Toc36041090"/>
      <w:bookmarkStart w:id="3466" w:name="_Toc37228500"/>
      <w:bookmarkStart w:id="3467" w:name="_Toc37229004"/>
      <w:bookmarkStart w:id="3468" w:name="_Toc37229508"/>
      <w:bookmarkStart w:id="3469" w:name="_Toc45907065"/>
      <w:bookmarkStart w:id="3470" w:name="_Toc61116552"/>
      <w:bookmarkStart w:id="3471" w:name="_Toc67055208"/>
      <w:r w:rsidRPr="007D061B">
        <w:lastRenderedPageBreak/>
        <w:t>7.5.3</w:t>
      </w:r>
      <w:r w:rsidRPr="007D061B">
        <w:tab/>
        <w:t>Test purpose</w:t>
      </w:r>
      <w:bookmarkEnd w:id="3463"/>
      <w:bookmarkEnd w:id="3464"/>
      <w:bookmarkEnd w:id="3465"/>
      <w:bookmarkEnd w:id="3466"/>
      <w:bookmarkEnd w:id="3467"/>
      <w:bookmarkEnd w:id="3468"/>
      <w:bookmarkEnd w:id="3469"/>
      <w:bookmarkEnd w:id="3470"/>
      <w:bookmarkEnd w:id="3471"/>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3472" w:name="_Toc21095411"/>
      <w:bookmarkStart w:id="3473" w:name="_Toc29766944"/>
      <w:bookmarkStart w:id="3474" w:name="_Toc36041091"/>
      <w:bookmarkStart w:id="3475" w:name="_Toc37228501"/>
      <w:bookmarkStart w:id="3476" w:name="_Toc37229005"/>
      <w:bookmarkStart w:id="3477" w:name="_Toc37229509"/>
      <w:bookmarkStart w:id="3478" w:name="_Toc45907066"/>
      <w:bookmarkStart w:id="3479" w:name="_Toc61116553"/>
      <w:bookmarkStart w:id="3480" w:name="_Toc67055209"/>
      <w:r w:rsidRPr="007D061B">
        <w:t>7.5.4</w:t>
      </w:r>
      <w:r w:rsidRPr="007D061B">
        <w:tab/>
        <w:t>Method of test</w:t>
      </w:r>
      <w:bookmarkEnd w:id="3472"/>
      <w:bookmarkEnd w:id="3473"/>
      <w:bookmarkEnd w:id="3474"/>
      <w:bookmarkEnd w:id="3475"/>
      <w:bookmarkEnd w:id="3476"/>
      <w:bookmarkEnd w:id="3477"/>
      <w:bookmarkEnd w:id="3478"/>
      <w:bookmarkEnd w:id="3479"/>
      <w:bookmarkEnd w:id="3480"/>
    </w:p>
    <w:p w14:paraId="6465F9AB" w14:textId="77777777" w:rsidR="005432EB" w:rsidRPr="007D061B" w:rsidRDefault="005432EB" w:rsidP="005432EB">
      <w:pPr>
        <w:pStyle w:val="Heading4"/>
      </w:pPr>
      <w:bookmarkStart w:id="3481" w:name="_Toc21095412"/>
      <w:bookmarkStart w:id="3482" w:name="_Toc29766945"/>
      <w:bookmarkStart w:id="3483" w:name="_Toc36041092"/>
      <w:bookmarkStart w:id="3484" w:name="_Toc37228502"/>
      <w:bookmarkStart w:id="3485" w:name="_Toc37229006"/>
      <w:bookmarkStart w:id="3486" w:name="_Toc37229510"/>
      <w:bookmarkStart w:id="3487" w:name="_Toc45907067"/>
      <w:bookmarkStart w:id="3488" w:name="_Toc61116554"/>
      <w:bookmarkStart w:id="3489" w:name="_Toc67055210"/>
      <w:r w:rsidRPr="007D061B">
        <w:t>7.5.4.1</w:t>
      </w:r>
      <w:r w:rsidRPr="007D061B">
        <w:tab/>
        <w:t>Initial conditions</w:t>
      </w:r>
      <w:bookmarkEnd w:id="3481"/>
      <w:bookmarkEnd w:id="3482"/>
      <w:bookmarkEnd w:id="3483"/>
      <w:bookmarkEnd w:id="3484"/>
      <w:bookmarkEnd w:id="3485"/>
      <w:bookmarkEnd w:id="3486"/>
      <w:bookmarkEnd w:id="3487"/>
      <w:bookmarkEnd w:id="3488"/>
      <w:bookmarkEnd w:id="3489"/>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3490" w:name="_Toc21095413"/>
      <w:bookmarkStart w:id="3491" w:name="_Toc29766946"/>
      <w:bookmarkStart w:id="3492" w:name="_Toc36041093"/>
      <w:bookmarkStart w:id="3493" w:name="_Toc37228503"/>
      <w:bookmarkStart w:id="3494" w:name="_Toc37229007"/>
      <w:bookmarkStart w:id="3495" w:name="_Toc37229511"/>
      <w:bookmarkStart w:id="3496" w:name="_Toc45907068"/>
      <w:bookmarkStart w:id="3497" w:name="_Toc61116555"/>
      <w:bookmarkStart w:id="3498" w:name="_Toc67055211"/>
      <w:r w:rsidRPr="007D061B">
        <w:t>7.5.4.2</w:t>
      </w:r>
      <w:r w:rsidRPr="007D061B">
        <w:tab/>
        <w:t>Procedure</w:t>
      </w:r>
      <w:bookmarkEnd w:id="3490"/>
      <w:bookmarkEnd w:id="3491"/>
      <w:bookmarkEnd w:id="3492"/>
      <w:bookmarkEnd w:id="3493"/>
      <w:bookmarkEnd w:id="3494"/>
      <w:bookmarkEnd w:id="3495"/>
      <w:bookmarkEnd w:id="3496"/>
      <w:bookmarkEnd w:id="3497"/>
      <w:bookmarkEnd w:id="3498"/>
    </w:p>
    <w:p w14:paraId="275A392F" w14:textId="77777777" w:rsidR="005432EB" w:rsidRPr="007D061B" w:rsidRDefault="005432EB" w:rsidP="005432EB">
      <w:pPr>
        <w:pStyle w:val="Heading5"/>
      </w:pPr>
      <w:bookmarkStart w:id="3499" w:name="_Toc21095414"/>
      <w:bookmarkStart w:id="3500" w:name="_Toc29766947"/>
      <w:bookmarkStart w:id="3501" w:name="_Toc36041094"/>
      <w:bookmarkStart w:id="3502" w:name="_Toc37228504"/>
      <w:bookmarkStart w:id="3503" w:name="_Toc37229008"/>
      <w:bookmarkStart w:id="3504" w:name="_Toc37229512"/>
      <w:bookmarkStart w:id="3505" w:name="_Toc45907069"/>
      <w:bookmarkStart w:id="3506" w:name="_Toc61116556"/>
      <w:bookmarkStart w:id="3507" w:name="_Toc67055212"/>
      <w:r w:rsidRPr="007D061B">
        <w:t>7.5.4.2.1</w:t>
      </w:r>
      <w:r w:rsidRPr="007D061B">
        <w:tab/>
        <w:t>General Procedure</w:t>
      </w:r>
      <w:bookmarkEnd w:id="3499"/>
      <w:bookmarkEnd w:id="3500"/>
      <w:bookmarkEnd w:id="3501"/>
      <w:bookmarkEnd w:id="3502"/>
      <w:bookmarkEnd w:id="3503"/>
      <w:bookmarkEnd w:id="3504"/>
      <w:bookmarkEnd w:id="3505"/>
      <w:bookmarkEnd w:id="3506"/>
      <w:bookmarkEnd w:id="3507"/>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3508" w:name="_Toc21095415"/>
      <w:bookmarkStart w:id="3509" w:name="_Toc29766948"/>
      <w:bookmarkStart w:id="3510" w:name="_Toc36041095"/>
      <w:bookmarkStart w:id="3511" w:name="_Toc37228505"/>
      <w:bookmarkStart w:id="3512" w:name="_Toc37229009"/>
      <w:bookmarkStart w:id="3513" w:name="_Toc37229513"/>
      <w:bookmarkStart w:id="3514" w:name="_Toc45907070"/>
      <w:bookmarkStart w:id="3515" w:name="_Toc61116557"/>
      <w:bookmarkStart w:id="3516" w:name="_Toc67055213"/>
      <w:r w:rsidRPr="007D061B">
        <w:t>7.5.4.2.2</w:t>
      </w:r>
      <w:r w:rsidRPr="007D061B">
        <w:tab/>
        <w:t>MSR operation</w:t>
      </w:r>
      <w:bookmarkEnd w:id="3508"/>
      <w:bookmarkEnd w:id="3509"/>
      <w:bookmarkEnd w:id="3510"/>
      <w:bookmarkEnd w:id="3511"/>
      <w:bookmarkEnd w:id="3512"/>
      <w:bookmarkEnd w:id="3513"/>
      <w:bookmarkEnd w:id="3514"/>
      <w:bookmarkEnd w:id="3515"/>
      <w:bookmarkEnd w:id="3516"/>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3517" w:name="_Toc21095416"/>
      <w:bookmarkStart w:id="3518" w:name="_Toc29766949"/>
      <w:bookmarkStart w:id="3519" w:name="_Toc36041096"/>
      <w:bookmarkStart w:id="3520" w:name="_Toc37228506"/>
      <w:bookmarkStart w:id="3521" w:name="_Toc37229010"/>
      <w:bookmarkStart w:id="3522" w:name="_Toc37229514"/>
      <w:bookmarkStart w:id="3523" w:name="_Toc45907071"/>
      <w:bookmarkStart w:id="3524" w:name="_Toc61116558"/>
      <w:bookmarkStart w:id="3525" w:name="_Toc67055214"/>
      <w:r w:rsidRPr="007D061B">
        <w:t>7.5.4.2.3</w:t>
      </w:r>
      <w:r w:rsidRPr="007D061B">
        <w:tab/>
        <w:t>Single RAT UTRA FDD operation</w:t>
      </w:r>
      <w:bookmarkEnd w:id="3517"/>
      <w:bookmarkEnd w:id="3518"/>
      <w:bookmarkEnd w:id="3519"/>
      <w:bookmarkEnd w:id="3520"/>
      <w:bookmarkEnd w:id="3521"/>
      <w:bookmarkEnd w:id="3522"/>
      <w:bookmarkEnd w:id="3523"/>
      <w:bookmarkEnd w:id="3524"/>
      <w:bookmarkEnd w:id="3525"/>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3526" w:name="_Toc21095417"/>
      <w:bookmarkStart w:id="3527" w:name="_Toc29766950"/>
      <w:bookmarkStart w:id="3528" w:name="_Toc36041097"/>
      <w:bookmarkStart w:id="3529" w:name="_Toc37228507"/>
      <w:bookmarkStart w:id="3530" w:name="_Toc37229011"/>
      <w:bookmarkStart w:id="3531" w:name="_Toc37229515"/>
      <w:bookmarkStart w:id="3532" w:name="_Toc45907072"/>
      <w:bookmarkStart w:id="3533" w:name="_Toc61116559"/>
      <w:bookmarkStart w:id="3534" w:name="_Toc67055215"/>
      <w:r w:rsidRPr="007D061B">
        <w:t>7.5.4.2.4</w:t>
      </w:r>
      <w:r w:rsidRPr="007D061B">
        <w:tab/>
        <w:t>Single RAT UTRA TDD 1,28 Mcps option operation</w:t>
      </w:r>
      <w:bookmarkEnd w:id="3526"/>
      <w:bookmarkEnd w:id="3527"/>
      <w:bookmarkEnd w:id="3528"/>
      <w:bookmarkEnd w:id="3529"/>
      <w:bookmarkEnd w:id="3530"/>
      <w:bookmarkEnd w:id="3531"/>
      <w:bookmarkEnd w:id="3532"/>
      <w:bookmarkEnd w:id="3533"/>
      <w:bookmarkEnd w:id="3534"/>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3535" w:name="_Toc21095418"/>
      <w:bookmarkStart w:id="3536" w:name="_Toc29766951"/>
      <w:bookmarkStart w:id="3537" w:name="_Toc36041098"/>
      <w:bookmarkStart w:id="3538" w:name="_Toc37228508"/>
      <w:bookmarkStart w:id="3539" w:name="_Toc37229012"/>
      <w:bookmarkStart w:id="3540" w:name="_Toc37229516"/>
      <w:bookmarkStart w:id="3541" w:name="_Toc45907073"/>
      <w:bookmarkStart w:id="3542" w:name="_Toc61116560"/>
      <w:bookmarkStart w:id="3543" w:name="_Toc67055216"/>
      <w:r w:rsidRPr="007D061B">
        <w:t>7.5.4.2.5</w:t>
      </w:r>
      <w:r w:rsidRPr="007D061B">
        <w:tab/>
        <w:t>Single RAT E-UTRA operation</w:t>
      </w:r>
      <w:bookmarkEnd w:id="3535"/>
      <w:bookmarkEnd w:id="3536"/>
      <w:bookmarkEnd w:id="3537"/>
      <w:bookmarkEnd w:id="3538"/>
      <w:bookmarkEnd w:id="3539"/>
      <w:bookmarkEnd w:id="3540"/>
      <w:bookmarkEnd w:id="3541"/>
      <w:bookmarkEnd w:id="3542"/>
      <w:bookmarkEnd w:id="3543"/>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3544" w:name="_Toc21095419"/>
      <w:bookmarkStart w:id="3545" w:name="_Toc29766952"/>
      <w:bookmarkStart w:id="3546" w:name="_Toc36041099"/>
      <w:bookmarkStart w:id="3547" w:name="_Toc37228509"/>
      <w:bookmarkStart w:id="3548" w:name="_Toc37229013"/>
      <w:bookmarkStart w:id="3549" w:name="_Toc37229517"/>
      <w:bookmarkStart w:id="3550" w:name="_Toc45907074"/>
      <w:bookmarkStart w:id="3551" w:name="_Toc61116561"/>
      <w:bookmarkStart w:id="3552" w:name="_Toc67055217"/>
      <w:r w:rsidRPr="007D061B">
        <w:t>7.5.5</w:t>
      </w:r>
      <w:r w:rsidRPr="007D061B">
        <w:tab/>
        <w:t>Test requirements</w:t>
      </w:r>
      <w:bookmarkEnd w:id="3544"/>
      <w:bookmarkEnd w:id="3545"/>
      <w:bookmarkEnd w:id="3546"/>
      <w:bookmarkEnd w:id="3547"/>
      <w:bookmarkEnd w:id="3548"/>
      <w:bookmarkEnd w:id="3549"/>
      <w:bookmarkEnd w:id="3550"/>
      <w:bookmarkEnd w:id="3551"/>
      <w:bookmarkEnd w:id="3552"/>
    </w:p>
    <w:p w14:paraId="70C16410" w14:textId="77777777" w:rsidR="005432EB" w:rsidRPr="007D061B" w:rsidRDefault="005432EB" w:rsidP="005432EB">
      <w:pPr>
        <w:pStyle w:val="Heading4"/>
      </w:pPr>
      <w:bookmarkStart w:id="3553" w:name="_Toc21095420"/>
      <w:bookmarkStart w:id="3554" w:name="_Toc29766953"/>
      <w:bookmarkStart w:id="3555" w:name="_Toc36041100"/>
      <w:bookmarkStart w:id="3556" w:name="_Toc37228510"/>
      <w:bookmarkStart w:id="3557" w:name="_Toc37229014"/>
      <w:bookmarkStart w:id="3558" w:name="_Toc37229518"/>
      <w:bookmarkStart w:id="3559" w:name="_Toc45907075"/>
      <w:bookmarkStart w:id="3560" w:name="_Toc61116562"/>
      <w:bookmarkStart w:id="3561" w:name="_Toc67055218"/>
      <w:r w:rsidRPr="007D061B">
        <w:t>7.5.5.1</w:t>
      </w:r>
      <w:r w:rsidRPr="007D061B">
        <w:tab/>
        <w:t>MSR operation</w:t>
      </w:r>
      <w:bookmarkEnd w:id="3553"/>
      <w:bookmarkEnd w:id="3554"/>
      <w:bookmarkEnd w:id="3555"/>
      <w:bookmarkEnd w:id="3556"/>
      <w:bookmarkEnd w:id="3557"/>
      <w:bookmarkEnd w:id="3558"/>
      <w:bookmarkEnd w:id="3559"/>
      <w:bookmarkEnd w:id="3560"/>
      <w:bookmarkEnd w:id="3561"/>
    </w:p>
    <w:p w14:paraId="46289D9E" w14:textId="77777777" w:rsidR="005432EB" w:rsidRPr="007D061B" w:rsidRDefault="005432EB" w:rsidP="005432EB">
      <w:pPr>
        <w:pStyle w:val="Heading5"/>
      </w:pPr>
      <w:bookmarkStart w:id="3562" w:name="_Toc21095421"/>
      <w:bookmarkStart w:id="3563" w:name="_Toc29766954"/>
      <w:bookmarkStart w:id="3564" w:name="_Toc36041101"/>
      <w:bookmarkStart w:id="3565" w:name="_Toc37228511"/>
      <w:bookmarkStart w:id="3566" w:name="_Toc37229015"/>
      <w:bookmarkStart w:id="3567" w:name="_Toc37229519"/>
      <w:bookmarkStart w:id="3568" w:name="_Toc45907076"/>
      <w:bookmarkStart w:id="3569" w:name="_Toc61116563"/>
      <w:bookmarkStart w:id="3570" w:name="_Toc67055219"/>
      <w:r w:rsidRPr="007D061B">
        <w:t>7.5.5.1.1</w:t>
      </w:r>
      <w:r w:rsidRPr="007D061B">
        <w:tab/>
        <w:t>General out-of-band blocking test requirements</w:t>
      </w:r>
      <w:bookmarkEnd w:id="3562"/>
      <w:bookmarkEnd w:id="3563"/>
      <w:bookmarkEnd w:id="3564"/>
      <w:bookmarkEnd w:id="3565"/>
      <w:bookmarkEnd w:id="3566"/>
      <w:bookmarkEnd w:id="3567"/>
      <w:bookmarkEnd w:id="3568"/>
      <w:bookmarkEnd w:id="3569"/>
      <w:bookmarkEnd w:id="3570"/>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3571" w:name="_Toc21095422"/>
      <w:bookmarkStart w:id="3572" w:name="_Toc29766955"/>
      <w:bookmarkStart w:id="3573" w:name="_Toc36041102"/>
      <w:bookmarkStart w:id="3574" w:name="_Toc37228512"/>
      <w:bookmarkStart w:id="3575" w:name="_Toc37229016"/>
      <w:bookmarkStart w:id="3576" w:name="_Toc37229520"/>
      <w:bookmarkStart w:id="3577" w:name="_Toc45907077"/>
      <w:bookmarkStart w:id="3578" w:name="_Toc61116564"/>
      <w:bookmarkStart w:id="3579" w:name="_Toc67055220"/>
      <w:r w:rsidRPr="007D061B">
        <w:t>7.5.5.1.2</w:t>
      </w:r>
      <w:r w:rsidRPr="007D061B">
        <w:tab/>
        <w:t>Co-location test requirements</w:t>
      </w:r>
      <w:bookmarkEnd w:id="3571"/>
      <w:bookmarkEnd w:id="3572"/>
      <w:bookmarkEnd w:id="3573"/>
      <w:bookmarkEnd w:id="3574"/>
      <w:bookmarkEnd w:id="3575"/>
      <w:bookmarkEnd w:id="3576"/>
      <w:bookmarkEnd w:id="3577"/>
      <w:bookmarkEnd w:id="3578"/>
      <w:bookmarkEnd w:id="3579"/>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3580" w:name="_Toc21095423"/>
      <w:bookmarkStart w:id="3581" w:name="_Toc29766956"/>
      <w:bookmarkStart w:id="3582" w:name="_Toc36041103"/>
      <w:bookmarkStart w:id="3583" w:name="_Toc37228513"/>
      <w:bookmarkStart w:id="3584" w:name="_Toc37229017"/>
      <w:bookmarkStart w:id="3585" w:name="_Toc37229521"/>
      <w:bookmarkStart w:id="3586" w:name="_Toc45907078"/>
      <w:bookmarkStart w:id="3587" w:name="_Toc61116565"/>
      <w:bookmarkStart w:id="3588" w:name="_Toc67055221"/>
      <w:r w:rsidRPr="007D061B">
        <w:lastRenderedPageBreak/>
        <w:t>7.5.5.2</w:t>
      </w:r>
      <w:r w:rsidRPr="007D061B">
        <w:tab/>
        <w:t>Single RAT UTRA FDD operation</w:t>
      </w:r>
      <w:bookmarkEnd w:id="3580"/>
      <w:bookmarkEnd w:id="3581"/>
      <w:bookmarkEnd w:id="3582"/>
      <w:bookmarkEnd w:id="3583"/>
      <w:bookmarkEnd w:id="3584"/>
      <w:bookmarkEnd w:id="3585"/>
      <w:bookmarkEnd w:id="3586"/>
      <w:bookmarkEnd w:id="3587"/>
      <w:bookmarkEnd w:id="3588"/>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3589" w:name="_Toc21095424"/>
      <w:bookmarkStart w:id="3590" w:name="_Toc29766957"/>
      <w:bookmarkStart w:id="3591" w:name="_Toc36041104"/>
      <w:bookmarkStart w:id="3592" w:name="_Toc37228514"/>
      <w:bookmarkStart w:id="3593" w:name="_Toc37229018"/>
      <w:bookmarkStart w:id="3594" w:name="_Toc37229522"/>
      <w:bookmarkStart w:id="3595" w:name="_Toc45907079"/>
      <w:bookmarkStart w:id="3596" w:name="_Toc61116566"/>
      <w:bookmarkStart w:id="3597" w:name="_Toc67055222"/>
      <w:r w:rsidRPr="007D061B">
        <w:t>7.5.5.3</w:t>
      </w:r>
      <w:r w:rsidRPr="007D061B">
        <w:tab/>
        <w:t>Single RAT UTRA TDD 1,28 Mcps option operation</w:t>
      </w:r>
      <w:bookmarkEnd w:id="3589"/>
      <w:bookmarkEnd w:id="3590"/>
      <w:bookmarkEnd w:id="3591"/>
      <w:bookmarkEnd w:id="3592"/>
      <w:bookmarkEnd w:id="3593"/>
      <w:bookmarkEnd w:id="3594"/>
      <w:bookmarkEnd w:id="3595"/>
      <w:bookmarkEnd w:id="3596"/>
      <w:bookmarkEnd w:id="3597"/>
    </w:p>
    <w:p w14:paraId="65195868" w14:textId="77777777" w:rsidR="005432EB" w:rsidRPr="007D061B" w:rsidRDefault="005432EB" w:rsidP="005432EB">
      <w:pPr>
        <w:pStyle w:val="Heading5"/>
      </w:pPr>
      <w:bookmarkStart w:id="3598" w:name="_Toc21095425"/>
      <w:bookmarkStart w:id="3599" w:name="_Toc29766958"/>
      <w:bookmarkStart w:id="3600" w:name="_Toc36041105"/>
      <w:bookmarkStart w:id="3601" w:name="_Toc37228515"/>
      <w:bookmarkStart w:id="3602" w:name="_Toc37229019"/>
      <w:bookmarkStart w:id="3603" w:name="_Toc37229523"/>
      <w:bookmarkStart w:id="3604" w:name="_Toc45907080"/>
      <w:bookmarkStart w:id="3605" w:name="_Toc61116567"/>
      <w:bookmarkStart w:id="3606" w:name="_Toc67055223"/>
      <w:r w:rsidRPr="007D061B">
        <w:t>7.5.5.3.1</w:t>
      </w:r>
      <w:r w:rsidRPr="007D061B">
        <w:tab/>
        <w:t>General requirements</w:t>
      </w:r>
      <w:bookmarkEnd w:id="3598"/>
      <w:bookmarkEnd w:id="3599"/>
      <w:bookmarkEnd w:id="3600"/>
      <w:bookmarkEnd w:id="3601"/>
      <w:bookmarkEnd w:id="3602"/>
      <w:bookmarkEnd w:id="3603"/>
      <w:bookmarkEnd w:id="3604"/>
      <w:bookmarkEnd w:id="3605"/>
      <w:bookmarkEnd w:id="3606"/>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3607" w:name="_Toc21095426"/>
      <w:bookmarkStart w:id="3608" w:name="_Toc29766959"/>
      <w:bookmarkStart w:id="3609" w:name="_Toc36041106"/>
      <w:bookmarkStart w:id="3610" w:name="_Toc37228516"/>
      <w:bookmarkStart w:id="3611" w:name="_Toc37229020"/>
      <w:bookmarkStart w:id="3612" w:name="_Toc37229524"/>
      <w:bookmarkStart w:id="3613" w:name="_Toc45907081"/>
      <w:bookmarkStart w:id="3614" w:name="_Toc61116568"/>
      <w:bookmarkStart w:id="3615" w:name="_Toc67055224"/>
      <w:r w:rsidRPr="007D061B">
        <w:lastRenderedPageBreak/>
        <w:t>7.5.5.3.2</w:t>
      </w:r>
      <w:r w:rsidRPr="007D061B">
        <w:tab/>
        <w:t>Co-location with GSM, DCS, UTRA FDD and/or E-UTRA FDD, UTRA TDD and/or E-UTRA TDD</w:t>
      </w:r>
      <w:bookmarkEnd w:id="3607"/>
      <w:bookmarkEnd w:id="3608"/>
      <w:bookmarkEnd w:id="3609"/>
      <w:bookmarkEnd w:id="3610"/>
      <w:bookmarkEnd w:id="3611"/>
      <w:bookmarkEnd w:id="3612"/>
      <w:bookmarkEnd w:id="3613"/>
      <w:bookmarkEnd w:id="3614"/>
      <w:bookmarkEnd w:id="3615"/>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3616" w:name="_Toc21095427"/>
      <w:bookmarkStart w:id="3617" w:name="_Toc29766960"/>
      <w:bookmarkStart w:id="3618" w:name="_Toc36041107"/>
      <w:bookmarkStart w:id="3619" w:name="_Toc37228517"/>
      <w:bookmarkStart w:id="3620" w:name="_Toc37229021"/>
      <w:bookmarkStart w:id="3621" w:name="_Toc37229525"/>
      <w:bookmarkStart w:id="3622" w:name="_Toc45907082"/>
      <w:bookmarkStart w:id="3623" w:name="_Toc61116569"/>
      <w:bookmarkStart w:id="3624" w:name="_Toc67055225"/>
      <w:r w:rsidRPr="007D061B">
        <w:lastRenderedPageBreak/>
        <w:t>7.5.5.4</w:t>
      </w:r>
      <w:r w:rsidRPr="007D061B">
        <w:tab/>
        <w:t>Single RAT E-UTRA operation</w:t>
      </w:r>
      <w:bookmarkEnd w:id="3616"/>
      <w:bookmarkEnd w:id="3617"/>
      <w:bookmarkEnd w:id="3618"/>
      <w:bookmarkEnd w:id="3619"/>
      <w:bookmarkEnd w:id="3620"/>
      <w:bookmarkEnd w:id="3621"/>
      <w:bookmarkEnd w:id="3622"/>
      <w:bookmarkEnd w:id="3623"/>
      <w:bookmarkEnd w:id="3624"/>
    </w:p>
    <w:p w14:paraId="177FC9C3" w14:textId="77777777" w:rsidR="005432EB" w:rsidRPr="007D061B" w:rsidRDefault="005432EB" w:rsidP="005432EB">
      <w:pPr>
        <w:pStyle w:val="Heading5"/>
      </w:pPr>
      <w:bookmarkStart w:id="3625" w:name="_Toc21095428"/>
      <w:bookmarkStart w:id="3626" w:name="_Toc29766961"/>
      <w:bookmarkStart w:id="3627" w:name="_Toc36041108"/>
      <w:bookmarkStart w:id="3628" w:name="_Toc37228518"/>
      <w:bookmarkStart w:id="3629" w:name="_Toc37229022"/>
      <w:bookmarkStart w:id="3630" w:name="_Toc37229526"/>
      <w:bookmarkStart w:id="3631" w:name="_Toc45907083"/>
      <w:bookmarkStart w:id="3632" w:name="_Toc61116570"/>
      <w:bookmarkStart w:id="3633" w:name="_Toc67055226"/>
      <w:r w:rsidRPr="007D061B">
        <w:t>7.5.5.4.1</w:t>
      </w:r>
      <w:r w:rsidRPr="007D061B">
        <w:tab/>
        <w:t>General test requirement</w:t>
      </w:r>
      <w:bookmarkEnd w:id="3625"/>
      <w:bookmarkEnd w:id="3626"/>
      <w:bookmarkEnd w:id="3627"/>
      <w:bookmarkEnd w:id="3628"/>
      <w:bookmarkEnd w:id="3629"/>
      <w:bookmarkEnd w:id="3630"/>
      <w:bookmarkEnd w:id="3631"/>
      <w:bookmarkEnd w:id="3632"/>
      <w:bookmarkEnd w:id="3633"/>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70A15B6C"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50B60F50"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6F304E21"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3634" w:name="_Toc21095429"/>
      <w:bookmarkStart w:id="3635" w:name="_Toc29766962"/>
      <w:bookmarkStart w:id="3636" w:name="_Toc36041109"/>
      <w:bookmarkStart w:id="3637" w:name="_Toc37228519"/>
      <w:bookmarkStart w:id="3638" w:name="_Toc37229023"/>
      <w:bookmarkStart w:id="3639" w:name="_Toc37229527"/>
      <w:bookmarkStart w:id="3640" w:name="_Toc45907084"/>
      <w:bookmarkStart w:id="3641" w:name="_Toc61116571"/>
      <w:bookmarkStart w:id="3642" w:name="_Toc67055227"/>
      <w:r w:rsidRPr="007D061B">
        <w:t>7.5.5.4.2</w:t>
      </w:r>
      <w:r w:rsidRPr="007D061B">
        <w:tab/>
        <w:t>Co-location with other base stations</w:t>
      </w:r>
      <w:bookmarkEnd w:id="3634"/>
      <w:bookmarkEnd w:id="3635"/>
      <w:bookmarkEnd w:id="3636"/>
      <w:bookmarkEnd w:id="3637"/>
      <w:bookmarkEnd w:id="3638"/>
      <w:bookmarkEnd w:id="3639"/>
      <w:bookmarkEnd w:id="3640"/>
      <w:bookmarkEnd w:id="3641"/>
      <w:bookmarkEnd w:id="3642"/>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3643" w:name="_Hlk534402741"/>
      <w:r w:rsidRPr="007D061B">
        <w:rPr>
          <w:rFonts w:eastAsia="Osaka"/>
        </w:rPr>
        <w:lastRenderedPageBreak/>
        <w:t xml:space="preserve">Table 7.5.5.4.2-1: </w:t>
      </w:r>
      <w:r w:rsidRPr="007D061B">
        <w:t xml:space="preserve">Blocking performance requirement </w:t>
      </w:r>
      <w:bookmarkEnd w:id="3643"/>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lastRenderedPageBreak/>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3644" w:name="_Toc21095430"/>
      <w:bookmarkStart w:id="3645" w:name="_Toc29766963"/>
      <w:bookmarkStart w:id="3646" w:name="_Toc36041110"/>
      <w:bookmarkStart w:id="3647" w:name="_Toc37228520"/>
      <w:bookmarkStart w:id="3648" w:name="_Toc37229024"/>
      <w:bookmarkStart w:id="3649" w:name="_Toc37229528"/>
      <w:bookmarkStart w:id="3650" w:name="_Toc45907085"/>
      <w:bookmarkStart w:id="3651" w:name="_Toc61116572"/>
      <w:bookmarkStart w:id="3652" w:name="_Toc67055228"/>
      <w:r w:rsidRPr="007D061B">
        <w:t>7.6</w:t>
      </w:r>
      <w:r w:rsidRPr="007D061B">
        <w:tab/>
        <w:t>Receiver spurious emissions</w:t>
      </w:r>
      <w:bookmarkEnd w:id="3644"/>
      <w:bookmarkEnd w:id="3645"/>
      <w:bookmarkEnd w:id="3646"/>
      <w:bookmarkEnd w:id="3647"/>
      <w:bookmarkEnd w:id="3648"/>
      <w:bookmarkEnd w:id="3649"/>
      <w:bookmarkEnd w:id="3650"/>
      <w:bookmarkEnd w:id="3651"/>
      <w:bookmarkEnd w:id="3652"/>
    </w:p>
    <w:p w14:paraId="598C3786" w14:textId="77777777" w:rsidR="005432EB" w:rsidRPr="007D061B" w:rsidRDefault="005432EB" w:rsidP="005432EB">
      <w:pPr>
        <w:pStyle w:val="Heading3"/>
      </w:pPr>
      <w:bookmarkStart w:id="3653" w:name="_Toc21095431"/>
      <w:bookmarkStart w:id="3654" w:name="_Toc29766964"/>
      <w:bookmarkStart w:id="3655" w:name="_Toc36041111"/>
      <w:bookmarkStart w:id="3656" w:name="_Toc37228521"/>
      <w:bookmarkStart w:id="3657" w:name="_Toc37229025"/>
      <w:bookmarkStart w:id="3658" w:name="_Toc37229529"/>
      <w:bookmarkStart w:id="3659" w:name="_Toc45907086"/>
      <w:bookmarkStart w:id="3660" w:name="_Toc61116573"/>
      <w:bookmarkStart w:id="3661" w:name="_Toc67055229"/>
      <w:r w:rsidRPr="007D061B">
        <w:t>7.6.1</w:t>
      </w:r>
      <w:r w:rsidRPr="007D061B">
        <w:tab/>
        <w:t>Definition and applicability</w:t>
      </w:r>
      <w:bookmarkEnd w:id="3653"/>
      <w:bookmarkEnd w:id="3654"/>
      <w:bookmarkEnd w:id="3655"/>
      <w:bookmarkEnd w:id="3656"/>
      <w:bookmarkEnd w:id="3657"/>
      <w:bookmarkEnd w:id="3658"/>
      <w:bookmarkEnd w:id="3659"/>
      <w:bookmarkEnd w:id="3660"/>
      <w:bookmarkEnd w:id="3661"/>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3662" w:name="_Toc21095432"/>
      <w:bookmarkStart w:id="3663" w:name="_Toc29766965"/>
      <w:bookmarkStart w:id="3664" w:name="_Toc36041112"/>
      <w:bookmarkStart w:id="3665" w:name="_Toc37228522"/>
      <w:bookmarkStart w:id="3666" w:name="_Toc37229026"/>
      <w:bookmarkStart w:id="3667" w:name="_Toc37229530"/>
      <w:bookmarkStart w:id="3668" w:name="_Toc45907087"/>
      <w:bookmarkStart w:id="3669" w:name="_Toc61116574"/>
      <w:bookmarkStart w:id="3670" w:name="_Toc67055230"/>
      <w:r w:rsidRPr="007D061B">
        <w:t>7.6.2</w:t>
      </w:r>
      <w:r w:rsidRPr="007D061B">
        <w:tab/>
        <w:t>Minimum Requirement</w:t>
      </w:r>
      <w:bookmarkEnd w:id="3662"/>
      <w:bookmarkEnd w:id="3663"/>
      <w:bookmarkEnd w:id="3664"/>
      <w:bookmarkEnd w:id="3665"/>
      <w:bookmarkEnd w:id="3666"/>
      <w:bookmarkEnd w:id="3667"/>
      <w:bookmarkEnd w:id="3668"/>
      <w:bookmarkEnd w:id="3669"/>
      <w:bookmarkEnd w:id="3670"/>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3671" w:name="_Toc21095433"/>
      <w:bookmarkStart w:id="3672" w:name="_Toc29766966"/>
      <w:bookmarkStart w:id="3673" w:name="_Toc36041113"/>
      <w:bookmarkStart w:id="3674" w:name="_Toc37228523"/>
      <w:bookmarkStart w:id="3675" w:name="_Toc37229027"/>
      <w:bookmarkStart w:id="3676" w:name="_Toc37229531"/>
      <w:bookmarkStart w:id="3677" w:name="_Toc45907088"/>
      <w:bookmarkStart w:id="3678" w:name="_Toc61116575"/>
      <w:bookmarkStart w:id="3679" w:name="_Toc67055231"/>
      <w:r w:rsidRPr="007D061B">
        <w:t>7.6.3</w:t>
      </w:r>
      <w:r w:rsidRPr="007D061B">
        <w:tab/>
        <w:t>Test Purpose</w:t>
      </w:r>
      <w:bookmarkEnd w:id="3671"/>
      <w:bookmarkEnd w:id="3672"/>
      <w:bookmarkEnd w:id="3673"/>
      <w:bookmarkEnd w:id="3674"/>
      <w:bookmarkEnd w:id="3675"/>
      <w:bookmarkEnd w:id="3676"/>
      <w:bookmarkEnd w:id="3677"/>
      <w:bookmarkEnd w:id="3678"/>
      <w:bookmarkEnd w:id="3679"/>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3680" w:name="_Toc21095434"/>
      <w:bookmarkStart w:id="3681" w:name="_Toc29766967"/>
      <w:bookmarkStart w:id="3682" w:name="_Toc36041114"/>
      <w:bookmarkStart w:id="3683" w:name="_Toc37228524"/>
      <w:bookmarkStart w:id="3684" w:name="_Toc37229028"/>
      <w:bookmarkStart w:id="3685" w:name="_Toc37229532"/>
      <w:bookmarkStart w:id="3686" w:name="_Toc45907089"/>
      <w:bookmarkStart w:id="3687" w:name="_Toc61116576"/>
      <w:bookmarkStart w:id="3688" w:name="_Toc67055232"/>
      <w:r w:rsidRPr="007D061B">
        <w:t>7.6.4</w:t>
      </w:r>
      <w:r w:rsidRPr="007D061B">
        <w:tab/>
        <w:t>Method of test</w:t>
      </w:r>
      <w:bookmarkEnd w:id="3680"/>
      <w:bookmarkEnd w:id="3681"/>
      <w:bookmarkEnd w:id="3682"/>
      <w:bookmarkEnd w:id="3683"/>
      <w:bookmarkEnd w:id="3684"/>
      <w:bookmarkEnd w:id="3685"/>
      <w:bookmarkEnd w:id="3686"/>
      <w:bookmarkEnd w:id="3687"/>
      <w:bookmarkEnd w:id="3688"/>
    </w:p>
    <w:p w14:paraId="547FD0BF" w14:textId="77777777" w:rsidR="005432EB" w:rsidRPr="007D061B" w:rsidRDefault="005432EB" w:rsidP="005432EB">
      <w:pPr>
        <w:pStyle w:val="Heading4"/>
      </w:pPr>
      <w:bookmarkStart w:id="3689" w:name="_Toc21095435"/>
      <w:bookmarkStart w:id="3690" w:name="_Toc29766968"/>
      <w:bookmarkStart w:id="3691" w:name="_Toc36041115"/>
      <w:bookmarkStart w:id="3692" w:name="_Toc37228525"/>
      <w:bookmarkStart w:id="3693" w:name="_Toc37229029"/>
      <w:bookmarkStart w:id="3694" w:name="_Toc37229533"/>
      <w:bookmarkStart w:id="3695" w:name="_Toc45907090"/>
      <w:bookmarkStart w:id="3696" w:name="_Toc61116577"/>
      <w:bookmarkStart w:id="3697" w:name="_Toc67055233"/>
      <w:r w:rsidRPr="007D061B">
        <w:t>7.6.4.1</w:t>
      </w:r>
      <w:r w:rsidRPr="007D061B">
        <w:tab/>
        <w:t>Initial conditions</w:t>
      </w:r>
      <w:bookmarkEnd w:id="3689"/>
      <w:bookmarkEnd w:id="3690"/>
      <w:bookmarkEnd w:id="3691"/>
      <w:bookmarkEnd w:id="3692"/>
      <w:bookmarkEnd w:id="3693"/>
      <w:bookmarkEnd w:id="3694"/>
      <w:bookmarkEnd w:id="3695"/>
      <w:bookmarkEnd w:id="3696"/>
      <w:bookmarkEnd w:id="3697"/>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3698" w:name="_Toc21095436"/>
      <w:bookmarkStart w:id="3699" w:name="_Toc29766969"/>
      <w:bookmarkStart w:id="3700" w:name="_Toc36041116"/>
      <w:bookmarkStart w:id="3701" w:name="_Toc37228526"/>
      <w:bookmarkStart w:id="3702" w:name="_Toc37229030"/>
      <w:bookmarkStart w:id="3703" w:name="_Toc37229534"/>
      <w:bookmarkStart w:id="3704" w:name="_Toc45907091"/>
      <w:bookmarkStart w:id="3705" w:name="_Toc61116578"/>
      <w:bookmarkStart w:id="3706" w:name="_Toc67055234"/>
      <w:r w:rsidRPr="007D061B">
        <w:lastRenderedPageBreak/>
        <w:t>7.6.4.2</w:t>
      </w:r>
      <w:r w:rsidRPr="007D061B">
        <w:tab/>
        <w:t>Procedure</w:t>
      </w:r>
      <w:bookmarkEnd w:id="3698"/>
      <w:bookmarkEnd w:id="3699"/>
      <w:bookmarkEnd w:id="3700"/>
      <w:bookmarkEnd w:id="3701"/>
      <w:bookmarkEnd w:id="3702"/>
      <w:bookmarkEnd w:id="3703"/>
      <w:bookmarkEnd w:id="3704"/>
      <w:bookmarkEnd w:id="3705"/>
      <w:bookmarkEnd w:id="3706"/>
    </w:p>
    <w:p w14:paraId="4BAC8352" w14:textId="77777777" w:rsidR="005432EB" w:rsidRPr="007D061B" w:rsidRDefault="005432EB" w:rsidP="005432EB">
      <w:pPr>
        <w:pStyle w:val="Heading5"/>
      </w:pPr>
      <w:bookmarkStart w:id="3707" w:name="_Toc21095437"/>
      <w:bookmarkStart w:id="3708" w:name="_Toc29766970"/>
      <w:bookmarkStart w:id="3709" w:name="_Toc36041117"/>
      <w:bookmarkStart w:id="3710" w:name="_Toc37228527"/>
      <w:bookmarkStart w:id="3711" w:name="_Toc37229031"/>
      <w:bookmarkStart w:id="3712" w:name="_Toc37229535"/>
      <w:bookmarkStart w:id="3713" w:name="_Toc45907092"/>
      <w:bookmarkStart w:id="3714" w:name="_Toc61116579"/>
      <w:bookmarkStart w:id="3715" w:name="_Toc67055235"/>
      <w:r w:rsidRPr="007D061B">
        <w:t>7.6.4.2.1</w:t>
      </w:r>
      <w:r w:rsidRPr="007D061B">
        <w:tab/>
        <w:t>General procedure</w:t>
      </w:r>
      <w:bookmarkEnd w:id="3707"/>
      <w:bookmarkEnd w:id="3708"/>
      <w:bookmarkEnd w:id="3709"/>
      <w:bookmarkEnd w:id="3710"/>
      <w:bookmarkEnd w:id="3711"/>
      <w:bookmarkEnd w:id="3712"/>
      <w:bookmarkEnd w:id="3713"/>
      <w:bookmarkEnd w:id="3714"/>
      <w:bookmarkEnd w:id="3715"/>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3716" w:name="_Toc21095438"/>
      <w:bookmarkStart w:id="3717" w:name="_Toc29766971"/>
      <w:bookmarkStart w:id="3718" w:name="_Toc36041118"/>
      <w:bookmarkStart w:id="3719" w:name="_Toc37228528"/>
      <w:bookmarkStart w:id="3720" w:name="_Toc37229032"/>
      <w:bookmarkStart w:id="3721" w:name="_Toc37229536"/>
      <w:bookmarkStart w:id="3722" w:name="_Toc45907093"/>
      <w:bookmarkStart w:id="3723" w:name="_Toc61116580"/>
      <w:bookmarkStart w:id="3724" w:name="_Toc67055236"/>
      <w:r w:rsidRPr="007D061B">
        <w:t>7.6.4.2.2</w:t>
      </w:r>
      <w:r w:rsidRPr="007D061B">
        <w:tab/>
        <w:t>MSR operation</w:t>
      </w:r>
      <w:bookmarkEnd w:id="3716"/>
      <w:bookmarkEnd w:id="3717"/>
      <w:bookmarkEnd w:id="3718"/>
      <w:bookmarkEnd w:id="3719"/>
      <w:bookmarkEnd w:id="3720"/>
      <w:bookmarkEnd w:id="3721"/>
      <w:bookmarkEnd w:id="3722"/>
      <w:bookmarkEnd w:id="3723"/>
      <w:bookmarkEnd w:id="3724"/>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3725" w:name="_Toc21095439"/>
      <w:bookmarkStart w:id="3726" w:name="_Toc29766972"/>
      <w:bookmarkStart w:id="3727" w:name="_Toc36041119"/>
      <w:bookmarkStart w:id="3728" w:name="_Toc37228529"/>
      <w:bookmarkStart w:id="3729" w:name="_Toc37229033"/>
      <w:bookmarkStart w:id="3730" w:name="_Toc37229537"/>
      <w:bookmarkStart w:id="3731" w:name="_Toc45907094"/>
      <w:bookmarkStart w:id="3732" w:name="_Toc61116581"/>
      <w:bookmarkStart w:id="3733" w:name="_Toc67055237"/>
      <w:r w:rsidRPr="007D061B">
        <w:t>7.6.4.2.3</w:t>
      </w:r>
      <w:r w:rsidRPr="007D061B">
        <w:tab/>
        <w:t>Single RAT UTRA FDD operation</w:t>
      </w:r>
      <w:bookmarkEnd w:id="3725"/>
      <w:bookmarkEnd w:id="3726"/>
      <w:bookmarkEnd w:id="3727"/>
      <w:bookmarkEnd w:id="3728"/>
      <w:bookmarkEnd w:id="3729"/>
      <w:bookmarkEnd w:id="3730"/>
      <w:bookmarkEnd w:id="3731"/>
      <w:bookmarkEnd w:id="3732"/>
      <w:bookmarkEnd w:id="3733"/>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3734" w:name="_Toc21095440"/>
      <w:bookmarkStart w:id="3735" w:name="_Toc29766973"/>
      <w:bookmarkStart w:id="3736" w:name="_Toc36041120"/>
      <w:bookmarkStart w:id="3737" w:name="_Toc37228530"/>
      <w:bookmarkStart w:id="3738" w:name="_Toc37229034"/>
      <w:bookmarkStart w:id="3739" w:name="_Toc37229538"/>
      <w:bookmarkStart w:id="3740" w:name="_Toc45907095"/>
      <w:bookmarkStart w:id="3741" w:name="_Toc61116582"/>
      <w:bookmarkStart w:id="3742" w:name="_Toc67055238"/>
      <w:r w:rsidRPr="007D061B">
        <w:t>7.6.4.2.4</w:t>
      </w:r>
      <w:r w:rsidRPr="007D061B">
        <w:tab/>
        <w:t>Single RAT UTRA TDD 1,28Mcps option operation</w:t>
      </w:r>
      <w:bookmarkEnd w:id="3734"/>
      <w:bookmarkEnd w:id="3735"/>
      <w:bookmarkEnd w:id="3736"/>
      <w:bookmarkEnd w:id="3737"/>
      <w:bookmarkEnd w:id="3738"/>
      <w:bookmarkEnd w:id="3739"/>
      <w:bookmarkEnd w:id="3740"/>
      <w:bookmarkEnd w:id="3741"/>
      <w:bookmarkEnd w:id="3742"/>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lastRenderedPageBreak/>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3743" w:name="_Toc21095441"/>
      <w:bookmarkStart w:id="3744" w:name="_Toc29766974"/>
      <w:bookmarkStart w:id="3745" w:name="_Toc36041121"/>
      <w:bookmarkStart w:id="3746" w:name="_Toc37228531"/>
      <w:bookmarkStart w:id="3747" w:name="_Toc37229035"/>
      <w:bookmarkStart w:id="3748" w:name="_Toc37229539"/>
      <w:bookmarkStart w:id="3749" w:name="_Toc45907096"/>
      <w:bookmarkStart w:id="3750" w:name="_Toc61116583"/>
      <w:bookmarkStart w:id="3751" w:name="_Toc67055239"/>
      <w:r w:rsidRPr="007D061B">
        <w:t>7.6.4.2.5</w:t>
      </w:r>
      <w:r w:rsidRPr="007D061B">
        <w:tab/>
        <w:t>Single RAT E-UTRA operation</w:t>
      </w:r>
      <w:bookmarkEnd w:id="3743"/>
      <w:bookmarkEnd w:id="3744"/>
      <w:bookmarkEnd w:id="3745"/>
      <w:bookmarkEnd w:id="3746"/>
      <w:bookmarkEnd w:id="3747"/>
      <w:bookmarkEnd w:id="3748"/>
      <w:bookmarkEnd w:id="3749"/>
      <w:bookmarkEnd w:id="3750"/>
      <w:bookmarkEnd w:id="3751"/>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3752" w:name="_Toc21095442"/>
      <w:bookmarkStart w:id="3753" w:name="_Toc29766975"/>
      <w:bookmarkStart w:id="3754" w:name="_Toc36041122"/>
      <w:bookmarkStart w:id="3755" w:name="_Toc37228532"/>
      <w:bookmarkStart w:id="3756" w:name="_Toc37229036"/>
      <w:bookmarkStart w:id="3757" w:name="_Toc37229540"/>
      <w:bookmarkStart w:id="3758" w:name="_Toc45907097"/>
      <w:bookmarkStart w:id="3759" w:name="_Toc61116584"/>
      <w:bookmarkStart w:id="3760" w:name="_Toc67055240"/>
      <w:r w:rsidRPr="007D061B">
        <w:t>7.6.5</w:t>
      </w:r>
      <w:r w:rsidRPr="007D061B">
        <w:tab/>
        <w:t>Test Requirements</w:t>
      </w:r>
      <w:bookmarkEnd w:id="3752"/>
      <w:bookmarkEnd w:id="3753"/>
      <w:bookmarkEnd w:id="3754"/>
      <w:bookmarkEnd w:id="3755"/>
      <w:bookmarkEnd w:id="3756"/>
      <w:bookmarkEnd w:id="3757"/>
      <w:bookmarkEnd w:id="3758"/>
      <w:bookmarkEnd w:id="3759"/>
      <w:bookmarkEnd w:id="3760"/>
    </w:p>
    <w:p w14:paraId="7E2600FA" w14:textId="77777777" w:rsidR="005432EB" w:rsidRPr="007D061B" w:rsidRDefault="005432EB" w:rsidP="005432EB">
      <w:pPr>
        <w:pStyle w:val="Heading4"/>
      </w:pPr>
      <w:bookmarkStart w:id="3761" w:name="_Toc21095443"/>
      <w:bookmarkStart w:id="3762" w:name="_Toc29766976"/>
      <w:bookmarkStart w:id="3763" w:name="_Toc36041123"/>
      <w:bookmarkStart w:id="3764" w:name="_Toc37228533"/>
      <w:bookmarkStart w:id="3765" w:name="_Toc37229037"/>
      <w:bookmarkStart w:id="3766" w:name="_Toc37229541"/>
      <w:bookmarkStart w:id="3767" w:name="_Toc45907098"/>
      <w:bookmarkStart w:id="3768" w:name="_Toc61116585"/>
      <w:bookmarkStart w:id="3769" w:name="_Toc67055241"/>
      <w:r w:rsidRPr="007D061B">
        <w:t>7.6.5.1</w:t>
      </w:r>
      <w:r w:rsidRPr="007D061B">
        <w:tab/>
        <w:t>General</w:t>
      </w:r>
      <w:bookmarkEnd w:id="3761"/>
      <w:bookmarkEnd w:id="3762"/>
      <w:bookmarkEnd w:id="3763"/>
      <w:bookmarkEnd w:id="3764"/>
      <w:bookmarkEnd w:id="3765"/>
      <w:bookmarkEnd w:id="3766"/>
      <w:bookmarkEnd w:id="3767"/>
      <w:bookmarkEnd w:id="3768"/>
      <w:bookmarkEnd w:id="3769"/>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3770" w:name="_Toc21095444"/>
      <w:bookmarkStart w:id="3771" w:name="_Toc29766977"/>
      <w:bookmarkStart w:id="3772" w:name="_Toc36041124"/>
      <w:bookmarkStart w:id="3773" w:name="_Toc37228534"/>
      <w:bookmarkStart w:id="3774" w:name="_Toc37229038"/>
      <w:bookmarkStart w:id="3775" w:name="_Toc37229542"/>
      <w:bookmarkStart w:id="3776" w:name="_Toc45907099"/>
      <w:bookmarkStart w:id="3777" w:name="_Toc61116586"/>
      <w:bookmarkStart w:id="3778" w:name="_Toc67055242"/>
      <w:r w:rsidRPr="007D061B">
        <w:t>7.6.5.2</w:t>
      </w:r>
      <w:r w:rsidRPr="007D061B">
        <w:tab/>
        <w:t>Basic limits</w:t>
      </w:r>
      <w:bookmarkEnd w:id="3770"/>
      <w:bookmarkEnd w:id="3771"/>
      <w:bookmarkEnd w:id="3772"/>
      <w:bookmarkEnd w:id="3773"/>
      <w:bookmarkEnd w:id="3774"/>
      <w:bookmarkEnd w:id="3775"/>
      <w:bookmarkEnd w:id="3776"/>
      <w:bookmarkEnd w:id="3777"/>
      <w:bookmarkEnd w:id="3778"/>
    </w:p>
    <w:p w14:paraId="7D77F6BD" w14:textId="77777777" w:rsidR="005432EB" w:rsidRPr="007D061B" w:rsidRDefault="005432EB" w:rsidP="005432EB">
      <w:pPr>
        <w:pStyle w:val="Heading5"/>
      </w:pPr>
      <w:bookmarkStart w:id="3779" w:name="_Toc21095445"/>
      <w:bookmarkStart w:id="3780" w:name="_Toc29766978"/>
      <w:bookmarkStart w:id="3781" w:name="_Toc36041125"/>
      <w:bookmarkStart w:id="3782" w:name="_Toc37228535"/>
      <w:bookmarkStart w:id="3783" w:name="_Toc37229039"/>
      <w:bookmarkStart w:id="3784" w:name="_Toc37229543"/>
      <w:bookmarkStart w:id="3785" w:name="_Toc45907100"/>
      <w:bookmarkStart w:id="3786" w:name="_Toc61116587"/>
      <w:bookmarkStart w:id="3787" w:name="_Toc67055243"/>
      <w:r w:rsidRPr="007D061B">
        <w:t>7.6.5.2.1</w:t>
      </w:r>
      <w:r w:rsidRPr="007D061B">
        <w:tab/>
        <w:t>MSR operation</w:t>
      </w:r>
      <w:bookmarkEnd w:id="3779"/>
      <w:bookmarkEnd w:id="3780"/>
      <w:bookmarkEnd w:id="3781"/>
      <w:bookmarkEnd w:id="3782"/>
      <w:bookmarkEnd w:id="3783"/>
      <w:bookmarkEnd w:id="3784"/>
      <w:bookmarkEnd w:id="3785"/>
      <w:bookmarkEnd w:id="3786"/>
      <w:bookmarkEnd w:id="3787"/>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3788" w:name="_Toc21095446"/>
      <w:bookmarkStart w:id="3789" w:name="_Toc29766979"/>
      <w:bookmarkStart w:id="3790" w:name="_Toc36041126"/>
      <w:bookmarkStart w:id="3791" w:name="_Toc37228536"/>
      <w:bookmarkStart w:id="3792" w:name="_Toc37229040"/>
      <w:bookmarkStart w:id="3793" w:name="_Toc37229544"/>
      <w:bookmarkStart w:id="3794" w:name="_Toc45907101"/>
      <w:bookmarkStart w:id="3795" w:name="_Toc61116588"/>
      <w:bookmarkStart w:id="3796" w:name="_Toc67055244"/>
      <w:r w:rsidRPr="007D061B">
        <w:t>7.6.5.2.2</w:t>
      </w:r>
      <w:r w:rsidRPr="007D061B">
        <w:tab/>
        <w:t>Single RAT UTRA FDD operation</w:t>
      </w:r>
      <w:bookmarkEnd w:id="3788"/>
      <w:bookmarkEnd w:id="3789"/>
      <w:bookmarkEnd w:id="3790"/>
      <w:bookmarkEnd w:id="3791"/>
      <w:bookmarkEnd w:id="3792"/>
      <w:bookmarkEnd w:id="3793"/>
      <w:bookmarkEnd w:id="3794"/>
      <w:bookmarkEnd w:id="3795"/>
      <w:bookmarkEnd w:id="3796"/>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lastRenderedPageBreak/>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3797" w:name="_Toc21095447"/>
      <w:bookmarkStart w:id="3798" w:name="_Toc29766980"/>
      <w:bookmarkStart w:id="3799" w:name="_Toc36041127"/>
      <w:bookmarkStart w:id="3800" w:name="_Toc37228537"/>
      <w:bookmarkStart w:id="3801" w:name="_Toc37229041"/>
      <w:bookmarkStart w:id="3802" w:name="_Toc37229545"/>
      <w:bookmarkStart w:id="3803" w:name="_Toc45907102"/>
      <w:bookmarkStart w:id="3804" w:name="_Toc61116589"/>
      <w:bookmarkStart w:id="3805" w:name="_Toc67055245"/>
      <w:r w:rsidRPr="007D061B">
        <w:t>7.6.5.2.3</w:t>
      </w:r>
      <w:r w:rsidRPr="007D061B">
        <w:tab/>
        <w:t>Single RAT UTRA TDD 1,28Mcps option operation</w:t>
      </w:r>
      <w:bookmarkEnd w:id="3797"/>
      <w:bookmarkEnd w:id="3798"/>
      <w:bookmarkEnd w:id="3799"/>
      <w:bookmarkEnd w:id="3800"/>
      <w:bookmarkEnd w:id="3801"/>
      <w:bookmarkEnd w:id="3802"/>
      <w:bookmarkEnd w:id="3803"/>
      <w:bookmarkEnd w:id="3804"/>
      <w:bookmarkEnd w:id="3805"/>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3806" w:name="_Toc21095448"/>
      <w:bookmarkStart w:id="3807" w:name="_Toc29766981"/>
      <w:bookmarkStart w:id="3808" w:name="_Toc36041128"/>
      <w:bookmarkStart w:id="3809" w:name="_Toc37228538"/>
      <w:bookmarkStart w:id="3810" w:name="_Toc37229042"/>
      <w:bookmarkStart w:id="3811" w:name="_Toc37229546"/>
      <w:bookmarkStart w:id="3812" w:name="_Toc45907103"/>
      <w:bookmarkStart w:id="3813" w:name="_Toc61116590"/>
      <w:bookmarkStart w:id="3814" w:name="_Toc67055246"/>
      <w:r w:rsidRPr="007D061B">
        <w:t>7.6.5.2.4</w:t>
      </w:r>
      <w:r w:rsidRPr="007D061B">
        <w:tab/>
        <w:t>Single RAT E-UTRA operation</w:t>
      </w:r>
      <w:bookmarkEnd w:id="3806"/>
      <w:bookmarkEnd w:id="3807"/>
      <w:bookmarkEnd w:id="3808"/>
      <w:bookmarkEnd w:id="3809"/>
      <w:bookmarkEnd w:id="3810"/>
      <w:bookmarkEnd w:id="3811"/>
      <w:bookmarkEnd w:id="3812"/>
      <w:bookmarkEnd w:id="3813"/>
      <w:bookmarkEnd w:id="3814"/>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3815" w:name="_Toc21095449"/>
      <w:bookmarkStart w:id="3816" w:name="_Toc29766982"/>
      <w:bookmarkStart w:id="3817" w:name="_Toc36041129"/>
      <w:bookmarkStart w:id="3818" w:name="_Toc37228539"/>
      <w:bookmarkStart w:id="3819" w:name="_Toc37229043"/>
      <w:bookmarkStart w:id="3820" w:name="_Toc37229547"/>
      <w:bookmarkStart w:id="3821" w:name="_Toc45907104"/>
      <w:bookmarkStart w:id="3822" w:name="_Toc61116591"/>
      <w:bookmarkStart w:id="3823" w:name="_Toc67055247"/>
      <w:r w:rsidRPr="007D061B">
        <w:t>7.7</w:t>
      </w:r>
      <w:r w:rsidRPr="007D061B">
        <w:tab/>
        <w:t>Receiver intermodulation</w:t>
      </w:r>
      <w:bookmarkEnd w:id="3815"/>
      <w:bookmarkEnd w:id="3816"/>
      <w:bookmarkEnd w:id="3817"/>
      <w:bookmarkEnd w:id="3818"/>
      <w:bookmarkEnd w:id="3819"/>
      <w:bookmarkEnd w:id="3820"/>
      <w:bookmarkEnd w:id="3821"/>
      <w:bookmarkEnd w:id="3822"/>
      <w:bookmarkEnd w:id="3823"/>
    </w:p>
    <w:p w14:paraId="7C8E3396" w14:textId="77777777" w:rsidR="005432EB" w:rsidRPr="007D061B" w:rsidRDefault="005432EB" w:rsidP="005432EB">
      <w:pPr>
        <w:pStyle w:val="Heading3"/>
      </w:pPr>
      <w:bookmarkStart w:id="3824" w:name="_Toc21095450"/>
      <w:bookmarkStart w:id="3825" w:name="_Toc29766983"/>
      <w:bookmarkStart w:id="3826" w:name="_Toc36041130"/>
      <w:bookmarkStart w:id="3827" w:name="_Toc37228540"/>
      <w:bookmarkStart w:id="3828" w:name="_Toc37229044"/>
      <w:bookmarkStart w:id="3829" w:name="_Toc37229548"/>
      <w:bookmarkStart w:id="3830" w:name="_Toc45907105"/>
      <w:bookmarkStart w:id="3831" w:name="_Toc61116592"/>
      <w:bookmarkStart w:id="3832" w:name="_Toc67055248"/>
      <w:r w:rsidRPr="007D061B">
        <w:t>7.7.1</w:t>
      </w:r>
      <w:r w:rsidRPr="007D061B">
        <w:tab/>
        <w:t>Definition and applicability</w:t>
      </w:r>
      <w:bookmarkEnd w:id="3824"/>
      <w:bookmarkEnd w:id="3825"/>
      <w:bookmarkEnd w:id="3826"/>
      <w:bookmarkEnd w:id="3827"/>
      <w:bookmarkEnd w:id="3828"/>
      <w:bookmarkEnd w:id="3829"/>
      <w:bookmarkEnd w:id="3830"/>
      <w:bookmarkEnd w:id="3831"/>
      <w:bookmarkEnd w:id="3832"/>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3833" w:name="_Toc21095451"/>
      <w:bookmarkStart w:id="3834" w:name="_Toc29766984"/>
      <w:bookmarkStart w:id="3835" w:name="_Toc36041131"/>
      <w:bookmarkStart w:id="3836" w:name="_Toc37228541"/>
      <w:bookmarkStart w:id="3837" w:name="_Toc37229045"/>
      <w:bookmarkStart w:id="3838" w:name="_Toc37229549"/>
      <w:bookmarkStart w:id="3839" w:name="_Toc45907106"/>
      <w:bookmarkStart w:id="3840" w:name="_Toc61116593"/>
      <w:bookmarkStart w:id="3841" w:name="_Toc67055249"/>
      <w:r w:rsidRPr="007D061B">
        <w:t>7.7.2</w:t>
      </w:r>
      <w:r w:rsidRPr="007D061B">
        <w:tab/>
        <w:t>Minimum requirement</w:t>
      </w:r>
      <w:bookmarkEnd w:id="3833"/>
      <w:bookmarkEnd w:id="3834"/>
      <w:bookmarkEnd w:id="3835"/>
      <w:bookmarkEnd w:id="3836"/>
      <w:bookmarkEnd w:id="3837"/>
      <w:bookmarkEnd w:id="3838"/>
      <w:bookmarkEnd w:id="3839"/>
      <w:bookmarkEnd w:id="3840"/>
      <w:bookmarkEnd w:id="3841"/>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3842" w:name="_Toc21095452"/>
      <w:bookmarkStart w:id="3843" w:name="_Toc29766985"/>
      <w:bookmarkStart w:id="3844" w:name="_Toc36041132"/>
      <w:bookmarkStart w:id="3845" w:name="_Toc37228542"/>
      <w:bookmarkStart w:id="3846" w:name="_Toc37229046"/>
      <w:bookmarkStart w:id="3847" w:name="_Toc37229550"/>
      <w:bookmarkStart w:id="3848" w:name="_Toc45907107"/>
      <w:bookmarkStart w:id="3849" w:name="_Toc61116594"/>
      <w:bookmarkStart w:id="3850" w:name="_Toc67055250"/>
      <w:r w:rsidRPr="007D061B">
        <w:lastRenderedPageBreak/>
        <w:t>7.7.3</w:t>
      </w:r>
      <w:r w:rsidRPr="007D061B">
        <w:tab/>
        <w:t>Test purpose</w:t>
      </w:r>
      <w:bookmarkEnd w:id="3842"/>
      <w:bookmarkEnd w:id="3843"/>
      <w:bookmarkEnd w:id="3844"/>
      <w:bookmarkEnd w:id="3845"/>
      <w:bookmarkEnd w:id="3846"/>
      <w:bookmarkEnd w:id="3847"/>
      <w:bookmarkEnd w:id="3848"/>
      <w:bookmarkEnd w:id="3849"/>
      <w:bookmarkEnd w:id="3850"/>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3851" w:name="_Toc21095453"/>
      <w:bookmarkStart w:id="3852" w:name="_Toc29766986"/>
      <w:bookmarkStart w:id="3853" w:name="_Toc36041133"/>
      <w:bookmarkStart w:id="3854" w:name="_Toc37228543"/>
      <w:bookmarkStart w:id="3855" w:name="_Toc37229047"/>
      <w:bookmarkStart w:id="3856" w:name="_Toc37229551"/>
      <w:bookmarkStart w:id="3857" w:name="_Toc45907108"/>
      <w:bookmarkStart w:id="3858" w:name="_Toc61116595"/>
      <w:bookmarkStart w:id="3859" w:name="_Toc67055251"/>
      <w:r w:rsidRPr="007D061B">
        <w:t>7.7.4</w:t>
      </w:r>
      <w:r w:rsidRPr="007D061B">
        <w:tab/>
        <w:t>Method of test</w:t>
      </w:r>
      <w:bookmarkEnd w:id="3851"/>
      <w:bookmarkEnd w:id="3852"/>
      <w:bookmarkEnd w:id="3853"/>
      <w:bookmarkEnd w:id="3854"/>
      <w:bookmarkEnd w:id="3855"/>
      <w:bookmarkEnd w:id="3856"/>
      <w:bookmarkEnd w:id="3857"/>
      <w:bookmarkEnd w:id="3858"/>
      <w:bookmarkEnd w:id="3859"/>
    </w:p>
    <w:p w14:paraId="1DC4DEAF" w14:textId="77777777" w:rsidR="005432EB" w:rsidRPr="007D061B" w:rsidRDefault="005432EB" w:rsidP="005432EB">
      <w:pPr>
        <w:pStyle w:val="Heading4"/>
      </w:pPr>
      <w:bookmarkStart w:id="3860" w:name="_Toc21095454"/>
      <w:bookmarkStart w:id="3861" w:name="_Toc29766987"/>
      <w:bookmarkStart w:id="3862" w:name="_Toc36041134"/>
      <w:bookmarkStart w:id="3863" w:name="_Toc37228544"/>
      <w:bookmarkStart w:id="3864" w:name="_Toc37229048"/>
      <w:bookmarkStart w:id="3865" w:name="_Toc37229552"/>
      <w:bookmarkStart w:id="3866" w:name="_Toc45907109"/>
      <w:bookmarkStart w:id="3867" w:name="_Toc61116596"/>
      <w:bookmarkStart w:id="3868" w:name="_Toc67055252"/>
      <w:r w:rsidRPr="007D061B">
        <w:t>7.7.4.1</w:t>
      </w:r>
      <w:r w:rsidRPr="007D061B">
        <w:tab/>
        <w:t>Initial conditions</w:t>
      </w:r>
      <w:bookmarkEnd w:id="3860"/>
      <w:bookmarkEnd w:id="3861"/>
      <w:bookmarkEnd w:id="3862"/>
      <w:bookmarkEnd w:id="3863"/>
      <w:bookmarkEnd w:id="3864"/>
      <w:bookmarkEnd w:id="3865"/>
      <w:bookmarkEnd w:id="3866"/>
      <w:bookmarkEnd w:id="3867"/>
      <w:bookmarkEnd w:id="3868"/>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3869" w:name="_Toc21095455"/>
      <w:bookmarkStart w:id="3870" w:name="_Toc29766988"/>
      <w:bookmarkStart w:id="3871" w:name="_Toc36041135"/>
      <w:bookmarkStart w:id="3872" w:name="_Toc37228545"/>
      <w:bookmarkStart w:id="3873" w:name="_Toc37229049"/>
      <w:bookmarkStart w:id="3874" w:name="_Toc37229553"/>
      <w:bookmarkStart w:id="3875" w:name="_Toc45907110"/>
      <w:bookmarkStart w:id="3876" w:name="_Toc61116597"/>
      <w:bookmarkStart w:id="3877" w:name="_Toc67055253"/>
      <w:r w:rsidRPr="007D061B">
        <w:t>7.7.4.2</w:t>
      </w:r>
      <w:r w:rsidRPr="007D061B">
        <w:tab/>
      </w:r>
      <w:r w:rsidRPr="007D061B">
        <w:rPr>
          <w:rFonts w:cs="v4.2.0"/>
        </w:rPr>
        <w:t>Procedure</w:t>
      </w:r>
      <w:bookmarkEnd w:id="3869"/>
      <w:bookmarkEnd w:id="3870"/>
      <w:bookmarkEnd w:id="3871"/>
      <w:bookmarkEnd w:id="3872"/>
      <w:bookmarkEnd w:id="3873"/>
      <w:bookmarkEnd w:id="3874"/>
      <w:bookmarkEnd w:id="3875"/>
      <w:bookmarkEnd w:id="3876"/>
      <w:bookmarkEnd w:id="3877"/>
    </w:p>
    <w:p w14:paraId="29B9B7DD" w14:textId="77777777" w:rsidR="005432EB" w:rsidRPr="007D061B" w:rsidRDefault="005432EB" w:rsidP="005432EB">
      <w:pPr>
        <w:pStyle w:val="Heading5"/>
      </w:pPr>
      <w:bookmarkStart w:id="3878" w:name="_Toc21095456"/>
      <w:bookmarkStart w:id="3879" w:name="_Toc29766989"/>
      <w:bookmarkStart w:id="3880" w:name="_Toc36041136"/>
      <w:bookmarkStart w:id="3881" w:name="_Toc37228546"/>
      <w:bookmarkStart w:id="3882" w:name="_Toc37229050"/>
      <w:bookmarkStart w:id="3883" w:name="_Toc37229554"/>
      <w:bookmarkStart w:id="3884" w:name="_Toc45907111"/>
      <w:bookmarkStart w:id="3885" w:name="_Toc61116598"/>
      <w:bookmarkStart w:id="3886" w:name="_Toc67055254"/>
      <w:r w:rsidRPr="007D061B">
        <w:t>7.7.4.2.1</w:t>
      </w:r>
      <w:r w:rsidRPr="007D061B">
        <w:tab/>
        <w:t>General procedure</w:t>
      </w:r>
      <w:bookmarkEnd w:id="3878"/>
      <w:bookmarkEnd w:id="3879"/>
      <w:bookmarkEnd w:id="3880"/>
      <w:bookmarkEnd w:id="3881"/>
      <w:bookmarkEnd w:id="3882"/>
      <w:bookmarkEnd w:id="3883"/>
      <w:bookmarkEnd w:id="3884"/>
      <w:bookmarkEnd w:id="3885"/>
      <w:bookmarkEnd w:id="3886"/>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3887" w:name="_Toc21095457"/>
      <w:bookmarkStart w:id="3888" w:name="_Toc29766990"/>
      <w:bookmarkStart w:id="3889" w:name="_Toc36041137"/>
      <w:bookmarkStart w:id="3890" w:name="_Toc37228547"/>
      <w:bookmarkStart w:id="3891" w:name="_Toc37229051"/>
      <w:bookmarkStart w:id="3892" w:name="_Toc37229555"/>
      <w:bookmarkStart w:id="3893" w:name="_Toc45907112"/>
      <w:bookmarkStart w:id="3894" w:name="_Toc61116599"/>
      <w:bookmarkStart w:id="3895" w:name="_Toc67055255"/>
      <w:r w:rsidRPr="007D061B">
        <w:t>7.7.4.2.2</w:t>
      </w:r>
      <w:r w:rsidRPr="007D061B">
        <w:tab/>
        <w:t>MSR operation</w:t>
      </w:r>
      <w:bookmarkEnd w:id="3887"/>
      <w:bookmarkEnd w:id="3888"/>
      <w:bookmarkEnd w:id="3889"/>
      <w:bookmarkEnd w:id="3890"/>
      <w:bookmarkEnd w:id="3891"/>
      <w:bookmarkEnd w:id="3892"/>
      <w:bookmarkEnd w:id="3893"/>
      <w:bookmarkEnd w:id="3894"/>
      <w:bookmarkEnd w:id="3895"/>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3896" w:name="_Toc21095458"/>
      <w:bookmarkStart w:id="3897" w:name="_Toc29766991"/>
      <w:bookmarkStart w:id="3898" w:name="_Toc36041138"/>
      <w:bookmarkStart w:id="3899" w:name="_Toc37228548"/>
      <w:bookmarkStart w:id="3900" w:name="_Toc37229052"/>
      <w:bookmarkStart w:id="3901" w:name="_Toc37229556"/>
      <w:bookmarkStart w:id="3902" w:name="_Toc45907113"/>
      <w:bookmarkStart w:id="3903" w:name="_Toc61116600"/>
      <w:bookmarkStart w:id="3904" w:name="_Toc67055256"/>
      <w:r w:rsidRPr="007D061B">
        <w:t>7.7.4.2.3</w:t>
      </w:r>
      <w:r w:rsidRPr="007D061B">
        <w:tab/>
        <w:t>Single RAT UTRA FDD operation</w:t>
      </w:r>
      <w:bookmarkEnd w:id="3896"/>
      <w:bookmarkEnd w:id="3897"/>
      <w:bookmarkEnd w:id="3898"/>
      <w:bookmarkEnd w:id="3899"/>
      <w:bookmarkEnd w:id="3900"/>
      <w:bookmarkEnd w:id="3901"/>
      <w:bookmarkEnd w:id="3902"/>
      <w:bookmarkEnd w:id="3903"/>
      <w:bookmarkEnd w:id="3904"/>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3905" w:name="_Toc21095459"/>
      <w:bookmarkStart w:id="3906" w:name="_Toc29766992"/>
      <w:bookmarkStart w:id="3907" w:name="_Toc36041139"/>
      <w:bookmarkStart w:id="3908" w:name="_Toc37228549"/>
      <w:bookmarkStart w:id="3909" w:name="_Toc37229053"/>
      <w:bookmarkStart w:id="3910" w:name="_Toc37229557"/>
      <w:bookmarkStart w:id="3911" w:name="_Toc45907114"/>
      <w:bookmarkStart w:id="3912" w:name="_Toc61116601"/>
      <w:bookmarkStart w:id="3913" w:name="_Toc67055257"/>
      <w:r w:rsidRPr="007D061B">
        <w:t>7.7.4.2.4</w:t>
      </w:r>
      <w:r w:rsidRPr="007D061B">
        <w:tab/>
        <w:t>Single RAT UTRA TDD 1,28Mcps option operation</w:t>
      </w:r>
      <w:bookmarkEnd w:id="3905"/>
      <w:bookmarkEnd w:id="3906"/>
      <w:bookmarkEnd w:id="3907"/>
      <w:bookmarkEnd w:id="3908"/>
      <w:bookmarkEnd w:id="3909"/>
      <w:bookmarkEnd w:id="3910"/>
      <w:bookmarkEnd w:id="3911"/>
      <w:bookmarkEnd w:id="3912"/>
      <w:bookmarkEnd w:id="3913"/>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3914" w:name="_Toc21095460"/>
      <w:bookmarkStart w:id="3915" w:name="_Toc29766993"/>
      <w:bookmarkStart w:id="3916" w:name="_Toc36041140"/>
      <w:bookmarkStart w:id="3917" w:name="_Toc37228550"/>
      <w:bookmarkStart w:id="3918" w:name="_Toc37229054"/>
      <w:bookmarkStart w:id="3919" w:name="_Toc37229558"/>
      <w:bookmarkStart w:id="3920" w:name="_Toc45907115"/>
      <w:bookmarkStart w:id="3921" w:name="_Toc61116602"/>
      <w:bookmarkStart w:id="3922" w:name="_Toc67055258"/>
      <w:r w:rsidRPr="007D061B">
        <w:t>7.7.4.2.5</w:t>
      </w:r>
      <w:r w:rsidRPr="007D061B">
        <w:tab/>
        <w:t>Single RAT E-UTRA operation</w:t>
      </w:r>
      <w:bookmarkEnd w:id="3914"/>
      <w:bookmarkEnd w:id="3915"/>
      <w:bookmarkEnd w:id="3916"/>
      <w:bookmarkEnd w:id="3917"/>
      <w:bookmarkEnd w:id="3918"/>
      <w:bookmarkEnd w:id="3919"/>
      <w:bookmarkEnd w:id="3920"/>
      <w:bookmarkEnd w:id="3921"/>
      <w:bookmarkEnd w:id="3922"/>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3923" w:name="_Toc21095461"/>
      <w:bookmarkStart w:id="3924" w:name="_Toc29766994"/>
      <w:bookmarkStart w:id="3925" w:name="_Toc36041141"/>
      <w:bookmarkStart w:id="3926" w:name="_Toc37228551"/>
      <w:bookmarkStart w:id="3927" w:name="_Toc37229055"/>
      <w:bookmarkStart w:id="3928" w:name="_Toc37229559"/>
      <w:bookmarkStart w:id="3929" w:name="_Toc45907116"/>
      <w:bookmarkStart w:id="3930" w:name="_Toc61116603"/>
      <w:bookmarkStart w:id="3931" w:name="_Toc67055259"/>
      <w:r w:rsidRPr="007D061B">
        <w:t>7.7.5</w:t>
      </w:r>
      <w:r w:rsidRPr="007D061B">
        <w:tab/>
        <w:t>Test requirements</w:t>
      </w:r>
      <w:bookmarkEnd w:id="3923"/>
      <w:bookmarkEnd w:id="3924"/>
      <w:bookmarkEnd w:id="3925"/>
      <w:bookmarkEnd w:id="3926"/>
      <w:bookmarkEnd w:id="3927"/>
      <w:bookmarkEnd w:id="3928"/>
      <w:bookmarkEnd w:id="3929"/>
      <w:bookmarkEnd w:id="3930"/>
      <w:bookmarkEnd w:id="3931"/>
    </w:p>
    <w:p w14:paraId="76137B89" w14:textId="77777777" w:rsidR="005432EB" w:rsidRPr="007D061B" w:rsidRDefault="005432EB" w:rsidP="005432EB">
      <w:pPr>
        <w:pStyle w:val="Heading4"/>
      </w:pPr>
      <w:bookmarkStart w:id="3932" w:name="_Toc21095462"/>
      <w:bookmarkStart w:id="3933" w:name="_Toc29766995"/>
      <w:bookmarkStart w:id="3934" w:name="_Toc36041142"/>
      <w:bookmarkStart w:id="3935" w:name="_Toc37228552"/>
      <w:bookmarkStart w:id="3936" w:name="_Toc37229056"/>
      <w:bookmarkStart w:id="3937" w:name="_Toc37229560"/>
      <w:bookmarkStart w:id="3938" w:name="_Toc45907117"/>
      <w:bookmarkStart w:id="3939" w:name="_Toc61116604"/>
      <w:bookmarkStart w:id="3940" w:name="_Toc67055260"/>
      <w:r w:rsidRPr="007D061B">
        <w:t>7.7.5.1</w:t>
      </w:r>
      <w:r w:rsidRPr="007D061B">
        <w:tab/>
        <w:t>MSR operation</w:t>
      </w:r>
      <w:bookmarkEnd w:id="3932"/>
      <w:bookmarkEnd w:id="3933"/>
      <w:bookmarkEnd w:id="3934"/>
      <w:bookmarkEnd w:id="3935"/>
      <w:bookmarkEnd w:id="3936"/>
      <w:bookmarkEnd w:id="3937"/>
      <w:bookmarkEnd w:id="3938"/>
      <w:bookmarkEnd w:id="3939"/>
      <w:bookmarkEnd w:id="3940"/>
    </w:p>
    <w:p w14:paraId="647723F0" w14:textId="77777777" w:rsidR="005432EB" w:rsidRPr="007D061B" w:rsidRDefault="005432EB" w:rsidP="005432EB">
      <w:pPr>
        <w:pStyle w:val="Heading5"/>
      </w:pPr>
      <w:bookmarkStart w:id="3941" w:name="_Toc21095463"/>
      <w:bookmarkStart w:id="3942" w:name="_Toc29766996"/>
      <w:bookmarkStart w:id="3943" w:name="_Toc36041143"/>
      <w:bookmarkStart w:id="3944" w:name="_Toc37228553"/>
      <w:bookmarkStart w:id="3945" w:name="_Toc37229057"/>
      <w:bookmarkStart w:id="3946" w:name="_Toc37229561"/>
      <w:bookmarkStart w:id="3947" w:name="_Toc45907118"/>
      <w:bookmarkStart w:id="3948" w:name="_Toc61116605"/>
      <w:bookmarkStart w:id="3949" w:name="_Toc67055261"/>
      <w:r w:rsidRPr="007D061B">
        <w:t>7.7.5.1.1</w:t>
      </w:r>
      <w:r w:rsidRPr="007D061B">
        <w:tab/>
        <w:t>General intermodulation test requirement</w:t>
      </w:r>
      <w:bookmarkEnd w:id="3941"/>
      <w:bookmarkEnd w:id="3942"/>
      <w:bookmarkEnd w:id="3943"/>
      <w:bookmarkEnd w:id="3944"/>
      <w:bookmarkEnd w:id="3945"/>
      <w:bookmarkEnd w:id="3946"/>
      <w:bookmarkEnd w:id="3947"/>
      <w:bookmarkEnd w:id="3948"/>
      <w:bookmarkEnd w:id="3949"/>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3950" w:name="_Toc21095464"/>
      <w:bookmarkStart w:id="3951" w:name="_Toc29766997"/>
      <w:bookmarkStart w:id="3952" w:name="_Toc36041144"/>
      <w:bookmarkStart w:id="3953" w:name="_Toc37228554"/>
      <w:bookmarkStart w:id="3954" w:name="_Toc37229058"/>
      <w:bookmarkStart w:id="3955" w:name="_Toc37229562"/>
      <w:bookmarkStart w:id="3956" w:name="_Toc45907119"/>
      <w:bookmarkStart w:id="3957" w:name="_Toc61116606"/>
      <w:bookmarkStart w:id="3958" w:name="_Toc67055262"/>
      <w:r w:rsidRPr="007D061B">
        <w:t>7.7.5.1.2</w:t>
      </w:r>
      <w:r w:rsidRPr="007D061B">
        <w:tab/>
        <w:t>General narrowband intermodulation test requirement</w:t>
      </w:r>
      <w:bookmarkEnd w:id="3950"/>
      <w:bookmarkEnd w:id="3951"/>
      <w:bookmarkEnd w:id="3952"/>
      <w:bookmarkEnd w:id="3953"/>
      <w:bookmarkEnd w:id="3954"/>
      <w:bookmarkEnd w:id="3955"/>
      <w:bookmarkEnd w:id="3956"/>
      <w:bookmarkEnd w:id="3957"/>
      <w:bookmarkEnd w:id="3958"/>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3959" w:name="_Toc21095465"/>
      <w:bookmarkStart w:id="3960" w:name="_Toc29766998"/>
      <w:bookmarkStart w:id="3961" w:name="_Toc36041145"/>
      <w:bookmarkStart w:id="3962" w:name="_Toc37228555"/>
      <w:bookmarkStart w:id="3963" w:name="_Toc37229059"/>
      <w:bookmarkStart w:id="3964" w:name="_Toc37229563"/>
      <w:bookmarkStart w:id="3965" w:name="_Toc45907120"/>
      <w:bookmarkStart w:id="3966" w:name="_Toc61116607"/>
      <w:bookmarkStart w:id="3967" w:name="_Toc67055263"/>
      <w:r w:rsidRPr="007D061B">
        <w:t>7.7.5.2</w:t>
      </w:r>
      <w:r w:rsidRPr="007D061B">
        <w:tab/>
        <w:t>Single RAT UTRA FDD operation</w:t>
      </w:r>
      <w:bookmarkEnd w:id="3959"/>
      <w:bookmarkEnd w:id="3960"/>
      <w:bookmarkEnd w:id="3961"/>
      <w:bookmarkEnd w:id="3962"/>
      <w:bookmarkEnd w:id="3963"/>
      <w:bookmarkEnd w:id="3964"/>
      <w:bookmarkEnd w:id="3965"/>
      <w:bookmarkEnd w:id="3966"/>
      <w:bookmarkEnd w:id="3967"/>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3968" w:name="_Toc21095466"/>
      <w:bookmarkStart w:id="3969" w:name="_Toc29766999"/>
      <w:bookmarkStart w:id="3970" w:name="_Toc36041146"/>
      <w:bookmarkStart w:id="3971" w:name="_Toc37228556"/>
      <w:bookmarkStart w:id="3972" w:name="_Toc37229060"/>
      <w:bookmarkStart w:id="3973" w:name="_Toc37229564"/>
      <w:bookmarkStart w:id="3974" w:name="_Toc45907121"/>
      <w:bookmarkStart w:id="3975" w:name="_Toc61116608"/>
      <w:bookmarkStart w:id="3976" w:name="_Toc67055264"/>
      <w:r w:rsidRPr="007D061B">
        <w:t>7.7.5.3</w:t>
      </w:r>
      <w:r w:rsidRPr="007D061B">
        <w:tab/>
        <w:t>Single RAT UTRA TDD 1,28Mcps option operation</w:t>
      </w:r>
      <w:bookmarkEnd w:id="3968"/>
      <w:bookmarkEnd w:id="3969"/>
      <w:bookmarkEnd w:id="3970"/>
      <w:bookmarkEnd w:id="3971"/>
      <w:bookmarkEnd w:id="3972"/>
      <w:bookmarkEnd w:id="3973"/>
      <w:bookmarkEnd w:id="3974"/>
      <w:bookmarkEnd w:id="3975"/>
      <w:bookmarkEnd w:id="3976"/>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3977" w:name="_Toc21095467"/>
      <w:bookmarkStart w:id="3978" w:name="_Toc29767000"/>
      <w:bookmarkStart w:id="3979" w:name="_Toc36041147"/>
      <w:bookmarkStart w:id="3980" w:name="_Toc37228557"/>
      <w:bookmarkStart w:id="3981" w:name="_Toc37229061"/>
      <w:bookmarkStart w:id="3982" w:name="_Toc37229565"/>
      <w:bookmarkStart w:id="3983" w:name="_Toc45907122"/>
      <w:bookmarkStart w:id="3984" w:name="_Toc61116609"/>
      <w:bookmarkStart w:id="3985" w:name="_Toc67055265"/>
      <w:r w:rsidRPr="007D061B">
        <w:lastRenderedPageBreak/>
        <w:t>7.7.5.4</w:t>
      </w:r>
      <w:r w:rsidRPr="007D061B">
        <w:tab/>
        <w:t>Single RAT E-UTRA operation</w:t>
      </w:r>
      <w:bookmarkEnd w:id="3977"/>
      <w:bookmarkEnd w:id="3978"/>
      <w:bookmarkEnd w:id="3979"/>
      <w:bookmarkEnd w:id="3980"/>
      <w:bookmarkEnd w:id="3981"/>
      <w:bookmarkEnd w:id="3982"/>
      <w:bookmarkEnd w:id="3983"/>
      <w:bookmarkEnd w:id="3984"/>
      <w:bookmarkEnd w:id="3985"/>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3986" w:name="_Toc21095468"/>
      <w:bookmarkStart w:id="3987" w:name="_Toc29767001"/>
      <w:bookmarkStart w:id="3988" w:name="_Toc36041148"/>
      <w:bookmarkStart w:id="3989" w:name="_Toc37228558"/>
      <w:bookmarkStart w:id="3990" w:name="_Toc37229062"/>
      <w:bookmarkStart w:id="3991" w:name="_Toc37229566"/>
      <w:bookmarkStart w:id="3992" w:name="_Toc45907123"/>
      <w:bookmarkStart w:id="3993" w:name="_Toc61116610"/>
      <w:bookmarkStart w:id="3994" w:name="_Toc67055266"/>
      <w:r w:rsidRPr="007D061B">
        <w:t>7.8</w:t>
      </w:r>
      <w:r w:rsidRPr="007D061B">
        <w:tab/>
        <w:t>In-channel selectivity</w:t>
      </w:r>
      <w:bookmarkEnd w:id="3986"/>
      <w:bookmarkEnd w:id="3987"/>
      <w:bookmarkEnd w:id="3988"/>
      <w:bookmarkEnd w:id="3989"/>
      <w:bookmarkEnd w:id="3990"/>
      <w:bookmarkEnd w:id="3991"/>
      <w:bookmarkEnd w:id="3992"/>
      <w:bookmarkEnd w:id="3993"/>
      <w:bookmarkEnd w:id="3994"/>
    </w:p>
    <w:p w14:paraId="47166F22" w14:textId="77777777" w:rsidR="005432EB" w:rsidRPr="007D061B" w:rsidRDefault="005432EB" w:rsidP="005432EB">
      <w:pPr>
        <w:pStyle w:val="Heading3"/>
      </w:pPr>
      <w:bookmarkStart w:id="3995" w:name="_Toc21095469"/>
      <w:bookmarkStart w:id="3996" w:name="_Toc29767002"/>
      <w:bookmarkStart w:id="3997" w:name="_Toc36041149"/>
      <w:bookmarkStart w:id="3998" w:name="_Toc37228559"/>
      <w:bookmarkStart w:id="3999" w:name="_Toc37229063"/>
      <w:bookmarkStart w:id="4000" w:name="_Toc37229567"/>
      <w:bookmarkStart w:id="4001" w:name="_Toc45907124"/>
      <w:bookmarkStart w:id="4002" w:name="_Toc61116611"/>
      <w:bookmarkStart w:id="4003" w:name="_Toc67055267"/>
      <w:r w:rsidRPr="007D061B">
        <w:t>7.8.1</w:t>
      </w:r>
      <w:r w:rsidRPr="007D061B">
        <w:tab/>
        <w:t>Definition and applicability</w:t>
      </w:r>
      <w:bookmarkEnd w:id="3995"/>
      <w:bookmarkEnd w:id="3996"/>
      <w:bookmarkEnd w:id="3997"/>
      <w:bookmarkEnd w:id="3998"/>
      <w:bookmarkEnd w:id="3999"/>
      <w:bookmarkEnd w:id="4000"/>
      <w:bookmarkEnd w:id="4001"/>
      <w:bookmarkEnd w:id="4002"/>
      <w:bookmarkEnd w:id="4003"/>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4004" w:name="_Toc21095470"/>
      <w:bookmarkStart w:id="4005" w:name="_Toc29767003"/>
      <w:bookmarkStart w:id="4006" w:name="_Toc36041150"/>
      <w:bookmarkStart w:id="4007" w:name="_Toc37228560"/>
      <w:bookmarkStart w:id="4008" w:name="_Toc37229064"/>
      <w:bookmarkStart w:id="4009" w:name="_Toc37229568"/>
      <w:bookmarkStart w:id="4010" w:name="_Toc45907125"/>
      <w:bookmarkStart w:id="4011" w:name="_Toc61116612"/>
      <w:bookmarkStart w:id="4012" w:name="_Toc67055268"/>
      <w:r w:rsidRPr="007D061B">
        <w:t>7.8.2</w:t>
      </w:r>
      <w:r w:rsidRPr="007D061B">
        <w:tab/>
        <w:t>Minimum requirement</w:t>
      </w:r>
      <w:bookmarkEnd w:id="4004"/>
      <w:bookmarkEnd w:id="4005"/>
      <w:bookmarkEnd w:id="4006"/>
      <w:bookmarkEnd w:id="4007"/>
      <w:bookmarkEnd w:id="4008"/>
      <w:bookmarkEnd w:id="4009"/>
      <w:bookmarkEnd w:id="4010"/>
      <w:bookmarkEnd w:id="4011"/>
      <w:bookmarkEnd w:id="4012"/>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4013" w:name="_Toc21095471"/>
      <w:bookmarkStart w:id="4014" w:name="_Toc29767004"/>
      <w:bookmarkStart w:id="4015" w:name="_Toc36041151"/>
      <w:bookmarkStart w:id="4016" w:name="_Toc37228561"/>
      <w:bookmarkStart w:id="4017" w:name="_Toc37229065"/>
      <w:bookmarkStart w:id="4018" w:name="_Toc37229569"/>
      <w:bookmarkStart w:id="4019" w:name="_Toc45907126"/>
      <w:bookmarkStart w:id="4020" w:name="_Toc61116613"/>
      <w:bookmarkStart w:id="4021" w:name="_Toc67055269"/>
      <w:r w:rsidRPr="007D061B">
        <w:t>7.8.3</w:t>
      </w:r>
      <w:r w:rsidRPr="007D061B">
        <w:tab/>
        <w:t>Test purpose</w:t>
      </w:r>
      <w:bookmarkEnd w:id="4013"/>
      <w:bookmarkEnd w:id="4014"/>
      <w:bookmarkEnd w:id="4015"/>
      <w:bookmarkEnd w:id="4016"/>
      <w:bookmarkEnd w:id="4017"/>
      <w:bookmarkEnd w:id="4018"/>
      <w:bookmarkEnd w:id="4019"/>
      <w:bookmarkEnd w:id="4020"/>
      <w:bookmarkEnd w:id="4021"/>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4022" w:name="_Toc21095472"/>
      <w:bookmarkStart w:id="4023" w:name="_Toc29767005"/>
      <w:bookmarkStart w:id="4024" w:name="_Toc36041152"/>
      <w:bookmarkStart w:id="4025" w:name="_Toc37228562"/>
      <w:bookmarkStart w:id="4026" w:name="_Toc37229066"/>
      <w:bookmarkStart w:id="4027" w:name="_Toc37229570"/>
      <w:bookmarkStart w:id="4028" w:name="_Toc45907127"/>
      <w:bookmarkStart w:id="4029" w:name="_Toc61116614"/>
      <w:bookmarkStart w:id="4030" w:name="_Toc67055270"/>
      <w:r w:rsidRPr="007D061B">
        <w:lastRenderedPageBreak/>
        <w:t>7.8.4</w:t>
      </w:r>
      <w:r w:rsidRPr="007D061B">
        <w:tab/>
        <w:t>Method of test</w:t>
      </w:r>
      <w:bookmarkEnd w:id="4022"/>
      <w:bookmarkEnd w:id="4023"/>
      <w:bookmarkEnd w:id="4024"/>
      <w:bookmarkEnd w:id="4025"/>
      <w:bookmarkEnd w:id="4026"/>
      <w:bookmarkEnd w:id="4027"/>
      <w:bookmarkEnd w:id="4028"/>
      <w:bookmarkEnd w:id="4029"/>
      <w:bookmarkEnd w:id="4030"/>
    </w:p>
    <w:p w14:paraId="55B2DD1D" w14:textId="77777777" w:rsidR="005432EB" w:rsidRPr="007D061B" w:rsidRDefault="005432EB" w:rsidP="005432EB">
      <w:pPr>
        <w:pStyle w:val="Heading4"/>
      </w:pPr>
      <w:bookmarkStart w:id="4031" w:name="_Toc21095473"/>
      <w:bookmarkStart w:id="4032" w:name="_Toc29767006"/>
      <w:bookmarkStart w:id="4033" w:name="_Toc36041153"/>
      <w:bookmarkStart w:id="4034" w:name="_Toc37228563"/>
      <w:bookmarkStart w:id="4035" w:name="_Toc37229067"/>
      <w:bookmarkStart w:id="4036" w:name="_Toc37229571"/>
      <w:bookmarkStart w:id="4037" w:name="_Toc45907128"/>
      <w:bookmarkStart w:id="4038" w:name="_Toc61116615"/>
      <w:bookmarkStart w:id="4039" w:name="_Toc67055271"/>
      <w:r w:rsidRPr="007D061B">
        <w:t>7.8.4.1</w:t>
      </w:r>
      <w:r w:rsidRPr="007D061B">
        <w:tab/>
        <w:t>Initial conditions</w:t>
      </w:r>
      <w:bookmarkEnd w:id="4031"/>
      <w:bookmarkEnd w:id="4032"/>
      <w:bookmarkEnd w:id="4033"/>
      <w:bookmarkEnd w:id="4034"/>
      <w:bookmarkEnd w:id="4035"/>
      <w:bookmarkEnd w:id="4036"/>
      <w:bookmarkEnd w:id="4037"/>
      <w:bookmarkEnd w:id="4038"/>
      <w:bookmarkEnd w:id="4039"/>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4040" w:name="_Toc21095474"/>
      <w:bookmarkStart w:id="4041" w:name="_Toc29767007"/>
      <w:bookmarkStart w:id="4042" w:name="_Toc36041154"/>
      <w:bookmarkStart w:id="4043" w:name="_Toc37228564"/>
      <w:bookmarkStart w:id="4044" w:name="_Toc37229068"/>
      <w:bookmarkStart w:id="4045" w:name="_Toc37229572"/>
      <w:bookmarkStart w:id="4046" w:name="_Toc45907129"/>
      <w:bookmarkStart w:id="4047" w:name="_Toc61116616"/>
      <w:bookmarkStart w:id="4048" w:name="_Toc67055272"/>
      <w:r w:rsidRPr="007D061B">
        <w:t>7.8.4.2</w:t>
      </w:r>
      <w:r w:rsidRPr="007D061B">
        <w:tab/>
        <w:t>Procedure</w:t>
      </w:r>
      <w:bookmarkEnd w:id="4040"/>
      <w:bookmarkEnd w:id="4041"/>
      <w:bookmarkEnd w:id="4042"/>
      <w:bookmarkEnd w:id="4043"/>
      <w:bookmarkEnd w:id="4044"/>
      <w:bookmarkEnd w:id="4045"/>
      <w:bookmarkEnd w:id="4046"/>
      <w:bookmarkEnd w:id="4047"/>
      <w:bookmarkEnd w:id="4048"/>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4049" w:name="_Toc21095475"/>
      <w:bookmarkStart w:id="4050" w:name="_Toc29767008"/>
      <w:bookmarkStart w:id="4051" w:name="_Toc36041155"/>
      <w:bookmarkStart w:id="4052" w:name="_Toc37228565"/>
      <w:bookmarkStart w:id="4053" w:name="_Toc37229069"/>
      <w:bookmarkStart w:id="4054" w:name="_Toc37229573"/>
      <w:bookmarkStart w:id="4055" w:name="_Toc45907130"/>
      <w:bookmarkStart w:id="4056" w:name="_Toc61116617"/>
      <w:bookmarkStart w:id="4057" w:name="_Toc67055273"/>
      <w:r w:rsidRPr="007D061B">
        <w:t>7.8.5</w:t>
      </w:r>
      <w:r w:rsidRPr="007D061B">
        <w:tab/>
        <w:t>Test requirements</w:t>
      </w:r>
      <w:bookmarkEnd w:id="4049"/>
      <w:bookmarkEnd w:id="4050"/>
      <w:bookmarkEnd w:id="4051"/>
      <w:bookmarkEnd w:id="4052"/>
      <w:bookmarkEnd w:id="4053"/>
      <w:bookmarkEnd w:id="4054"/>
      <w:bookmarkEnd w:id="4055"/>
      <w:bookmarkEnd w:id="4056"/>
      <w:bookmarkEnd w:id="4057"/>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4058"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4058"/>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4059" w:name="_Toc21095476"/>
      <w:bookmarkStart w:id="4060" w:name="_Toc29767009"/>
      <w:bookmarkStart w:id="4061" w:name="_Toc36041156"/>
      <w:bookmarkStart w:id="4062" w:name="_Toc37228566"/>
      <w:bookmarkStart w:id="4063" w:name="_Toc37229070"/>
      <w:bookmarkStart w:id="4064" w:name="_Toc37229574"/>
      <w:bookmarkStart w:id="4065" w:name="_Toc45907131"/>
      <w:bookmarkStart w:id="4066" w:name="_Toc61116618"/>
      <w:bookmarkStart w:id="4067" w:name="_Toc67055274"/>
      <w:r w:rsidRPr="007D061B">
        <w:t>8</w:t>
      </w:r>
      <w:r w:rsidRPr="007D061B">
        <w:tab/>
        <w:t>Performance requirements</w:t>
      </w:r>
      <w:bookmarkEnd w:id="4059"/>
      <w:bookmarkEnd w:id="4060"/>
      <w:bookmarkEnd w:id="4061"/>
      <w:bookmarkEnd w:id="4062"/>
      <w:bookmarkEnd w:id="4063"/>
      <w:bookmarkEnd w:id="4064"/>
      <w:bookmarkEnd w:id="4065"/>
      <w:bookmarkEnd w:id="4066"/>
      <w:bookmarkEnd w:id="4067"/>
    </w:p>
    <w:p w14:paraId="43F42E3E" w14:textId="77777777" w:rsidR="005432EB" w:rsidRPr="007D061B" w:rsidRDefault="005432EB" w:rsidP="005432EB">
      <w:pPr>
        <w:pStyle w:val="Heading2"/>
      </w:pPr>
      <w:bookmarkStart w:id="4068" w:name="_Toc21095477"/>
      <w:bookmarkStart w:id="4069" w:name="_Toc29767010"/>
      <w:bookmarkStart w:id="4070" w:name="_Toc36041157"/>
      <w:bookmarkStart w:id="4071" w:name="_Toc37228567"/>
      <w:bookmarkStart w:id="4072" w:name="_Toc37229071"/>
      <w:bookmarkStart w:id="4073" w:name="_Toc37229575"/>
      <w:bookmarkStart w:id="4074" w:name="_Toc45907132"/>
      <w:bookmarkStart w:id="4075" w:name="_Toc61116619"/>
      <w:bookmarkStart w:id="4076" w:name="_Toc67055275"/>
      <w:r w:rsidRPr="007D061B">
        <w:t>8.1</w:t>
      </w:r>
      <w:r w:rsidRPr="007D061B">
        <w:tab/>
        <w:t>General</w:t>
      </w:r>
      <w:bookmarkEnd w:id="4068"/>
      <w:bookmarkEnd w:id="4069"/>
      <w:bookmarkEnd w:id="4070"/>
      <w:bookmarkEnd w:id="4071"/>
      <w:bookmarkEnd w:id="4072"/>
      <w:bookmarkEnd w:id="4073"/>
      <w:bookmarkEnd w:id="4074"/>
      <w:bookmarkEnd w:id="4075"/>
      <w:bookmarkEnd w:id="4076"/>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4077" w:name="_Toc21095478"/>
      <w:bookmarkStart w:id="4078" w:name="_Toc29767011"/>
      <w:bookmarkStart w:id="4079" w:name="_Toc36041158"/>
      <w:bookmarkStart w:id="4080" w:name="_Toc37228568"/>
      <w:bookmarkStart w:id="4081" w:name="_Toc37229072"/>
      <w:bookmarkStart w:id="4082" w:name="_Toc37229576"/>
      <w:bookmarkStart w:id="4083" w:name="_Toc45907133"/>
      <w:bookmarkStart w:id="4084" w:name="_Toc61116620"/>
      <w:bookmarkStart w:id="4085" w:name="_Toc67055276"/>
      <w:r w:rsidRPr="007D061B">
        <w:t>8.2</w:t>
      </w:r>
      <w:r w:rsidRPr="007D061B">
        <w:tab/>
        <w:t>Performance requirements for MSR</w:t>
      </w:r>
      <w:bookmarkEnd w:id="4077"/>
      <w:bookmarkEnd w:id="4078"/>
      <w:bookmarkEnd w:id="4079"/>
      <w:bookmarkEnd w:id="4080"/>
      <w:bookmarkEnd w:id="4081"/>
      <w:bookmarkEnd w:id="4082"/>
      <w:bookmarkEnd w:id="4083"/>
      <w:bookmarkEnd w:id="4084"/>
      <w:bookmarkEnd w:id="4085"/>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4086" w:name="_Toc21095479"/>
      <w:bookmarkStart w:id="4087" w:name="_Toc29767012"/>
      <w:bookmarkStart w:id="4088" w:name="_Toc36041159"/>
      <w:bookmarkStart w:id="4089" w:name="_Toc37228569"/>
      <w:bookmarkStart w:id="4090" w:name="_Toc37229073"/>
      <w:bookmarkStart w:id="4091" w:name="_Toc37229577"/>
      <w:bookmarkStart w:id="4092" w:name="_Toc45907134"/>
      <w:bookmarkStart w:id="4093" w:name="_Toc61116621"/>
      <w:bookmarkStart w:id="4094" w:name="_Toc67055277"/>
      <w:r w:rsidRPr="007D061B">
        <w:t>8.3</w:t>
      </w:r>
      <w:r w:rsidRPr="007D061B">
        <w:tab/>
        <w:t>Performance requirements for UTRA FDD</w:t>
      </w:r>
      <w:bookmarkEnd w:id="4086"/>
      <w:bookmarkEnd w:id="4087"/>
      <w:bookmarkEnd w:id="4088"/>
      <w:bookmarkEnd w:id="4089"/>
      <w:bookmarkEnd w:id="4090"/>
      <w:bookmarkEnd w:id="4091"/>
      <w:bookmarkEnd w:id="4092"/>
      <w:bookmarkEnd w:id="4093"/>
      <w:bookmarkEnd w:id="4094"/>
    </w:p>
    <w:p w14:paraId="2866BA30" w14:textId="77777777" w:rsidR="005432EB" w:rsidRPr="007D061B" w:rsidRDefault="005432EB" w:rsidP="005432EB">
      <w:pPr>
        <w:pStyle w:val="Heading3"/>
      </w:pPr>
      <w:bookmarkStart w:id="4095" w:name="_Toc21095480"/>
      <w:bookmarkStart w:id="4096" w:name="_Toc29767013"/>
      <w:bookmarkStart w:id="4097" w:name="_Toc36041160"/>
      <w:bookmarkStart w:id="4098" w:name="_Toc37228570"/>
      <w:bookmarkStart w:id="4099" w:name="_Toc37229074"/>
      <w:bookmarkStart w:id="4100" w:name="_Toc37229578"/>
      <w:bookmarkStart w:id="4101" w:name="_Toc45907135"/>
      <w:bookmarkStart w:id="4102" w:name="_Toc61116622"/>
      <w:bookmarkStart w:id="4103" w:name="_Toc67055278"/>
      <w:r w:rsidRPr="007D061B">
        <w:t>8.3.1</w:t>
      </w:r>
      <w:r w:rsidRPr="007D061B">
        <w:tab/>
        <w:t>Definition and applicability</w:t>
      </w:r>
      <w:bookmarkEnd w:id="4095"/>
      <w:bookmarkEnd w:id="4096"/>
      <w:bookmarkEnd w:id="4097"/>
      <w:bookmarkEnd w:id="4098"/>
      <w:bookmarkEnd w:id="4099"/>
      <w:bookmarkEnd w:id="4100"/>
      <w:bookmarkEnd w:id="4101"/>
      <w:bookmarkEnd w:id="4102"/>
      <w:bookmarkEnd w:id="4103"/>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6.5pt" o:ole="" fillcolor="window">
            <v:imagedata r:id="rId198" o:title=""/>
          </v:shape>
          <o:OLEObject Type="Embed" ProgID="Equation.3" ShapeID="_x0000_i1118" DrawAspect="Content" ObjectID="_1679383741" r:id="rId199"/>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200" o:title=""/>
          </v:shape>
          <o:OLEObject Type="Embed" ProgID="Equation.3" ShapeID="_x0000_i1119" DrawAspect="Content" ObjectID="_1679383742" r:id="rId201"/>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202" o:title=""/>
          </v:shape>
          <o:OLEObject Type="Embed" ProgID="Equation.3" ShapeID="_x0000_i1120" DrawAspect="Content" ObjectID="_1679383743" r:id="rId203"/>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204" o:title=""/>
          </v:shape>
          <o:OLEObject Type="Embed" ProgID="Equation.3" ShapeID="_x0000_i1121" DrawAspect="Content" ObjectID="_1679383744" r:id="rId205"/>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6" o:title=""/>
          </v:shape>
          <o:OLEObject Type="Embed" ProgID="Equation.3" ShapeID="_x0000_i1122" DrawAspect="Content" ObjectID="_1679383745" r:id="rId207"/>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4104" w:name="_Toc21095481"/>
      <w:bookmarkStart w:id="4105" w:name="_Toc29767014"/>
      <w:bookmarkStart w:id="4106" w:name="_Toc36041161"/>
      <w:bookmarkStart w:id="4107" w:name="_Toc37228571"/>
      <w:bookmarkStart w:id="4108" w:name="_Toc37229075"/>
      <w:bookmarkStart w:id="4109" w:name="_Toc37229579"/>
      <w:bookmarkStart w:id="4110" w:name="_Toc45907136"/>
      <w:bookmarkStart w:id="4111" w:name="_Toc61116623"/>
      <w:bookmarkStart w:id="4112" w:name="_Toc67055279"/>
      <w:r w:rsidRPr="007D061B">
        <w:t>8.3.2</w:t>
      </w:r>
      <w:r w:rsidRPr="007D061B">
        <w:tab/>
        <w:t>Minimum Requirement</w:t>
      </w:r>
      <w:bookmarkEnd w:id="4104"/>
      <w:bookmarkEnd w:id="4105"/>
      <w:bookmarkEnd w:id="4106"/>
      <w:bookmarkEnd w:id="4107"/>
      <w:bookmarkEnd w:id="4108"/>
      <w:bookmarkEnd w:id="4109"/>
      <w:bookmarkEnd w:id="4110"/>
      <w:bookmarkEnd w:id="4111"/>
      <w:bookmarkEnd w:id="4112"/>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4113" w:name="_Toc21095482"/>
      <w:bookmarkStart w:id="4114" w:name="_Toc29767015"/>
      <w:bookmarkStart w:id="4115" w:name="_Toc36041162"/>
      <w:bookmarkStart w:id="4116" w:name="_Toc37228572"/>
      <w:bookmarkStart w:id="4117" w:name="_Toc37229076"/>
      <w:bookmarkStart w:id="4118" w:name="_Toc37229580"/>
      <w:bookmarkStart w:id="4119" w:name="_Toc45907137"/>
      <w:bookmarkStart w:id="4120" w:name="_Toc61116624"/>
      <w:bookmarkStart w:id="4121" w:name="_Toc67055280"/>
      <w:r w:rsidRPr="007D061B">
        <w:t>8.3.3</w:t>
      </w:r>
      <w:r w:rsidRPr="007D061B">
        <w:tab/>
        <w:t>Test purpose</w:t>
      </w:r>
      <w:bookmarkEnd w:id="4113"/>
      <w:bookmarkEnd w:id="4114"/>
      <w:bookmarkEnd w:id="4115"/>
      <w:bookmarkEnd w:id="4116"/>
      <w:bookmarkEnd w:id="4117"/>
      <w:bookmarkEnd w:id="4118"/>
      <w:bookmarkEnd w:id="4119"/>
      <w:bookmarkEnd w:id="4120"/>
      <w:bookmarkEnd w:id="4121"/>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4122" w:name="_Toc21095483"/>
      <w:bookmarkStart w:id="4123" w:name="_Toc29767016"/>
      <w:bookmarkStart w:id="4124" w:name="_Toc36041163"/>
      <w:bookmarkStart w:id="4125" w:name="_Toc37228573"/>
      <w:bookmarkStart w:id="4126" w:name="_Toc37229077"/>
      <w:bookmarkStart w:id="4127" w:name="_Toc37229581"/>
      <w:bookmarkStart w:id="4128" w:name="_Toc45907138"/>
      <w:bookmarkStart w:id="4129" w:name="_Toc61116625"/>
      <w:bookmarkStart w:id="4130" w:name="_Toc67055281"/>
      <w:r w:rsidRPr="007D061B">
        <w:t>8.3.4</w:t>
      </w:r>
      <w:r w:rsidRPr="007D061B">
        <w:tab/>
        <w:t>Method of test</w:t>
      </w:r>
      <w:bookmarkEnd w:id="4122"/>
      <w:bookmarkEnd w:id="4123"/>
      <w:bookmarkEnd w:id="4124"/>
      <w:bookmarkEnd w:id="4125"/>
      <w:bookmarkEnd w:id="4126"/>
      <w:bookmarkEnd w:id="4127"/>
      <w:bookmarkEnd w:id="4128"/>
      <w:bookmarkEnd w:id="4129"/>
      <w:bookmarkEnd w:id="4130"/>
    </w:p>
    <w:p w14:paraId="23BB6C04" w14:textId="77777777" w:rsidR="005432EB" w:rsidRPr="007D061B" w:rsidRDefault="005432EB" w:rsidP="005432EB">
      <w:pPr>
        <w:pStyle w:val="Heading4"/>
      </w:pPr>
      <w:bookmarkStart w:id="4131" w:name="_Toc21095484"/>
      <w:bookmarkStart w:id="4132" w:name="_Toc29767017"/>
      <w:bookmarkStart w:id="4133" w:name="_Toc36041164"/>
      <w:bookmarkStart w:id="4134" w:name="_Toc37228574"/>
      <w:bookmarkStart w:id="4135" w:name="_Toc37229078"/>
      <w:bookmarkStart w:id="4136" w:name="_Toc37229582"/>
      <w:bookmarkStart w:id="4137" w:name="_Toc45907139"/>
      <w:bookmarkStart w:id="4138" w:name="_Toc61116626"/>
      <w:bookmarkStart w:id="4139" w:name="_Toc67055282"/>
      <w:r w:rsidRPr="007D061B">
        <w:t>8.3.4.1</w:t>
      </w:r>
      <w:r w:rsidRPr="007D061B">
        <w:tab/>
        <w:t>Initial Conditions</w:t>
      </w:r>
      <w:bookmarkEnd w:id="4131"/>
      <w:bookmarkEnd w:id="4132"/>
      <w:bookmarkEnd w:id="4133"/>
      <w:bookmarkEnd w:id="4134"/>
      <w:bookmarkEnd w:id="4135"/>
      <w:bookmarkEnd w:id="4136"/>
      <w:bookmarkEnd w:id="4137"/>
      <w:bookmarkEnd w:id="4138"/>
      <w:bookmarkEnd w:id="4139"/>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4140" w:name="_Toc21095485"/>
      <w:bookmarkStart w:id="4141" w:name="_Toc29767018"/>
      <w:bookmarkStart w:id="4142" w:name="_Toc36041165"/>
      <w:bookmarkStart w:id="4143" w:name="_Toc37228575"/>
      <w:bookmarkStart w:id="4144" w:name="_Toc37229079"/>
      <w:bookmarkStart w:id="4145" w:name="_Toc37229583"/>
      <w:bookmarkStart w:id="4146" w:name="_Toc45907140"/>
      <w:bookmarkStart w:id="4147" w:name="_Toc61116627"/>
      <w:bookmarkStart w:id="4148" w:name="_Toc67055283"/>
      <w:r w:rsidRPr="007D061B">
        <w:t>8.3.4.2</w:t>
      </w:r>
      <w:r w:rsidRPr="007D061B">
        <w:tab/>
        <w:t>Procedure</w:t>
      </w:r>
      <w:bookmarkEnd w:id="4140"/>
      <w:bookmarkEnd w:id="4141"/>
      <w:bookmarkEnd w:id="4142"/>
      <w:bookmarkEnd w:id="4143"/>
      <w:bookmarkEnd w:id="4144"/>
      <w:bookmarkEnd w:id="4145"/>
      <w:bookmarkEnd w:id="4146"/>
      <w:bookmarkEnd w:id="4147"/>
      <w:bookmarkEnd w:id="4148"/>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4149" w:name="_Toc21095486"/>
      <w:bookmarkStart w:id="4150" w:name="_Toc29767019"/>
      <w:bookmarkStart w:id="4151" w:name="_Toc36041166"/>
      <w:bookmarkStart w:id="4152" w:name="_Toc37228576"/>
      <w:bookmarkStart w:id="4153" w:name="_Toc37229080"/>
      <w:bookmarkStart w:id="4154" w:name="_Toc37229584"/>
      <w:bookmarkStart w:id="4155" w:name="_Toc45907141"/>
      <w:bookmarkStart w:id="4156" w:name="_Toc61116628"/>
      <w:bookmarkStart w:id="4157" w:name="_Toc67055284"/>
      <w:r w:rsidRPr="007D061B">
        <w:t>8.3.5</w:t>
      </w:r>
      <w:r w:rsidRPr="007D061B">
        <w:tab/>
        <w:t>Test Requirement</w:t>
      </w:r>
      <w:bookmarkEnd w:id="4149"/>
      <w:bookmarkEnd w:id="4150"/>
      <w:bookmarkEnd w:id="4151"/>
      <w:bookmarkEnd w:id="4152"/>
      <w:bookmarkEnd w:id="4153"/>
      <w:bookmarkEnd w:id="4154"/>
      <w:bookmarkEnd w:id="4155"/>
      <w:bookmarkEnd w:id="4156"/>
      <w:bookmarkEnd w:id="4157"/>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4158" w:name="_Toc21095487"/>
      <w:bookmarkStart w:id="4159" w:name="_Toc29767020"/>
      <w:bookmarkStart w:id="4160" w:name="_Toc36041167"/>
      <w:bookmarkStart w:id="4161" w:name="_Toc37228577"/>
      <w:bookmarkStart w:id="4162" w:name="_Toc37229081"/>
      <w:bookmarkStart w:id="4163" w:name="_Toc37229585"/>
      <w:bookmarkStart w:id="4164" w:name="_Toc45907142"/>
      <w:bookmarkStart w:id="4165" w:name="_Toc61116629"/>
      <w:bookmarkStart w:id="4166" w:name="_Toc67055285"/>
      <w:r w:rsidRPr="007D061B">
        <w:lastRenderedPageBreak/>
        <w:t>8.4</w:t>
      </w:r>
      <w:r w:rsidRPr="007D061B">
        <w:tab/>
        <w:t>Performance requirements for UTRA TDD</w:t>
      </w:r>
      <w:bookmarkEnd w:id="4158"/>
      <w:bookmarkEnd w:id="4159"/>
      <w:bookmarkEnd w:id="4160"/>
      <w:bookmarkEnd w:id="4161"/>
      <w:bookmarkEnd w:id="4162"/>
      <w:bookmarkEnd w:id="4163"/>
      <w:bookmarkEnd w:id="4164"/>
      <w:bookmarkEnd w:id="4165"/>
      <w:bookmarkEnd w:id="4166"/>
    </w:p>
    <w:p w14:paraId="1F2BB491" w14:textId="77777777" w:rsidR="005432EB" w:rsidRPr="007D061B" w:rsidRDefault="005432EB" w:rsidP="005432EB">
      <w:pPr>
        <w:pStyle w:val="Heading3"/>
      </w:pPr>
      <w:bookmarkStart w:id="4167" w:name="_Toc21095488"/>
      <w:bookmarkStart w:id="4168" w:name="_Toc29767021"/>
      <w:bookmarkStart w:id="4169" w:name="_Toc36041168"/>
      <w:bookmarkStart w:id="4170" w:name="_Toc37228578"/>
      <w:bookmarkStart w:id="4171" w:name="_Toc37229082"/>
      <w:bookmarkStart w:id="4172" w:name="_Toc37229586"/>
      <w:bookmarkStart w:id="4173" w:name="_Toc45907143"/>
      <w:bookmarkStart w:id="4174" w:name="_Toc61116630"/>
      <w:bookmarkStart w:id="4175" w:name="_Toc67055286"/>
      <w:r w:rsidRPr="007D061B">
        <w:t>8.4.1</w:t>
      </w:r>
      <w:r w:rsidRPr="007D061B">
        <w:tab/>
        <w:t>Definition and applicability</w:t>
      </w:r>
      <w:bookmarkEnd w:id="4167"/>
      <w:bookmarkEnd w:id="4168"/>
      <w:bookmarkEnd w:id="4169"/>
      <w:bookmarkEnd w:id="4170"/>
      <w:bookmarkEnd w:id="4171"/>
      <w:bookmarkEnd w:id="4172"/>
      <w:bookmarkEnd w:id="4173"/>
      <w:bookmarkEnd w:id="4174"/>
      <w:bookmarkEnd w:id="4175"/>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4176" w:name="_Toc21095489"/>
      <w:bookmarkStart w:id="4177" w:name="_Toc29767022"/>
      <w:bookmarkStart w:id="4178" w:name="_Toc36041169"/>
      <w:bookmarkStart w:id="4179" w:name="_Toc37228579"/>
      <w:bookmarkStart w:id="4180" w:name="_Toc37229083"/>
      <w:bookmarkStart w:id="4181" w:name="_Toc37229587"/>
      <w:bookmarkStart w:id="4182" w:name="_Toc45907144"/>
      <w:bookmarkStart w:id="4183" w:name="_Toc61116631"/>
      <w:bookmarkStart w:id="4184" w:name="_Toc67055287"/>
      <w:r w:rsidRPr="007D061B">
        <w:t>8.4.2</w:t>
      </w:r>
      <w:r w:rsidRPr="007D061B">
        <w:tab/>
        <w:t>Minimum Requirement</w:t>
      </w:r>
      <w:bookmarkEnd w:id="4176"/>
      <w:bookmarkEnd w:id="4177"/>
      <w:bookmarkEnd w:id="4178"/>
      <w:bookmarkEnd w:id="4179"/>
      <w:bookmarkEnd w:id="4180"/>
      <w:bookmarkEnd w:id="4181"/>
      <w:bookmarkEnd w:id="4182"/>
      <w:bookmarkEnd w:id="4183"/>
      <w:bookmarkEnd w:id="4184"/>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4185" w:name="_Toc21095490"/>
      <w:bookmarkStart w:id="4186" w:name="_Toc29767023"/>
      <w:bookmarkStart w:id="4187" w:name="_Toc36041170"/>
      <w:bookmarkStart w:id="4188" w:name="_Toc37228580"/>
      <w:bookmarkStart w:id="4189" w:name="_Toc37229084"/>
      <w:bookmarkStart w:id="4190" w:name="_Toc37229588"/>
      <w:bookmarkStart w:id="4191" w:name="_Toc45907145"/>
      <w:bookmarkStart w:id="4192" w:name="_Toc61116632"/>
      <w:bookmarkStart w:id="4193" w:name="_Toc67055288"/>
      <w:r w:rsidRPr="007D061B">
        <w:t>8.4.3</w:t>
      </w:r>
      <w:r w:rsidRPr="007D061B">
        <w:tab/>
        <w:t>Test purpose</w:t>
      </w:r>
      <w:bookmarkEnd w:id="4185"/>
      <w:bookmarkEnd w:id="4186"/>
      <w:bookmarkEnd w:id="4187"/>
      <w:bookmarkEnd w:id="4188"/>
      <w:bookmarkEnd w:id="4189"/>
      <w:bookmarkEnd w:id="4190"/>
      <w:bookmarkEnd w:id="4191"/>
      <w:bookmarkEnd w:id="4192"/>
      <w:bookmarkEnd w:id="4193"/>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4194" w:name="_Toc21095491"/>
      <w:bookmarkStart w:id="4195" w:name="_Toc29767024"/>
      <w:bookmarkStart w:id="4196" w:name="_Toc36041171"/>
      <w:bookmarkStart w:id="4197" w:name="_Toc37228581"/>
      <w:bookmarkStart w:id="4198" w:name="_Toc37229085"/>
      <w:bookmarkStart w:id="4199" w:name="_Toc37229589"/>
      <w:bookmarkStart w:id="4200" w:name="_Toc45907146"/>
      <w:bookmarkStart w:id="4201" w:name="_Toc61116633"/>
      <w:bookmarkStart w:id="4202" w:name="_Toc67055289"/>
      <w:r w:rsidRPr="007D061B">
        <w:lastRenderedPageBreak/>
        <w:t>8.4.4</w:t>
      </w:r>
      <w:r w:rsidRPr="007D061B">
        <w:tab/>
        <w:t>Method of test</w:t>
      </w:r>
      <w:bookmarkEnd w:id="4194"/>
      <w:bookmarkEnd w:id="4195"/>
      <w:bookmarkEnd w:id="4196"/>
      <w:bookmarkEnd w:id="4197"/>
      <w:bookmarkEnd w:id="4198"/>
      <w:bookmarkEnd w:id="4199"/>
      <w:bookmarkEnd w:id="4200"/>
      <w:bookmarkEnd w:id="4201"/>
      <w:bookmarkEnd w:id="4202"/>
    </w:p>
    <w:p w14:paraId="13992EA2" w14:textId="77777777" w:rsidR="005432EB" w:rsidRPr="007D061B" w:rsidRDefault="005432EB" w:rsidP="005432EB">
      <w:pPr>
        <w:pStyle w:val="Heading4"/>
      </w:pPr>
      <w:bookmarkStart w:id="4203" w:name="_Toc21095492"/>
      <w:bookmarkStart w:id="4204" w:name="_Toc29767025"/>
      <w:bookmarkStart w:id="4205" w:name="_Toc36041172"/>
      <w:bookmarkStart w:id="4206" w:name="_Toc37228582"/>
      <w:bookmarkStart w:id="4207" w:name="_Toc37229086"/>
      <w:bookmarkStart w:id="4208" w:name="_Toc37229590"/>
      <w:bookmarkStart w:id="4209" w:name="_Toc45907147"/>
      <w:bookmarkStart w:id="4210" w:name="_Toc61116634"/>
      <w:bookmarkStart w:id="4211" w:name="_Toc67055290"/>
      <w:r w:rsidRPr="007D061B">
        <w:t>8.4.4.1</w:t>
      </w:r>
      <w:r w:rsidRPr="007D061B">
        <w:tab/>
        <w:t>Initial Conditions</w:t>
      </w:r>
      <w:bookmarkEnd w:id="4203"/>
      <w:bookmarkEnd w:id="4204"/>
      <w:bookmarkEnd w:id="4205"/>
      <w:bookmarkEnd w:id="4206"/>
      <w:bookmarkEnd w:id="4207"/>
      <w:bookmarkEnd w:id="4208"/>
      <w:bookmarkEnd w:id="4209"/>
      <w:bookmarkEnd w:id="4210"/>
      <w:bookmarkEnd w:id="4211"/>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4212" w:name="_Toc21095493"/>
      <w:bookmarkStart w:id="4213" w:name="_Toc29767026"/>
      <w:bookmarkStart w:id="4214" w:name="_Toc36041173"/>
      <w:bookmarkStart w:id="4215" w:name="_Toc37228583"/>
      <w:bookmarkStart w:id="4216" w:name="_Toc37229087"/>
      <w:bookmarkStart w:id="4217" w:name="_Toc37229591"/>
      <w:bookmarkStart w:id="4218" w:name="_Toc45907148"/>
      <w:bookmarkStart w:id="4219" w:name="_Toc61116635"/>
      <w:bookmarkStart w:id="4220" w:name="_Toc67055291"/>
      <w:r w:rsidRPr="007D061B">
        <w:t>8.4.4.2</w:t>
      </w:r>
      <w:r w:rsidRPr="007D061B">
        <w:tab/>
        <w:t>Procedure</w:t>
      </w:r>
      <w:bookmarkEnd w:id="4212"/>
      <w:bookmarkEnd w:id="4213"/>
      <w:bookmarkEnd w:id="4214"/>
      <w:bookmarkEnd w:id="4215"/>
      <w:bookmarkEnd w:id="4216"/>
      <w:bookmarkEnd w:id="4217"/>
      <w:bookmarkEnd w:id="4218"/>
      <w:bookmarkEnd w:id="4219"/>
      <w:bookmarkEnd w:id="4220"/>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4221" w:name="_Toc21095494"/>
      <w:bookmarkStart w:id="4222" w:name="_Toc29767027"/>
      <w:bookmarkStart w:id="4223" w:name="_Toc36041174"/>
      <w:bookmarkStart w:id="4224" w:name="_Toc37228584"/>
      <w:bookmarkStart w:id="4225" w:name="_Toc37229088"/>
      <w:bookmarkStart w:id="4226" w:name="_Toc37229592"/>
      <w:bookmarkStart w:id="4227" w:name="_Toc45907149"/>
      <w:bookmarkStart w:id="4228" w:name="_Toc61116636"/>
      <w:bookmarkStart w:id="4229" w:name="_Toc67055292"/>
      <w:r w:rsidRPr="007D061B">
        <w:t>8.4.5</w:t>
      </w:r>
      <w:r w:rsidRPr="007D061B">
        <w:tab/>
        <w:t>Test Requirement</w:t>
      </w:r>
      <w:bookmarkEnd w:id="4221"/>
      <w:bookmarkEnd w:id="4222"/>
      <w:bookmarkEnd w:id="4223"/>
      <w:bookmarkEnd w:id="4224"/>
      <w:bookmarkEnd w:id="4225"/>
      <w:bookmarkEnd w:id="4226"/>
      <w:bookmarkEnd w:id="4227"/>
      <w:bookmarkEnd w:id="4228"/>
      <w:bookmarkEnd w:id="4229"/>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4230" w:name="_Toc21095495"/>
      <w:bookmarkStart w:id="4231" w:name="_Toc29767028"/>
      <w:bookmarkStart w:id="4232" w:name="_Toc36041175"/>
      <w:bookmarkStart w:id="4233" w:name="_Toc37228585"/>
      <w:bookmarkStart w:id="4234" w:name="_Toc37229089"/>
      <w:bookmarkStart w:id="4235" w:name="_Toc37229593"/>
      <w:bookmarkStart w:id="4236" w:name="_Toc45907150"/>
      <w:bookmarkStart w:id="4237" w:name="_Toc61116637"/>
      <w:bookmarkStart w:id="4238" w:name="_Toc67055293"/>
      <w:r w:rsidRPr="007D061B">
        <w:t>8.5</w:t>
      </w:r>
      <w:r w:rsidRPr="007D061B">
        <w:tab/>
        <w:t>Performance requirements for E-UTRA</w:t>
      </w:r>
      <w:bookmarkEnd w:id="4230"/>
      <w:bookmarkEnd w:id="4231"/>
      <w:bookmarkEnd w:id="4232"/>
      <w:bookmarkEnd w:id="4233"/>
      <w:bookmarkEnd w:id="4234"/>
      <w:bookmarkEnd w:id="4235"/>
      <w:bookmarkEnd w:id="4236"/>
      <w:bookmarkEnd w:id="4237"/>
      <w:bookmarkEnd w:id="4238"/>
    </w:p>
    <w:p w14:paraId="76A7D5FA" w14:textId="77777777" w:rsidR="005432EB" w:rsidRPr="007D061B" w:rsidRDefault="005432EB" w:rsidP="005432EB">
      <w:pPr>
        <w:pStyle w:val="Heading3"/>
      </w:pPr>
      <w:bookmarkStart w:id="4239" w:name="_Toc21095496"/>
      <w:bookmarkStart w:id="4240" w:name="_Toc29767029"/>
      <w:bookmarkStart w:id="4241" w:name="_Toc36041176"/>
      <w:bookmarkStart w:id="4242" w:name="_Toc37228586"/>
      <w:bookmarkStart w:id="4243" w:name="_Toc37229090"/>
      <w:bookmarkStart w:id="4244" w:name="_Toc37229594"/>
      <w:bookmarkStart w:id="4245" w:name="_Toc45907151"/>
      <w:bookmarkStart w:id="4246" w:name="_Toc61116638"/>
      <w:bookmarkStart w:id="4247" w:name="_Toc67055294"/>
      <w:r w:rsidRPr="007D061B">
        <w:t>8.5.1</w:t>
      </w:r>
      <w:r w:rsidRPr="007D061B">
        <w:tab/>
        <w:t>Definition and applicability</w:t>
      </w:r>
      <w:bookmarkEnd w:id="4239"/>
      <w:bookmarkEnd w:id="4240"/>
      <w:bookmarkEnd w:id="4241"/>
      <w:bookmarkEnd w:id="4242"/>
      <w:bookmarkEnd w:id="4243"/>
      <w:bookmarkEnd w:id="4244"/>
      <w:bookmarkEnd w:id="4245"/>
      <w:bookmarkEnd w:id="4246"/>
      <w:bookmarkEnd w:id="4247"/>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8" o:title=""/>
          </v:shape>
          <o:OLEObject Type="Embed" ProgID="Equation.DSMT4" ShapeID="_x0000_i1123" DrawAspect="Content" ObjectID="_1679383746" r:id="rId209"/>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10" o:title=""/>
          </v:shape>
          <o:OLEObject Type="Embed" ProgID="Equation.DSMT4" ShapeID="_x0000_i1124" DrawAspect="Content" ObjectID="_1679383747" r:id="rId211"/>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12" o:title=""/>
          </v:shape>
          <o:OLEObject Type="Embed" ProgID="Equation.DSMT4" ShapeID="_x0000_i1125" DrawAspect="Content" ObjectID="_1679383748" r:id="rId213"/>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12" o:title=""/>
          </v:shape>
          <o:OLEObject Type="Embed" ProgID="Equation.DSMT4" ShapeID="_x0000_i1126" DrawAspect="Content" ObjectID="_1679383749" r:id="rId214"/>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4248" w:name="_Toc21095497"/>
      <w:bookmarkStart w:id="4249" w:name="_Toc29767030"/>
      <w:bookmarkStart w:id="4250" w:name="_Toc36041177"/>
      <w:bookmarkStart w:id="4251" w:name="_Toc37228587"/>
      <w:bookmarkStart w:id="4252" w:name="_Toc37229091"/>
      <w:bookmarkStart w:id="4253" w:name="_Toc37229595"/>
      <w:bookmarkStart w:id="4254" w:name="_Toc45907152"/>
      <w:bookmarkStart w:id="4255" w:name="_Toc61116639"/>
      <w:bookmarkStart w:id="4256" w:name="_Toc67055295"/>
      <w:r w:rsidRPr="007D061B">
        <w:t>8.5.2</w:t>
      </w:r>
      <w:r w:rsidRPr="007D061B">
        <w:tab/>
        <w:t>Minimum Requirement</w:t>
      </w:r>
      <w:bookmarkEnd w:id="4248"/>
      <w:bookmarkEnd w:id="4249"/>
      <w:bookmarkEnd w:id="4250"/>
      <w:bookmarkEnd w:id="4251"/>
      <w:bookmarkEnd w:id="4252"/>
      <w:bookmarkEnd w:id="4253"/>
      <w:bookmarkEnd w:id="4254"/>
      <w:bookmarkEnd w:id="4255"/>
      <w:bookmarkEnd w:id="4256"/>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4257" w:name="_Hlk4751257"/>
      <w:r w:rsidRPr="007D061B">
        <w:t>–</w:t>
      </w:r>
      <w:bookmarkEnd w:id="4257"/>
      <w:r w:rsidRPr="007D061B">
        <w:t xml:space="preserve"> 8.4 </w:t>
      </w:r>
      <w:bookmarkStart w:id="4258" w:name="_Hlk4751284"/>
      <w:r w:rsidRPr="007D061B">
        <w:t xml:space="preserve">(for PUSCH, PUCCH and PRACH) and 8.6 – 8.7 (for subslot-PUSCH and SPUCCH) </w:t>
      </w:r>
      <w:bookmarkEnd w:id="4258"/>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4259" w:name="_Hlk4751314"/>
      <w:r w:rsidRPr="007D061B">
        <w:t>–</w:t>
      </w:r>
      <w:bookmarkEnd w:id="4259"/>
      <w:r w:rsidRPr="007D061B">
        <w:t xml:space="preserve"> 8.4 </w:t>
      </w:r>
      <w:bookmarkStart w:id="4260" w:name="_Hlk4751326"/>
      <w:r w:rsidRPr="007D061B">
        <w:t xml:space="preserve">and 8.6 – 8.7 </w:t>
      </w:r>
      <w:bookmarkEnd w:id="4260"/>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4261" w:name="_Toc21095498"/>
      <w:bookmarkStart w:id="4262" w:name="_Toc29767031"/>
      <w:bookmarkStart w:id="4263" w:name="_Toc36041178"/>
      <w:bookmarkStart w:id="4264" w:name="_Toc37228588"/>
      <w:bookmarkStart w:id="4265" w:name="_Toc37229092"/>
      <w:bookmarkStart w:id="4266" w:name="_Toc37229596"/>
      <w:bookmarkStart w:id="4267" w:name="_Toc45907153"/>
      <w:bookmarkStart w:id="4268" w:name="_Toc61116640"/>
      <w:bookmarkStart w:id="4269" w:name="_Toc67055296"/>
      <w:r w:rsidRPr="007D061B">
        <w:t>8.5.3</w:t>
      </w:r>
      <w:r w:rsidRPr="007D061B">
        <w:tab/>
        <w:t>Test purpose</w:t>
      </w:r>
      <w:bookmarkEnd w:id="4261"/>
      <w:bookmarkEnd w:id="4262"/>
      <w:bookmarkEnd w:id="4263"/>
      <w:bookmarkEnd w:id="4264"/>
      <w:bookmarkEnd w:id="4265"/>
      <w:bookmarkEnd w:id="4266"/>
      <w:bookmarkEnd w:id="4267"/>
      <w:bookmarkEnd w:id="4268"/>
      <w:bookmarkEnd w:id="4269"/>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4270" w:name="_Toc21095499"/>
      <w:bookmarkStart w:id="4271" w:name="_Toc29767032"/>
      <w:bookmarkStart w:id="4272" w:name="_Toc36041179"/>
      <w:bookmarkStart w:id="4273" w:name="_Toc37228589"/>
      <w:bookmarkStart w:id="4274" w:name="_Toc37229093"/>
      <w:bookmarkStart w:id="4275" w:name="_Toc37229597"/>
      <w:bookmarkStart w:id="4276" w:name="_Toc45907154"/>
      <w:bookmarkStart w:id="4277" w:name="_Toc61116641"/>
      <w:bookmarkStart w:id="4278" w:name="_Toc67055297"/>
      <w:r w:rsidRPr="007D061B">
        <w:t>8.5.4</w:t>
      </w:r>
      <w:r w:rsidRPr="007D061B">
        <w:tab/>
        <w:t>Method of test</w:t>
      </w:r>
      <w:bookmarkEnd w:id="4270"/>
      <w:bookmarkEnd w:id="4271"/>
      <w:bookmarkEnd w:id="4272"/>
      <w:bookmarkEnd w:id="4273"/>
      <w:bookmarkEnd w:id="4274"/>
      <w:bookmarkEnd w:id="4275"/>
      <w:bookmarkEnd w:id="4276"/>
      <w:bookmarkEnd w:id="4277"/>
      <w:bookmarkEnd w:id="4278"/>
    </w:p>
    <w:p w14:paraId="40DA3CA6" w14:textId="77777777" w:rsidR="005432EB" w:rsidRPr="007D061B" w:rsidRDefault="005432EB" w:rsidP="005432EB">
      <w:pPr>
        <w:pStyle w:val="Heading4"/>
      </w:pPr>
      <w:bookmarkStart w:id="4279" w:name="_Toc21095500"/>
      <w:bookmarkStart w:id="4280" w:name="_Toc29767033"/>
      <w:bookmarkStart w:id="4281" w:name="_Toc36041180"/>
      <w:bookmarkStart w:id="4282" w:name="_Toc37228590"/>
      <w:bookmarkStart w:id="4283" w:name="_Toc37229094"/>
      <w:bookmarkStart w:id="4284" w:name="_Toc37229598"/>
      <w:bookmarkStart w:id="4285" w:name="_Toc45907155"/>
      <w:bookmarkStart w:id="4286" w:name="_Toc61116642"/>
      <w:bookmarkStart w:id="4287" w:name="_Toc67055298"/>
      <w:r w:rsidRPr="007D061B">
        <w:t>8.5.4.1</w:t>
      </w:r>
      <w:r w:rsidRPr="007D061B">
        <w:tab/>
        <w:t>Initial Conditions</w:t>
      </w:r>
      <w:bookmarkEnd w:id="4279"/>
      <w:bookmarkEnd w:id="4280"/>
      <w:bookmarkEnd w:id="4281"/>
      <w:bookmarkEnd w:id="4282"/>
      <w:bookmarkEnd w:id="4283"/>
      <w:bookmarkEnd w:id="4284"/>
      <w:bookmarkEnd w:id="4285"/>
      <w:bookmarkEnd w:id="4286"/>
      <w:bookmarkEnd w:id="4287"/>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4288" w:name="_Toc21095501"/>
      <w:bookmarkStart w:id="4289" w:name="_Toc29767034"/>
      <w:bookmarkStart w:id="4290" w:name="_Toc36041181"/>
      <w:bookmarkStart w:id="4291" w:name="_Toc37228591"/>
      <w:bookmarkStart w:id="4292" w:name="_Toc37229095"/>
      <w:bookmarkStart w:id="4293" w:name="_Toc37229599"/>
      <w:bookmarkStart w:id="4294" w:name="_Toc45907156"/>
      <w:bookmarkStart w:id="4295" w:name="_Toc61116643"/>
      <w:bookmarkStart w:id="4296" w:name="_Toc67055299"/>
      <w:r w:rsidRPr="007D061B">
        <w:t>8.5.4.2</w:t>
      </w:r>
      <w:r w:rsidRPr="007D061B">
        <w:tab/>
        <w:t>Procedure</w:t>
      </w:r>
      <w:bookmarkEnd w:id="4288"/>
      <w:bookmarkEnd w:id="4289"/>
      <w:bookmarkEnd w:id="4290"/>
      <w:bookmarkEnd w:id="4291"/>
      <w:bookmarkEnd w:id="4292"/>
      <w:bookmarkEnd w:id="4293"/>
      <w:bookmarkEnd w:id="4294"/>
      <w:bookmarkEnd w:id="4295"/>
      <w:bookmarkEnd w:id="4296"/>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4297" w:name="_Toc21095502"/>
      <w:bookmarkStart w:id="4298" w:name="_Toc29767035"/>
      <w:bookmarkStart w:id="4299" w:name="_Toc36041182"/>
      <w:bookmarkStart w:id="4300" w:name="_Toc37228592"/>
      <w:bookmarkStart w:id="4301" w:name="_Toc37229096"/>
      <w:bookmarkStart w:id="4302" w:name="_Toc37229600"/>
      <w:bookmarkStart w:id="4303" w:name="_Toc45907157"/>
      <w:bookmarkStart w:id="4304" w:name="_Toc61116644"/>
      <w:bookmarkStart w:id="4305" w:name="_Toc67055300"/>
      <w:r w:rsidRPr="007D061B">
        <w:t>8.5.5</w:t>
      </w:r>
      <w:r w:rsidRPr="007D061B">
        <w:tab/>
        <w:t>Test Requirement</w:t>
      </w:r>
      <w:bookmarkEnd w:id="4297"/>
      <w:bookmarkEnd w:id="4298"/>
      <w:bookmarkEnd w:id="4299"/>
      <w:bookmarkEnd w:id="4300"/>
      <w:bookmarkEnd w:id="4301"/>
      <w:bookmarkEnd w:id="4302"/>
      <w:bookmarkEnd w:id="4303"/>
      <w:bookmarkEnd w:id="4304"/>
      <w:bookmarkEnd w:id="4305"/>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4306" w:name="_Toc21095503"/>
      <w:bookmarkStart w:id="4307" w:name="_Toc29767036"/>
      <w:bookmarkStart w:id="4308" w:name="_Toc36041183"/>
      <w:bookmarkStart w:id="4309" w:name="_Toc37228593"/>
      <w:bookmarkStart w:id="4310" w:name="_Toc37229097"/>
      <w:bookmarkStart w:id="4311" w:name="_Toc37229601"/>
      <w:bookmarkStart w:id="4312" w:name="_Toc45907158"/>
      <w:bookmarkStart w:id="4313" w:name="_Toc61116645"/>
      <w:bookmarkStart w:id="4314" w:name="_Toc67055301"/>
      <w:r w:rsidRPr="007D061B">
        <w:t>8.6</w:t>
      </w:r>
      <w:r w:rsidRPr="007D061B">
        <w:tab/>
        <w:t>Performance requirements for NR</w:t>
      </w:r>
      <w:bookmarkEnd w:id="4306"/>
      <w:bookmarkEnd w:id="4307"/>
      <w:bookmarkEnd w:id="4308"/>
      <w:bookmarkEnd w:id="4309"/>
      <w:bookmarkEnd w:id="4310"/>
      <w:bookmarkEnd w:id="4311"/>
      <w:bookmarkEnd w:id="4312"/>
      <w:bookmarkEnd w:id="4313"/>
      <w:bookmarkEnd w:id="4314"/>
    </w:p>
    <w:p w14:paraId="2E24D0CE" w14:textId="77777777" w:rsidR="005432EB" w:rsidRPr="007D061B" w:rsidRDefault="005432EB" w:rsidP="005432EB">
      <w:pPr>
        <w:pStyle w:val="Heading3"/>
      </w:pPr>
      <w:bookmarkStart w:id="4315" w:name="_Toc21095504"/>
      <w:bookmarkStart w:id="4316" w:name="_Toc29767037"/>
      <w:bookmarkStart w:id="4317" w:name="_Toc36041184"/>
      <w:bookmarkStart w:id="4318" w:name="_Toc37228594"/>
      <w:bookmarkStart w:id="4319" w:name="_Toc37229098"/>
      <w:bookmarkStart w:id="4320" w:name="_Toc37229602"/>
      <w:bookmarkStart w:id="4321" w:name="_Toc45907159"/>
      <w:bookmarkStart w:id="4322" w:name="_Toc61116646"/>
      <w:bookmarkStart w:id="4323" w:name="_Toc67055302"/>
      <w:r w:rsidRPr="007D061B">
        <w:t>8.6.1</w:t>
      </w:r>
      <w:r w:rsidRPr="007D061B">
        <w:tab/>
        <w:t>Definition and applicability</w:t>
      </w:r>
      <w:bookmarkEnd w:id="4315"/>
      <w:bookmarkEnd w:id="4316"/>
      <w:bookmarkEnd w:id="4317"/>
      <w:bookmarkEnd w:id="4318"/>
      <w:bookmarkEnd w:id="4319"/>
      <w:bookmarkEnd w:id="4320"/>
      <w:bookmarkEnd w:id="4321"/>
      <w:bookmarkEnd w:id="4322"/>
      <w:bookmarkEnd w:id="4323"/>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4324" w:name="_Toc21095505"/>
      <w:bookmarkStart w:id="4325" w:name="_Toc29767038"/>
      <w:bookmarkStart w:id="4326" w:name="_Toc36041185"/>
      <w:bookmarkStart w:id="4327" w:name="_Toc37228595"/>
      <w:bookmarkStart w:id="4328" w:name="_Toc37229099"/>
      <w:bookmarkStart w:id="4329" w:name="_Toc37229603"/>
      <w:bookmarkStart w:id="4330" w:name="_Toc45907160"/>
      <w:bookmarkStart w:id="4331" w:name="_Toc61116647"/>
      <w:bookmarkStart w:id="4332" w:name="_Toc67055303"/>
      <w:r w:rsidRPr="007D061B">
        <w:t>8.6.2</w:t>
      </w:r>
      <w:r w:rsidRPr="007D061B">
        <w:tab/>
        <w:t>Minimum Requirement</w:t>
      </w:r>
      <w:bookmarkEnd w:id="4324"/>
      <w:bookmarkEnd w:id="4325"/>
      <w:bookmarkEnd w:id="4326"/>
      <w:bookmarkEnd w:id="4327"/>
      <w:bookmarkEnd w:id="4328"/>
      <w:bookmarkEnd w:id="4329"/>
      <w:bookmarkEnd w:id="4330"/>
      <w:bookmarkEnd w:id="4331"/>
      <w:bookmarkEnd w:id="4332"/>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4333" w:name="_Toc21095506"/>
      <w:bookmarkStart w:id="4334" w:name="_Toc29767039"/>
      <w:bookmarkStart w:id="4335" w:name="_Toc36041186"/>
      <w:bookmarkStart w:id="4336" w:name="_Toc37228596"/>
      <w:bookmarkStart w:id="4337" w:name="_Toc37229100"/>
      <w:bookmarkStart w:id="4338" w:name="_Toc37229604"/>
      <w:bookmarkStart w:id="4339" w:name="_Toc45907161"/>
      <w:bookmarkStart w:id="4340" w:name="_Toc61116648"/>
      <w:bookmarkStart w:id="4341" w:name="_Toc67055304"/>
      <w:r w:rsidRPr="007D061B">
        <w:t>8.6.3</w:t>
      </w:r>
      <w:r w:rsidRPr="007D061B">
        <w:tab/>
        <w:t>Test purpose</w:t>
      </w:r>
      <w:bookmarkEnd w:id="4333"/>
      <w:bookmarkEnd w:id="4334"/>
      <w:bookmarkEnd w:id="4335"/>
      <w:bookmarkEnd w:id="4336"/>
      <w:bookmarkEnd w:id="4337"/>
      <w:bookmarkEnd w:id="4338"/>
      <w:bookmarkEnd w:id="4339"/>
      <w:bookmarkEnd w:id="4340"/>
      <w:bookmarkEnd w:id="4341"/>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4342" w:name="_Toc21095507"/>
      <w:bookmarkStart w:id="4343" w:name="_Toc29767040"/>
      <w:bookmarkStart w:id="4344" w:name="_Toc36041187"/>
      <w:bookmarkStart w:id="4345" w:name="_Toc37228597"/>
      <w:bookmarkStart w:id="4346" w:name="_Toc37229101"/>
      <w:bookmarkStart w:id="4347" w:name="_Toc37229605"/>
      <w:bookmarkStart w:id="4348" w:name="_Toc45907162"/>
      <w:bookmarkStart w:id="4349" w:name="_Toc61116649"/>
      <w:bookmarkStart w:id="4350" w:name="_Toc67055305"/>
      <w:r w:rsidRPr="007D061B">
        <w:t>8.6.4</w:t>
      </w:r>
      <w:r w:rsidRPr="007D061B">
        <w:tab/>
        <w:t>Method of test</w:t>
      </w:r>
      <w:bookmarkEnd w:id="4342"/>
      <w:bookmarkEnd w:id="4343"/>
      <w:bookmarkEnd w:id="4344"/>
      <w:bookmarkEnd w:id="4345"/>
      <w:bookmarkEnd w:id="4346"/>
      <w:bookmarkEnd w:id="4347"/>
      <w:bookmarkEnd w:id="4348"/>
      <w:bookmarkEnd w:id="4349"/>
      <w:bookmarkEnd w:id="4350"/>
    </w:p>
    <w:p w14:paraId="41D9FB9F" w14:textId="77777777" w:rsidR="005432EB" w:rsidRPr="007D061B" w:rsidRDefault="005432EB" w:rsidP="005432EB">
      <w:pPr>
        <w:pStyle w:val="Heading4"/>
      </w:pPr>
      <w:bookmarkStart w:id="4351" w:name="_Toc21095508"/>
      <w:bookmarkStart w:id="4352" w:name="_Toc29767041"/>
      <w:bookmarkStart w:id="4353" w:name="_Toc36041188"/>
      <w:bookmarkStart w:id="4354" w:name="_Toc37228598"/>
      <w:bookmarkStart w:id="4355" w:name="_Toc37229102"/>
      <w:bookmarkStart w:id="4356" w:name="_Toc37229606"/>
      <w:bookmarkStart w:id="4357" w:name="_Toc45907163"/>
      <w:bookmarkStart w:id="4358" w:name="_Toc61116650"/>
      <w:bookmarkStart w:id="4359" w:name="_Toc67055306"/>
      <w:r w:rsidRPr="007D061B">
        <w:t>8.6.4.1</w:t>
      </w:r>
      <w:r w:rsidRPr="007D061B">
        <w:tab/>
        <w:t>Initial conditions</w:t>
      </w:r>
      <w:bookmarkEnd w:id="4351"/>
      <w:bookmarkEnd w:id="4352"/>
      <w:bookmarkEnd w:id="4353"/>
      <w:bookmarkEnd w:id="4354"/>
      <w:bookmarkEnd w:id="4355"/>
      <w:bookmarkEnd w:id="4356"/>
      <w:bookmarkEnd w:id="4357"/>
      <w:bookmarkEnd w:id="4358"/>
      <w:bookmarkEnd w:id="4359"/>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4360" w:name="_Toc21095509"/>
      <w:bookmarkStart w:id="4361" w:name="_Toc29767042"/>
      <w:bookmarkStart w:id="4362" w:name="_Toc36041189"/>
      <w:bookmarkStart w:id="4363" w:name="_Toc37228599"/>
      <w:bookmarkStart w:id="4364" w:name="_Toc37229103"/>
      <w:bookmarkStart w:id="4365" w:name="_Toc37229607"/>
      <w:bookmarkStart w:id="4366" w:name="_Toc45907164"/>
      <w:bookmarkStart w:id="4367" w:name="_Toc61116651"/>
      <w:bookmarkStart w:id="4368" w:name="_Toc67055307"/>
      <w:r w:rsidRPr="007D061B">
        <w:t>8.6.4.2</w:t>
      </w:r>
      <w:r w:rsidRPr="007D061B">
        <w:tab/>
        <w:t>Procedure</w:t>
      </w:r>
      <w:bookmarkEnd w:id="4360"/>
      <w:bookmarkEnd w:id="4361"/>
      <w:bookmarkEnd w:id="4362"/>
      <w:bookmarkEnd w:id="4363"/>
      <w:bookmarkEnd w:id="4364"/>
      <w:bookmarkEnd w:id="4365"/>
      <w:bookmarkEnd w:id="4366"/>
      <w:bookmarkEnd w:id="4367"/>
      <w:bookmarkEnd w:id="4368"/>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4369" w:name="_Toc21095510"/>
      <w:bookmarkStart w:id="4370" w:name="_Toc29767043"/>
      <w:bookmarkStart w:id="4371" w:name="_Toc36041190"/>
      <w:bookmarkStart w:id="4372" w:name="_Toc37228600"/>
      <w:bookmarkStart w:id="4373" w:name="_Toc37229104"/>
      <w:bookmarkStart w:id="4374" w:name="_Toc37229608"/>
      <w:bookmarkStart w:id="4375" w:name="_Toc45907165"/>
      <w:bookmarkStart w:id="4376" w:name="_Toc61116652"/>
      <w:bookmarkStart w:id="4377" w:name="_Toc67055308"/>
      <w:r w:rsidRPr="007D061B">
        <w:t>8.6.5</w:t>
      </w:r>
      <w:r w:rsidRPr="007D061B">
        <w:tab/>
        <w:t>Test Requirement</w:t>
      </w:r>
      <w:bookmarkEnd w:id="4369"/>
      <w:bookmarkEnd w:id="4370"/>
      <w:bookmarkEnd w:id="4371"/>
      <w:bookmarkEnd w:id="4372"/>
      <w:bookmarkEnd w:id="4373"/>
      <w:bookmarkEnd w:id="4374"/>
      <w:bookmarkEnd w:id="4375"/>
      <w:bookmarkEnd w:id="4376"/>
      <w:bookmarkEnd w:id="4377"/>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4378" w:name="_Toc21095511"/>
      <w:bookmarkStart w:id="4379" w:name="_Toc29767044"/>
      <w:bookmarkStart w:id="4380" w:name="_Toc36041191"/>
      <w:bookmarkStart w:id="4381" w:name="_Toc37228601"/>
      <w:bookmarkStart w:id="4382" w:name="_Toc37229105"/>
      <w:bookmarkStart w:id="4383" w:name="_Toc37229609"/>
      <w:bookmarkStart w:id="4384" w:name="_Toc45907166"/>
      <w:bookmarkStart w:id="4385" w:name="_Toc61116653"/>
      <w:bookmarkStart w:id="4386" w:name="_Toc67055309"/>
      <w:r w:rsidRPr="007D061B">
        <w:lastRenderedPageBreak/>
        <w:t xml:space="preserve">Annex A (normative): </w:t>
      </w:r>
      <w:r w:rsidRPr="007D061B">
        <w:br/>
        <w:t>Characteristics of interfering signals</w:t>
      </w:r>
      <w:bookmarkEnd w:id="4378"/>
      <w:bookmarkEnd w:id="4379"/>
      <w:bookmarkEnd w:id="4380"/>
      <w:bookmarkEnd w:id="4381"/>
      <w:bookmarkEnd w:id="4382"/>
      <w:bookmarkEnd w:id="4383"/>
      <w:bookmarkEnd w:id="4384"/>
      <w:bookmarkEnd w:id="4385"/>
      <w:bookmarkEnd w:id="4386"/>
    </w:p>
    <w:p w14:paraId="3EE9DC06" w14:textId="77777777" w:rsidR="005432EB" w:rsidRPr="007D061B" w:rsidRDefault="005432EB" w:rsidP="005432EB">
      <w:pPr>
        <w:pStyle w:val="Heading8"/>
      </w:pPr>
      <w:r w:rsidRPr="007D061B">
        <w:br w:type="page"/>
      </w:r>
      <w:bookmarkStart w:id="4387" w:name="_Toc21095512"/>
      <w:bookmarkStart w:id="4388" w:name="_Toc29767045"/>
      <w:bookmarkStart w:id="4389" w:name="_Toc36041192"/>
      <w:bookmarkStart w:id="4390" w:name="_Toc37228602"/>
      <w:bookmarkStart w:id="4391" w:name="_Toc37229106"/>
      <w:bookmarkStart w:id="4392" w:name="_Toc37229610"/>
      <w:bookmarkStart w:id="4393" w:name="_Toc45907167"/>
      <w:bookmarkStart w:id="4394" w:name="_Toc61116654"/>
      <w:bookmarkStart w:id="4395" w:name="_Toc67055310"/>
      <w:r w:rsidRPr="007D061B">
        <w:lastRenderedPageBreak/>
        <w:t xml:space="preserve">Annex B (normative): </w:t>
      </w:r>
      <w:r w:rsidRPr="007D061B">
        <w:br/>
        <w:t>Environmental requirements for the BS equipment</w:t>
      </w:r>
      <w:bookmarkEnd w:id="4387"/>
      <w:bookmarkEnd w:id="4388"/>
      <w:bookmarkEnd w:id="4389"/>
      <w:bookmarkEnd w:id="4390"/>
      <w:bookmarkEnd w:id="4391"/>
      <w:bookmarkEnd w:id="4392"/>
      <w:bookmarkEnd w:id="4393"/>
      <w:bookmarkEnd w:id="4394"/>
      <w:bookmarkEnd w:id="4395"/>
    </w:p>
    <w:p w14:paraId="2CAAB277" w14:textId="77777777" w:rsidR="005432EB" w:rsidRPr="007D061B" w:rsidRDefault="005432EB" w:rsidP="005432EB">
      <w:pPr>
        <w:pStyle w:val="Heading1"/>
      </w:pPr>
      <w:bookmarkStart w:id="4396" w:name="_Toc21095513"/>
      <w:bookmarkStart w:id="4397" w:name="_Toc29767046"/>
      <w:bookmarkStart w:id="4398" w:name="_Toc36041193"/>
      <w:bookmarkStart w:id="4399" w:name="_Toc37228603"/>
      <w:bookmarkStart w:id="4400" w:name="_Toc37229107"/>
      <w:bookmarkStart w:id="4401" w:name="_Toc37229611"/>
      <w:bookmarkStart w:id="4402" w:name="_Toc45907168"/>
      <w:bookmarkStart w:id="4403" w:name="_Toc61116655"/>
      <w:bookmarkStart w:id="4404" w:name="_Toc67055311"/>
      <w:r w:rsidRPr="007D061B">
        <w:t>B.1</w:t>
      </w:r>
      <w:r w:rsidRPr="007D061B">
        <w:tab/>
        <w:t>General</w:t>
      </w:r>
      <w:bookmarkEnd w:id="4396"/>
      <w:bookmarkEnd w:id="4397"/>
      <w:bookmarkEnd w:id="4398"/>
      <w:bookmarkEnd w:id="4399"/>
      <w:bookmarkEnd w:id="4400"/>
      <w:bookmarkEnd w:id="4401"/>
      <w:bookmarkEnd w:id="4402"/>
      <w:bookmarkEnd w:id="4403"/>
      <w:bookmarkEnd w:id="4404"/>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4405" w:name="_Toc21095514"/>
      <w:bookmarkStart w:id="4406" w:name="_Toc29767047"/>
      <w:bookmarkStart w:id="4407" w:name="_Toc36041194"/>
      <w:bookmarkStart w:id="4408" w:name="_Toc37228604"/>
      <w:bookmarkStart w:id="4409" w:name="_Toc37229108"/>
      <w:bookmarkStart w:id="4410" w:name="_Toc37229612"/>
      <w:bookmarkStart w:id="4411" w:name="_Toc45907169"/>
      <w:bookmarkStart w:id="4412" w:name="_Toc61116656"/>
      <w:bookmarkStart w:id="4413" w:name="_Toc67055312"/>
      <w:r w:rsidRPr="007D061B">
        <w:t>B.2</w:t>
      </w:r>
      <w:r w:rsidRPr="007D061B">
        <w:tab/>
      </w:r>
      <w:r w:rsidRPr="007D061B">
        <w:rPr>
          <w:rFonts w:cs="v4.2.0"/>
        </w:rPr>
        <w:t>Normal test environment</w:t>
      </w:r>
      <w:bookmarkEnd w:id="4405"/>
      <w:bookmarkEnd w:id="4406"/>
      <w:bookmarkEnd w:id="4407"/>
      <w:bookmarkEnd w:id="4408"/>
      <w:bookmarkEnd w:id="4409"/>
      <w:bookmarkEnd w:id="4410"/>
      <w:bookmarkEnd w:id="4411"/>
      <w:bookmarkEnd w:id="4412"/>
      <w:bookmarkEnd w:id="4413"/>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4414" w:name="_Toc21095515"/>
      <w:bookmarkStart w:id="4415" w:name="_Toc29767048"/>
      <w:bookmarkStart w:id="4416" w:name="_Toc36041195"/>
      <w:bookmarkStart w:id="4417" w:name="_Toc37228605"/>
      <w:bookmarkStart w:id="4418" w:name="_Toc37229109"/>
      <w:bookmarkStart w:id="4419" w:name="_Toc37229613"/>
      <w:bookmarkStart w:id="4420" w:name="_Toc45907170"/>
      <w:bookmarkStart w:id="4421" w:name="_Toc61116657"/>
      <w:bookmarkStart w:id="4422" w:name="_Toc67055313"/>
      <w:r w:rsidRPr="007D061B">
        <w:t>B.3</w:t>
      </w:r>
      <w:r w:rsidRPr="007D061B">
        <w:tab/>
      </w:r>
      <w:r w:rsidRPr="007D061B">
        <w:rPr>
          <w:rFonts w:cs="v4.2.0"/>
        </w:rPr>
        <w:t>Extreme test environment</w:t>
      </w:r>
      <w:bookmarkEnd w:id="4414"/>
      <w:bookmarkEnd w:id="4415"/>
      <w:bookmarkEnd w:id="4416"/>
      <w:bookmarkEnd w:id="4417"/>
      <w:bookmarkEnd w:id="4418"/>
      <w:bookmarkEnd w:id="4419"/>
      <w:bookmarkEnd w:id="4420"/>
      <w:bookmarkEnd w:id="4421"/>
      <w:bookmarkEnd w:id="4422"/>
    </w:p>
    <w:p w14:paraId="254348B2" w14:textId="77777777" w:rsidR="005432EB" w:rsidRPr="007D061B" w:rsidRDefault="005432EB" w:rsidP="005432EB">
      <w:pPr>
        <w:pStyle w:val="Heading2"/>
      </w:pPr>
      <w:bookmarkStart w:id="4423" w:name="_Toc21095516"/>
      <w:bookmarkStart w:id="4424" w:name="_Toc29767049"/>
      <w:bookmarkStart w:id="4425" w:name="_Toc36041196"/>
      <w:bookmarkStart w:id="4426" w:name="_Toc37228606"/>
      <w:bookmarkStart w:id="4427" w:name="_Toc37229110"/>
      <w:bookmarkStart w:id="4428" w:name="_Toc37229614"/>
      <w:bookmarkStart w:id="4429" w:name="_Toc45907171"/>
      <w:bookmarkStart w:id="4430" w:name="_Toc61116658"/>
      <w:bookmarkStart w:id="4431" w:name="_Toc67055314"/>
      <w:r w:rsidRPr="007D061B">
        <w:t>B.3.1</w:t>
      </w:r>
      <w:r w:rsidRPr="007D061B">
        <w:tab/>
        <w:t>General</w:t>
      </w:r>
      <w:bookmarkEnd w:id="4423"/>
      <w:bookmarkEnd w:id="4424"/>
      <w:bookmarkEnd w:id="4425"/>
      <w:bookmarkEnd w:id="4426"/>
      <w:bookmarkEnd w:id="4427"/>
      <w:bookmarkEnd w:id="4428"/>
      <w:bookmarkEnd w:id="4429"/>
      <w:bookmarkEnd w:id="4430"/>
      <w:bookmarkEnd w:id="4431"/>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4432" w:name="_Toc21095517"/>
      <w:bookmarkStart w:id="4433" w:name="_Toc29767050"/>
      <w:bookmarkStart w:id="4434" w:name="_Toc36041197"/>
      <w:bookmarkStart w:id="4435" w:name="_Toc37228607"/>
      <w:bookmarkStart w:id="4436" w:name="_Toc37229111"/>
      <w:bookmarkStart w:id="4437" w:name="_Toc37229615"/>
      <w:bookmarkStart w:id="4438" w:name="_Toc45907172"/>
      <w:bookmarkStart w:id="4439" w:name="_Toc61116659"/>
      <w:bookmarkStart w:id="4440" w:name="_Toc67055315"/>
      <w:r w:rsidRPr="007D061B">
        <w:t>B.3.2</w:t>
      </w:r>
      <w:r w:rsidRPr="007D061B">
        <w:tab/>
        <w:t>Extreme temperature</w:t>
      </w:r>
      <w:bookmarkEnd w:id="4432"/>
      <w:bookmarkEnd w:id="4433"/>
      <w:bookmarkEnd w:id="4434"/>
      <w:bookmarkEnd w:id="4435"/>
      <w:bookmarkEnd w:id="4436"/>
      <w:bookmarkEnd w:id="4437"/>
      <w:bookmarkEnd w:id="4438"/>
      <w:bookmarkEnd w:id="4439"/>
      <w:bookmarkEnd w:id="4440"/>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4441" w:name="_Toc21095518"/>
      <w:bookmarkStart w:id="4442" w:name="_Toc29767051"/>
      <w:bookmarkStart w:id="4443" w:name="_Toc36041198"/>
      <w:bookmarkStart w:id="4444" w:name="_Toc37228608"/>
      <w:bookmarkStart w:id="4445" w:name="_Toc37229112"/>
      <w:bookmarkStart w:id="4446" w:name="_Toc37229616"/>
      <w:bookmarkStart w:id="4447" w:name="_Toc45907173"/>
      <w:bookmarkStart w:id="4448" w:name="_Toc61116660"/>
      <w:bookmarkStart w:id="4449" w:name="_Toc67055316"/>
      <w:r w:rsidRPr="007D061B">
        <w:t>B.4</w:t>
      </w:r>
      <w:r w:rsidRPr="007D061B">
        <w:tab/>
      </w:r>
      <w:r w:rsidRPr="007D061B">
        <w:rPr>
          <w:rFonts w:cs="v4.2.0"/>
        </w:rPr>
        <w:t>Vibration</w:t>
      </w:r>
      <w:bookmarkEnd w:id="4441"/>
      <w:bookmarkEnd w:id="4442"/>
      <w:bookmarkEnd w:id="4443"/>
      <w:bookmarkEnd w:id="4444"/>
      <w:bookmarkEnd w:id="4445"/>
      <w:bookmarkEnd w:id="4446"/>
      <w:bookmarkEnd w:id="4447"/>
      <w:bookmarkEnd w:id="4448"/>
      <w:bookmarkEnd w:id="4449"/>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4450" w:name="_Toc21095519"/>
      <w:bookmarkStart w:id="4451" w:name="_Toc29767052"/>
      <w:bookmarkStart w:id="4452" w:name="_Toc36041199"/>
      <w:bookmarkStart w:id="4453" w:name="_Toc37228609"/>
      <w:bookmarkStart w:id="4454" w:name="_Toc37229113"/>
      <w:bookmarkStart w:id="4455" w:name="_Toc37229617"/>
      <w:bookmarkStart w:id="4456" w:name="_Toc45907174"/>
      <w:bookmarkStart w:id="4457" w:name="_Toc61116661"/>
      <w:bookmarkStart w:id="4458" w:name="_Toc67055317"/>
      <w:r w:rsidRPr="007D061B">
        <w:t>B.5</w:t>
      </w:r>
      <w:r w:rsidRPr="007D061B">
        <w:tab/>
      </w:r>
      <w:r w:rsidRPr="007D061B">
        <w:rPr>
          <w:rFonts w:cs="v4.2.0"/>
        </w:rPr>
        <w:t>Power supply</w:t>
      </w:r>
      <w:bookmarkEnd w:id="4450"/>
      <w:bookmarkEnd w:id="4451"/>
      <w:bookmarkEnd w:id="4452"/>
      <w:bookmarkEnd w:id="4453"/>
      <w:bookmarkEnd w:id="4454"/>
      <w:bookmarkEnd w:id="4455"/>
      <w:bookmarkEnd w:id="4456"/>
      <w:bookmarkEnd w:id="4457"/>
      <w:bookmarkEnd w:id="4458"/>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4459" w:name="_Toc21095520"/>
      <w:bookmarkStart w:id="4460" w:name="_Toc29767053"/>
      <w:bookmarkStart w:id="4461" w:name="_Toc36041200"/>
      <w:bookmarkStart w:id="4462" w:name="_Toc37228610"/>
      <w:bookmarkStart w:id="4463" w:name="_Toc37229114"/>
      <w:bookmarkStart w:id="4464" w:name="_Toc37229618"/>
      <w:bookmarkStart w:id="4465" w:name="_Toc45907175"/>
      <w:bookmarkStart w:id="4466" w:name="_Toc61116662"/>
      <w:bookmarkStart w:id="4467" w:name="_Toc67055318"/>
      <w:r w:rsidRPr="007D061B">
        <w:rPr>
          <w:lang w:eastAsia="sv-SE"/>
        </w:rPr>
        <w:t>B.6</w:t>
      </w:r>
      <w:r w:rsidRPr="007D061B">
        <w:rPr>
          <w:lang w:eastAsia="sv-SE"/>
        </w:rPr>
        <w:tab/>
        <w:t>Measurement of test environments</w:t>
      </w:r>
      <w:bookmarkEnd w:id="4459"/>
      <w:bookmarkEnd w:id="4460"/>
      <w:bookmarkEnd w:id="4461"/>
      <w:bookmarkEnd w:id="4462"/>
      <w:bookmarkEnd w:id="4463"/>
      <w:bookmarkEnd w:id="4464"/>
      <w:bookmarkEnd w:id="4465"/>
      <w:bookmarkEnd w:id="4466"/>
      <w:bookmarkEnd w:id="4467"/>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4468" w:name="_Toc21095521"/>
      <w:bookmarkStart w:id="4469" w:name="_Toc29767054"/>
      <w:bookmarkStart w:id="4470" w:name="_Toc36041201"/>
      <w:bookmarkStart w:id="4471" w:name="_Toc37228611"/>
      <w:bookmarkStart w:id="4472" w:name="_Toc37229115"/>
      <w:bookmarkStart w:id="4473" w:name="_Toc37229619"/>
      <w:bookmarkStart w:id="4474" w:name="_Toc45907176"/>
      <w:bookmarkStart w:id="4475" w:name="_Toc61116663"/>
      <w:bookmarkStart w:id="4476" w:name="_Toc67055319"/>
      <w:r w:rsidRPr="007D061B">
        <w:lastRenderedPageBreak/>
        <w:t>Annex C (informative):</w:t>
      </w:r>
      <w:r w:rsidRPr="007D061B">
        <w:br/>
        <w:t>Test tolerances and derivation of test requirements</w:t>
      </w:r>
      <w:bookmarkEnd w:id="4468"/>
      <w:bookmarkEnd w:id="4469"/>
      <w:bookmarkEnd w:id="4470"/>
      <w:bookmarkEnd w:id="4471"/>
      <w:bookmarkEnd w:id="4472"/>
      <w:bookmarkEnd w:id="4473"/>
      <w:bookmarkEnd w:id="4474"/>
      <w:bookmarkEnd w:id="4475"/>
      <w:bookmarkEnd w:id="4476"/>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4477" w:name="_Toc21095522"/>
      <w:bookmarkStart w:id="4478" w:name="_Toc29767055"/>
      <w:bookmarkStart w:id="4479" w:name="_Toc36041202"/>
      <w:bookmarkStart w:id="4480" w:name="_Toc37228612"/>
      <w:bookmarkStart w:id="4481" w:name="_Toc37229116"/>
      <w:bookmarkStart w:id="4482" w:name="_Toc37229620"/>
      <w:bookmarkStart w:id="4483" w:name="_Toc45907177"/>
      <w:bookmarkStart w:id="4484" w:name="_Toc61116664"/>
      <w:bookmarkStart w:id="4485" w:name="_Toc67055320"/>
      <w:r w:rsidRPr="007D061B">
        <w:lastRenderedPageBreak/>
        <w:t xml:space="preserve">Annex D (informative): </w:t>
      </w:r>
      <w:r w:rsidRPr="007D061B">
        <w:br/>
        <w:t>Measurement system set-up</w:t>
      </w:r>
      <w:bookmarkEnd w:id="4477"/>
      <w:bookmarkEnd w:id="4478"/>
      <w:bookmarkEnd w:id="4479"/>
      <w:bookmarkEnd w:id="4480"/>
      <w:bookmarkEnd w:id="4481"/>
      <w:bookmarkEnd w:id="4482"/>
      <w:bookmarkEnd w:id="4483"/>
      <w:bookmarkEnd w:id="4484"/>
      <w:bookmarkEnd w:id="4485"/>
    </w:p>
    <w:p w14:paraId="5BDE98F7" w14:textId="77777777" w:rsidR="005432EB" w:rsidRPr="007D061B" w:rsidRDefault="005432EB" w:rsidP="005432EB">
      <w:pPr>
        <w:pStyle w:val="Heading1"/>
      </w:pPr>
      <w:bookmarkStart w:id="4486" w:name="_Toc21095523"/>
      <w:bookmarkStart w:id="4487" w:name="_Toc29767056"/>
      <w:bookmarkStart w:id="4488" w:name="_Toc36041203"/>
      <w:bookmarkStart w:id="4489" w:name="_Toc37228613"/>
      <w:bookmarkStart w:id="4490" w:name="_Toc37229117"/>
      <w:bookmarkStart w:id="4491" w:name="_Toc37229621"/>
      <w:bookmarkStart w:id="4492" w:name="_Toc45907178"/>
      <w:bookmarkStart w:id="4493" w:name="_Toc61116665"/>
      <w:bookmarkStart w:id="4494" w:name="_Toc67055321"/>
      <w:r w:rsidRPr="007D061B">
        <w:t>D.1</w:t>
      </w:r>
      <w:r w:rsidRPr="007D061B">
        <w:tab/>
        <w:t>Transmitter</w:t>
      </w:r>
      <w:bookmarkEnd w:id="4486"/>
      <w:bookmarkEnd w:id="4487"/>
      <w:bookmarkEnd w:id="4488"/>
      <w:bookmarkEnd w:id="4489"/>
      <w:bookmarkEnd w:id="4490"/>
      <w:bookmarkEnd w:id="4491"/>
      <w:bookmarkEnd w:id="4492"/>
      <w:bookmarkEnd w:id="4493"/>
      <w:bookmarkEnd w:id="4494"/>
    </w:p>
    <w:p w14:paraId="059F162C" w14:textId="77777777" w:rsidR="005432EB" w:rsidRPr="007D061B" w:rsidRDefault="005432EB" w:rsidP="005432EB">
      <w:pPr>
        <w:pStyle w:val="Heading2"/>
      </w:pPr>
      <w:bookmarkStart w:id="4495" w:name="_Toc21095524"/>
      <w:bookmarkStart w:id="4496" w:name="_Toc29767057"/>
      <w:bookmarkStart w:id="4497" w:name="_Toc36041204"/>
      <w:bookmarkStart w:id="4498" w:name="_Toc37228614"/>
      <w:bookmarkStart w:id="4499" w:name="_Toc37229118"/>
      <w:bookmarkStart w:id="4500" w:name="_Toc37229622"/>
      <w:bookmarkStart w:id="4501" w:name="_Toc45907179"/>
      <w:bookmarkStart w:id="4502" w:name="_Toc61116666"/>
      <w:bookmarkStart w:id="4503" w:name="_Toc67055322"/>
      <w:r w:rsidRPr="007D061B">
        <w:t>D.1.1</w:t>
      </w:r>
      <w:r w:rsidRPr="007D061B">
        <w:tab/>
        <w:t>AAS BS output power, transmitter ON/OFF power, modulation quality, frequency error and operating band unwanted emissions</w:t>
      </w:r>
      <w:bookmarkEnd w:id="4495"/>
      <w:bookmarkEnd w:id="4496"/>
      <w:bookmarkEnd w:id="4497"/>
      <w:bookmarkEnd w:id="4498"/>
      <w:bookmarkEnd w:id="4499"/>
      <w:bookmarkEnd w:id="4500"/>
      <w:bookmarkEnd w:id="4501"/>
      <w:bookmarkEnd w:id="4502"/>
      <w:bookmarkEnd w:id="4503"/>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15" o:title=""/>
          </v:shape>
          <o:OLEObject Type="Embed" ProgID="Word.Picture.8" ShapeID="_x0000_i1127" DrawAspect="Content" ObjectID="_1679383750" r:id="rId216"/>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4504" w:name="_MON_1537739997"/>
    <w:bookmarkEnd w:id="4504"/>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7" o:title=""/>
          </v:shape>
          <o:OLEObject Type="Embed" ProgID="Word.Picture.8" ShapeID="_x0000_i1128" DrawAspect="Content" ObjectID="_1679383751" r:id="rId218"/>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4505" w:name="_Toc21095525"/>
      <w:bookmarkStart w:id="4506" w:name="_Toc29767058"/>
      <w:bookmarkStart w:id="4507" w:name="_Toc36041205"/>
      <w:bookmarkStart w:id="4508" w:name="_Toc37228615"/>
      <w:bookmarkStart w:id="4509" w:name="_Toc37229119"/>
      <w:bookmarkStart w:id="4510" w:name="_Toc37229623"/>
      <w:bookmarkStart w:id="4511" w:name="_Toc45907180"/>
      <w:bookmarkStart w:id="4512" w:name="_Toc61116667"/>
      <w:bookmarkStart w:id="4513" w:name="_Toc67055323"/>
      <w:r w:rsidRPr="007D061B">
        <w:t>D.1.2</w:t>
      </w:r>
      <w:r w:rsidRPr="007D061B">
        <w:tab/>
        <w:t>Transmitter intermodulation</w:t>
      </w:r>
      <w:bookmarkEnd w:id="4505"/>
      <w:bookmarkEnd w:id="4506"/>
      <w:bookmarkEnd w:id="4507"/>
      <w:bookmarkEnd w:id="4508"/>
      <w:bookmarkEnd w:id="4509"/>
      <w:bookmarkEnd w:id="4510"/>
      <w:bookmarkEnd w:id="4511"/>
      <w:bookmarkEnd w:id="4512"/>
      <w:bookmarkEnd w:id="4513"/>
    </w:p>
    <w:bookmarkStart w:id="4514" w:name="_MON_1587198493"/>
    <w:bookmarkEnd w:id="4514"/>
    <w:p w14:paraId="3B5F4B63" w14:textId="64FE5849" w:rsidR="00734A5F" w:rsidRDefault="00734A5F" w:rsidP="00734A5F">
      <w:pPr>
        <w:pStyle w:val="TH"/>
      </w:pPr>
      <w:r>
        <w:object w:dxaOrig="9639" w:dyaOrig="3967" w14:anchorId="68461E1E">
          <v:shape id="_x0000_i1129" type="#_x0000_t75" style="width:483.5pt;height:195.5pt" o:ole="">
            <v:imagedata r:id="rId219" o:title=""/>
          </v:shape>
          <o:OLEObject Type="Embed" ProgID="Word.Picture.8" ShapeID="_x0000_i1129" DrawAspect="Content" ObjectID="_1679383752" r:id="rId220"/>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4515" w:name="_Toc21095526"/>
      <w:bookmarkStart w:id="4516" w:name="_Toc29767059"/>
      <w:bookmarkStart w:id="4517" w:name="_Toc36041206"/>
      <w:bookmarkStart w:id="4518" w:name="_Toc37228616"/>
      <w:bookmarkStart w:id="4519" w:name="_Toc37229120"/>
      <w:bookmarkStart w:id="4520" w:name="_Toc37229624"/>
      <w:bookmarkStart w:id="4521" w:name="_Toc45907181"/>
      <w:bookmarkStart w:id="4522" w:name="_Toc61116668"/>
      <w:bookmarkStart w:id="4523" w:name="_Toc67055324"/>
      <w:r w:rsidRPr="007D061B">
        <w:t>D.1.3</w:t>
      </w:r>
      <w:r w:rsidRPr="007D061B">
        <w:tab/>
        <w:t>Transmitter spurious emissions</w:t>
      </w:r>
      <w:bookmarkEnd w:id="4515"/>
      <w:bookmarkEnd w:id="4516"/>
      <w:bookmarkEnd w:id="4517"/>
      <w:bookmarkEnd w:id="4518"/>
      <w:bookmarkEnd w:id="4519"/>
      <w:bookmarkEnd w:id="4520"/>
      <w:bookmarkEnd w:id="4521"/>
      <w:bookmarkEnd w:id="4522"/>
      <w:bookmarkEnd w:id="4523"/>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524" w:name="_MON_1550912725"/>
    <w:bookmarkEnd w:id="4524"/>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21" o:title=""/>
          </v:shape>
          <o:OLEObject Type="Embed" ProgID="Word.Picture.8" ShapeID="_x0000_i1130" DrawAspect="Content" ObjectID="_1679383753" r:id="rId222"/>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4525" w:name="_MON_1550912890"/>
    <w:bookmarkEnd w:id="4525"/>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23" o:title=""/>
          </v:shape>
          <o:OLEObject Type="Embed" ProgID="Word.Picture.8" ShapeID="_x0000_i1131" DrawAspect="Content" ObjectID="_1679383754" r:id="rId224"/>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4526" w:name="_Toc21095527"/>
      <w:bookmarkStart w:id="4527" w:name="_Toc29767060"/>
      <w:bookmarkStart w:id="4528" w:name="_Toc36041207"/>
      <w:bookmarkStart w:id="4529" w:name="_Toc37228617"/>
      <w:bookmarkStart w:id="4530" w:name="_Toc37229121"/>
      <w:bookmarkStart w:id="4531" w:name="_Toc37229625"/>
      <w:bookmarkStart w:id="4532" w:name="_Toc45907182"/>
      <w:bookmarkStart w:id="4533" w:name="_Toc61116669"/>
      <w:bookmarkStart w:id="4534" w:name="_Toc67055325"/>
      <w:r w:rsidRPr="007D061B">
        <w:lastRenderedPageBreak/>
        <w:t>D.2</w:t>
      </w:r>
      <w:r w:rsidRPr="007D061B">
        <w:tab/>
        <w:t>Receiver</w:t>
      </w:r>
      <w:bookmarkEnd w:id="4526"/>
      <w:bookmarkEnd w:id="4527"/>
      <w:bookmarkEnd w:id="4528"/>
      <w:bookmarkEnd w:id="4529"/>
      <w:bookmarkEnd w:id="4530"/>
      <w:bookmarkEnd w:id="4531"/>
      <w:bookmarkEnd w:id="4532"/>
      <w:bookmarkEnd w:id="4533"/>
      <w:bookmarkEnd w:id="4534"/>
    </w:p>
    <w:p w14:paraId="5E3E46E5" w14:textId="77777777" w:rsidR="005432EB" w:rsidRPr="007D061B" w:rsidRDefault="005432EB" w:rsidP="005432EB">
      <w:pPr>
        <w:pStyle w:val="Heading2"/>
      </w:pPr>
      <w:bookmarkStart w:id="4535" w:name="_Toc21095528"/>
      <w:bookmarkStart w:id="4536" w:name="_Toc29767061"/>
      <w:bookmarkStart w:id="4537" w:name="_Toc36041208"/>
      <w:bookmarkStart w:id="4538" w:name="_Toc37228618"/>
      <w:bookmarkStart w:id="4539" w:name="_Toc37229122"/>
      <w:bookmarkStart w:id="4540" w:name="_Toc37229626"/>
      <w:bookmarkStart w:id="4541" w:name="_Toc45907183"/>
      <w:bookmarkStart w:id="4542" w:name="_Toc61116670"/>
      <w:bookmarkStart w:id="4543" w:name="_Toc67055326"/>
      <w:r w:rsidRPr="007D061B">
        <w:t>D.2.1</w:t>
      </w:r>
      <w:r w:rsidRPr="007D061B">
        <w:tab/>
        <w:t>Reference sensitivity level</w:t>
      </w:r>
      <w:bookmarkEnd w:id="4535"/>
      <w:bookmarkEnd w:id="4536"/>
      <w:bookmarkEnd w:id="4537"/>
      <w:bookmarkEnd w:id="4538"/>
      <w:bookmarkEnd w:id="4539"/>
      <w:bookmarkEnd w:id="4540"/>
      <w:bookmarkEnd w:id="4541"/>
      <w:bookmarkEnd w:id="4542"/>
      <w:bookmarkEnd w:id="4543"/>
    </w:p>
    <w:bookmarkStart w:id="4544" w:name="_MON_1537740134"/>
    <w:bookmarkEnd w:id="4544"/>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25" o:title=""/>
          </v:shape>
          <o:OLEObject Type="Embed" ProgID="Word.Picture.8" ShapeID="_x0000_i1132" DrawAspect="Content" ObjectID="_1679383755" r:id="rId226"/>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4545" w:name="_Toc21095529"/>
      <w:bookmarkStart w:id="4546" w:name="_Toc29767062"/>
      <w:bookmarkStart w:id="4547" w:name="_Toc36041209"/>
      <w:bookmarkStart w:id="4548" w:name="_Toc37228619"/>
      <w:bookmarkStart w:id="4549" w:name="_Toc37229123"/>
      <w:bookmarkStart w:id="4550" w:name="_Toc37229627"/>
      <w:bookmarkStart w:id="4551" w:name="_Toc45907184"/>
      <w:bookmarkStart w:id="4552" w:name="_Toc61116671"/>
      <w:bookmarkStart w:id="4553" w:name="_Toc67055327"/>
      <w:r w:rsidRPr="007D061B">
        <w:t>D.2.2</w:t>
      </w:r>
      <w:r w:rsidRPr="007D061B">
        <w:tab/>
        <w:t>Receiver Dynamic Range</w:t>
      </w:r>
      <w:bookmarkEnd w:id="4545"/>
      <w:bookmarkEnd w:id="4546"/>
      <w:bookmarkEnd w:id="4547"/>
      <w:bookmarkEnd w:id="4548"/>
      <w:bookmarkEnd w:id="4549"/>
      <w:bookmarkEnd w:id="4550"/>
      <w:bookmarkEnd w:id="4551"/>
      <w:bookmarkEnd w:id="4552"/>
      <w:bookmarkEnd w:id="4553"/>
    </w:p>
    <w:bookmarkStart w:id="4554" w:name="_MON_1537740143"/>
    <w:bookmarkEnd w:id="4554"/>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7" o:title=""/>
          </v:shape>
          <o:OLEObject Type="Embed" ProgID="Word.Picture.8" ShapeID="_x0000_i1133" DrawAspect="Content" ObjectID="_1679383756" r:id="rId228"/>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4555" w:name="_Toc21095530"/>
      <w:bookmarkStart w:id="4556" w:name="_Toc29767063"/>
      <w:bookmarkStart w:id="4557" w:name="_Toc36041210"/>
      <w:bookmarkStart w:id="4558" w:name="_Toc37228620"/>
      <w:bookmarkStart w:id="4559" w:name="_Toc37229124"/>
      <w:bookmarkStart w:id="4560" w:name="_Toc37229628"/>
      <w:bookmarkStart w:id="4561" w:name="_Toc45907185"/>
      <w:bookmarkStart w:id="4562" w:name="_Toc61116672"/>
      <w:bookmarkStart w:id="4563" w:name="_Toc67055328"/>
      <w:r w:rsidRPr="007D061B">
        <w:lastRenderedPageBreak/>
        <w:t>D.2.3</w:t>
      </w:r>
      <w:r w:rsidRPr="007D061B">
        <w:tab/>
        <w:t>Receiver Adjacent channel selectivity and narrowband blocking</w:t>
      </w:r>
      <w:bookmarkEnd w:id="4555"/>
      <w:bookmarkEnd w:id="4556"/>
      <w:bookmarkEnd w:id="4557"/>
      <w:bookmarkEnd w:id="4558"/>
      <w:bookmarkEnd w:id="4559"/>
      <w:bookmarkEnd w:id="4560"/>
      <w:bookmarkEnd w:id="4561"/>
      <w:bookmarkEnd w:id="4562"/>
      <w:bookmarkEnd w:id="4563"/>
    </w:p>
    <w:bookmarkStart w:id="4564" w:name="_MON_1537740159"/>
    <w:bookmarkEnd w:id="4564"/>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9" o:title=""/>
          </v:shape>
          <o:OLEObject Type="Embed" ProgID="Word.Picture.8" ShapeID="_x0000_i1134" DrawAspect="Content" ObjectID="_1679383757" r:id="rId230"/>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4565" w:name="_Toc21095531"/>
      <w:bookmarkStart w:id="4566" w:name="_Toc29767064"/>
      <w:bookmarkStart w:id="4567" w:name="_Toc36041211"/>
      <w:bookmarkStart w:id="4568" w:name="_Toc37228621"/>
      <w:bookmarkStart w:id="4569" w:name="_Toc37229125"/>
      <w:bookmarkStart w:id="4570" w:name="_Toc37229629"/>
      <w:bookmarkStart w:id="4571" w:name="_Toc45907186"/>
      <w:bookmarkStart w:id="4572" w:name="_Toc61116673"/>
      <w:bookmarkStart w:id="4573" w:name="_Toc67055329"/>
      <w:r w:rsidRPr="007D061B">
        <w:t>D.2.4</w:t>
      </w:r>
      <w:r w:rsidRPr="007D061B">
        <w:tab/>
        <w:t>Receiver spurious emissions</w:t>
      </w:r>
      <w:bookmarkEnd w:id="4565"/>
      <w:bookmarkEnd w:id="4566"/>
      <w:bookmarkEnd w:id="4567"/>
      <w:bookmarkEnd w:id="4568"/>
      <w:bookmarkEnd w:id="4569"/>
      <w:bookmarkEnd w:id="4570"/>
      <w:bookmarkEnd w:id="4571"/>
      <w:bookmarkEnd w:id="4572"/>
      <w:bookmarkEnd w:id="4573"/>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574" w:name="_MON_1537740184"/>
    <w:bookmarkEnd w:id="4574"/>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31" o:title=""/>
          </v:shape>
          <o:OLEObject Type="Embed" ProgID="Word.Picture.8" ShapeID="_x0000_i1135" DrawAspect="Content" ObjectID="_1679383758" r:id="rId232"/>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4575" w:name="_MON_1537740200"/>
    <w:bookmarkEnd w:id="4575"/>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33" o:title=""/>
          </v:shape>
          <o:OLEObject Type="Embed" ProgID="Word.Picture.8" ShapeID="_x0000_i1136" DrawAspect="Content" ObjectID="_1679383759" r:id="rId234"/>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4576" w:name="_Toc21095532"/>
      <w:bookmarkStart w:id="4577" w:name="_Toc29767065"/>
      <w:bookmarkStart w:id="4578" w:name="_Toc36041212"/>
      <w:bookmarkStart w:id="4579" w:name="_Toc37228622"/>
      <w:bookmarkStart w:id="4580" w:name="_Toc37229126"/>
      <w:bookmarkStart w:id="4581" w:name="_Toc37229630"/>
      <w:bookmarkStart w:id="4582" w:name="_Toc45907187"/>
      <w:bookmarkStart w:id="4583" w:name="_Toc61116674"/>
      <w:bookmarkStart w:id="4584" w:name="_Toc67055330"/>
      <w:r w:rsidRPr="007D061B">
        <w:t>D.2.5</w:t>
      </w:r>
      <w:r w:rsidRPr="007D061B">
        <w:tab/>
        <w:t>Receiver In-channel selectivity</w:t>
      </w:r>
      <w:bookmarkEnd w:id="4576"/>
      <w:bookmarkEnd w:id="4577"/>
      <w:bookmarkEnd w:id="4578"/>
      <w:bookmarkEnd w:id="4579"/>
      <w:bookmarkEnd w:id="4580"/>
      <w:bookmarkEnd w:id="4581"/>
      <w:bookmarkEnd w:id="4582"/>
      <w:bookmarkEnd w:id="4583"/>
      <w:bookmarkEnd w:id="4584"/>
    </w:p>
    <w:bookmarkStart w:id="4585" w:name="_MON_1537740211"/>
    <w:bookmarkEnd w:id="4585"/>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35" o:title=""/>
          </v:shape>
          <o:OLEObject Type="Embed" ProgID="Word.Picture.8" ShapeID="_x0000_i1137" DrawAspect="Content" ObjectID="_1679383760" r:id="rId236"/>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4586" w:name="_Toc21095533"/>
      <w:bookmarkStart w:id="4587" w:name="_Toc29767066"/>
      <w:bookmarkStart w:id="4588" w:name="_Toc36041213"/>
      <w:bookmarkStart w:id="4589" w:name="_Toc37228623"/>
      <w:bookmarkStart w:id="4590" w:name="_Toc37229127"/>
      <w:bookmarkStart w:id="4591" w:name="_Toc37229631"/>
      <w:bookmarkStart w:id="4592" w:name="_Toc45907188"/>
      <w:bookmarkStart w:id="4593" w:name="_Toc61116675"/>
      <w:bookmarkStart w:id="4594" w:name="_Toc67055331"/>
      <w:r w:rsidRPr="007D061B">
        <w:lastRenderedPageBreak/>
        <w:t>D.2.6</w:t>
      </w:r>
      <w:r w:rsidRPr="007D061B">
        <w:tab/>
        <w:t>Receiver Intermodulation</w:t>
      </w:r>
      <w:bookmarkEnd w:id="4586"/>
      <w:bookmarkEnd w:id="4587"/>
      <w:bookmarkEnd w:id="4588"/>
      <w:bookmarkEnd w:id="4589"/>
      <w:bookmarkEnd w:id="4590"/>
      <w:bookmarkEnd w:id="4591"/>
      <w:bookmarkEnd w:id="4592"/>
      <w:bookmarkEnd w:id="4593"/>
      <w:bookmarkEnd w:id="4594"/>
    </w:p>
    <w:bookmarkStart w:id="4595" w:name="_MON_1537740246"/>
    <w:bookmarkEnd w:id="4595"/>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7" o:title=""/>
          </v:shape>
          <o:OLEObject Type="Embed" ProgID="Word.Picture.8" ShapeID="_x0000_i1138" DrawAspect="Content" ObjectID="_1679383761" r:id="rId238"/>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4596" w:name="historyclause"/>
      <w:r w:rsidRPr="007D061B">
        <w:br w:type="page"/>
      </w:r>
      <w:bookmarkStart w:id="4597" w:name="_Toc21095534"/>
      <w:bookmarkStart w:id="4598" w:name="_Toc29767067"/>
      <w:bookmarkStart w:id="4599" w:name="_Toc36041214"/>
      <w:bookmarkStart w:id="4600" w:name="_Toc37228624"/>
      <w:bookmarkStart w:id="4601" w:name="_Toc37229128"/>
      <w:bookmarkStart w:id="4602" w:name="_Toc37229632"/>
      <w:bookmarkStart w:id="4603" w:name="_Toc45907189"/>
      <w:bookmarkStart w:id="4604" w:name="_Toc61116676"/>
      <w:bookmarkStart w:id="4605" w:name="_Toc67055332"/>
      <w:r w:rsidRPr="007D061B">
        <w:lastRenderedPageBreak/>
        <w:t>Annex E (informative):</w:t>
      </w:r>
      <w:r w:rsidRPr="007D061B">
        <w:br/>
        <w:t>Change history</w:t>
      </w:r>
      <w:bookmarkEnd w:id="4597"/>
      <w:bookmarkEnd w:id="4598"/>
      <w:bookmarkEnd w:id="4599"/>
      <w:bookmarkEnd w:id="4600"/>
      <w:bookmarkEnd w:id="4601"/>
      <w:bookmarkEnd w:id="4602"/>
      <w:bookmarkEnd w:id="4603"/>
      <w:bookmarkEnd w:id="4604"/>
      <w:bookmarkEnd w:id="4605"/>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4596"/>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bl>
    <w:p w14:paraId="587F0671" w14:textId="77777777" w:rsidR="00080512" w:rsidRPr="007D061B" w:rsidRDefault="00080512"/>
    <w:sectPr w:rsidR="00080512" w:rsidRPr="007D061B">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7294AC" w14:textId="77777777" w:rsidR="004F1747" w:rsidRDefault="004F1747">
      <w:r>
        <w:separator/>
      </w:r>
    </w:p>
  </w:endnote>
  <w:endnote w:type="continuationSeparator" w:id="0">
    <w:p w14:paraId="2FD0ADAE" w14:textId="77777777" w:rsidR="004F1747" w:rsidRDefault="004F17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54794" w14:textId="77777777" w:rsidR="00C545A8" w:rsidRDefault="00C545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0EBC85" w14:textId="77777777" w:rsidR="00C545A8" w:rsidRDefault="00C545A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D3E063" w14:textId="77777777" w:rsidR="00C545A8" w:rsidRDefault="00C545A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DF7C0F" w:rsidRDefault="00DF7C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7B8738" w14:textId="77777777" w:rsidR="004F1747" w:rsidRDefault="004F1747">
      <w:r>
        <w:separator/>
      </w:r>
    </w:p>
  </w:footnote>
  <w:footnote w:type="continuationSeparator" w:id="0">
    <w:p w14:paraId="6F0C543D" w14:textId="77777777" w:rsidR="004F1747" w:rsidRDefault="004F17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F898A5" w14:textId="77777777" w:rsidR="00C545A8" w:rsidRDefault="00C545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C22A08" w14:textId="77777777" w:rsidR="00C545A8" w:rsidRDefault="00C545A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091435" w14:textId="77777777" w:rsidR="00C545A8" w:rsidRDefault="00C545A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361140E5" w:rsidR="00DF7C0F" w:rsidRDefault="00DF7C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45A8">
      <w:rPr>
        <w:rFonts w:ascii="Arial" w:hAnsi="Arial" w:cs="Arial"/>
        <w:b/>
        <w:noProof/>
        <w:sz w:val="18"/>
        <w:szCs w:val="18"/>
      </w:rPr>
      <w:t>3GPP TS 37.145-1 V17.1.0 (2021-03</w:t>
    </w:r>
    <w:r>
      <w:rPr>
        <w:rFonts w:ascii="Arial" w:hAnsi="Arial" w:cs="Arial"/>
        <w:b/>
        <w:sz w:val="18"/>
        <w:szCs w:val="18"/>
      </w:rPr>
      <w:fldChar w:fldCharType="end"/>
    </w:r>
  </w:p>
  <w:p w14:paraId="0057E28D" w14:textId="77777777" w:rsidR="00DF7C0F" w:rsidRDefault="00DF7C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6B668330" w:rsidR="00DF7C0F" w:rsidRDefault="00DF7C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45A8">
      <w:rPr>
        <w:rFonts w:ascii="Arial" w:hAnsi="Arial" w:cs="Arial"/>
        <w:b/>
        <w:noProof/>
        <w:sz w:val="18"/>
        <w:szCs w:val="18"/>
      </w:rPr>
      <w:t>Release 17</w:t>
    </w:r>
    <w:r>
      <w:rPr>
        <w:rFonts w:ascii="Arial" w:hAnsi="Arial" w:cs="Arial"/>
        <w:b/>
        <w:sz w:val="18"/>
        <w:szCs w:val="18"/>
      </w:rPr>
      <w:fldChar w:fldCharType="end"/>
    </w:r>
  </w:p>
  <w:p w14:paraId="40E3B947" w14:textId="77777777" w:rsidR="00DF7C0F" w:rsidRDefault="00DF7C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1F"/>
    <w:rsid w:val="0001143E"/>
    <w:rsid w:val="00013113"/>
    <w:rsid w:val="00033397"/>
    <w:rsid w:val="00040095"/>
    <w:rsid w:val="00051834"/>
    <w:rsid w:val="00054A22"/>
    <w:rsid w:val="00062023"/>
    <w:rsid w:val="000655A6"/>
    <w:rsid w:val="00080512"/>
    <w:rsid w:val="00085818"/>
    <w:rsid w:val="0009635B"/>
    <w:rsid w:val="000C47C3"/>
    <w:rsid w:val="000D58AB"/>
    <w:rsid w:val="00103AAB"/>
    <w:rsid w:val="00133525"/>
    <w:rsid w:val="00142DA7"/>
    <w:rsid w:val="001A4C42"/>
    <w:rsid w:val="001A7420"/>
    <w:rsid w:val="001B6637"/>
    <w:rsid w:val="001C21C3"/>
    <w:rsid w:val="001D02C2"/>
    <w:rsid w:val="001F0C1D"/>
    <w:rsid w:val="001F1132"/>
    <w:rsid w:val="001F168B"/>
    <w:rsid w:val="002347A2"/>
    <w:rsid w:val="002675F0"/>
    <w:rsid w:val="002862F4"/>
    <w:rsid w:val="002B6339"/>
    <w:rsid w:val="002E00EE"/>
    <w:rsid w:val="0030162A"/>
    <w:rsid w:val="003172DC"/>
    <w:rsid w:val="00333DD3"/>
    <w:rsid w:val="00353938"/>
    <w:rsid w:val="0035462D"/>
    <w:rsid w:val="003765B8"/>
    <w:rsid w:val="003C3971"/>
    <w:rsid w:val="003E469A"/>
    <w:rsid w:val="00405102"/>
    <w:rsid w:val="00423334"/>
    <w:rsid w:val="004345EC"/>
    <w:rsid w:val="00465515"/>
    <w:rsid w:val="00476B5E"/>
    <w:rsid w:val="004D16A6"/>
    <w:rsid w:val="004D3578"/>
    <w:rsid w:val="004D41B7"/>
    <w:rsid w:val="004E213A"/>
    <w:rsid w:val="004F0988"/>
    <w:rsid w:val="004F1747"/>
    <w:rsid w:val="004F3340"/>
    <w:rsid w:val="0051368B"/>
    <w:rsid w:val="00514595"/>
    <w:rsid w:val="00522CCB"/>
    <w:rsid w:val="0053388B"/>
    <w:rsid w:val="00535773"/>
    <w:rsid w:val="005432EB"/>
    <w:rsid w:val="00543E6C"/>
    <w:rsid w:val="00565087"/>
    <w:rsid w:val="00597B11"/>
    <w:rsid w:val="005A5CCB"/>
    <w:rsid w:val="005C4ECC"/>
    <w:rsid w:val="005D2E01"/>
    <w:rsid w:val="005D7526"/>
    <w:rsid w:val="005E4BB2"/>
    <w:rsid w:val="005F677A"/>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1268"/>
    <w:rsid w:val="007B5D02"/>
    <w:rsid w:val="007B600E"/>
    <w:rsid w:val="007D061B"/>
    <w:rsid w:val="007E6DB6"/>
    <w:rsid w:val="007F0F4A"/>
    <w:rsid w:val="007F3C25"/>
    <w:rsid w:val="008028A4"/>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A3D55"/>
    <w:rsid w:val="009E6C20"/>
    <w:rsid w:val="009F084A"/>
    <w:rsid w:val="009F37B7"/>
    <w:rsid w:val="00A10F02"/>
    <w:rsid w:val="00A164B4"/>
    <w:rsid w:val="00A268F7"/>
    <w:rsid w:val="00A26956"/>
    <w:rsid w:val="00A27486"/>
    <w:rsid w:val="00A53724"/>
    <w:rsid w:val="00A56066"/>
    <w:rsid w:val="00A6726E"/>
    <w:rsid w:val="00A73129"/>
    <w:rsid w:val="00A82346"/>
    <w:rsid w:val="00A8454B"/>
    <w:rsid w:val="00A92BA1"/>
    <w:rsid w:val="00AA0D2F"/>
    <w:rsid w:val="00AC6BC6"/>
    <w:rsid w:val="00AD08C1"/>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545A8"/>
    <w:rsid w:val="00C72833"/>
    <w:rsid w:val="00C80F1D"/>
    <w:rsid w:val="00C93F40"/>
    <w:rsid w:val="00CA3D0C"/>
    <w:rsid w:val="00CB19B4"/>
    <w:rsid w:val="00D0198E"/>
    <w:rsid w:val="00D10CC9"/>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418CD"/>
    <w:rsid w:val="00E44582"/>
    <w:rsid w:val="00E77645"/>
    <w:rsid w:val="00EA15B0"/>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E48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5"/>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5.emf"/><Relationship Id="rId42" Type="http://schemas.openxmlformats.org/officeDocument/2006/relationships/oleObject" Target="embeddings/oleObject11.bin"/><Relationship Id="rId63" Type="http://schemas.openxmlformats.org/officeDocument/2006/relationships/image" Target="media/image28.wmf"/><Relationship Id="rId84" Type="http://schemas.openxmlformats.org/officeDocument/2006/relationships/image" Target="media/image38.wmf"/><Relationship Id="rId138" Type="http://schemas.openxmlformats.org/officeDocument/2006/relationships/image" Target="media/image64.wmf"/><Relationship Id="rId159" Type="http://schemas.openxmlformats.org/officeDocument/2006/relationships/oleObject" Target="embeddings/oleObject71.bin"/><Relationship Id="rId170" Type="http://schemas.openxmlformats.org/officeDocument/2006/relationships/image" Target="media/image80.wmf"/><Relationship Id="rId191" Type="http://schemas.openxmlformats.org/officeDocument/2006/relationships/oleObject" Target="embeddings/oleObject87.bin"/><Relationship Id="rId205" Type="http://schemas.openxmlformats.org/officeDocument/2006/relationships/oleObject" Target="embeddings/oleObject94.bin"/><Relationship Id="rId226" Type="http://schemas.openxmlformats.org/officeDocument/2006/relationships/oleObject" Target="embeddings/oleObject105.bin"/><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oleObject" Target="embeddings/oleObject8.bin"/><Relationship Id="rId53" Type="http://schemas.openxmlformats.org/officeDocument/2006/relationships/image" Target="media/image23.wmf"/><Relationship Id="rId74" Type="http://schemas.openxmlformats.org/officeDocument/2006/relationships/image" Target="media/image33.wmf"/><Relationship Id="rId128" Type="http://schemas.openxmlformats.org/officeDocument/2006/relationships/oleObject" Target="embeddings/oleObject55.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5.wmf"/><Relationship Id="rId181" Type="http://schemas.openxmlformats.org/officeDocument/2006/relationships/oleObject" Target="embeddings/oleObject82.bin"/><Relationship Id="rId216" Type="http://schemas.openxmlformats.org/officeDocument/2006/relationships/oleObject" Target="embeddings/oleObject100.bin"/><Relationship Id="rId237" Type="http://schemas.openxmlformats.org/officeDocument/2006/relationships/image" Target="media/image113.emf"/><Relationship Id="rId22" Type="http://schemas.openxmlformats.org/officeDocument/2006/relationships/oleObject" Target="embeddings/oleObject3.bin"/><Relationship Id="rId43" Type="http://schemas.openxmlformats.org/officeDocument/2006/relationships/image" Target="media/image18.wmf"/><Relationship Id="rId64" Type="http://schemas.openxmlformats.org/officeDocument/2006/relationships/oleObject" Target="embeddings/oleObject22.bin"/><Relationship Id="rId118" Type="http://schemas.openxmlformats.org/officeDocument/2006/relationships/image" Target="media/image55.wmf"/><Relationship Id="rId139" Type="http://schemas.openxmlformats.org/officeDocument/2006/relationships/oleObject" Target="embeddings/oleObject61.bin"/><Relationship Id="rId85" Type="http://schemas.openxmlformats.org/officeDocument/2006/relationships/oleObject" Target="embeddings/oleObject33.bin"/><Relationship Id="rId150" Type="http://schemas.openxmlformats.org/officeDocument/2006/relationships/image" Target="media/image70.wmf"/><Relationship Id="rId171" Type="http://schemas.openxmlformats.org/officeDocument/2006/relationships/oleObject" Target="embeddings/oleObject77.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image" Target="media/image108.emf"/><Relationship Id="rId201" Type="http://schemas.openxmlformats.org/officeDocument/2006/relationships/oleObject" Target="embeddings/oleObject92.bin"/><Relationship Id="rId222" Type="http://schemas.openxmlformats.org/officeDocument/2006/relationships/oleObject" Target="embeddings/oleObject103.bin"/><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2.bin"/><Relationship Id="rId108" Type="http://schemas.openxmlformats.org/officeDocument/2006/relationships/image" Target="media/image50.wmf"/><Relationship Id="rId124" Type="http://schemas.openxmlformats.org/officeDocument/2006/relationships/oleObject" Target="embeddings/oleObject53.bin"/><Relationship Id="rId129" Type="http://schemas.openxmlformats.org/officeDocument/2006/relationships/image" Target="media/image60.wmf"/><Relationship Id="rId54" Type="http://schemas.openxmlformats.org/officeDocument/2006/relationships/oleObject" Target="embeddings/oleObject17.bin"/><Relationship Id="rId70" Type="http://schemas.openxmlformats.org/officeDocument/2006/relationships/image" Target="media/image31.w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4.wmf"/><Relationship Id="rId140" Type="http://schemas.openxmlformats.org/officeDocument/2006/relationships/image" Target="media/image65.wmf"/><Relationship Id="rId145" Type="http://schemas.openxmlformats.org/officeDocument/2006/relationships/oleObject" Target="embeddings/oleObject64.bin"/><Relationship Id="rId161" Type="http://schemas.openxmlformats.org/officeDocument/2006/relationships/oleObject" Target="embeddings/oleObject72.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5.bin"/><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1.emf"/><Relationship Id="rId238" Type="http://schemas.openxmlformats.org/officeDocument/2006/relationships/oleObject" Target="embeddings/oleObject111.bin"/><Relationship Id="rId23" Type="http://schemas.openxmlformats.org/officeDocument/2006/relationships/image" Target="media/image6.e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3.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oleObject" Target="embeddings/oleObject31.bin"/><Relationship Id="rId86" Type="http://schemas.openxmlformats.org/officeDocument/2006/relationships/image" Target="media/image39.wmf"/><Relationship Id="rId130" Type="http://schemas.openxmlformats.org/officeDocument/2006/relationships/oleObject" Target="embeddings/oleObject56.bin"/><Relationship Id="rId135" Type="http://schemas.openxmlformats.org/officeDocument/2006/relationships/oleObject" Target="embeddings/oleObject59.bin"/><Relationship Id="rId151" Type="http://schemas.openxmlformats.org/officeDocument/2006/relationships/oleObject" Target="embeddings/oleObject67.bin"/><Relationship Id="rId156" Type="http://schemas.openxmlformats.org/officeDocument/2006/relationships/image" Target="media/image73.wmf"/><Relationship Id="rId177" Type="http://schemas.openxmlformats.org/officeDocument/2006/relationships/oleObject" Target="embeddings/oleObject80.bin"/><Relationship Id="rId198" Type="http://schemas.openxmlformats.org/officeDocument/2006/relationships/image" Target="media/image94.wmf"/><Relationship Id="rId172" Type="http://schemas.openxmlformats.org/officeDocument/2006/relationships/image" Target="media/image81.wmf"/><Relationship Id="rId193" Type="http://schemas.openxmlformats.org/officeDocument/2006/relationships/oleObject" Target="embeddings/oleObject88.bin"/><Relationship Id="rId202" Type="http://schemas.openxmlformats.org/officeDocument/2006/relationships/image" Target="media/image96.wmf"/><Relationship Id="rId207" Type="http://schemas.openxmlformats.org/officeDocument/2006/relationships/oleObject" Target="embeddings/oleObject95.bin"/><Relationship Id="rId223" Type="http://schemas.openxmlformats.org/officeDocument/2006/relationships/image" Target="media/image106.emf"/><Relationship Id="rId228" Type="http://schemas.openxmlformats.org/officeDocument/2006/relationships/oleObject" Target="embeddings/oleObject106.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oleObject" Target="embeddings/oleObject45.bin"/><Relationship Id="rId34" Type="http://schemas.openxmlformats.org/officeDocument/2006/relationships/image" Target="media/image12.wmf"/><Relationship Id="rId50" Type="http://schemas.openxmlformats.org/officeDocument/2006/relationships/oleObject" Target="embeddings/oleObject15.bin"/><Relationship Id="rId55" Type="http://schemas.openxmlformats.org/officeDocument/2006/relationships/image" Target="media/image24.wmf"/><Relationship Id="rId76" Type="http://schemas.openxmlformats.org/officeDocument/2006/relationships/image" Target="media/image34.wmf"/><Relationship Id="rId97" Type="http://schemas.openxmlformats.org/officeDocument/2006/relationships/oleObject" Target="embeddings/oleObject39.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8.wmf"/><Relationship Id="rId141" Type="http://schemas.openxmlformats.org/officeDocument/2006/relationships/oleObject" Target="embeddings/oleObject62.bin"/><Relationship Id="rId146" Type="http://schemas.openxmlformats.org/officeDocument/2006/relationships/image" Target="media/image68.wmf"/><Relationship Id="rId167" Type="http://schemas.openxmlformats.org/officeDocument/2006/relationships/oleObject" Target="embeddings/oleObject75.bin"/><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42.wmf"/><Relationship Id="rId162" Type="http://schemas.openxmlformats.org/officeDocument/2006/relationships/image" Target="media/image76.wmf"/><Relationship Id="rId183" Type="http://schemas.openxmlformats.org/officeDocument/2006/relationships/oleObject" Target="embeddings/oleObject83.bin"/><Relationship Id="rId213" Type="http://schemas.openxmlformats.org/officeDocument/2006/relationships/oleObject" Target="embeddings/oleObject98.bin"/><Relationship Id="rId218" Type="http://schemas.openxmlformats.org/officeDocument/2006/relationships/oleObject" Target="embeddings/oleObject101.bin"/><Relationship Id="rId234" Type="http://schemas.openxmlformats.org/officeDocument/2006/relationships/oleObject" Target="embeddings/oleObject109.bin"/><Relationship Id="rId239"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image" Target="media/image9.w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29.wmf"/><Relationship Id="rId87" Type="http://schemas.openxmlformats.org/officeDocument/2006/relationships/oleObject" Target="embeddings/oleObject34.bin"/><Relationship Id="rId110" Type="http://schemas.openxmlformats.org/officeDocument/2006/relationships/image" Target="media/image51.wmf"/><Relationship Id="rId115" Type="http://schemas.openxmlformats.org/officeDocument/2006/relationships/oleObject" Target="embeddings/oleObject48.bin"/><Relationship Id="rId131" Type="http://schemas.openxmlformats.org/officeDocument/2006/relationships/image" Target="media/image61.wmf"/><Relationship Id="rId136" Type="http://schemas.openxmlformats.org/officeDocument/2006/relationships/image" Target="media/image63.wmf"/><Relationship Id="rId157" Type="http://schemas.openxmlformats.org/officeDocument/2006/relationships/oleObject" Target="embeddings/oleObject70.bin"/><Relationship Id="rId178" Type="http://schemas.openxmlformats.org/officeDocument/2006/relationships/image" Target="media/image84.wmf"/><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image" Target="media/image71.wmf"/><Relationship Id="rId173" Type="http://schemas.openxmlformats.org/officeDocument/2006/relationships/oleObject" Target="embeddings/oleObject78.bin"/><Relationship Id="rId194" Type="http://schemas.openxmlformats.org/officeDocument/2006/relationships/image" Target="media/image92.w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image" Target="media/image99.wmf"/><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oleObject" Target="embeddings/oleObject104.bin"/><Relationship Id="rId240" Type="http://schemas.openxmlformats.org/officeDocument/2006/relationships/footer" Target="footer4.xml"/><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image" Target="media/image13.png"/><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image" Target="media/image46.wmf"/><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image" Target="media/image45.wmf"/><Relationship Id="rId121" Type="http://schemas.openxmlformats.org/officeDocument/2006/relationships/oleObject" Target="embeddings/oleObject51.bin"/><Relationship Id="rId142" Type="http://schemas.openxmlformats.org/officeDocument/2006/relationships/image" Target="media/image66.wmf"/><Relationship Id="rId163" Type="http://schemas.openxmlformats.org/officeDocument/2006/relationships/oleObject" Target="embeddings/oleObject73.bin"/><Relationship Id="rId184" Type="http://schemas.openxmlformats.org/officeDocument/2006/relationships/image" Target="media/image87.wmf"/><Relationship Id="rId189" Type="http://schemas.openxmlformats.org/officeDocument/2006/relationships/oleObject" Target="embeddings/oleObject86.bin"/><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7.bin"/><Relationship Id="rId235" Type="http://schemas.openxmlformats.org/officeDocument/2006/relationships/image" Target="media/image112.emf"/><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oleObject" Target="embeddings/oleObject24.bin"/><Relationship Id="rId116" Type="http://schemas.openxmlformats.org/officeDocument/2006/relationships/image" Target="media/image54.wmf"/><Relationship Id="rId137" Type="http://schemas.openxmlformats.org/officeDocument/2006/relationships/oleObject" Target="embeddings/oleObject60.bin"/><Relationship Id="rId158" Type="http://schemas.openxmlformats.org/officeDocument/2006/relationships/image" Target="media/image74.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oleObject" Target="embeddings/oleObject21.bin"/><Relationship Id="rId83" Type="http://schemas.openxmlformats.org/officeDocument/2006/relationships/oleObject" Target="embeddings/oleObject32.bin"/><Relationship Id="rId88" Type="http://schemas.openxmlformats.org/officeDocument/2006/relationships/image" Target="media/image40.wmf"/><Relationship Id="rId111" Type="http://schemas.openxmlformats.org/officeDocument/2006/relationships/oleObject" Target="embeddings/oleObject46.bin"/><Relationship Id="rId132" Type="http://schemas.openxmlformats.org/officeDocument/2006/relationships/oleObject" Target="embeddings/oleObject57.bin"/><Relationship Id="rId153" Type="http://schemas.openxmlformats.org/officeDocument/2006/relationships/oleObject" Target="embeddings/oleObject68.bin"/><Relationship Id="rId174" Type="http://schemas.openxmlformats.org/officeDocument/2006/relationships/image" Target="media/image82.wmf"/><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oleObject" Target="embeddings/oleObject96.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oleObject" Target="embeddings/oleObject102.bin"/><Relationship Id="rId225" Type="http://schemas.openxmlformats.org/officeDocument/2006/relationships/image" Target="media/image107.emf"/><Relationship Id="rId241"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14.png"/><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oleObject" Target="embeddings/oleObject16.bin"/><Relationship Id="rId73" Type="http://schemas.openxmlformats.org/officeDocument/2006/relationships/oleObject" Target="embeddings/oleObject27.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63.bin"/><Relationship Id="rId148" Type="http://schemas.openxmlformats.org/officeDocument/2006/relationships/image" Target="media/image69.wmf"/><Relationship Id="rId164" Type="http://schemas.openxmlformats.org/officeDocument/2006/relationships/image" Target="media/image77.wmf"/><Relationship Id="rId169" Type="http://schemas.openxmlformats.org/officeDocument/2006/relationships/oleObject" Target="embeddings/oleObject76.bin"/><Relationship Id="rId185" Type="http://schemas.openxmlformats.org/officeDocument/2006/relationships/oleObject" Target="embeddings/oleObject8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image" Target="media/image102.emf"/><Relationship Id="rId236" Type="http://schemas.openxmlformats.org/officeDocument/2006/relationships/oleObject" Target="embeddings/oleObject110.bin"/><Relationship Id="rId26" Type="http://schemas.openxmlformats.org/officeDocument/2006/relationships/oleObject" Target="embeddings/oleObject5.bin"/><Relationship Id="rId231" Type="http://schemas.openxmlformats.org/officeDocument/2006/relationships/image" Target="media/image110.emf"/><Relationship Id="rId47" Type="http://schemas.openxmlformats.org/officeDocument/2006/relationships/image" Target="media/image20.wmf"/><Relationship Id="rId68" Type="http://schemas.openxmlformats.org/officeDocument/2006/relationships/image" Target="media/image30.wmf"/><Relationship Id="rId89" Type="http://schemas.openxmlformats.org/officeDocument/2006/relationships/oleObject" Target="embeddings/oleObject35.bin"/><Relationship Id="rId112" Type="http://schemas.openxmlformats.org/officeDocument/2006/relationships/image" Target="media/image52.wmf"/><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oleObject" Target="embeddings/oleObject79.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5.emf"/><Relationship Id="rId242" Type="http://schemas.openxmlformats.org/officeDocument/2006/relationships/theme" Target="theme/theme1.xml"/><Relationship Id="rId37" Type="http://schemas.openxmlformats.org/officeDocument/2006/relationships/image" Target="media/image15.wmf"/><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47.wmf"/><Relationship Id="rId123" Type="http://schemas.openxmlformats.org/officeDocument/2006/relationships/oleObject" Target="embeddings/oleObject52.bin"/><Relationship Id="rId144" Type="http://schemas.openxmlformats.org/officeDocument/2006/relationships/image" Target="media/image67.wmf"/><Relationship Id="rId90" Type="http://schemas.openxmlformats.org/officeDocument/2006/relationships/image" Target="media/image41.wmf"/><Relationship Id="rId165" Type="http://schemas.openxmlformats.org/officeDocument/2006/relationships/oleObject" Target="embeddings/oleObject74.bin"/><Relationship Id="rId186" Type="http://schemas.openxmlformats.org/officeDocument/2006/relationships/image" Target="media/image88.wmf"/><Relationship Id="rId211" Type="http://schemas.openxmlformats.org/officeDocument/2006/relationships/oleObject" Target="embeddings/oleObject97.bin"/><Relationship Id="rId232" Type="http://schemas.openxmlformats.org/officeDocument/2006/relationships/oleObject" Target="embeddings/oleObject108.bin"/><Relationship Id="rId27" Type="http://schemas.openxmlformats.org/officeDocument/2006/relationships/image" Target="media/image8.emf"/><Relationship Id="rId48" Type="http://schemas.openxmlformats.org/officeDocument/2006/relationships/oleObject" Target="embeddings/oleObject14.bin"/><Relationship Id="rId69" Type="http://schemas.openxmlformats.org/officeDocument/2006/relationships/oleObject" Target="embeddings/oleObject25.bin"/><Relationship Id="rId113" Type="http://schemas.openxmlformats.org/officeDocument/2006/relationships/oleObject" Target="embeddings/oleObject47.bin"/><Relationship Id="rId134" Type="http://schemas.openxmlformats.org/officeDocument/2006/relationships/oleObject" Target="embeddings/oleObject58.bin"/><Relationship Id="rId80" Type="http://schemas.openxmlformats.org/officeDocument/2006/relationships/image" Target="media/image36.wmf"/><Relationship Id="rId155" Type="http://schemas.openxmlformats.org/officeDocument/2006/relationships/oleObject" Target="embeddings/oleObject69.bin"/><Relationship Id="rId176" Type="http://schemas.openxmlformats.org/officeDocument/2006/relationships/image" Target="media/image83.wmf"/><Relationship Id="rId197" Type="http://schemas.openxmlformats.org/officeDocument/2006/relationships/oleObject" Target="embeddings/oleObject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320</Pages>
  <Words>127556</Words>
  <Characters>727072</Characters>
  <Application>Microsoft Office Word</Application>
  <DocSecurity>0</DocSecurity>
  <Lines>6058</Lines>
  <Paragraphs>1705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2021-04-08T08:30:00Z</dcterms:created>
  <dcterms:modified xsi:type="dcterms:W3CDTF">2021-04-08T08:35:00Z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