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40A27C43"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CC3D3B">
        <w:rPr>
          <w:noProof w:val="0"/>
        </w:rPr>
        <w:t>8</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C24C29">
        <w:rPr>
          <w:noProof w:val="0"/>
          <w:sz w:val="32"/>
          <w:lang w:eastAsia="zh-CN"/>
        </w:rPr>
        <w:t>20</w:t>
      </w:r>
      <w:r w:rsidR="000224B9" w:rsidRPr="00FA19F9">
        <w:rPr>
          <w:noProof w:val="0"/>
          <w:sz w:val="32"/>
        </w:rPr>
        <w:t>-</w:t>
      </w:r>
      <w:r w:rsidR="00CC3D3B">
        <w:rPr>
          <w:noProof w:val="0"/>
          <w:sz w:val="32"/>
        </w:rPr>
        <w:t>12</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7C338524" w:rsidR="002D2040" w:rsidRPr="00FA19F9" w:rsidRDefault="00644DB9" w:rsidP="002D2040">
      <w:pPr>
        <w:pStyle w:val="FP"/>
        <w:framePr w:h="3057" w:hRule="exact" w:wrap="notBeside" w:vAnchor="page" w:hAnchor="margin" w:y="12605"/>
        <w:jc w:val="center"/>
        <w:rPr>
          <w:noProof/>
          <w:sz w:val="18"/>
        </w:rPr>
      </w:pPr>
      <w:r w:rsidRPr="00FA19F9">
        <w:rPr>
          <w:noProof/>
          <w:sz w:val="18"/>
        </w:rPr>
        <w:t>© 20</w:t>
      </w:r>
      <w:r w:rsidR="00C24C29">
        <w:rPr>
          <w:noProof/>
          <w:sz w:val="18"/>
        </w:rPr>
        <w:t>20</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bookmarkStart w:id="3" w:name="_GoBack"/>
    <w:p w14:paraId="65C1C734" w14:textId="154AA0CE" w:rsidR="00A70452" w:rsidRDefault="00A7045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_Toc61115288 \h </w:instrText>
      </w:r>
      <w:r>
        <w:fldChar w:fldCharType="separate"/>
      </w:r>
      <w:r>
        <w:t>12</w:t>
      </w:r>
      <w:r>
        <w:fldChar w:fldCharType="end"/>
      </w:r>
    </w:p>
    <w:p w14:paraId="5603F1FA" w14:textId="1EBF41C3" w:rsidR="00A70452" w:rsidRDefault="00A7045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_Toc61115289 \h </w:instrText>
      </w:r>
      <w:r>
        <w:fldChar w:fldCharType="separate"/>
      </w:r>
      <w:r>
        <w:t>13</w:t>
      </w:r>
      <w:r>
        <w:fldChar w:fldCharType="end"/>
      </w:r>
    </w:p>
    <w:p w14:paraId="7066E6B9" w14:textId="1456612D" w:rsidR="00A70452" w:rsidRDefault="00A7045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_Toc61115290 \h </w:instrText>
      </w:r>
      <w:r>
        <w:fldChar w:fldCharType="separate"/>
      </w:r>
      <w:r>
        <w:t>13</w:t>
      </w:r>
      <w:r>
        <w:fldChar w:fldCharType="end"/>
      </w:r>
    </w:p>
    <w:p w14:paraId="36AE3E6B" w14:textId="7E155403" w:rsidR="00A70452" w:rsidRDefault="00A7045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_Toc61115291 \h </w:instrText>
      </w:r>
      <w:r>
        <w:fldChar w:fldCharType="separate"/>
      </w:r>
      <w:r>
        <w:t>15</w:t>
      </w:r>
      <w:r>
        <w:fldChar w:fldCharType="end"/>
      </w:r>
    </w:p>
    <w:p w14:paraId="559D6869" w14:textId="4D9F28D2" w:rsidR="00A70452" w:rsidRDefault="00A7045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_Toc61115292 \h </w:instrText>
      </w:r>
      <w:r>
        <w:fldChar w:fldCharType="separate"/>
      </w:r>
      <w:r>
        <w:t>15</w:t>
      </w:r>
      <w:r>
        <w:fldChar w:fldCharType="end"/>
      </w:r>
    </w:p>
    <w:p w14:paraId="12BB604F" w14:textId="71FE50B0" w:rsidR="00A70452" w:rsidRDefault="00A7045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_Toc61115293 \h </w:instrText>
      </w:r>
      <w:r>
        <w:fldChar w:fldCharType="separate"/>
      </w:r>
      <w:r>
        <w:t>19</w:t>
      </w:r>
      <w:r>
        <w:fldChar w:fldCharType="end"/>
      </w:r>
    </w:p>
    <w:p w14:paraId="396A7A36" w14:textId="46317E5C" w:rsidR="00A70452" w:rsidRDefault="00A7045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_Toc61115294 \h </w:instrText>
      </w:r>
      <w:r>
        <w:fldChar w:fldCharType="separate"/>
      </w:r>
      <w:r>
        <w:t>21</w:t>
      </w:r>
      <w:r>
        <w:fldChar w:fldCharType="end"/>
      </w:r>
    </w:p>
    <w:p w14:paraId="44DF3658" w14:textId="160873E6" w:rsidR="00A70452" w:rsidRDefault="00A70452">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_Toc61115295 \h </w:instrText>
      </w:r>
      <w:r>
        <w:fldChar w:fldCharType="separate"/>
      </w:r>
      <w:r>
        <w:t>22</w:t>
      </w:r>
      <w:r>
        <w:fldChar w:fldCharType="end"/>
      </w:r>
    </w:p>
    <w:p w14:paraId="4234A7CF" w14:textId="3422C424" w:rsidR="00A70452" w:rsidRDefault="00A70452">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_Toc61115296 \h </w:instrText>
      </w:r>
      <w:r>
        <w:fldChar w:fldCharType="separate"/>
      </w:r>
      <w:r>
        <w:t>22</w:t>
      </w:r>
      <w:r>
        <w:fldChar w:fldCharType="end"/>
      </w:r>
    </w:p>
    <w:p w14:paraId="791681DE" w14:textId="2ABB8C41" w:rsidR="00A70452" w:rsidRDefault="00A7045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_Toc61115297 \h </w:instrText>
      </w:r>
      <w:r>
        <w:fldChar w:fldCharType="separate"/>
      </w:r>
      <w:r>
        <w:t>22</w:t>
      </w:r>
      <w:r>
        <w:fldChar w:fldCharType="end"/>
      </w:r>
    </w:p>
    <w:p w14:paraId="6F812166" w14:textId="4B36112A" w:rsidR="00A70452" w:rsidRDefault="00A7045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_Toc61115298 \h </w:instrText>
      </w:r>
      <w:r>
        <w:fldChar w:fldCharType="separate"/>
      </w:r>
      <w:r>
        <w:t>23</w:t>
      </w:r>
      <w:r>
        <w:fldChar w:fldCharType="end"/>
      </w:r>
    </w:p>
    <w:p w14:paraId="47EB3AB8" w14:textId="737A0DA1" w:rsidR="00A70452" w:rsidRDefault="00A70452">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_Toc61115299 \h </w:instrText>
      </w:r>
      <w:r>
        <w:fldChar w:fldCharType="separate"/>
      </w:r>
      <w:r>
        <w:t>23</w:t>
      </w:r>
      <w:r>
        <w:fldChar w:fldCharType="end"/>
      </w:r>
    </w:p>
    <w:p w14:paraId="263877A4" w14:textId="097A28A1" w:rsidR="00A70452" w:rsidRDefault="00A70452">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_Toc61115300 \h </w:instrText>
      </w:r>
      <w:r>
        <w:fldChar w:fldCharType="separate"/>
      </w:r>
      <w:r>
        <w:t>24</w:t>
      </w:r>
      <w:r>
        <w:fldChar w:fldCharType="end"/>
      </w:r>
    </w:p>
    <w:p w14:paraId="5F529D67" w14:textId="7925EE4C" w:rsidR="00A70452" w:rsidRDefault="00A70452">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_Toc61115301 \h </w:instrText>
      </w:r>
      <w:r>
        <w:fldChar w:fldCharType="separate"/>
      </w:r>
      <w:r>
        <w:t>25</w:t>
      </w:r>
      <w:r>
        <w:fldChar w:fldCharType="end"/>
      </w:r>
    </w:p>
    <w:p w14:paraId="7F6D558D" w14:textId="0883ABA5" w:rsidR="00A70452" w:rsidRDefault="00A70452">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_Toc61115302 \h </w:instrText>
      </w:r>
      <w:r>
        <w:fldChar w:fldCharType="separate"/>
      </w:r>
      <w:r>
        <w:t>27</w:t>
      </w:r>
      <w:r>
        <w:fldChar w:fldCharType="end"/>
      </w:r>
    </w:p>
    <w:p w14:paraId="2077F9F6" w14:textId="5341631C" w:rsidR="00A70452" w:rsidRDefault="00A70452">
      <w:pPr>
        <w:pStyle w:val="TOC2"/>
        <w:rPr>
          <w:rFonts w:asciiTheme="minorHAnsi" w:eastAsiaTheme="minorEastAsia" w:hAnsiTheme="minorHAnsi" w:cstheme="minorBidi"/>
          <w:sz w:val="22"/>
          <w:szCs w:val="22"/>
          <w:lang w:eastAsia="en-GB"/>
        </w:rPr>
      </w:pPr>
      <w:r w:rsidRPr="00DE447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_Toc61115303 \h </w:instrText>
      </w:r>
      <w:r>
        <w:fldChar w:fldCharType="separate"/>
      </w:r>
      <w:r>
        <w:t>28</w:t>
      </w:r>
      <w:r>
        <w:fldChar w:fldCharType="end"/>
      </w:r>
    </w:p>
    <w:p w14:paraId="35BD1009" w14:textId="697FFC7F" w:rsidR="00A70452" w:rsidRDefault="00A70452">
      <w:pPr>
        <w:pStyle w:val="TOC2"/>
        <w:rPr>
          <w:rFonts w:asciiTheme="minorHAnsi" w:eastAsiaTheme="minorEastAsia" w:hAnsiTheme="minorHAnsi" w:cstheme="minorBidi"/>
          <w:sz w:val="22"/>
          <w:szCs w:val="22"/>
          <w:lang w:eastAsia="en-GB"/>
        </w:rPr>
      </w:pPr>
      <w:r w:rsidRPr="00DE447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_Toc61115304 \h </w:instrText>
      </w:r>
      <w:r>
        <w:fldChar w:fldCharType="separate"/>
      </w:r>
      <w:r>
        <w:t>28</w:t>
      </w:r>
      <w:r>
        <w:fldChar w:fldCharType="end"/>
      </w:r>
    </w:p>
    <w:p w14:paraId="311CEF8E" w14:textId="7C460AA6" w:rsidR="00A70452" w:rsidRDefault="00A70452">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_Toc61115305 \h </w:instrText>
      </w:r>
      <w:r>
        <w:fldChar w:fldCharType="separate"/>
      </w:r>
      <w:r>
        <w:t>29</w:t>
      </w:r>
      <w:r>
        <w:fldChar w:fldCharType="end"/>
      </w:r>
    </w:p>
    <w:p w14:paraId="3E1EDC99" w14:textId="6E2295FA" w:rsidR="00A70452" w:rsidRDefault="00A70452">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fldLock="1"/>
      </w:r>
      <w:r>
        <w:instrText xml:space="preserve"> PAGEREF _Toc61115306 \h </w:instrText>
      </w:r>
      <w:r>
        <w:fldChar w:fldCharType="separate"/>
      </w:r>
      <w:r>
        <w:t>29</w:t>
      </w:r>
      <w:r>
        <w:fldChar w:fldCharType="end"/>
      </w:r>
    </w:p>
    <w:p w14:paraId="4101B465" w14:textId="2AEF96EB" w:rsidR="00A70452" w:rsidRDefault="00A70452">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fldLock="1"/>
      </w:r>
      <w:r>
        <w:instrText xml:space="preserve"> PAGEREF _Toc61115307 \h </w:instrText>
      </w:r>
      <w:r>
        <w:fldChar w:fldCharType="separate"/>
      </w:r>
      <w:r>
        <w:t>30</w:t>
      </w:r>
      <w:r>
        <w:fldChar w:fldCharType="end"/>
      </w:r>
    </w:p>
    <w:p w14:paraId="79726639" w14:textId="79876C94" w:rsidR="00A70452" w:rsidRDefault="00A70452">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fldLock="1"/>
      </w:r>
      <w:r>
        <w:instrText xml:space="preserve"> PAGEREF _Toc61115308 \h </w:instrText>
      </w:r>
      <w:r>
        <w:fldChar w:fldCharType="separate"/>
      </w:r>
      <w:r>
        <w:t>30</w:t>
      </w:r>
      <w:r>
        <w:fldChar w:fldCharType="end"/>
      </w:r>
    </w:p>
    <w:p w14:paraId="34C88940" w14:textId="091D551C" w:rsidR="00A70452" w:rsidRDefault="00A70452">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fldLock="1"/>
      </w:r>
      <w:r>
        <w:instrText xml:space="preserve"> PAGEREF _Toc61115309 \h </w:instrText>
      </w:r>
      <w:r>
        <w:fldChar w:fldCharType="separate"/>
      </w:r>
      <w:r>
        <w:t>31</w:t>
      </w:r>
      <w:r>
        <w:fldChar w:fldCharType="end"/>
      </w:r>
    </w:p>
    <w:p w14:paraId="0C462F80" w14:textId="0A092CC1" w:rsidR="00A70452" w:rsidRDefault="00A70452">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_Toc61115310 \h </w:instrText>
      </w:r>
      <w:r>
        <w:fldChar w:fldCharType="separate"/>
      </w:r>
      <w:r>
        <w:t>31</w:t>
      </w:r>
      <w:r>
        <w:fldChar w:fldCharType="end"/>
      </w:r>
    </w:p>
    <w:p w14:paraId="7B98ED68" w14:textId="6413040B" w:rsidR="00A70452" w:rsidRDefault="00A70452">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_Toc61115311 \h </w:instrText>
      </w:r>
      <w:r>
        <w:fldChar w:fldCharType="separate"/>
      </w:r>
      <w:r>
        <w:t>31</w:t>
      </w:r>
      <w:r>
        <w:fldChar w:fldCharType="end"/>
      </w:r>
    </w:p>
    <w:p w14:paraId="34D8998E" w14:textId="72C0FDE5" w:rsidR="00A70452" w:rsidRDefault="00A70452">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_Toc61115312 \h </w:instrText>
      </w:r>
      <w:r>
        <w:fldChar w:fldCharType="separate"/>
      </w:r>
      <w:r>
        <w:t>32</w:t>
      </w:r>
      <w:r>
        <w:fldChar w:fldCharType="end"/>
      </w:r>
    </w:p>
    <w:p w14:paraId="7487B047" w14:textId="1638DA33" w:rsidR="00A70452" w:rsidRDefault="00A70452">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_Toc61115313 \h </w:instrText>
      </w:r>
      <w:r>
        <w:fldChar w:fldCharType="separate"/>
      </w:r>
      <w:r>
        <w:t>32</w:t>
      </w:r>
      <w:r>
        <w:fldChar w:fldCharType="end"/>
      </w:r>
    </w:p>
    <w:p w14:paraId="14828FE1" w14:textId="6060FE36" w:rsidR="00A70452" w:rsidRDefault="00A70452">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fldLock="1"/>
      </w:r>
      <w:r>
        <w:instrText xml:space="preserve"> PAGEREF _Toc61115314 \h </w:instrText>
      </w:r>
      <w:r>
        <w:fldChar w:fldCharType="separate"/>
      </w:r>
      <w:r>
        <w:t>32</w:t>
      </w:r>
      <w:r>
        <w:fldChar w:fldCharType="end"/>
      </w:r>
    </w:p>
    <w:p w14:paraId="6FD6566B" w14:textId="72E0536F" w:rsidR="00A70452" w:rsidRDefault="00A70452">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fldLock="1"/>
      </w:r>
      <w:r>
        <w:instrText xml:space="preserve"> PAGEREF _Toc61115315 \h </w:instrText>
      </w:r>
      <w:r>
        <w:fldChar w:fldCharType="separate"/>
      </w:r>
      <w:r>
        <w:t>32</w:t>
      </w:r>
      <w:r>
        <w:fldChar w:fldCharType="end"/>
      </w:r>
    </w:p>
    <w:p w14:paraId="0CBE431B" w14:textId="1C7E4340" w:rsidR="00A70452" w:rsidRDefault="00A70452">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fldLock="1"/>
      </w:r>
      <w:r>
        <w:instrText xml:space="preserve"> PAGEREF _Toc61115316 \h </w:instrText>
      </w:r>
      <w:r>
        <w:fldChar w:fldCharType="separate"/>
      </w:r>
      <w:r>
        <w:t>38</w:t>
      </w:r>
      <w:r>
        <w:fldChar w:fldCharType="end"/>
      </w:r>
    </w:p>
    <w:p w14:paraId="7A211C93" w14:textId="500AEED3" w:rsidR="00A70452" w:rsidRDefault="00A70452">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_Toc61115317 \h </w:instrText>
      </w:r>
      <w:r>
        <w:fldChar w:fldCharType="separate"/>
      </w:r>
      <w:r>
        <w:t>38</w:t>
      </w:r>
      <w:r>
        <w:fldChar w:fldCharType="end"/>
      </w:r>
    </w:p>
    <w:p w14:paraId="63523554" w14:textId="0930574B" w:rsidR="00A70452" w:rsidRDefault="00A70452">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fldLock="1"/>
      </w:r>
      <w:r>
        <w:instrText xml:space="preserve"> PAGEREF _Toc61115318 \h </w:instrText>
      </w:r>
      <w:r>
        <w:fldChar w:fldCharType="separate"/>
      </w:r>
      <w:r>
        <w:t>38</w:t>
      </w:r>
      <w:r>
        <w:fldChar w:fldCharType="end"/>
      </w:r>
    </w:p>
    <w:p w14:paraId="63D4B027" w14:textId="6B494A80" w:rsidR="00A70452" w:rsidRDefault="00A70452">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_Toc61115319 \h </w:instrText>
      </w:r>
      <w:r>
        <w:fldChar w:fldCharType="separate"/>
      </w:r>
      <w:r>
        <w:t>38</w:t>
      </w:r>
      <w:r>
        <w:fldChar w:fldCharType="end"/>
      </w:r>
    </w:p>
    <w:p w14:paraId="7176C3CC" w14:textId="2D79B718" w:rsidR="00A70452" w:rsidRDefault="00A70452">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_Toc61115320 \h </w:instrText>
      </w:r>
      <w:r>
        <w:fldChar w:fldCharType="separate"/>
      </w:r>
      <w:r>
        <w:t>38</w:t>
      </w:r>
      <w:r>
        <w:fldChar w:fldCharType="end"/>
      </w:r>
    </w:p>
    <w:p w14:paraId="74425E12" w14:textId="24912410" w:rsidR="00A70452" w:rsidRDefault="00A70452">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_Toc61115321 \h </w:instrText>
      </w:r>
      <w:r>
        <w:fldChar w:fldCharType="separate"/>
      </w:r>
      <w:r>
        <w:t>38</w:t>
      </w:r>
      <w:r>
        <w:fldChar w:fldCharType="end"/>
      </w:r>
    </w:p>
    <w:p w14:paraId="311FC736" w14:textId="743F3BB3" w:rsidR="00A70452" w:rsidRDefault="00A70452">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_Toc61115322 \h </w:instrText>
      </w:r>
      <w:r>
        <w:fldChar w:fldCharType="separate"/>
      </w:r>
      <w:r>
        <w:t>39</w:t>
      </w:r>
      <w:r>
        <w:fldChar w:fldCharType="end"/>
      </w:r>
    </w:p>
    <w:p w14:paraId="2B2A2109" w14:textId="5E808C60" w:rsidR="00A70452" w:rsidRDefault="00A70452">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_Toc61115323 \h </w:instrText>
      </w:r>
      <w:r>
        <w:fldChar w:fldCharType="separate"/>
      </w:r>
      <w:r>
        <w:t>39</w:t>
      </w:r>
      <w:r>
        <w:fldChar w:fldCharType="end"/>
      </w:r>
    </w:p>
    <w:p w14:paraId="0A421583" w14:textId="36D5941B" w:rsidR="00A70452" w:rsidRDefault="00A70452">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_Toc61115324 \h </w:instrText>
      </w:r>
      <w:r>
        <w:fldChar w:fldCharType="separate"/>
      </w:r>
      <w:r>
        <w:t>39</w:t>
      </w:r>
      <w:r>
        <w:fldChar w:fldCharType="end"/>
      </w:r>
    </w:p>
    <w:p w14:paraId="244001C2" w14:textId="5736A7D1" w:rsidR="00A70452" w:rsidRDefault="00A70452">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_Toc61115325 \h </w:instrText>
      </w:r>
      <w:r>
        <w:fldChar w:fldCharType="separate"/>
      </w:r>
      <w:r>
        <w:t>39</w:t>
      </w:r>
      <w:r>
        <w:fldChar w:fldCharType="end"/>
      </w:r>
    </w:p>
    <w:p w14:paraId="469027AC" w14:textId="03674BC7" w:rsidR="00A70452" w:rsidRDefault="00A70452">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_Toc61115326 \h </w:instrText>
      </w:r>
      <w:r>
        <w:fldChar w:fldCharType="separate"/>
      </w:r>
      <w:r>
        <w:t>39</w:t>
      </w:r>
      <w:r>
        <w:fldChar w:fldCharType="end"/>
      </w:r>
    </w:p>
    <w:p w14:paraId="234ED42B" w14:textId="629B5062" w:rsidR="00A70452" w:rsidRDefault="00A70452">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_Toc61115327 \h </w:instrText>
      </w:r>
      <w:r>
        <w:fldChar w:fldCharType="separate"/>
      </w:r>
      <w:r>
        <w:t>39</w:t>
      </w:r>
      <w:r>
        <w:fldChar w:fldCharType="end"/>
      </w:r>
    </w:p>
    <w:p w14:paraId="222E3191" w14:textId="40CDD1DB" w:rsidR="00A70452" w:rsidRDefault="00A70452">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_Toc61115328 \h </w:instrText>
      </w:r>
      <w:r>
        <w:fldChar w:fldCharType="separate"/>
      </w:r>
      <w:r>
        <w:t>40</w:t>
      </w:r>
      <w:r>
        <w:fldChar w:fldCharType="end"/>
      </w:r>
    </w:p>
    <w:p w14:paraId="61304723" w14:textId="7C4C5C97" w:rsidR="00A70452" w:rsidRDefault="00A70452">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_Toc61115329 \h </w:instrText>
      </w:r>
      <w:r>
        <w:fldChar w:fldCharType="separate"/>
      </w:r>
      <w:r>
        <w:t>40</w:t>
      </w:r>
      <w:r>
        <w:fldChar w:fldCharType="end"/>
      </w:r>
    </w:p>
    <w:p w14:paraId="14260427" w14:textId="27A373B0" w:rsidR="00A70452" w:rsidRDefault="00A70452">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_Toc61115330 \h </w:instrText>
      </w:r>
      <w:r>
        <w:fldChar w:fldCharType="separate"/>
      </w:r>
      <w:r>
        <w:t>40</w:t>
      </w:r>
      <w:r>
        <w:fldChar w:fldCharType="end"/>
      </w:r>
    </w:p>
    <w:p w14:paraId="1179F801" w14:textId="7D2B26D9" w:rsidR="00A70452" w:rsidRDefault="00A70452">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_Toc61115331 \h </w:instrText>
      </w:r>
      <w:r>
        <w:fldChar w:fldCharType="separate"/>
      </w:r>
      <w:r>
        <w:t>40</w:t>
      </w:r>
      <w:r>
        <w:fldChar w:fldCharType="end"/>
      </w:r>
    </w:p>
    <w:p w14:paraId="0F2BFBCF" w14:textId="4D698CB9" w:rsidR="00A70452" w:rsidRDefault="00A70452">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_Toc61115332 \h </w:instrText>
      </w:r>
      <w:r>
        <w:fldChar w:fldCharType="separate"/>
      </w:r>
      <w:r>
        <w:t>40</w:t>
      </w:r>
      <w:r>
        <w:fldChar w:fldCharType="end"/>
      </w:r>
    </w:p>
    <w:p w14:paraId="2567E594" w14:textId="3CA7F796" w:rsidR="00A70452" w:rsidRDefault="00A70452">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_Toc61115333 \h </w:instrText>
      </w:r>
      <w:r>
        <w:fldChar w:fldCharType="separate"/>
      </w:r>
      <w:r>
        <w:t>41</w:t>
      </w:r>
      <w:r>
        <w:fldChar w:fldCharType="end"/>
      </w:r>
    </w:p>
    <w:p w14:paraId="1DDF2D25" w14:textId="359AA20E" w:rsidR="00A70452" w:rsidRDefault="00A70452">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_Toc61115334 \h </w:instrText>
      </w:r>
      <w:r>
        <w:fldChar w:fldCharType="separate"/>
      </w:r>
      <w:r>
        <w:t>41</w:t>
      </w:r>
      <w:r>
        <w:fldChar w:fldCharType="end"/>
      </w:r>
    </w:p>
    <w:p w14:paraId="15D397C5" w14:textId="1F64FB19" w:rsidR="00A70452" w:rsidRDefault="00A70452">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_Toc61115335 \h </w:instrText>
      </w:r>
      <w:r>
        <w:fldChar w:fldCharType="separate"/>
      </w:r>
      <w:r>
        <w:t>41</w:t>
      </w:r>
      <w:r>
        <w:fldChar w:fldCharType="end"/>
      </w:r>
    </w:p>
    <w:p w14:paraId="7172244D" w14:textId="6DA26FD0" w:rsidR="00A70452" w:rsidRDefault="00A70452">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_Toc61115336 \h </w:instrText>
      </w:r>
      <w:r>
        <w:fldChar w:fldCharType="separate"/>
      </w:r>
      <w:r>
        <w:t>41</w:t>
      </w:r>
      <w:r>
        <w:fldChar w:fldCharType="end"/>
      </w:r>
    </w:p>
    <w:p w14:paraId="42E77F9B" w14:textId="6156D29E" w:rsidR="00A70452" w:rsidRDefault="00A70452">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_Toc61115337 \h </w:instrText>
      </w:r>
      <w:r>
        <w:fldChar w:fldCharType="separate"/>
      </w:r>
      <w:r>
        <w:t>41</w:t>
      </w:r>
      <w:r>
        <w:fldChar w:fldCharType="end"/>
      </w:r>
    </w:p>
    <w:p w14:paraId="46172ADC" w14:textId="3FE5BBC1" w:rsidR="00A70452" w:rsidRDefault="00A70452">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fldLock="1"/>
      </w:r>
      <w:r>
        <w:instrText xml:space="preserve"> PAGEREF _Toc61115338 \h </w:instrText>
      </w:r>
      <w:r>
        <w:fldChar w:fldCharType="separate"/>
      </w:r>
      <w:r>
        <w:t>41</w:t>
      </w:r>
      <w:r>
        <w:fldChar w:fldCharType="end"/>
      </w:r>
    </w:p>
    <w:p w14:paraId="01D413B1" w14:textId="7BD2D852" w:rsidR="00A70452" w:rsidRDefault="00A70452">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_Toc61115339 \h </w:instrText>
      </w:r>
      <w:r>
        <w:fldChar w:fldCharType="separate"/>
      </w:r>
      <w:r>
        <w:t>41</w:t>
      </w:r>
      <w:r>
        <w:fldChar w:fldCharType="end"/>
      </w:r>
    </w:p>
    <w:p w14:paraId="400411A4" w14:textId="31086AD2" w:rsidR="00A70452" w:rsidRDefault="00A70452">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_Toc61115340 \h </w:instrText>
      </w:r>
      <w:r>
        <w:fldChar w:fldCharType="separate"/>
      </w:r>
      <w:r>
        <w:t>42</w:t>
      </w:r>
      <w:r>
        <w:fldChar w:fldCharType="end"/>
      </w:r>
    </w:p>
    <w:p w14:paraId="77259E17" w14:textId="423EB906" w:rsidR="00A70452" w:rsidRDefault="00A70452">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_Toc61115341 \h </w:instrText>
      </w:r>
      <w:r>
        <w:fldChar w:fldCharType="separate"/>
      </w:r>
      <w:r>
        <w:t>42</w:t>
      </w:r>
      <w:r>
        <w:fldChar w:fldCharType="end"/>
      </w:r>
    </w:p>
    <w:p w14:paraId="792EBD35" w14:textId="7DA52012" w:rsidR="00A70452" w:rsidRDefault="00A70452">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_Toc61115342 \h </w:instrText>
      </w:r>
      <w:r>
        <w:fldChar w:fldCharType="separate"/>
      </w:r>
      <w:r>
        <w:t>42</w:t>
      </w:r>
      <w:r>
        <w:fldChar w:fldCharType="end"/>
      </w:r>
    </w:p>
    <w:p w14:paraId="111D86FA" w14:textId="09BC3296" w:rsidR="00A70452" w:rsidRDefault="00A70452">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_Toc61115343 \h </w:instrText>
      </w:r>
      <w:r>
        <w:fldChar w:fldCharType="separate"/>
      </w:r>
      <w:r>
        <w:t>42</w:t>
      </w:r>
      <w:r>
        <w:fldChar w:fldCharType="end"/>
      </w:r>
    </w:p>
    <w:p w14:paraId="34CFEDE0" w14:textId="7FCFBD8F" w:rsidR="00A70452" w:rsidRDefault="00A70452">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_Toc61115344 \h </w:instrText>
      </w:r>
      <w:r>
        <w:fldChar w:fldCharType="separate"/>
      </w:r>
      <w:r>
        <w:t>42</w:t>
      </w:r>
      <w:r>
        <w:fldChar w:fldCharType="end"/>
      </w:r>
    </w:p>
    <w:p w14:paraId="27E5880A" w14:textId="61A64B09" w:rsidR="00A70452" w:rsidRDefault="00A70452">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_Toc61115345 \h </w:instrText>
      </w:r>
      <w:r>
        <w:fldChar w:fldCharType="separate"/>
      </w:r>
      <w:r>
        <w:t>43</w:t>
      </w:r>
      <w:r>
        <w:fldChar w:fldCharType="end"/>
      </w:r>
    </w:p>
    <w:p w14:paraId="2BA09D0F" w14:textId="43B350D5" w:rsidR="00A70452" w:rsidRDefault="00A70452">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_Toc61115346 \h </w:instrText>
      </w:r>
      <w:r>
        <w:fldChar w:fldCharType="separate"/>
      </w:r>
      <w:r>
        <w:t>43</w:t>
      </w:r>
      <w:r>
        <w:fldChar w:fldCharType="end"/>
      </w:r>
    </w:p>
    <w:p w14:paraId="4BB60F7B" w14:textId="57765286" w:rsidR="00A70452" w:rsidRDefault="00A70452">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_Toc61115347 \h </w:instrText>
      </w:r>
      <w:r>
        <w:fldChar w:fldCharType="separate"/>
      </w:r>
      <w:r>
        <w:t>43</w:t>
      </w:r>
      <w:r>
        <w:fldChar w:fldCharType="end"/>
      </w:r>
    </w:p>
    <w:p w14:paraId="227CC304" w14:textId="39E028C7" w:rsidR="00A70452" w:rsidRDefault="00A70452">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_Toc61115348 \h </w:instrText>
      </w:r>
      <w:r>
        <w:fldChar w:fldCharType="separate"/>
      </w:r>
      <w:r>
        <w:t>43</w:t>
      </w:r>
      <w:r>
        <w:fldChar w:fldCharType="end"/>
      </w:r>
    </w:p>
    <w:p w14:paraId="2752486C" w14:textId="13544C4D" w:rsidR="00A70452" w:rsidRDefault="00A70452">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_Toc61115349 \h </w:instrText>
      </w:r>
      <w:r>
        <w:fldChar w:fldCharType="separate"/>
      </w:r>
      <w:r>
        <w:t>43</w:t>
      </w:r>
      <w:r>
        <w:fldChar w:fldCharType="end"/>
      </w:r>
    </w:p>
    <w:p w14:paraId="1AB11427" w14:textId="45A833CC" w:rsidR="00A70452" w:rsidRDefault="00A70452">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_Toc61115350 \h </w:instrText>
      </w:r>
      <w:r>
        <w:fldChar w:fldCharType="separate"/>
      </w:r>
      <w:r>
        <w:t>43</w:t>
      </w:r>
      <w:r>
        <w:fldChar w:fldCharType="end"/>
      </w:r>
    </w:p>
    <w:p w14:paraId="165EE97F" w14:textId="7D9DE6BC" w:rsidR="00A70452" w:rsidRDefault="00A70452">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_Toc61115351 \h </w:instrText>
      </w:r>
      <w:r>
        <w:fldChar w:fldCharType="separate"/>
      </w:r>
      <w:r>
        <w:t>43</w:t>
      </w:r>
      <w:r>
        <w:fldChar w:fldCharType="end"/>
      </w:r>
    </w:p>
    <w:p w14:paraId="523071FF" w14:textId="5D26C898" w:rsidR="00A70452" w:rsidRDefault="00A70452">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fldLock="1"/>
      </w:r>
      <w:r>
        <w:instrText xml:space="preserve"> PAGEREF _Toc61115352 \h </w:instrText>
      </w:r>
      <w:r>
        <w:fldChar w:fldCharType="separate"/>
      </w:r>
      <w:r>
        <w:t>44</w:t>
      </w:r>
      <w:r>
        <w:fldChar w:fldCharType="end"/>
      </w:r>
    </w:p>
    <w:p w14:paraId="27921AB5" w14:textId="779B7A55" w:rsidR="00A70452" w:rsidRDefault="00A70452">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fldLock="1"/>
      </w:r>
      <w:r>
        <w:instrText xml:space="preserve"> PAGEREF _Toc61115353 \h </w:instrText>
      </w:r>
      <w:r>
        <w:fldChar w:fldCharType="separate"/>
      </w:r>
      <w:r>
        <w:t>44</w:t>
      </w:r>
      <w:r>
        <w:fldChar w:fldCharType="end"/>
      </w:r>
    </w:p>
    <w:p w14:paraId="2B1747C7" w14:textId="3D5504C2" w:rsidR="00A70452" w:rsidRDefault="00A70452">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fldLock="1"/>
      </w:r>
      <w:r>
        <w:instrText xml:space="preserve"> PAGEREF _Toc61115354 \h </w:instrText>
      </w:r>
      <w:r>
        <w:fldChar w:fldCharType="separate"/>
      </w:r>
      <w:r>
        <w:t>45</w:t>
      </w:r>
      <w:r>
        <w:fldChar w:fldCharType="end"/>
      </w:r>
    </w:p>
    <w:p w14:paraId="372975B6" w14:textId="62EC8527" w:rsidR="00A70452" w:rsidRDefault="00A70452">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_Toc61115355 \h </w:instrText>
      </w:r>
      <w:r>
        <w:fldChar w:fldCharType="separate"/>
      </w:r>
      <w:r>
        <w:t>45</w:t>
      </w:r>
      <w:r>
        <w:fldChar w:fldCharType="end"/>
      </w:r>
    </w:p>
    <w:p w14:paraId="4C95877B" w14:textId="58A29F1D" w:rsidR="00A70452" w:rsidRDefault="00A70452">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_Toc61115356 \h </w:instrText>
      </w:r>
      <w:r>
        <w:fldChar w:fldCharType="separate"/>
      </w:r>
      <w:r>
        <w:t>45</w:t>
      </w:r>
      <w:r>
        <w:fldChar w:fldCharType="end"/>
      </w:r>
    </w:p>
    <w:p w14:paraId="1F7B54A6" w14:textId="3787CE49" w:rsidR="00A70452" w:rsidRDefault="00A70452">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_Toc61115357 \h </w:instrText>
      </w:r>
      <w:r>
        <w:fldChar w:fldCharType="separate"/>
      </w:r>
      <w:r>
        <w:t>46</w:t>
      </w:r>
      <w:r>
        <w:fldChar w:fldCharType="end"/>
      </w:r>
    </w:p>
    <w:p w14:paraId="596B2B69" w14:textId="555DC8BB" w:rsidR="00A70452" w:rsidRDefault="00A70452">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_Toc61115358 \h </w:instrText>
      </w:r>
      <w:r>
        <w:fldChar w:fldCharType="separate"/>
      </w:r>
      <w:r>
        <w:t>46</w:t>
      </w:r>
      <w:r>
        <w:fldChar w:fldCharType="end"/>
      </w:r>
    </w:p>
    <w:p w14:paraId="7F6D4371" w14:textId="4E06B5DC" w:rsidR="00A70452" w:rsidRDefault="00A70452">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_Toc61115359 \h </w:instrText>
      </w:r>
      <w:r>
        <w:fldChar w:fldCharType="separate"/>
      </w:r>
      <w:r>
        <w:t>46</w:t>
      </w:r>
      <w:r>
        <w:fldChar w:fldCharType="end"/>
      </w:r>
    </w:p>
    <w:p w14:paraId="1DC14043" w14:textId="3AD7F483" w:rsidR="00A70452" w:rsidRDefault="00A70452">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_Toc61115360 \h </w:instrText>
      </w:r>
      <w:r>
        <w:fldChar w:fldCharType="separate"/>
      </w:r>
      <w:r>
        <w:t>46</w:t>
      </w:r>
      <w:r>
        <w:fldChar w:fldCharType="end"/>
      </w:r>
    </w:p>
    <w:p w14:paraId="19CB07B5" w14:textId="677C5ED7" w:rsidR="00A70452" w:rsidRDefault="00A70452">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_Toc61115361 \h </w:instrText>
      </w:r>
      <w:r>
        <w:fldChar w:fldCharType="separate"/>
      </w:r>
      <w:r>
        <w:t>46</w:t>
      </w:r>
      <w:r>
        <w:fldChar w:fldCharType="end"/>
      </w:r>
    </w:p>
    <w:p w14:paraId="1CF37B87" w14:textId="7F4D07E3" w:rsidR="00A70452" w:rsidRDefault="00A70452">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_Toc61115362 \h </w:instrText>
      </w:r>
      <w:r>
        <w:fldChar w:fldCharType="separate"/>
      </w:r>
      <w:r>
        <w:t>47</w:t>
      </w:r>
      <w:r>
        <w:fldChar w:fldCharType="end"/>
      </w:r>
    </w:p>
    <w:p w14:paraId="43D6BC8A" w14:textId="27876018" w:rsidR="00A70452" w:rsidRDefault="00A70452">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_Toc61115363 \h </w:instrText>
      </w:r>
      <w:r>
        <w:fldChar w:fldCharType="separate"/>
      </w:r>
      <w:r>
        <w:t>47</w:t>
      </w:r>
      <w:r>
        <w:fldChar w:fldCharType="end"/>
      </w:r>
    </w:p>
    <w:p w14:paraId="200BD373" w14:textId="5FD22C03" w:rsidR="00A70452" w:rsidRDefault="00A70452">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_Toc61115364 \h </w:instrText>
      </w:r>
      <w:r>
        <w:fldChar w:fldCharType="separate"/>
      </w:r>
      <w:r>
        <w:t>47</w:t>
      </w:r>
      <w:r>
        <w:fldChar w:fldCharType="end"/>
      </w:r>
    </w:p>
    <w:p w14:paraId="00BBAA0A" w14:textId="3445D287" w:rsidR="00A70452" w:rsidRDefault="00A70452">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_Toc61115365 \h </w:instrText>
      </w:r>
      <w:r>
        <w:fldChar w:fldCharType="separate"/>
      </w:r>
      <w:r>
        <w:t>47</w:t>
      </w:r>
      <w:r>
        <w:fldChar w:fldCharType="end"/>
      </w:r>
    </w:p>
    <w:p w14:paraId="3A76EB25" w14:textId="0A92813F" w:rsidR="00A70452" w:rsidRDefault="00A70452">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_Toc61115366 \h </w:instrText>
      </w:r>
      <w:r>
        <w:fldChar w:fldCharType="separate"/>
      </w:r>
      <w:r>
        <w:t>47</w:t>
      </w:r>
      <w:r>
        <w:fldChar w:fldCharType="end"/>
      </w:r>
    </w:p>
    <w:p w14:paraId="7F27B60B" w14:textId="7E0E00F6" w:rsidR="00A70452" w:rsidRDefault="00A70452">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_Toc61115367 \h </w:instrText>
      </w:r>
      <w:r>
        <w:fldChar w:fldCharType="separate"/>
      </w:r>
      <w:r>
        <w:t>47</w:t>
      </w:r>
      <w:r>
        <w:fldChar w:fldCharType="end"/>
      </w:r>
    </w:p>
    <w:p w14:paraId="317FB3DE" w14:textId="4E2B1292" w:rsidR="00A70452" w:rsidRDefault="00A70452">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_Toc61115368 \h </w:instrText>
      </w:r>
      <w:r>
        <w:fldChar w:fldCharType="separate"/>
      </w:r>
      <w:r>
        <w:t>47</w:t>
      </w:r>
      <w:r>
        <w:fldChar w:fldCharType="end"/>
      </w:r>
    </w:p>
    <w:p w14:paraId="0B240678" w14:textId="04445DF6" w:rsidR="00A70452" w:rsidRDefault="00A70452">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_Toc61115369 \h </w:instrText>
      </w:r>
      <w:r>
        <w:fldChar w:fldCharType="separate"/>
      </w:r>
      <w:r>
        <w:t>47</w:t>
      </w:r>
      <w:r>
        <w:fldChar w:fldCharType="end"/>
      </w:r>
    </w:p>
    <w:p w14:paraId="0018F3A1" w14:textId="71518F85" w:rsidR="00A70452" w:rsidRDefault="00A70452">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_Toc61115370 \h </w:instrText>
      </w:r>
      <w:r>
        <w:fldChar w:fldCharType="separate"/>
      </w:r>
      <w:r>
        <w:t>48</w:t>
      </w:r>
      <w:r>
        <w:fldChar w:fldCharType="end"/>
      </w:r>
    </w:p>
    <w:p w14:paraId="58470648" w14:textId="4AC9428E" w:rsidR="00A70452" w:rsidRDefault="00A70452">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fldLock="1"/>
      </w:r>
      <w:r>
        <w:instrText xml:space="preserve"> PAGEREF _Toc61115371 \h </w:instrText>
      </w:r>
      <w:r>
        <w:fldChar w:fldCharType="separate"/>
      </w:r>
      <w:r>
        <w:t>48</w:t>
      </w:r>
      <w:r>
        <w:fldChar w:fldCharType="end"/>
      </w:r>
    </w:p>
    <w:p w14:paraId="37C8EB19" w14:textId="594909BF" w:rsidR="00A70452" w:rsidRDefault="00A70452">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_Toc61115372 \h </w:instrText>
      </w:r>
      <w:r>
        <w:fldChar w:fldCharType="separate"/>
      </w:r>
      <w:r>
        <w:t>48</w:t>
      </w:r>
      <w:r>
        <w:fldChar w:fldCharType="end"/>
      </w:r>
    </w:p>
    <w:p w14:paraId="31EFF79F" w14:textId="792575C4" w:rsidR="00A70452" w:rsidRDefault="00A70452">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_Toc61115373 \h </w:instrText>
      </w:r>
      <w:r>
        <w:fldChar w:fldCharType="separate"/>
      </w:r>
      <w:r>
        <w:t>49</w:t>
      </w:r>
      <w:r>
        <w:fldChar w:fldCharType="end"/>
      </w:r>
    </w:p>
    <w:p w14:paraId="5DFB6AEC" w14:textId="7815BA27" w:rsidR="00A70452" w:rsidRDefault="00A70452">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_Toc61115374 \h </w:instrText>
      </w:r>
      <w:r>
        <w:fldChar w:fldCharType="separate"/>
      </w:r>
      <w:r>
        <w:t>50</w:t>
      </w:r>
      <w:r>
        <w:fldChar w:fldCharType="end"/>
      </w:r>
    </w:p>
    <w:p w14:paraId="1141C99C" w14:textId="22701220" w:rsidR="00A70452" w:rsidRDefault="00A7045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fldLock="1"/>
      </w:r>
      <w:r>
        <w:instrText xml:space="preserve"> PAGEREF _Toc61115375 \h </w:instrText>
      </w:r>
      <w:r>
        <w:fldChar w:fldCharType="separate"/>
      </w:r>
      <w:r>
        <w:t>51</w:t>
      </w:r>
      <w:r>
        <w:fldChar w:fldCharType="end"/>
      </w:r>
    </w:p>
    <w:p w14:paraId="23E03267" w14:textId="30BC03AF" w:rsidR="00A70452" w:rsidRDefault="00A7045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_Toc61115376 \h </w:instrText>
      </w:r>
      <w:r>
        <w:fldChar w:fldCharType="separate"/>
      </w:r>
      <w:r>
        <w:t>51</w:t>
      </w:r>
      <w:r>
        <w:fldChar w:fldCharType="end"/>
      </w:r>
    </w:p>
    <w:p w14:paraId="6AFA4CE4" w14:textId="77E2D3FF" w:rsidR="00A70452" w:rsidRDefault="00A7045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_Toc61115377 \h </w:instrText>
      </w:r>
      <w:r>
        <w:fldChar w:fldCharType="separate"/>
      </w:r>
      <w:r>
        <w:t>52</w:t>
      </w:r>
      <w:r>
        <w:fldChar w:fldCharType="end"/>
      </w:r>
    </w:p>
    <w:p w14:paraId="1F64BEDE" w14:textId="69F53FE8" w:rsidR="00A70452" w:rsidRDefault="00A7045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_Toc61115378 \h </w:instrText>
      </w:r>
      <w:r>
        <w:fldChar w:fldCharType="separate"/>
      </w:r>
      <w:r>
        <w:t>57</w:t>
      </w:r>
      <w:r>
        <w:fldChar w:fldCharType="end"/>
      </w:r>
    </w:p>
    <w:p w14:paraId="76FAFDD2" w14:textId="19A530A0" w:rsidR="00A70452" w:rsidRDefault="00A7045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_Toc61115379 \h </w:instrText>
      </w:r>
      <w:r>
        <w:fldChar w:fldCharType="separate"/>
      </w:r>
      <w:r>
        <w:t>57</w:t>
      </w:r>
      <w:r>
        <w:fldChar w:fldCharType="end"/>
      </w:r>
    </w:p>
    <w:p w14:paraId="15E863D1" w14:textId="78A18631" w:rsidR="00A70452" w:rsidRDefault="00A7045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_Toc61115380 \h </w:instrText>
      </w:r>
      <w:r>
        <w:fldChar w:fldCharType="separate"/>
      </w:r>
      <w:r>
        <w:t>57</w:t>
      </w:r>
      <w:r>
        <w:fldChar w:fldCharType="end"/>
      </w:r>
    </w:p>
    <w:p w14:paraId="0F4A0C97" w14:textId="08503144" w:rsidR="00A70452" w:rsidRDefault="00A7045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_Toc61115381 \h </w:instrText>
      </w:r>
      <w:r>
        <w:fldChar w:fldCharType="separate"/>
      </w:r>
      <w:r>
        <w:t>61</w:t>
      </w:r>
      <w:r>
        <w:fldChar w:fldCharType="end"/>
      </w:r>
    </w:p>
    <w:p w14:paraId="26D1B128" w14:textId="6C2E3745" w:rsidR="00A70452" w:rsidRDefault="00A70452">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_Toc61115382 \h </w:instrText>
      </w:r>
      <w:r>
        <w:fldChar w:fldCharType="separate"/>
      </w:r>
      <w:r>
        <w:t>62</w:t>
      </w:r>
      <w:r>
        <w:fldChar w:fldCharType="end"/>
      </w:r>
    </w:p>
    <w:p w14:paraId="55861D21" w14:textId="7711AD23" w:rsidR="00A70452" w:rsidRDefault="00A70452">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DE4473">
        <w:rPr>
          <w:i/>
          <w:lang w:eastAsia="zh-CN"/>
        </w:rPr>
        <w:t>Multi-band</w:t>
      </w:r>
      <w:r w:rsidRPr="00DE4473">
        <w:rPr>
          <w:i/>
        </w:rPr>
        <w:t xml:space="preserve"> TAB connectors</w:t>
      </w:r>
      <w:r>
        <w:tab/>
      </w:r>
      <w:r>
        <w:fldChar w:fldCharType="begin" w:fldLock="1"/>
      </w:r>
      <w:r>
        <w:instrText xml:space="preserve"> PAGEREF _Toc61115383 \h </w:instrText>
      </w:r>
      <w:r>
        <w:fldChar w:fldCharType="separate"/>
      </w:r>
      <w:r>
        <w:t>63</w:t>
      </w:r>
      <w:r>
        <w:fldChar w:fldCharType="end"/>
      </w:r>
    </w:p>
    <w:p w14:paraId="15184D6A" w14:textId="442376E2" w:rsidR="00A70452" w:rsidRDefault="00A7045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_Toc61115384 \h </w:instrText>
      </w:r>
      <w:r>
        <w:fldChar w:fldCharType="separate"/>
      </w:r>
      <w:r>
        <w:t>63</w:t>
      </w:r>
      <w:r>
        <w:fldChar w:fldCharType="end"/>
      </w:r>
    </w:p>
    <w:p w14:paraId="605E877D" w14:textId="65BBF8B6" w:rsidR="00A70452" w:rsidRDefault="00A70452">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fldLock="1"/>
      </w:r>
      <w:r>
        <w:instrText xml:space="preserve"> PAGEREF _Toc61115385 \h </w:instrText>
      </w:r>
      <w:r>
        <w:fldChar w:fldCharType="separate"/>
      </w:r>
      <w:r>
        <w:t>65</w:t>
      </w:r>
      <w:r>
        <w:fldChar w:fldCharType="end"/>
      </w:r>
    </w:p>
    <w:p w14:paraId="2580B827" w14:textId="4A594F64" w:rsidR="00A70452" w:rsidRDefault="00A70452">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fldLock="1"/>
      </w:r>
      <w:r>
        <w:instrText xml:space="preserve"> PAGEREF _Toc61115386 \h </w:instrText>
      </w:r>
      <w:r>
        <w:fldChar w:fldCharType="separate"/>
      </w:r>
      <w:r>
        <w:t>66</w:t>
      </w:r>
      <w:r>
        <w:fldChar w:fldCharType="end"/>
      </w:r>
    </w:p>
    <w:p w14:paraId="56257FAA" w14:textId="2114C341" w:rsidR="00A70452" w:rsidRDefault="00A70452">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_Toc61115387 \h </w:instrText>
      </w:r>
      <w:r>
        <w:fldChar w:fldCharType="separate"/>
      </w:r>
      <w:r>
        <w:t>66</w:t>
      </w:r>
      <w:r>
        <w:fldChar w:fldCharType="end"/>
      </w:r>
    </w:p>
    <w:p w14:paraId="779F923E" w14:textId="390F13F0" w:rsidR="00A70452" w:rsidRDefault="00A7045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fldLock="1"/>
      </w:r>
      <w:r>
        <w:instrText xml:space="preserve"> PAGEREF _Toc61115388 \h </w:instrText>
      </w:r>
      <w:r>
        <w:fldChar w:fldCharType="separate"/>
      </w:r>
      <w:r>
        <w:t>67</w:t>
      </w:r>
      <w:r>
        <w:fldChar w:fldCharType="end"/>
      </w:r>
    </w:p>
    <w:p w14:paraId="3FBA4D88" w14:textId="3C6A0A53" w:rsidR="00A70452" w:rsidRDefault="00A7045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_Toc61115389 \h </w:instrText>
      </w:r>
      <w:r>
        <w:fldChar w:fldCharType="separate"/>
      </w:r>
      <w:r>
        <w:t>67</w:t>
      </w:r>
      <w:r>
        <w:fldChar w:fldCharType="end"/>
      </w:r>
    </w:p>
    <w:p w14:paraId="693D41BB" w14:textId="4AF06903" w:rsidR="00A70452" w:rsidRDefault="00A70452">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fldLock="1"/>
      </w:r>
      <w:r>
        <w:instrText xml:space="preserve"> PAGEREF _Toc61115390 \h </w:instrText>
      </w:r>
      <w:r>
        <w:fldChar w:fldCharType="separate"/>
      </w:r>
      <w:r>
        <w:t>67</w:t>
      </w:r>
      <w:r>
        <w:fldChar w:fldCharType="end"/>
      </w:r>
    </w:p>
    <w:p w14:paraId="6E0F8F47" w14:textId="0B632C4A" w:rsidR="00A70452" w:rsidRDefault="00A7045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_Toc61115391 \h </w:instrText>
      </w:r>
      <w:r>
        <w:fldChar w:fldCharType="separate"/>
      </w:r>
      <w:r>
        <w:t>67</w:t>
      </w:r>
      <w:r>
        <w:fldChar w:fldCharType="end"/>
      </w:r>
    </w:p>
    <w:p w14:paraId="65F889A8" w14:textId="15292DF3" w:rsidR="00A70452" w:rsidRDefault="00A7045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_Toc61115392 \h </w:instrText>
      </w:r>
      <w:r>
        <w:fldChar w:fldCharType="separate"/>
      </w:r>
      <w:r>
        <w:t>67</w:t>
      </w:r>
      <w:r>
        <w:fldChar w:fldCharType="end"/>
      </w:r>
    </w:p>
    <w:p w14:paraId="0AC5DD68" w14:textId="379F555A" w:rsidR="00A70452" w:rsidRDefault="00A7045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_Toc61115393 \h </w:instrText>
      </w:r>
      <w:r>
        <w:fldChar w:fldCharType="separate"/>
      </w:r>
      <w:r>
        <w:t>67</w:t>
      </w:r>
      <w:r>
        <w:fldChar w:fldCharType="end"/>
      </w:r>
    </w:p>
    <w:p w14:paraId="63CB9D6B" w14:textId="4131AD26" w:rsidR="00A70452" w:rsidRDefault="00A7045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_Toc61115394 \h </w:instrText>
      </w:r>
      <w:r>
        <w:fldChar w:fldCharType="separate"/>
      </w:r>
      <w:r>
        <w:t>67</w:t>
      </w:r>
      <w:r>
        <w:fldChar w:fldCharType="end"/>
      </w:r>
    </w:p>
    <w:p w14:paraId="15630C62" w14:textId="6BA43167" w:rsidR="00A70452" w:rsidRDefault="00A70452">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_Toc61115395 \h </w:instrText>
      </w:r>
      <w:r>
        <w:fldChar w:fldCharType="separate"/>
      </w:r>
      <w:r>
        <w:t>67</w:t>
      </w:r>
      <w:r>
        <w:fldChar w:fldCharType="end"/>
      </w:r>
    </w:p>
    <w:p w14:paraId="13DEBE68" w14:textId="517E1975" w:rsidR="00A70452" w:rsidRDefault="00A70452">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_Toc61115396 \h </w:instrText>
      </w:r>
      <w:r>
        <w:fldChar w:fldCharType="separate"/>
      </w:r>
      <w:r>
        <w:t>68</w:t>
      </w:r>
      <w:r>
        <w:fldChar w:fldCharType="end"/>
      </w:r>
    </w:p>
    <w:p w14:paraId="633B5519" w14:textId="158E6C41" w:rsidR="00A70452" w:rsidRDefault="00A7045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_Toc61115397 \h </w:instrText>
      </w:r>
      <w:r>
        <w:fldChar w:fldCharType="separate"/>
      </w:r>
      <w:r>
        <w:t>68</w:t>
      </w:r>
      <w:r>
        <w:fldChar w:fldCharType="end"/>
      </w:r>
    </w:p>
    <w:p w14:paraId="763C9E8F" w14:textId="0F33B12F" w:rsidR="00A70452" w:rsidRDefault="00A70452">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fldLock="1"/>
      </w:r>
      <w:r>
        <w:instrText xml:space="preserve"> PAGEREF _Toc61115398 \h </w:instrText>
      </w:r>
      <w:r>
        <w:fldChar w:fldCharType="separate"/>
      </w:r>
      <w:r>
        <w:t>68</w:t>
      </w:r>
      <w:r>
        <w:fldChar w:fldCharType="end"/>
      </w:r>
    </w:p>
    <w:p w14:paraId="0E9BC52B" w14:textId="0A198DB5" w:rsidR="00A70452" w:rsidRDefault="00A7045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_Toc61115399 \h </w:instrText>
      </w:r>
      <w:r>
        <w:fldChar w:fldCharType="separate"/>
      </w:r>
      <w:r>
        <w:t>68</w:t>
      </w:r>
      <w:r>
        <w:fldChar w:fldCharType="end"/>
      </w:r>
    </w:p>
    <w:p w14:paraId="08E7C7C9" w14:textId="59E68FC7" w:rsidR="00A70452" w:rsidRDefault="00A7045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_Toc61115400 \h </w:instrText>
      </w:r>
      <w:r>
        <w:fldChar w:fldCharType="separate"/>
      </w:r>
      <w:r>
        <w:t>68</w:t>
      </w:r>
      <w:r>
        <w:fldChar w:fldCharType="end"/>
      </w:r>
    </w:p>
    <w:p w14:paraId="3EE8103C" w14:textId="1444BB6D" w:rsidR="00A70452" w:rsidRDefault="00A7045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_Toc61115401 \h </w:instrText>
      </w:r>
      <w:r>
        <w:fldChar w:fldCharType="separate"/>
      </w:r>
      <w:r>
        <w:t>69</w:t>
      </w:r>
      <w:r>
        <w:fldChar w:fldCharType="end"/>
      </w:r>
    </w:p>
    <w:p w14:paraId="67C399B2" w14:textId="6DF65BF6" w:rsidR="00A70452" w:rsidRDefault="00A70452">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_Toc61115402 \h </w:instrText>
      </w:r>
      <w:r>
        <w:fldChar w:fldCharType="separate"/>
      </w:r>
      <w:r>
        <w:t>69</w:t>
      </w:r>
      <w:r>
        <w:fldChar w:fldCharType="end"/>
      </w:r>
    </w:p>
    <w:p w14:paraId="55EC41F1" w14:textId="0DE4DE2F" w:rsidR="00A70452" w:rsidRDefault="00A70452">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_Toc61115403 \h </w:instrText>
      </w:r>
      <w:r>
        <w:fldChar w:fldCharType="separate"/>
      </w:r>
      <w:r>
        <w:t>69</w:t>
      </w:r>
      <w:r>
        <w:fldChar w:fldCharType="end"/>
      </w:r>
    </w:p>
    <w:p w14:paraId="63AA9330" w14:textId="0DCF7364" w:rsidR="00A70452" w:rsidRDefault="00A70452">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_Toc61115404 \h </w:instrText>
      </w:r>
      <w:r>
        <w:fldChar w:fldCharType="separate"/>
      </w:r>
      <w:r>
        <w:t>69</w:t>
      </w:r>
      <w:r>
        <w:fldChar w:fldCharType="end"/>
      </w:r>
    </w:p>
    <w:p w14:paraId="21DD9412" w14:textId="406DA3A2" w:rsidR="00A70452" w:rsidRDefault="00A70452">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_Toc61115405 \h </w:instrText>
      </w:r>
      <w:r>
        <w:fldChar w:fldCharType="separate"/>
      </w:r>
      <w:r>
        <w:t>69</w:t>
      </w:r>
      <w:r>
        <w:fldChar w:fldCharType="end"/>
      </w:r>
    </w:p>
    <w:p w14:paraId="4C864523" w14:textId="486793E0" w:rsidR="00A70452" w:rsidRDefault="00A70452">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fldLock="1"/>
      </w:r>
      <w:r>
        <w:instrText xml:space="preserve"> PAGEREF _Toc61115406 \h </w:instrText>
      </w:r>
      <w:r>
        <w:fldChar w:fldCharType="separate"/>
      </w:r>
      <w:r>
        <w:t>70</w:t>
      </w:r>
      <w:r>
        <w:fldChar w:fldCharType="end"/>
      </w:r>
    </w:p>
    <w:p w14:paraId="56173E4F" w14:textId="5E3F6028" w:rsidR="00A70452" w:rsidRDefault="00A70452">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_Toc61115407 \h </w:instrText>
      </w:r>
      <w:r>
        <w:fldChar w:fldCharType="separate"/>
      </w:r>
      <w:r>
        <w:t>70</w:t>
      </w:r>
      <w:r>
        <w:fldChar w:fldCharType="end"/>
      </w:r>
    </w:p>
    <w:p w14:paraId="54BE3A6F" w14:textId="77E884FA" w:rsidR="00A70452" w:rsidRDefault="00A70452">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_Toc61115408 \h </w:instrText>
      </w:r>
      <w:r>
        <w:fldChar w:fldCharType="separate"/>
      </w:r>
      <w:r>
        <w:t>70</w:t>
      </w:r>
      <w:r>
        <w:fldChar w:fldCharType="end"/>
      </w:r>
    </w:p>
    <w:p w14:paraId="20D49715" w14:textId="2CA32209" w:rsidR="00A70452" w:rsidRDefault="00A70452">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_Toc61115409 \h </w:instrText>
      </w:r>
      <w:r>
        <w:fldChar w:fldCharType="separate"/>
      </w:r>
      <w:r>
        <w:t>70</w:t>
      </w:r>
      <w:r>
        <w:fldChar w:fldCharType="end"/>
      </w:r>
    </w:p>
    <w:p w14:paraId="16B4C38B" w14:textId="72634C10" w:rsidR="00A70452" w:rsidRDefault="00A70452">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_Toc61115410 \h </w:instrText>
      </w:r>
      <w:r>
        <w:fldChar w:fldCharType="separate"/>
      </w:r>
      <w:r>
        <w:t>70</w:t>
      </w:r>
      <w:r>
        <w:fldChar w:fldCharType="end"/>
      </w:r>
    </w:p>
    <w:p w14:paraId="2FBE66D7" w14:textId="4A9679CE" w:rsidR="00A70452" w:rsidRDefault="00A70452">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_Toc61115411 \h </w:instrText>
      </w:r>
      <w:r>
        <w:fldChar w:fldCharType="separate"/>
      </w:r>
      <w:r>
        <w:t>70</w:t>
      </w:r>
      <w:r>
        <w:fldChar w:fldCharType="end"/>
      </w:r>
    </w:p>
    <w:p w14:paraId="367C1A8D" w14:textId="334E39EF" w:rsidR="00A70452" w:rsidRDefault="00A70452">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_Toc61115412 \h </w:instrText>
      </w:r>
      <w:r>
        <w:fldChar w:fldCharType="separate"/>
      </w:r>
      <w:r>
        <w:t>71</w:t>
      </w:r>
      <w:r>
        <w:fldChar w:fldCharType="end"/>
      </w:r>
    </w:p>
    <w:p w14:paraId="521361E6" w14:textId="36F27264" w:rsidR="00A70452" w:rsidRDefault="00A70452">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_Toc61115413 \h </w:instrText>
      </w:r>
      <w:r>
        <w:fldChar w:fldCharType="separate"/>
      </w:r>
      <w:r>
        <w:t>71</w:t>
      </w:r>
      <w:r>
        <w:fldChar w:fldCharType="end"/>
      </w:r>
    </w:p>
    <w:p w14:paraId="4C9F83C1" w14:textId="5AC483D0" w:rsidR="00A70452" w:rsidRDefault="00A70452">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DE4473">
        <w:rPr>
          <w:rFonts w:cs="v4.2.0"/>
        </w:rPr>
        <w:t>mode</w:t>
      </w:r>
      <w:r>
        <w:tab/>
      </w:r>
      <w:r>
        <w:fldChar w:fldCharType="begin" w:fldLock="1"/>
      </w:r>
      <w:r>
        <w:instrText xml:space="preserve"> PAGEREF _Toc61115414 \h </w:instrText>
      </w:r>
      <w:r>
        <w:fldChar w:fldCharType="separate"/>
      </w:r>
      <w:r>
        <w:t>72</w:t>
      </w:r>
      <w:r>
        <w:fldChar w:fldCharType="end"/>
      </w:r>
    </w:p>
    <w:p w14:paraId="1E8E5CBB" w14:textId="69AFCEA2" w:rsidR="00A70452" w:rsidRDefault="00A70452">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_Toc61115415 \h </w:instrText>
      </w:r>
      <w:r>
        <w:fldChar w:fldCharType="separate"/>
      </w:r>
      <w:r>
        <w:t>72</w:t>
      </w:r>
      <w:r>
        <w:fldChar w:fldCharType="end"/>
      </w:r>
    </w:p>
    <w:p w14:paraId="56882EB3" w14:textId="0B1DA745" w:rsidR="00A70452" w:rsidRDefault="00A70452">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_Toc61115416 \h </w:instrText>
      </w:r>
      <w:r>
        <w:fldChar w:fldCharType="separate"/>
      </w:r>
      <w:r>
        <w:t>72</w:t>
      </w:r>
      <w:r>
        <w:fldChar w:fldCharType="end"/>
      </w:r>
    </w:p>
    <w:p w14:paraId="41746EC8" w14:textId="6A7758E3" w:rsidR="00A70452" w:rsidRDefault="00A70452">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_Toc61115417 \h </w:instrText>
      </w:r>
      <w:r>
        <w:fldChar w:fldCharType="separate"/>
      </w:r>
      <w:r>
        <w:t>72</w:t>
      </w:r>
      <w:r>
        <w:fldChar w:fldCharType="end"/>
      </w:r>
    </w:p>
    <w:p w14:paraId="2ACABBC2" w14:textId="336D778A" w:rsidR="00A70452" w:rsidRDefault="00A70452">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_Toc61115418 \h </w:instrText>
      </w:r>
      <w:r>
        <w:fldChar w:fldCharType="separate"/>
      </w:r>
      <w:r>
        <w:t>73</w:t>
      </w:r>
      <w:r>
        <w:fldChar w:fldCharType="end"/>
      </w:r>
    </w:p>
    <w:p w14:paraId="3E91D7CB" w14:textId="4C3B40C9" w:rsidR="00A70452" w:rsidRDefault="00A70452">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_Toc61115419 \h </w:instrText>
      </w:r>
      <w:r>
        <w:fldChar w:fldCharType="separate"/>
      </w:r>
      <w:r>
        <w:t>73</w:t>
      </w:r>
      <w:r>
        <w:fldChar w:fldCharType="end"/>
      </w:r>
    </w:p>
    <w:p w14:paraId="7C106A2C" w14:textId="424A8FAB" w:rsidR="00A70452" w:rsidRDefault="00A70452">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_Toc61115420 \h </w:instrText>
      </w:r>
      <w:r>
        <w:fldChar w:fldCharType="separate"/>
      </w:r>
      <w:r>
        <w:t>73</w:t>
      </w:r>
      <w:r>
        <w:fldChar w:fldCharType="end"/>
      </w:r>
    </w:p>
    <w:p w14:paraId="1CC61B9D" w14:textId="65771D48" w:rsidR="00A70452" w:rsidRDefault="00A70452">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_Toc61115421 \h </w:instrText>
      </w:r>
      <w:r>
        <w:fldChar w:fldCharType="separate"/>
      </w:r>
      <w:r>
        <w:t>73</w:t>
      </w:r>
      <w:r>
        <w:fldChar w:fldCharType="end"/>
      </w:r>
    </w:p>
    <w:p w14:paraId="771E12CD" w14:textId="309F652B" w:rsidR="00A70452" w:rsidRDefault="00A7045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_Toc61115422 \h </w:instrText>
      </w:r>
      <w:r>
        <w:fldChar w:fldCharType="separate"/>
      </w:r>
      <w:r>
        <w:t>74</w:t>
      </w:r>
      <w:r>
        <w:fldChar w:fldCharType="end"/>
      </w:r>
    </w:p>
    <w:p w14:paraId="57C42839" w14:textId="7466EBD8" w:rsidR="00A70452" w:rsidRDefault="00A70452">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_Toc61115423 \h </w:instrText>
      </w:r>
      <w:r>
        <w:fldChar w:fldCharType="separate"/>
      </w:r>
      <w:r>
        <w:t>74</w:t>
      </w:r>
      <w:r>
        <w:fldChar w:fldCharType="end"/>
      </w:r>
    </w:p>
    <w:p w14:paraId="1B480653" w14:textId="651562C9" w:rsidR="00A70452" w:rsidRDefault="00A70452">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_Toc61115424 \h </w:instrText>
      </w:r>
      <w:r>
        <w:fldChar w:fldCharType="separate"/>
      </w:r>
      <w:r>
        <w:t>74</w:t>
      </w:r>
      <w:r>
        <w:fldChar w:fldCharType="end"/>
      </w:r>
    </w:p>
    <w:p w14:paraId="35275C0B" w14:textId="44474096" w:rsidR="00A70452" w:rsidRDefault="00A70452">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_Toc61115425 \h </w:instrText>
      </w:r>
      <w:r>
        <w:fldChar w:fldCharType="separate"/>
      </w:r>
      <w:r>
        <w:t>74</w:t>
      </w:r>
      <w:r>
        <w:fldChar w:fldCharType="end"/>
      </w:r>
    </w:p>
    <w:p w14:paraId="4202ED2F" w14:textId="11DD02AF" w:rsidR="00A70452" w:rsidRDefault="00A70452">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_Toc61115426 \h </w:instrText>
      </w:r>
      <w:r>
        <w:fldChar w:fldCharType="separate"/>
      </w:r>
      <w:r>
        <w:t>74</w:t>
      </w:r>
      <w:r>
        <w:fldChar w:fldCharType="end"/>
      </w:r>
    </w:p>
    <w:p w14:paraId="05520017" w14:textId="274CA410" w:rsidR="00A70452" w:rsidRDefault="00A70452">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_Toc61115427 \h </w:instrText>
      </w:r>
      <w:r>
        <w:fldChar w:fldCharType="separate"/>
      </w:r>
      <w:r>
        <w:t>74</w:t>
      </w:r>
      <w:r>
        <w:fldChar w:fldCharType="end"/>
      </w:r>
    </w:p>
    <w:p w14:paraId="35DA27EE" w14:textId="1DCC59DC" w:rsidR="00A70452" w:rsidRDefault="00A70452">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_Toc61115428 \h </w:instrText>
      </w:r>
      <w:r>
        <w:fldChar w:fldCharType="separate"/>
      </w:r>
      <w:r>
        <w:t>74</w:t>
      </w:r>
      <w:r>
        <w:fldChar w:fldCharType="end"/>
      </w:r>
    </w:p>
    <w:p w14:paraId="0D3AAA6F" w14:textId="42B73B30" w:rsidR="00A70452" w:rsidRDefault="00A70452">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_Toc61115429 \h </w:instrText>
      </w:r>
      <w:r>
        <w:fldChar w:fldCharType="separate"/>
      </w:r>
      <w:r>
        <w:t>75</w:t>
      </w:r>
      <w:r>
        <w:fldChar w:fldCharType="end"/>
      </w:r>
    </w:p>
    <w:p w14:paraId="1EA9170E" w14:textId="67D8078F" w:rsidR="00A70452" w:rsidRDefault="00A7045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fldLock="1"/>
      </w:r>
      <w:r>
        <w:instrText xml:space="preserve"> PAGEREF _Toc61115430 \h </w:instrText>
      </w:r>
      <w:r>
        <w:fldChar w:fldCharType="separate"/>
      </w:r>
      <w:r>
        <w:t>75</w:t>
      </w:r>
      <w:r>
        <w:fldChar w:fldCharType="end"/>
      </w:r>
    </w:p>
    <w:p w14:paraId="57E62670" w14:textId="68095820" w:rsidR="00A70452" w:rsidRDefault="00A7045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_Toc61115431 \h </w:instrText>
      </w:r>
      <w:r>
        <w:fldChar w:fldCharType="separate"/>
      </w:r>
      <w:r>
        <w:t>75</w:t>
      </w:r>
      <w:r>
        <w:fldChar w:fldCharType="end"/>
      </w:r>
    </w:p>
    <w:p w14:paraId="335D72ED" w14:textId="4CBB287A" w:rsidR="00A70452" w:rsidRDefault="00A7045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fldLock="1"/>
      </w:r>
      <w:r>
        <w:instrText xml:space="preserve"> PAGEREF _Toc61115432 \h </w:instrText>
      </w:r>
      <w:r>
        <w:fldChar w:fldCharType="separate"/>
      </w:r>
      <w:r>
        <w:t>75</w:t>
      </w:r>
      <w:r>
        <w:fldChar w:fldCharType="end"/>
      </w:r>
    </w:p>
    <w:p w14:paraId="230EB894" w14:textId="62B78DCD" w:rsidR="00A70452" w:rsidRDefault="00A7045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_Toc61115433 \h </w:instrText>
      </w:r>
      <w:r>
        <w:fldChar w:fldCharType="separate"/>
      </w:r>
      <w:r>
        <w:t>75</w:t>
      </w:r>
      <w:r>
        <w:fldChar w:fldCharType="end"/>
      </w:r>
    </w:p>
    <w:p w14:paraId="06CBCE60" w14:textId="557DCA50" w:rsidR="00A70452" w:rsidRDefault="00A7045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_Toc61115434 \h </w:instrText>
      </w:r>
      <w:r>
        <w:fldChar w:fldCharType="separate"/>
      </w:r>
      <w:r>
        <w:t>75</w:t>
      </w:r>
      <w:r>
        <w:fldChar w:fldCharType="end"/>
      </w:r>
    </w:p>
    <w:p w14:paraId="53B8ECB9" w14:textId="1DFC6254" w:rsidR="00A70452" w:rsidRDefault="00A7045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_Toc61115435 \h </w:instrText>
      </w:r>
      <w:r>
        <w:fldChar w:fldCharType="separate"/>
      </w:r>
      <w:r>
        <w:t>75</w:t>
      </w:r>
      <w:r>
        <w:fldChar w:fldCharType="end"/>
      </w:r>
    </w:p>
    <w:p w14:paraId="785E69B8" w14:textId="229109A7" w:rsidR="00A70452" w:rsidRDefault="00A70452">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_Toc61115436 \h </w:instrText>
      </w:r>
      <w:r>
        <w:fldChar w:fldCharType="separate"/>
      </w:r>
      <w:r>
        <w:t>76</w:t>
      </w:r>
      <w:r>
        <w:fldChar w:fldCharType="end"/>
      </w:r>
    </w:p>
    <w:p w14:paraId="590AA2FD" w14:textId="01FBDA9C" w:rsidR="00A70452" w:rsidRDefault="00A70452">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_Toc61115437 \h </w:instrText>
      </w:r>
      <w:r>
        <w:fldChar w:fldCharType="separate"/>
      </w:r>
      <w:r>
        <w:t>76</w:t>
      </w:r>
      <w:r>
        <w:fldChar w:fldCharType="end"/>
      </w:r>
    </w:p>
    <w:p w14:paraId="081BBA86" w14:textId="2BF3974F" w:rsidR="00A70452" w:rsidRDefault="00A70452">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_Toc61115438 \h </w:instrText>
      </w:r>
      <w:r>
        <w:fldChar w:fldCharType="separate"/>
      </w:r>
      <w:r>
        <w:t>76</w:t>
      </w:r>
      <w:r>
        <w:fldChar w:fldCharType="end"/>
      </w:r>
    </w:p>
    <w:p w14:paraId="2ACF6EC3" w14:textId="1E043AD6" w:rsidR="00A70452" w:rsidRDefault="00A70452">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_Toc61115439 \h </w:instrText>
      </w:r>
      <w:r>
        <w:fldChar w:fldCharType="separate"/>
      </w:r>
      <w:r>
        <w:t>77</w:t>
      </w:r>
      <w:r>
        <w:fldChar w:fldCharType="end"/>
      </w:r>
    </w:p>
    <w:p w14:paraId="72D8FEA3" w14:textId="6227D9EF" w:rsidR="00A70452" w:rsidRDefault="00A70452">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_Toc61115440 \h </w:instrText>
      </w:r>
      <w:r>
        <w:fldChar w:fldCharType="separate"/>
      </w:r>
      <w:r>
        <w:t>77</w:t>
      </w:r>
      <w:r>
        <w:fldChar w:fldCharType="end"/>
      </w:r>
    </w:p>
    <w:p w14:paraId="09AD9E37" w14:textId="640AB8B3" w:rsidR="00A70452" w:rsidRDefault="00A70452">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_Toc61115441 \h </w:instrText>
      </w:r>
      <w:r>
        <w:fldChar w:fldCharType="separate"/>
      </w:r>
      <w:r>
        <w:t>78</w:t>
      </w:r>
      <w:r>
        <w:fldChar w:fldCharType="end"/>
      </w:r>
    </w:p>
    <w:p w14:paraId="649B6624" w14:textId="090602DB" w:rsidR="00A70452" w:rsidRDefault="00A70452">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fldLock="1"/>
      </w:r>
      <w:r>
        <w:instrText xml:space="preserve"> PAGEREF _Toc61115442 \h </w:instrText>
      </w:r>
      <w:r>
        <w:fldChar w:fldCharType="separate"/>
      </w:r>
      <w:r>
        <w:t>78</w:t>
      </w:r>
      <w:r>
        <w:fldChar w:fldCharType="end"/>
      </w:r>
    </w:p>
    <w:p w14:paraId="38AA5BD4" w14:textId="6CACC73F" w:rsidR="00A70452" w:rsidRDefault="00A7045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_Toc61115443 \h </w:instrText>
      </w:r>
      <w:r>
        <w:fldChar w:fldCharType="separate"/>
      </w:r>
      <w:r>
        <w:t>78</w:t>
      </w:r>
      <w:r>
        <w:fldChar w:fldCharType="end"/>
      </w:r>
    </w:p>
    <w:p w14:paraId="7A91AB4E" w14:textId="5E9A556F" w:rsidR="00A70452" w:rsidRDefault="00A7045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_Toc61115444 \h </w:instrText>
      </w:r>
      <w:r>
        <w:fldChar w:fldCharType="separate"/>
      </w:r>
      <w:r>
        <w:t>78</w:t>
      </w:r>
      <w:r>
        <w:fldChar w:fldCharType="end"/>
      </w:r>
    </w:p>
    <w:p w14:paraId="4165C0A1" w14:textId="015D5565" w:rsidR="00A70452" w:rsidRDefault="00A7045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_Toc61115445 \h </w:instrText>
      </w:r>
      <w:r>
        <w:fldChar w:fldCharType="separate"/>
      </w:r>
      <w:r>
        <w:t>79</w:t>
      </w:r>
      <w:r>
        <w:fldChar w:fldCharType="end"/>
      </w:r>
    </w:p>
    <w:p w14:paraId="779BAC8A" w14:textId="3DE607AA" w:rsidR="00A70452" w:rsidRDefault="00A70452">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_Toc61115446 \h </w:instrText>
      </w:r>
      <w:r>
        <w:fldChar w:fldCharType="separate"/>
      </w:r>
      <w:r>
        <w:t>79</w:t>
      </w:r>
      <w:r>
        <w:fldChar w:fldCharType="end"/>
      </w:r>
    </w:p>
    <w:p w14:paraId="2A3711FC" w14:textId="7AF37FDF" w:rsidR="00A70452" w:rsidRDefault="00A70452">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_Toc61115447 \h </w:instrText>
      </w:r>
      <w:r>
        <w:fldChar w:fldCharType="separate"/>
      </w:r>
      <w:r>
        <w:t>79</w:t>
      </w:r>
      <w:r>
        <w:fldChar w:fldCharType="end"/>
      </w:r>
    </w:p>
    <w:p w14:paraId="1DB9C119" w14:textId="079D9364" w:rsidR="00A70452" w:rsidRDefault="00A70452">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_Toc61115448 \h </w:instrText>
      </w:r>
      <w:r>
        <w:fldChar w:fldCharType="separate"/>
      </w:r>
      <w:r>
        <w:t>79</w:t>
      </w:r>
      <w:r>
        <w:fldChar w:fldCharType="end"/>
      </w:r>
    </w:p>
    <w:p w14:paraId="7A3199AB" w14:textId="4BC50CFC" w:rsidR="00A70452" w:rsidRDefault="00A70452">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_Toc61115449 \h </w:instrText>
      </w:r>
      <w:r>
        <w:fldChar w:fldCharType="separate"/>
      </w:r>
      <w:r>
        <w:t>80</w:t>
      </w:r>
      <w:r>
        <w:fldChar w:fldCharType="end"/>
      </w:r>
    </w:p>
    <w:p w14:paraId="5BE14129" w14:textId="38D4716F" w:rsidR="00A70452" w:rsidRDefault="00A70452">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_Toc61115450 \h </w:instrText>
      </w:r>
      <w:r>
        <w:fldChar w:fldCharType="separate"/>
      </w:r>
      <w:r>
        <w:t>80</w:t>
      </w:r>
      <w:r>
        <w:fldChar w:fldCharType="end"/>
      </w:r>
    </w:p>
    <w:p w14:paraId="6B8DAE77" w14:textId="1F36F1BA" w:rsidR="00A70452" w:rsidRDefault="00A70452">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_Toc61115451 \h </w:instrText>
      </w:r>
      <w:r>
        <w:fldChar w:fldCharType="separate"/>
      </w:r>
      <w:r>
        <w:t>80</w:t>
      </w:r>
      <w:r>
        <w:fldChar w:fldCharType="end"/>
      </w:r>
    </w:p>
    <w:p w14:paraId="356AECA3" w14:textId="47BFB1A3" w:rsidR="00A70452" w:rsidRDefault="00A70452">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fldLock="1"/>
      </w:r>
      <w:r>
        <w:instrText xml:space="preserve"> PAGEREF _Toc61115452 \h </w:instrText>
      </w:r>
      <w:r>
        <w:fldChar w:fldCharType="separate"/>
      </w:r>
      <w:r>
        <w:t>81</w:t>
      </w:r>
      <w:r>
        <w:fldChar w:fldCharType="end"/>
      </w:r>
    </w:p>
    <w:p w14:paraId="62050826" w14:textId="57DF4974" w:rsidR="00A70452" w:rsidRDefault="00A7045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_Toc61115453 \h </w:instrText>
      </w:r>
      <w:r>
        <w:fldChar w:fldCharType="separate"/>
      </w:r>
      <w:r>
        <w:t>81</w:t>
      </w:r>
      <w:r>
        <w:fldChar w:fldCharType="end"/>
      </w:r>
    </w:p>
    <w:p w14:paraId="761678F6" w14:textId="74C199E1" w:rsidR="00A70452" w:rsidRDefault="00A7045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_Toc61115454 \h </w:instrText>
      </w:r>
      <w:r>
        <w:fldChar w:fldCharType="separate"/>
      </w:r>
      <w:r>
        <w:t>81</w:t>
      </w:r>
      <w:r>
        <w:fldChar w:fldCharType="end"/>
      </w:r>
    </w:p>
    <w:p w14:paraId="572B696E" w14:textId="788B6A87" w:rsidR="00A70452" w:rsidRDefault="00A7045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_Toc61115455 \h </w:instrText>
      </w:r>
      <w:r>
        <w:fldChar w:fldCharType="separate"/>
      </w:r>
      <w:r>
        <w:t>81</w:t>
      </w:r>
      <w:r>
        <w:fldChar w:fldCharType="end"/>
      </w:r>
    </w:p>
    <w:p w14:paraId="377888BD" w14:textId="65F3EEFB" w:rsidR="00A70452" w:rsidRDefault="00A70452">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_Toc61115456 \h </w:instrText>
      </w:r>
      <w:r>
        <w:fldChar w:fldCharType="separate"/>
      </w:r>
      <w:r>
        <w:t>81</w:t>
      </w:r>
      <w:r>
        <w:fldChar w:fldCharType="end"/>
      </w:r>
    </w:p>
    <w:p w14:paraId="26228417" w14:textId="0EEC9B7A" w:rsidR="00A70452" w:rsidRDefault="00A70452">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_Toc61115457 \h </w:instrText>
      </w:r>
      <w:r>
        <w:fldChar w:fldCharType="separate"/>
      </w:r>
      <w:r>
        <w:t>81</w:t>
      </w:r>
      <w:r>
        <w:fldChar w:fldCharType="end"/>
      </w:r>
    </w:p>
    <w:p w14:paraId="1532407F" w14:textId="28F51062" w:rsidR="00A70452" w:rsidRDefault="00A70452">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_Toc61115458 \h </w:instrText>
      </w:r>
      <w:r>
        <w:fldChar w:fldCharType="separate"/>
      </w:r>
      <w:r>
        <w:t>82</w:t>
      </w:r>
      <w:r>
        <w:fldChar w:fldCharType="end"/>
      </w:r>
    </w:p>
    <w:p w14:paraId="43E10F52" w14:textId="5827692E" w:rsidR="00A70452" w:rsidRDefault="00A70452">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_Toc61115459 \h </w:instrText>
      </w:r>
      <w:r>
        <w:fldChar w:fldCharType="separate"/>
      </w:r>
      <w:r>
        <w:t>83</w:t>
      </w:r>
      <w:r>
        <w:fldChar w:fldCharType="end"/>
      </w:r>
    </w:p>
    <w:p w14:paraId="2C1585B2" w14:textId="0A0C9697"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6.3.4.5.1</w:t>
      </w:r>
      <w:r w:rsidRPr="00A70452">
        <w:rPr>
          <w:rFonts w:asciiTheme="minorHAnsi" w:eastAsiaTheme="minorEastAsia" w:hAnsiTheme="minorHAnsi" w:cstheme="minorBidi"/>
          <w:sz w:val="22"/>
          <w:szCs w:val="22"/>
          <w:lang w:val="sv-FI" w:eastAsia="en-GB"/>
        </w:rPr>
        <w:tab/>
      </w:r>
      <w:r w:rsidRPr="00A70452">
        <w:rPr>
          <w:lang w:val="sv-FI"/>
        </w:rPr>
        <w:t>UTRA FDD</w:t>
      </w:r>
      <w:r w:rsidRPr="00A70452">
        <w:rPr>
          <w:lang w:val="sv-FI"/>
        </w:rPr>
        <w:tab/>
      </w:r>
      <w:r>
        <w:fldChar w:fldCharType="begin" w:fldLock="1"/>
      </w:r>
      <w:r w:rsidRPr="00A70452">
        <w:rPr>
          <w:lang w:val="sv-FI"/>
        </w:rPr>
        <w:instrText xml:space="preserve"> PAGEREF _Toc61115460 \h </w:instrText>
      </w:r>
      <w:r>
        <w:fldChar w:fldCharType="separate"/>
      </w:r>
      <w:r w:rsidRPr="00A70452">
        <w:rPr>
          <w:lang w:val="sv-FI"/>
        </w:rPr>
        <w:t>83</w:t>
      </w:r>
      <w:r>
        <w:fldChar w:fldCharType="end"/>
      </w:r>
    </w:p>
    <w:p w14:paraId="50B6CD63" w14:textId="1D27A001"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6.3.4.5.2</w:t>
      </w:r>
      <w:r w:rsidRPr="00A70452">
        <w:rPr>
          <w:rFonts w:asciiTheme="minorHAnsi" w:eastAsiaTheme="minorEastAsia" w:hAnsiTheme="minorHAnsi" w:cstheme="minorBidi"/>
          <w:sz w:val="22"/>
          <w:szCs w:val="22"/>
          <w:lang w:val="sv-FI" w:eastAsia="en-GB"/>
        </w:rPr>
        <w:tab/>
      </w:r>
      <w:r w:rsidRPr="00A70452">
        <w:rPr>
          <w:lang w:val="sv-FI"/>
        </w:rPr>
        <w:t>E-UTRA</w:t>
      </w:r>
      <w:r w:rsidRPr="00A70452">
        <w:rPr>
          <w:lang w:val="sv-FI"/>
        </w:rPr>
        <w:tab/>
      </w:r>
      <w:r>
        <w:fldChar w:fldCharType="begin" w:fldLock="1"/>
      </w:r>
      <w:r w:rsidRPr="00A70452">
        <w:rPr>
          <w:lang w:val="sv-FI"/>
        </w:rPr>
        <w:instrText xml:space="preserve"> PAGEREF _Toc61115461 \h </w:instrText>
      </w:r>
      <w:r>
        <w:fldChar w:fldCharType="separate"/>
      </w:r>
      <w:r w:rsidRPr="00A70452">
        <w:rPr>
          <w:lang w:val="sv-FI"/>
        </w:rPr>
        <w:t>83</w:t>
      </w:r>
      <w:r>
        <w:fldChar w:fldCharType="end"/>
      </w:r>
    </w:p>
    <w:p w14:paraId="0FF232FF" w14:textId="347DFF99"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6.3.4.5.3</w:t>
      </w:r>
      <w:r w:rsidRPr="00A70452">
        <w:rPr>
          <w:rFonts w:asciiTheme="minorHAnsi" w:eastAsiaTheme="minorEastAsia" w:hAnsiTheme="minorHAnsi" w:cstheme="minorBidi"/>
          <w:sz w:val="22"/>
          <w:szCs w:val="22"/>
          <w:lang w:val="sv-FI" w:eastAsia="en-GB"/>
        </w:rPr>
        <w:tab/>
      </w:r>
      <w:r w:rsidRPr="00A70452">
        <w:rPr>
          <w:lang w:val="sv-FI"/>
        </w:rPr>
        <w:t>NR</w:t>
      </w:r>
      <w:r w:rsidRPr="00A70452">
        <w:rPr>
          <w:lang w:val="sv-FI"/>
        </w:rPr>
        <w:tab/>
      </w:r>
      <w:r>
        <w:fldChar w:fldCharType="begin" w:fldLock="1"/>
      </w:r>
      <w:r w:rsidRPr="00A70452">
        <w:rPr>
          <w:lang w:val="sv-FI"/>
        </w:rPr>
        <w:instrText xml:space="preserve"> PAGEREF _Toc61115462 \h </w:instrText>
      </w:r>
      <w:r>
        <w:fldChar w:fldCharType="separate"/>
      </w:r>
      <w:r w:rsidRPr="00A70452">
        <w:rPr>
          <w:lang w:val="sv-FI"/>
        </w:rPr>
        <w:t>83</w:t>
      </w:r>
      <w:r>
        <w:fldChar w:fldCharType="end"/>
      </w:r>
    </w:p>
    <w:p w14:paraId="599B26EB" w14:textId="4AECF026" w:rsidR="00A70452" w:rsidRDefault="00A70452">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fldLock="1"/>
      </w:r>
      <w:r>
        <w:instrText xml:space="preserve"> PAGEREF _Toc61115463 \h </w:instrText>
      </w:r>
      <w:r>
        <w:fldChar w:fldCharType="separate"/>
      </w:r>
      <w:r>
        <w:t>84</w:t>
      </w:r>
      <w:r>
        <w:fldChar w:fldCharType="end"/>
      </w:r>
    </w:p>
    <w:p w14:paraId="3030EDBF" w14:textId="6A529FF3" w:rsidR="00A70452" w:rsidRDefault="00A70452">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_Toc61115464 \h </w:instrText>
      </w:r>
      <w:r>
        <w:fldChar w:fldCharType="separate"/>
      </w:r>
      <w:r>
        <w:t>84</w:t>
      </w:r>
      <w:r>
        <w:fldChar w:fldCharType="end"/>
      </w:r>
    </w:p>
    <w:p w14:paraId="601D9333" w14:textId="32FF3737" w:rsidR="00A70452" w:rsidRDefault="00A70452">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_Toc61115465 \h </w:instrText>
      </w:r>
      <w:r>
        <w:fldChar w:fldCharType="separate"/>
      </w:r>
      <w:r>
        <w:t>84</w:t>
      </w:r>
      <w:r>
        <w:fldChar w:fldCharType="end"/>
      </w:r>
    </w:p>
    <w:p w14:paraId="69A4EB0F" w14:textId="67D750EE" w:rsidR="00A70452" w:rsidRDefault="00A70452">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_Toc61115466 \h </w:instrText>
      </w:r>
      <w:r>
        <w:fldChar w:fldCharType="separate"/>
      </w:r>
      <w:r>
        <w:t>84</w:t>
      </w:r>
      <w:r>
        <w:fldChar w:fldCharType="end"/>
      </w:r>
    </w:p>
    <w:p w14:paraId="76DA8EFD" w14:textId="5A457928" w:rsidR="00A70452" w:rsidRDefault="00A70452">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_Toc61115467 \h </w:instrText>
      </w:r>
      <w:r>
        <w:fldChar w:fldCharType="separate"/>
      </w:r>
      <w:r>
        <w:t>84</w:t>
      </w:r>
      <w:r>
        <w:fldChar w:fldCharType="end"/>
      </w:r>
    </w:p>
    <w:p w14:paraId="39AC795F" w14:textId="709CA87A" w:rsidR="00A70452" w:rsidRDefault="00A70452">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_Toc61115468 \h </w:instrText>
      </w:r>
      <w:r>
        <w:fldChar w:fldCharType="separate"/>
      </w:r>
      <w:r>
        <w:t>84</w:t>
      </w:r>
      <w:r>
        <w:fldChar w:fldCharType="end"/>
      </w:r>
    </w:p>
    <w:p w14:paraId="28B8F5EC" w14:textId="1FFA13FC" w:rsidR="00A70452" w:rsidRDefault="00A70452">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_Toc61115469 \h </w:instrText>
      </w:r>
      <w:r>
        <w:fldChar w:fldCharType="separate"/>
      </w:r>
      <w:r>
        <w:t>85</w:t>
      </w:r>
      <w:r>
        <w:fldChar w:fldCharType="end"/>
      </w:r>
    </w:p>
    <w:p w14:paraId="5ABF325A" w14:textId="3E2500B8" w:rsidR="00A70452" w:rsidRDefault="00A70452">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_Toc61115470 \h </w:instrText>
      </w:r>
      <w:r>
        <w:fldChar w:fldCharType="separate"/>
      </w:r>
      <w:r>
        <w:t>85</w:t>
      </w:r>
      <w:r>
        <w:fldChar w:fldCharType="end"/>
      </w:r>
    </w:p>
    <w:p w14:paraId="73FB9BCE" w14:textId="5DE167DC" w:rsidR="00A70452" w:rsidRDefault="00A70452">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fldLock="1"/>
      </w:r>
      <w:r>
        <w:instrText xml:space="preserve"> PAGEREF _Toc61115471 \h </w:instrText>
      </w:r>
      <w:r>
        <w:fldChar w:fldCharType="separate"/>
      </w:r>
      <w:r>
        <w:t>85</w:t>
      </w:r>
      <w:r>
        <w:fldChar w:fldCharType="end"/>
      </w:r>
    </w:p>
    <w:p w14:paraId="16952A5F" w14:textId="017AF0D4" w:rsidR="00A70452" w:rsidRDefault="00A70452">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_Toc61115472 \h </w:instrText>
      </w:r>
      <w:r>
        <w:fldChar w:fldCharType="separate"/>
      </w:r>
      <w:r>
        <w:t>85</w:t>
      </w:r>
      <w:r>
        <w:fldChar w:fldCharType="end"/>
      </w:r>
    </w:p>
    <w:p w14:paraId="73872DCA" w14:textId="533D6371" w:rsidR="00A70452" w:rsidRDefault="00A70452">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_Toc61115473 \h </w:instrText>
      </w:r>
      <w:r>
        <w:fldChar w:fldCharType="separate"/>
      </w:r>
      <w:r>
        <w:t>86</w:t>
      </w:r>
      <w:r>
        <w:fldChar w:fldCharType="end"/>
      </w:r>
    </w:p>
    <w:p w14:paraId="23F48FD4" w14:textId="28408E7A" w:rsidR="00A70452" w:rsidRDefault="00A70452">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_Toc61115474 \h </w:instrText>
      </w:r>
      <w:r>
        <w:fldChar w:fldCharType="separate"/>
      </w:r>
      <w:r>
        <w:t>86</w:t>
      </w:r>
      <w:r>
        <w:fldChar w:fldCharType="end"/>
      </w:r>
    </w:p>
    <w:p w14:paraId="783E6BCA" w14:textId="1F689E6D" w:rsidR="00A70452" w:rsidRDefault="00A70452">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fldLock="1"/>
      </w:r>
      <w:r>
        <w:instrText xml:space="preserve"> PAGEREF _Toc61115475 \h </w:instrText>
      </w:r>
      <w:r>
        <w:fldChar w:fldCharType="separate"/>
      </w:r>
      <w:r>
        <w:t>86</w:t>
      </w:r>
      <w:r>
        <w:fldChar w:fldCharType="end"/>
      </w:r>
    </w:p>
    <w:p w14:paraId="0DBA11EE" w14:textId="5CCE7A8F" w:rsidR="00A70452" w:rsidRDefault="00A7045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_Toc61115476 \h </w:instrText>
      </w:r>
      <w:r>
        <w:fldChar w:fldCharType="separate"/>
      </w:r>
      <w:r>
        <w:t>86</w:t>
      </w:r>
      <w:r>
        <w:fldChar w:fldCharType="end"/>
      </w:r>
    </w:p>
    <w:p w14:paraId="364EA084" w14:textId="1BF9A541" w:rsidR="00A70452" w:rsidRDefault="00A7045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_Toc61115477 \h </w:instrText>
      </w:r>
      <w:r>
        <w:fldChar w:fldCharType="separate"/>
      </w:r>
      <w:r>
        <w:t>86</w:t>
      </w:r>
      <w:r>
        <w:fldChar w:fldCharType="end"/>
      </w:r>
    </w:p>
    <w:p w14:paraId="0170C59E" w14:textId="4D85C03D" w:rsidR="00A70452" w:rsidRDefault="00A7045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_Toc61115478 \h </w:instrText>
      </w:r>
      <w:r>
        <w:fldChar w:fldCharType="separate"/>
      </w:r>
      <w:r>
        <w:t>86</w:t>
      </w:r>
      <w:r>
        <w:fldChar w:fldCharType="end"/>
      </w:r>
    </w:p>
    <w:p w14:paraId="5E59F3D2" w14:textId="6122134F" w:rsidR="00A70452" w:rsidRDefault="00A7045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_Toc61115479 \h </w:instrText>
      </w:r>
      <w:r>
        <w:fldChar w:fldCharType="separate"/>
      </w:r>
      <w:r>
        <w:t>86</w:t>
      </w:r>
      <w:r>
        <w:fldChar w:fldCharType="end"/>
      </w:r>
    </w:p>
    <w:p w14:paraId="3BEBACB0" w14:textId="17B6CF75" w:rsidR="00A70452" w:rsidRDefault="00A7045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_Toc61115480 \h </w:instrText>
      </w:r>
      <w:r>
        <w:fldChar w:fldCharType="separate"/>
      </w:r>
      <w:r>
        <w:t>86</w:t>
      </w:r>
      <w:r>
        <w:fldChar w:fldCharType="end"/>
      </w:r>
    </w:p>
    <w:p w14:paraId="5B4CA25E" w14:textId="7956FB6F" w:rsidR="00A70452" w:rsidRDefault="00A70452">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_Toc61115481 \h </w:instrText>
      </w:r>
      <w:r>
        <w:fldChar w:fldCharType="separate"/>
      </w:r>
      <w:r>
        <w:t>86</w:t>
      </w:r>
      <w:r>
        <w:fldChar w:fldCharType="end"/>
      </w:r>
    </w:p>
    <w:p w14:paraId="25FDE676" w14:textId="2ACDA41C" w:rsidR="00A70452" w:rsidRDefault="00A70452">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_Toc61115482 \h </w:instrText>
      </w:r>
      <w:r>
        <w:fldChar w:fldCharType="separate"/>
      </w:r>
      <w:r>
        <w:t>86</w:t>
      </w:r>
      <w:r>
        <w:fldChar w:fldCharType="end"/>
      </w:r>
    </w:p>
    <w:p w14:paraId="187F0F71" w14:textId="504B480F" w:rsidR="00A70452" w:rsidRDefault="00A70452">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_Toc61115483 \h </w:instrText>
      </w:r>
      <w:r>
        <w:fldChar w:fldCharType="separate"/>
      </w:r>
      <w:r>
        <w:t>87</w:t>
      </w:r>
      <w:r>
        <w:fldChar w:fldCharType="end"/>
      </w:r>
    </w:p>
    <w:p w14:paraId="5D801BF8" w14:textId="7B1EDE3A" w:rsidR="00A70452" w:rsidRDefault="00A70452">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_Toc61115484 \h </w:instrText>
      </w:r>
      <w:r>
        <w:fldChar w:fldCharType="separate"/>
      </w:r>
      <w:r>
        <w:t>87</w:t>
      </w:r>
      <w:r>
        <w:fldChar w:fldCharType="end"/>
      </w:r>
    </w:p>
    <w:p w14:paraId="16BDE298" w14:textId="0177A878" w:rsidR="00A70452" w:rsidRDefault="00A7045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_Toc61115485 \h </w:instrText>
      </w:r>
      <w:r>
        <w:fldChar w:fldCharType="separate"/>
      </w:r>
      <w:r>
        <w:t>87</w:t>
      </w:r>
      <w:r>
        <w:fldChar w:fldCharType="end"/>
      </w:r>
    </w:p>
    <w:p w14:paraId="0DAAB178" w14:textId="6E5760A0" w:rsidR="00A70452" w:rsidRDefault="00A70452">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_Toc61115486 \h </w:instrText>
      </w:r>
      <w:r>
        <w:fldChar w:fldCharType="separate"/>
      </w:r>
      <w:r>
        <w:t>87</w:t>
      </w:r>
      <w:r>
        <w:fldChar w:fldCharType="end"/>
      </w:r>
    </w:p>
    <w:p w14:paraId="686710AC" w14:textId="09C24322" w:rsidR="00A70452" w:rsidRDefault="00A70452">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_Toc61115487 \h </w:instrText>
      </w:r>
      <w:r>
        <w:fldChar w:fldCharType="separate"/>
      </w:r>
      <w:r>
        <w:t>88</w:t>
      </w:r>
      <w:r>
        <w:fldChar w:fldCharType="end"/>
      </w:r>
    </w:p>
    <w:p w14:paraId="54F78CA5" w14:textId="75F41C7C" w:rsidR="00A70452" w:rsidRDefault="00A70452">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_Toc61115488 \h </w:instrText>
      </w:r>
      <w:r>
        <w:fldChar w:fldCharType="separate"/>
      </w:r>
      <w:r>
        <w:t>88</w:t>
      </w:r>
      <w:r>
        <w:fldChar w:fldCharType="end"/>
      </w:r>
    </w:p>
    <w:p w14:paraId="37DB80F1" w14:textId="038FE29C" w:rsidR="00A70452" w:rsidRDefault="00A70452">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_Toc61115489 \h </w:instrText>
      </w:r>
      <w:r>
        <w:fldChar w:fldCharType="separate"/>
      </w:r>
      <w:r>
        <w:t>88</w:t>
      </w:r>
      <w:r>
        <w:fldChar w:fldCharType="end"/>
      </w:r>
    </w:p>
    <w:p w14:paraId="7AEE5FB6" w14:textId="72B1775A" w:rsidR="00A70452" w:rsidRDefault="00A70452">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_Toc61115490 \h </w:instrText>
      </w:r>
      <w:r>
        <w:fldChar w:fldCharType="separate"/>
      </w:r>
      <w:r>
        <w:t>88</w:t>
      </w:r>
      <w:r>
        <w:fldChar w:fldCharType="end"/>
      </w:r>
    </w:p>
    <w:p w14:paraId="25DAB1DE" w14:textId="54B06675" w:rsidR="00A70452" w:rsidRDefault="00A70452">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_Toc61115491 \h </w:instrText>
      </w:r>
      <w:r>
        <w:fldChar w:fldCharType="separate"/>
      </w:r>
      <w:r>
        <w:t>89</w:t>
      </w:r>
      <w:r>
        <w:fldChar w:fldCharType="end"/>
      </w:r>
    </w:p>
    <w:p w14:paraId="51E66917" w14:textId="4D56C591" w:rsidR="00A70452" w:rsidRDefault="00A70452">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_Toc61115492 \h </w:instrText>
      </w:r>
      <w:r>
        <w:fldChar w:fldCharType="separate"/>
      </w:r>
      <w:r>
        <w:t>90</w:t>
      </w:r>
      <w:r>
        <w:fldChar w:fldCharType="end"/>
      </w:r>
    </w:p>
    <w:p w14:paraId="0F5A7039" w14:textId="7A8ACA70"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6.4.3.5.1</w:t>
      </w:r>
      <w:r w:rsidRPr="00A70452">
        <w:rPr>
          <w:rFonts w:asciiTheme="minorHAnsi" w:eastAsiaTheme="minorEastAsia" w:hAnsiTheme="minorHAnsi" w:cstheme="minorBidi"/>
          <w:sz w:val="22"/>
          <w:szCs w:val="22"/>
          <w:lang w:val="sv-FI" w:eastAsia="en-GB"/>
        </w:rPr>
        <w:tab/>
      </w:r>
      <w:r w:rsidRPr="00A70452">
        <w:rPr>
          <w:lang w:val="sv-FI"/>
        </w:rPr>
        <w:t>MSR operation</w:t>
      </w:r>
      <w:r w:rsidRPr="00A70452">
        <w:rPr>
          <w:lang w:val="sv-FI"/>
        </w:rPr>
        <w:tab/>
      </w:r>
      <w:r>
        <w:fldChar w:fldCharType="begin" w:fldLock="1"/>
      </w:r>
      <w:r w:rsidRPr="00A70452">
        <w:rPr>
          <w:lang w:val="sv-FI"/>
        </w:rPr>
        <w:instrText xml:space="preserve"> PAGEREF _Toc61115493 \h </w:instrText>
      </w:r>
      <w:r>
        <w:fldChar w:fldCharType="separate"/>
      </w:r>
      <w:r w:rsidRPr="00A70452">
        <w:rPr>
          <w:lang w:val="sv-FI"/>
        </w:rPr>
        <w:t>90</w:t>
      </w:r>
      <w:r>
        <w:fldChar w:fldCharType="end"/>
      </w:r>
    </w:p>
    <w:p w14:paraId="1B8FFE85" w14:textId="36DC3150"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6.4.3.5.1</w:t>
      </w:r>
      <w:r w:rsidRPr="00A70452">
        <w:rPr>
          <w:rFonts w:asciiTheme="minorHAnsi" w:eastAsiaTheme="minorEastAsia" w:hAnsiTheme="minorHAnsi" w:cstheme="minorBidi"/>
          <w:sz w:val="22"/>
          <w:szCs w:val="22"/>
          <w:lang w:val="sv-FI" w:eastAsia="en-GB"/>
        </w:rPr>
        <w:tab/>
      </w:r>
      <w:r w:rsidRPr="00A70452">
        <w:rPr>
          <w:lang w:val="sv-FI"/>
        </w:rPr>
        <w:t>UTRA TDD operation</w:t>
      </w:r>
      <w:r w:rsidRPr="00A70452">
        <w:rPr>
          <w:lang w:val="sv-FI"/>
        </w:rPr>
        <w:tab/>
      </w:r>
      <w:r>
        <w:fldChar w:fldCharType="begin" w:fldLock="1"/>
      </w:r>
      <w:r w:rsidRPr="00A70452">
        <w:rPr>
          <w:lang w:val="sv-FI"/>
        </w:rPr>
        <w:instrText xml:space="preserve"> PAGEREF _Toc61115494 \h </w:instrText>
      </w:r>
      <w:r>
        <w:fldChar w:fldCharType="separate"/>
      </w:r>
      <w:r w:rsidRPr="00A70452">
        <w:rPr>
          <w:lang w:val="sv-FI"/>
        </w:rPr>
        <w:t>90</w:t>
      </w:r>
      <w:r>
        <w:fldChar w:fldCharType="end"/>
      </w:r>
    </w:p>
    <w:p w14:paraId="7E23F68D" w14:textId="36131508" w:rsidR="00A70452" w:rsidRDefault="00A70452">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_Toc61115495 \h </w:instrText>
      </w:r>
      <w:r>
        <w:fldChar w:fldCharType="separate"/>
      </w:r>
      <w:r>
        <w:t>90</w:t>
      </w:r>
      <w:r>
        <w:fldChar w:fldCharType="end"/>
      </w:r>
    </w:p>
    <w:p w14:paraId="44B66EF1" w14:textId="4BDC95AF" w:rsidR="00A70452" w:rsidRDefault="00A7045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fldLock="1"/>
      </w:r>
      <w:r>
        <w:instrText xml:space="preserve"> PAGEREF _Toc61115496 \h </w:instrText>
      </w:r>
      <w:r>
        <w:fldChar w:fldCharType="separate"/>
      </w:r>
      <w:r>
        <w:t>90</w:t>
      </w:r>
      <w:r>
        <w:fldChar w:fldCharType="end"/>
      </w:r>
    </w:p>
    <w:p w14:paraId="25CAE6CC" w14:textId="46DAFF5C" w:rsidR="00A70452" w:rsidRDefault="00A7045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_Toc61115497 \h </w:instrText>
      </w:r>
      <w:r>
        <w:fldChar w:fldCharType="separate"/>
      </w:r>
      <w:r>
        <w:t>90</w:t>
      </w:r>
      <w:r>
        <w:fldChar w:fldCharType="end"/>
      </w:r>
    </w:p>
    <w:p w14:paraId="7404F261" w14:textId="2C87AFAE" w:rsidR="00A70452" w:rsidRDefault="00A7045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_Toc61115498 \h </w:instrText>
      </w:r>
      <w:r>
        <w:fldChar w:fldCharType="separate"/>
      </w:r>
      <w:r>
        <w:t>90</w:t>
      </w:r>
      <w:r>
        <w:fldChar w:fldCharType="end"/>
      </w:r>
    </w:p>
    <w:p w14:paraId="7CD35E02" w14:textId="620DB4F7" w:rsidR="00A70452" w:rsidRDefault="00A7045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_Toc61115499 \h </w:instrText>
      </w:r>
      <w:r>
        <w:fldChar w:fldCharType="separate"/>
      </w:r>
      <w:r>
        <w:t>90</w:t>
      </w:r>
      <w:r>
        <w:fldChar w:fldCharType="end"/>
      </w:r>
    </w:p>
    <w:p w14:paraId="53CA6CC9" w14:textId="736846C5" w:rsidR="00A70452" w:rsidRDefault="00A7045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_Toc61115500 \h </w:instrText>
      </w:r>
      <w:r>
        <w:fldChar w:fldCharType="separate"/>
      </w:r>
      <w:r>
        <w:t>91</w:t>
      </w:r>
      <w:r>
        <w:fldChar w:fldCharType="end"/>
      </w:r>
    </w:p>
    <w:p w14:paraId="17BC30D1" w14:textId="2DD86BC0" w:rsidR="00A70452" w:rsidRDefault="00A7045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_Toc61115501 \h </w:instrText>
      </w:r>
      <w:r>
        <w:fldChar w:fldCharType="separate"/>
      </w:r>
      <w:r>
        <w:t>91</w:t>
      </w:r>
      <w:r>
        <w:fldChar w:fldCharType="end"/>
      </w:r>
    </w:p>
    <w:p w14:paraId="29A97494" w14:textId="60453CCF" w:rsidR="00A70452" w:rsidRDefault="00A70452">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_Toc61115502 \h </w:instrText>
      </w:r>
      <w:r>
        <w:fldChar w:fldCharType="separate"/>
      </w:r>
      <w:r>
        <w:t>91</w:t>
      </w:r>
      <w:r>
        <w:fldChar w:fldCharType="end"/>
      </w:r>
    </w:p>
    <w:p w14:paraId="64EA2383" w14:textId="07964EA4" w:rsidR="00A70452" w:rsidRDefault="00A7045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_Toc61115503 \h </w:instrText>
      </w:r>
      <w:r>
        <w:fldChar w:fldCharType="separate"/>
      </w:r>
      <w:r>
        <w:t>91</w:t>
      </w:r>
      <w:r>
        <w:fldChar w:fldCharType="end"/>
      </w:r>
    </w:p>
    <w:p w14:paraId="056138F4" w14:textId="287A203E" w:rsidR="00A70452" w:rsidRDefault="00A70452">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_Toc61115504 \h </w:instrText>
      </w:r>
      <w:r>
        <w:fldChar w:fldCharType="separate"/>
      </w:r>
      <w:r>
        <w:t>91</w:t>
      </w:r>
      <w:r>
        <w:fldChar w:fldCharType="end"/>
      </w:r>
    </w:p>
    <w:p w14:paraId="7DD28C61" w14:textId="6534E8CB" w:rsidR="00A70452" w:rsidRDefault="00A70452">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_Toc61115505 \h </w:instrText>
      </w:r>
      <w:r>
        <w:fldChar w:fldCharType="separate"/>
      </w:r>
      <w:r>
        <w:t>91</w:t>
      </w:r>
      <w:r>
        <w:fldChar w:fldCharType="end"/>
      </w:r>
    </w:p>
    <w:p w14:paraId="116057BB" w14:textId="73043594" w:rsidR="00A70452" w:rsidRDefault="00A70452">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_Toc61115506 \h </w:instrText>
      </w:r>
      <w:r>
        <w:fldChar w:fldCharType="separate"/>
      </w:r>
      <w:r>
        <w:t>91</w:t>
      </w:r>
      <w:r>
        <w:fldChar w:fldCharType="end"/>
      </w:r>
    </w:p>
    <w:p w14:paraId="38126964" w14:textId="5A00F003" w:rsidR="00A70452" w:rsidRDefault="00A7045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_Toc61115507 \h </w:instrText>
      </w:r>
      <w:r>
        <w:fldChar w:fldCharType="separate"/>
      </w:r>
      <w:r>
        <w:t>92</w:t>
      </w:r>
      <w:r>
        <w:fldChar w:fldCharType="end"/>
      </w:r>
    </w:p>
    <w:p w14:paraId="3561ED9B" w14:textId="611F1188" w:rsidR="00A70452" w:rsidRDefault="00A7045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_Toc61115508 \h </w:instrText>
      </w:r>
      <w:r>
        <w:fldChar w:fldCharType="separate"/>
      </w:r>
      <w:r>
        <w:t>92</w:t>
      </w:r>
      <w:r>
        <w:fldChar w:fldCharType="end"/>
      </w:r>
    </w:p>
    <w:p w14:paraId="08E529B4" w14:textId="1915D348" w:rsidR="00A70452" w:rsidRDefault="00A7045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_Toc61115509 \h </w:instrText>
      </w:r>
      <w:r>
        <w:fldChar w:fldCharType="separate"/>
      </w:r>
      <w:r>
        <w:t>92</w:t>
      </w:r>
      <w:r>
        <w:fldChar w:fldCharType="end"/>
      </w:r>
    </w:p>
    <w:p w14:paraId="5A7DA26D" w14:textId="1CF00E39" w:rsidR="00A70452" w:rsidRDefault="00A70452">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_Toc61115510 \h </w:instrText>
      </w:r>
      <w:r>
        <w:fldChar w:fldCharType="separate"/>
      </w:r>
      <w:r>
        <w:t>92</w:t>
      </w:r>
      <w:r>
        <w:fldChar w:fldCharType="end"/>
      </w:r>
    </w:p>
    <w:p w14:paraId="20CD06BE" w14:textId="29C12FF7" w:rsidR="00A70452" w:rsidRDefault="00A70452">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_Toc61115511 \h </w:instrText>
      </w:r>
      <w:r>
        <w:fldChar w:fldCharType="separate"/>
      </w:r>
      <w:r>
        <w:t>92</w:t>
      </w:r>
      <w:r>
        <w:fldChar w:fldCharType="end"/>
      </w:r>
    </w:p>
    <w:p w14:paraId="74886403" w14:textId="4AB5A8AD" w:rsidR="00A70452" w:rsidRDefault="00A70452">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_Toc61115512 \h </w:instrText>
      </w:r>
      <w:r>
        <w:fldChar w:fldCharType="separate"/>
      </w:r>
      <w:r>
        <w:t>92</w:t>
      </w:r>
      <w:r>
        <w:fldChar w:fldCharType="end"/>
      </w:r>
    </w:p>
    <w:p w14:paraId="2F71C1C0" w14:textId="34BD9EB3" w:rsidR="00A70452" w:rsidRDefault="00A70452">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_Toc61115513 \h </w:instrText>
      </w:r>
      <w:r>
        <w:fldChar w:fldCharType="separate"/>
      </w:r>
      <w:r>
        <w:t>93</w:t>
      </w:r>
      <w:r>
        <w:fldChar w:fldCharType="end"/>
      </w:r>
    </w:p>
    <w:p w14:paraId="3A22A390" w14:textId="70E92E52" w:rsidR="00A70452" w:rsidRDefault="00A70452">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_Toc61115514 \h </w:instrText>
      </w:r>
      <w:r>
        <w:fldChar w:fldCharType="separate"/>
      </w:r>
      <w:r>
        <w:t>94</w:t>
      </w:r>
      <w:r>
        <w:fldChar w:fldCharType="end"/>
      </w:r>
    </w:p>
    <w:p w14:paraId="5DE9A9B8" w14:textId="0ED6A3C4" w:rsidR="00A70452" w:rsidRDefault="00A70452">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_Toc61115515 \h </w:instrText>
      </w:r>
      <w:r>
        <w:fldChar w:fldCharType="separate"/>
      </w:r>
      <w:r>
        <w:t>94</w:t>
      </w:r>
      <w:r>
        <w:fldChar w:fldCharType="end"/>
      </w:r>
    </w:p>
    <w:p w14:paraId="6820F2F3" w14:textId="12C64529" w:rsidR="00A70452" w:rsidRDefault="00A70452">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_Toc61115516 \h </w:instrText>
      </w:r>
      <w:r>
        <w:fldChar w:fldCharType="separate"/>
      </w:r>
      <w:r>
        <w:t>94</w:t>
      </w:r>
      <w:r>
        <w:fldChar w:fldCharType="end"/>
      </w:r>
    </w:p>
    <w:p w14:paraId="53153ED3" w14:textId="71D4B397" w:rsidR="00A70452" w:rsidRDefault="00A70452">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_Toc61115517 \h </w:instrText>
      </w:r>
      <w:r>
        <w:fldChar w:fldCharType="separate"/>
      </w:r>
      <w:r>
        <w:t>94</w:t>
      </w:r>
      <w:r>
        <w:fldChar w:fldCharType="end"/>
      </w:r>
    </w:p>
    <w:p w14:paraId="711809BA" w14:textId="17759738" w:rsidR="00A70452" w:rsidRDefault="00A70452">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_Toc61115518 \h </w:instrText>
      </w:r>
      <w:r>
        <w:fldChar w:fldCharType="separate"/>
      </w:r>
      <w:r>
        <w:t>95</w:t>
      </w:r>
      <w:r>
        <w:fldChar w:fldCharType="end"/>
      </w:r>
    </w:p>
    <w:p w14:paraId="423A260C" w14:textId="0A64529E" w:rsidR="00A70452" w:rsidRDefault="00A7045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_Toc61115519 \h </w:instrText>
      </w:r>
      <w:r>
        <w:fldChar w:fldCharType="separate"/>
      </w:r>
      <w:r>
        <w:t>95</w:t>
      </w:r>
      <w:r>
        <w:fldChar w:fldCharType="end"/>
      </w:r>
    </w:p>
    <w:p w14:paraId="4BD26F67" w14:textId="6590F3D0" w:rsidR="00A70452" w:rsidRDefault="00A70452">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_Toc61115520 \h </w:instrText>
      </w:r>
      <w:r>
        <w:fldChar w:fldCharType="separate"/>
      </w:r>
      <w:r>
        <w:t>95</w:t>
      </w:r>
      <w:r>
        <w:fldChar w:fldCharType="end"/>
      </w:r>
    </w:p>
    <w:p w14:paraId="6308A279" w14:textId="55CC4906" w:rsidR="00A70452" w:rsidRDefault="00A70452">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_Toc61115521 \h </w:instrText>
      </w:r>
      <w:r>
        <w:fldChar w:fldCharType="separate"/>
      </w:r>
      <w:r>
        <w:t>95</w:t>
      </w:r>
      <w:r>
        <w:fldChar w:fldCharType="end"/>
      </w:r>
    </w:p>
    <w:p w14:paraId="5D4DF6EA" w14:textId="2D7E7F15" w:rsidR="00A70452" w:rsidRDefault="00A70452">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_Toc61115522 \h </w:instrText>
      </w:r>
      <w:r>
        <w:fldChar w:fldCharType="separate"/>
      </w:r>
      <w:r>
        <w:t>95</w:t>
      </w:r>
      <w:r>
        <w:fldChar w:fldCharType="end"/>
      </w:r>
    </w:p>
    <w:p w14:paraId="13064B9F" w14:textId="31586974" w:rsidR="00A70452" w:rsidRDefault="00A70452">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_Toc61115523 \h </w:instrText>
      </w:r>
      <w:r>
        <w:fldChar w:fldCharType="separate"/>
      </w:r>
      <w:r>
        <w:t>95</w:t>
      </w:r>
      <w:r>
        <w:fldChar w:fldCharType="end"/>
      </w:r>
    </w:p>
    <w:p w14:paraId="738FD9B7" w14:textId="37DFE9B2" w:rsidR="00A70452" w:rsidRDefault="00A70452">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_Toc61115524 \h </w:instrText>
      </w:r>
      <w:r>
        <w:fldChar w:fldCharType="separate"/>
      </w:r>
      <w:r>
        <w:t>95</w:t>
      </w:r>
      <w:r>
        <w:fldChar w:fldCharType="end"/>
      </w:r>
    </w:p>
    <w:p w14:paraId="70A04234" w14:textId="3FFD28DC" w:rsidR="00A70452" w:rsidRDefault="00A70452">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_Toc61115525 \h </w:instrText>
      </w:r>
      <w:r>
        <w:fldChar w:fldCharType="separate"/>
      </w:r>
      <w:r>
        <w:t>95</w:t>
      </w:r>
      <w:r>
        <w:fldChar w:fldCharType="end"/>
      </w:r>
    </w:p>
    <w:p w14:paraId="4F18C77D" w14:textId="7A68BA73" w:rsidR="00A70452" w:rsidRDefault="00A70452">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_Toc61115526 \h </w:instrText>
      </w:r>
      <w:r>
        <w:fldChar w:fldCharType="separate"/>
      </w:r>
      <w:r>
        <w:t>97</w:t>
      </w:r>
      <w:r>
        <w:fldChar w:fldCharType="end"/>
      </w:r>
    </w:p>
    <w:p w14:paraId="04A9F755" w14:textId="23541EFD" w:rsidR="00A70452" w:rsidRDefault="00A70452">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_Toc61115527 \h </w:instrText>
      </w:r>
      <w:r>
        <w:fldChar w:fldCharType="separate"/>
      </w:r>
      <w:r>
        <w:t>97</w:t>
      </w:r>
      <w:r>
        <w:fldChar w:fldCharType="end"/>
      </w:r>
    </w:p>
    <w:p w14:paraId="07822118" w14:textId="0FC8E618" w:rsidR="00A70452" w:rsidRDefault="00A70452">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_Toc61115528 \h </w:instrText>
      </w:r>
      <w:r>
        <w:fldChar w:fldCharType="separate"/>
      </w:r>
      <w:r>
        <w:t>97</w:t>
      </w:r>
      <w:r>
        <w:fldChar w:fldCharType="end"/>
      </w:r>
    </w:p>
    <w:p w14:paraId="263C4573" w14:textId="5D3A0A6E" w:rsidR="00A70452" w:rsidRDefault="00A70452">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_Toc61115529 \h </w:instrText>
      </w:r>
      <w:r>
        <w:fldChar w:fldCharType="separate"/>
      </w:r>
      <w:r>
        <w:t>99</w:t>
      </w:r>
      <w:r>
        <w:fldChar w:fldCharType="end"/>
      </w:r>
    </w:p>
    <w:p w14:paraId="71411B4D" w14:textId="659FA448" w:rsidR="00A70452" w:rsidRDefault="00A70452">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_Toc61115530 \h </w:instrText>
      </w:r>
      <w:r>
        <w:fldChar w:fldCharType="separate"/>
      </w:r>
      <w:r>
        <w:t>99</w:t>
      </w:r>
      <w:r>
        <w:fldChar w:fldCharType="end"/>
      </w:r>
    </w:p>
    <w:p w14:paraId="69C14099" w14:textId="4D733A3D" w:rsidR="00A70452" w:rsidRDefault="00A70452">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_Toc61115531 \h </w:instrText>
      </w:r>
      <w:r>
        <w:fldChar w:fldCharType="separate"/>
      </w:r>
      <w:r>
        <w:t>99</w:t>
      </w:r>
      <w:r>
        <w:fldChar w:fldCharType="end"/>
      </w:r>
    </w:p>
    <w:p w14:paraId="35D80F84" w14:textId="52E0834E" w:rsidR="00A70452" w:rsidRDefault="00A70452">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_Toc61115532 \h </w:instrText>
      </w:r>
      <w:r>
        <w:fldChar w:fldCharType="separate"/>
      </w:r>
      <w:r>
        <w:t>100</w:t>
      </w:r>
      <w:r>
        <w:fldChar w:fldCharType="end"/>
      </w:r>
    </w:p>
    <w:p w14:paraId="3CD7FDF1" w14:textId="37E6455B" w:rsidR="00A70452" w:rsidRDefault="00A70452">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_Toc61115533 \h </w:instrText>
      </w:r>
      <w:r>
        <w:fldChar w:fldCharType="separate"/>
      </w:r>
      <w:r>
        <w:t>100</w:t>
      </w:r>
      <w:r>
        <w:fldChar w:fldCharType="end"/>
      </w:r>
    </w:p>
    <w:p w14:paraId="4535C8DD" w14:textId="7CFC571C" w:rsidR="00A70452" w:rsidRDefault="00A70452">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_Toc61115534 \h </w:instrText>
      </w:r>
      <w:r>
        <w:fldChar w:fldCharType="separate"/>
      </w:r>
      <w:r>
        <w:t>100</w:t>
      </w:r>
      <w:r>
        <w:fldChar w:fldCharType="end"/>
      </w:r>
    </w:p>
    <w:p w14:paraId="3B67969C" w14:textId="33F9F54A" w:rsidR="00A70452" w:rsidRDefault="00A70452">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_Toc61115535 \h </w:instrText>
      </w:r>
      <w:r>
        <w:fldChar w:fldCharType="separate"/>
      </w:r>
      <w:r>
        <w:t>100</w:t>
      </w:r>
      <w:r>
        <w:fldChar w:fldCharType="end"/>
      </w:r>
    </w:p>
    <w:p w14:paraId="1009ADB9" w14:textId="2460C81B" w:rsidR="00A70452" w:rsidRDefault="00A70452">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fldLock="1"/>
      </w:r>
      <w:r>
        <w:instrText xml:space="preserve"> PAGEREF _Toc61115536 \h </w:instrText>
      </w:r>
      <w:r>
        <w:fldChar w:fldCharType="separate"/>
      </w:r>
      <w:r>
        <w:t>101</w:t>
      </w:r>
      <w:r>
        <w:fldChar w:fldCharType="end"/>
      </w:r>
    </w:p>
    <w:p w14:paraId="5E5A5DE2" w14:textId="393A1115" w:rsidR="00A70452" w:rsidRDefault="00A7045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_Toc61115537 \h </w:instrText>
      </w:r>
      <w:r>
        <w:fldChar w:fldCharType="separate"/>
      </w:r>
      <w:r>
        <w:t>101</w:t>
      </w:r>
      <w:r>
        <w:fldChar w:fldCharType="end"/>
      </w:r>
    </w:p>
    <w:p w14:paraId="4BD09279" w14:textId="331A7469" w:rsidR="00A70452" w:rsidRDefault="00A7045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_Toc61115538 \h </w:instrText>
      </w:r>
      <w:r>
        <w:fldChar w:fldCharType="separate"/>
      </w:r>
      <w:r>
        <w:t>102</w:t>
      </w:r>
      <w:r>
        <w:fldChar w:fldCharType="end"/>
      </w:r>
    </w:p>
    <w:p w14:paraId="1B9010F7" w14:textId="06CCD552" w:rsidR="00A70452" w:rsidRDefault="00A70452">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_Toc61115539 \h </w:instrText>
      </w:r>
      <w:r>
        <w:fldChar w:fldCharType="separate"/>
      </w:r>
      <w:r>
        <w:t>102</w:t>
      </w:r>
      <w:r>
        <w:fldChar w:fldCharType="end"/>
      </w:r>
    </w:p>
    <w:p w14:paraId="00E78184" w14:textId="749C0B44" w:rsidR="00A70452" w:rsidRDefault="00A70452">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_Toc61115540 \h </w:instrText>
      </w:r>
      <w:r>
        <w:fldChar w:fldCharType="separate"/>
      </w:r>
      <w:r>
        <w:t>102</w:t>
      </w:r>
      <w:r>
        <w:fldChar w:fldCharType="end"/>
      </w:r>
    </w:p>
    <w:p w14:paraId="4C6057C1" w14:textId="255A9F6C" w:rsidR="00A70452" w:rsidRDefault="00A70452">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_Toc61115541 \h </w:instrText>
      </w:r>
      <w:r>
        <w:fldChar w:fldCharType="separate"/>
      </w:r>
      <w:r>
        <w:t>102</w:t>
      </w:r>
      <w:r>
        <w:fldChar w:fldCharType="end"/>
      </w:r>
    </w:p>
    <w:p w14:paraId="271366CD" w14:textId="3E3994B0" w:rsidR="00A70452" w:rsidRDefault="00A70452">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_Toc61115542 \h </w:instrText>
      </w:r>
      <w:r>
        <w:fldChar w:fldCharType="separate"/>
      </w:r>
      <w:r>
        <w:t>102</w:t>
      </w:r>
      <w:r>
        <w:fldChar w:fldCharType="end"/>
      </w:r>
    </w:p>
    <w:p w14:paraId="2E5B83B1" w14:textId="7E05D198" w:rsidR="00A70452" w:rsidRDefault="00A70452">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_Toc61115543 \h </w:instrText>
      </w:r>
      <w:r>
        <w:fldChar w:fldCharType="separate"/>
      </w:r>
      <w:r>
        <w:t>102</w:t>
      </w:r>
      <w:r>
        <w:fldChar w:fldCharType="end"/>
      </w:r>
    </w:p>
    <w:p w14:paraId="07D7E024" w14:textId="0FBCBEEC" w:rsidR="00A70452" w:rsidRDefault="00A70452">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_Toc61115544 \h </w:instrText>
      </w:r>
      <w:r>
        <w:fldChar w:fldCharType="separate"/>
      </w:r>
      <w:r>
        <w:t>103</w:t>
      </w:r>
      <w:r>
        <w:fldChar w:fldCharType="end"/>
      </w:r>
    </w:p>
    <w:p w14:paraId="7FBE7973" w14:textId="057C3DE6" w:rsidR="00A70452" w:rsidRDefault="00A70452">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_Toc61115545 \h </w:instrText>
      </w:r>
      <w:r>
        <w:fldChar w:fldCharType="separate"/>
      </w:r>
      <w:r>
        <w:t>105</w:t>
      </w:r>
      <w:r>
        <w:fldChar w:fldCharType="end"/>
      </w:r>
    </w:p>
    <w:p w14:paraId="49462FB5" w14:textId="74DB1A3A"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6.6.2.5.1</w:t>
      </w:r>
      <w:r w:rsidRPr="00A70452">
        <w:rPr>
          <w:rFonts w:asciiTheme="minorHAnsi" w:eastAsiaTheme="minorEastAsia" w:hAnsiTheme="minorHAnsi" w:cstheme="minorBidi"/>
          <w:sz w:val="22"/>
          <w:szCs w:val="22"/>
          <w:lang w:val="sv-FI" w:eastAsia="en-GB"/>
        </w:rPr>
        <w:tab/>
      </w:r>
      <w:r w:rsidRPr="00A70452">
        <w:rPr>
          <w:lang w:val="sv-FI"/>
        </w:rPr>
        <w:t>MSR</w:t>
      </w:r>
      <w:r w:rsidRPr="00A70452">
        <w:rPr>
          <w:lang w:val="sv-FI"/>
        </w:rPr>
        <w:tab/>
      </w:r>
      <w:r>
        <w:fldChar w:fldCharType="begin" w:fldLock="1"/>
      </w:r>
      <w:r w:rsidRPr="00A70452">
        <w:rPr>
          <w:lang w:val="sv-FI"/>
        </w:rPr>
        <w:instrText xml:space="preserve"> PAGEREF _Toc61115546 \h </w:instrText>
      </w:r>
      <w:r>
        <w:fldChar w:fldCharType="separate"/>
      </w:r>
      <w:r w:rsidRPr="00A70452">
        <w:rPr>
          <w:lang w:val="sv-FI"/>
        </w:rPr>
        <w:t>105</w:t>
      </w:r>
      <w:r>
        <w:fldChar w:fldCharType="end"/>
      </w:r>
    </w:p>
    <w:p w14:paraId="24A10135" w14:textId="259DCF0D"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6.6.2.5.2</w:t>
      </w:r>
      <w:r w:rsidRPr="00A70452">
        <w:rPr>
          <w:rFonts w:asciiTheme="minorHAnsi" w:eastAsiaTheme="minorEastAsia" w:hAnsiTheme="minorHAnsi" w:cstheme="minorBidi"/>
          <w:sz w:val="22"/>
          <w:szCs w:val="22"/>
          <w:lang w:val="sv-FI" w:eastAsia="en-GB"/>
        </w:rPr>
        <w:tab/>
      </w:r>
      <w:r w:rsidRPr="00A70452">
        <w:rPr>
          <w:lang w:val="sv-FI"/>
        </w:rPr>
        <w:t>UTRA FDD</w:t>
      </w:r>
      <w:r w:rsidRPr="00A70452">
        <w:rPr>
          <w:lang w:val="sv-FI"/>
        </w:rPr>
        <w:tab/>
      </w:r>
      <w:r>
        <w:fldChar w:fldCharType="begin" w:fldLock="1"/>
      </w:r>
      <w:r w:rsidRPr="00A70452">
        <w:rPr>
          <w:lang w:val="sv-FI"/>
        </w:rPr>
        <w:instrText xml:space="preserve"> PAGEREF _Toc61115547 \h </w:instrText>
      </w:r>
      <w:r>
        <w:fldChar w:fldCharType="separate"/>
      </w:r>
      <w:r w:rsidRPr="00A70452">
        <w:rPr>
          <w:lang w:val="sv-FI"/>
        </w:rPr>
        <w:t>105</w:t>
      </w:r>
      <w:r>
        <w:fldChar w:fldCharType="end"/>
      </w:r>
    </w:p>
    <w:p w14:paraId="4FB8088C" w14:textId="322FB39B"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6.6.2.5.3</w:t>
      </w:r>
      <w:r w:rsidRPr="00A70452">
        <w:rPr>
          <w:rFonts w:asciiTheme="minorHAnsi" w:eastAsiaTheme="minorEastAsia" w:hAnsiTheme="minorHAnsi" w:cstheme="minorBidi"/>
          <w:sz w:val="22"/>
          <w:szCs w:val="22"/>
          <w:lang w:val="sv-FI" w:eastAsia="en-GB"/>
        </w:rPr>
        <w:tab/>
      </w:r>
      <w:r w:rsidRPr="00A70452">
        <w:rPr>
          <w:lang w:val="sv-FI"/>
        </w:rPr>
        <w:t>UTRA TDD</w:t>
      </w:r>
      <w:r w:rsidRPr="00A70452">
        <w:rPr>
          <w:lang w:val="sv-FI"/>
        </w:rPr>
        <w:tab/>
      </w:r>
      <w:r>
        <w:fldChar w:fldCharType="begin" w:fldLock="1"/>
      </w:r>
      <w:r w:rsidRPr="00A70452">
        <w:rPr>
          <w:lang w:val="sv-FI"/>
        </w:rPr>
        <w:instrText xml:space="preserve"> PAGEREF _Toc61115548 \h </w:instrText>
      </w:r>
      <w:r>
        <w:fldChar w:fldCharType="separate"/>
      </w:r>
      <w:r w:rsidRPr="00A70452">
        <w:rPr>
          <w:lang w:val="sv-FI"/>
        </w:rPr>
        <w:t>105</w:t>
      </w:r>
      <w:r>
        <w:fldChar w:fldCharType="end"/>
      </w:r>
    </w:p>
    <w:p w14:paraId="622CC8D6" w14:textId="6A07A02B" w:rsidR="00A70452" w:rsidRDefault="00A70452">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_Toc61115549 \h </w:instrText>
      </w:r>
      <w:r>
        <w:fldChar w:fldCharType="separate"/>
      </w:r>
      <w:r>
        <w:t>105</w:t>
      </w:r>
      <w:r>
        <w:fldChar w:fldCharType="end"/>
      </w:r>
    </w:p>
    <w:p w14:paraId="6B219BBF" w14:textId="0F1AE52B" w:rsidR="00A70452" w:rsidRDefault="00A7045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_Toc61115550 \h </w:instrText>
      </w:r>
      <w:r>
        <w:fldChar w:fldCharType="separate"/>
      </w:r>
      <w:r>
        <w:t>106</w:t>
      </w:r>
      <w:r>
        <w:fldChar w:fldCharType="end"/>
      </w:r>
    </w:p>
    <w:p w14:paraId="0360DEB5" w14:textId="0985A398" w:rsidR="00A70452" w:rsidRDefault="00A70452">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_Toc61115551 \h </w:instrText>
      </w:r>
      <w:r>
        <w:fldChar w:fldCharType="separate"/>
      </w:r>
      <w:r>
        <w:t>106</w:t>
      </w:r>
      <w:r>
        <w:fldChar w:fldCharType="end"/>
      </w:r>
    </w:p>
    <w:p w14:paraId="364C8405" w14:textId="60ADF6F9" w:rsidR="00A70452" w:rsidRDefault="00A70452">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_Toc61115552 \h </w:instrText>
      </w:r>
      <w:r>
        <w:fldChar w:fldCharType="separate"/>
      </w:r>
      <w:r>
        <w:t>106</w:t>
      </w:r>
      <w:r>
        <w:fldChar w:fldCharType="end"/>
      </w:r>
    </w:p>
    <w:p w14:paraId="30718B7C" w14:textId="74742A1F" w:rsidR="00A70452" w:rsidRDefault="00A70452">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_Toc61115553 \h </w:instrText>
      </w:r>
      <w:r>
        <w:fldChar w:fldCharType="separate"/>
      </w:r>
      <w:r>
        <w:t>106</w:t>
      </w:r>
      <w:r>
        <w:fldChar w:fldCharType="end"/>
      </w:r>
    </w:p>
    <w:p w14:paraId="0F00DB75" w14:textId="3F5F5B10" w:rsidR="00A70452" w:rsidRDefault="00A70452">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_Toc61115554 \h </w:instrText>
      </w:r>
      <w:r>
        <w:fldChar w:fldCharType="separate"/>
      </w:r>
      <w:r>
        <w:t>106</w:t>
      </w:r>
      <w:r>
        <w:fldChar w:fldCharType="end"/>
      </w:r>
    </w:p>
    <w:p w14:paraId="2EEFCEF4" w14:textId="4280E5C7" w:rsidR="00A70452" w:rsidRDefault="00A70452">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_Toc61115555 \h </w:instrText>
      </w:r>
      <w:r>
        <w:fldChar w:fldCharType="separate"/>
      </w:r>
      <w:r>
        <w:t>106</w:t>
      </w:r>
      <w:r>
        <w:fldChar w:fldCharType="end"/>
      </w:r>
    </w:p>
    <w:p w14:paraId="40E32A00" w14:textId="6357A96F" w:rsidR="00A70452" w:rsidRDefault="00A70452">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_Toc61115556 \h </w:instrText>
      </w:r>
      <w:r>
        <w:fldChar w:fldCharType="separate"/>
      </w:r>
      <w:r>
        <w:t>108</w:t>
      </w:r>
      <w:r>
        <w:fldChar w:fldCharType="end"/>
      </w:r>
    </w:p>
    <w:p w14:paraId="65CF2727" w14:textId="2AF0621C" w:rsidR="00A70452" w:rsidRDefault="00A70452">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_Toc61115557 \h </w:instrText>
      </w:r>
      <w:r>
        <w:fldChar w:fldCharType="separate"/>
      </w:r>
      <w:r>
        <w:t>110</w:t>
      </w:r>
      <w:r>
        <w:fldChar w:fldCharType="end"/>
      </w:r>
    </w:p>
    <w:p w14:paraId="571DE53F" w14:textId="3A589D6E" w:rsidR="00A70452" w:rsidRDefault="00A70452">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_Toc61115558 \h </w:instrText>
      </w:r>
      <w:r>
        <w:fldChar w:fldCharType="separate"/>
      </w:r>
      <w:r>
        <w:t>110</w:t>
      </w:r>
      <w:r>
        <w:fldChar w:fldCharType="end"/>
      </w:r>
    </w:p>
    <w:p w14:paraId="30F0992C" w14:textId="799385C9" w:rsidR="00A70452" w:rsidRDefault="00A70452">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_Toc61115559 \h </w:instrText>
      </w:r>
      <w:r>
        <w:fldChar w:fldCharType="separate"/>
      </w:r>
      <w:r>
        <w:t>110</w:t>
      </w:r>
      <w:r>
        <w:fldChar w:fldCharType="end"/>
      </w:r>
    </w:p>
    <w:p w14:paraId="19310D6B" w14:textId="0D15AE28" w:rsidR="00A70452" w:rsidRDefault="00A70452">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_Toc61115560 \h </w:instrText>
      </w:r>
      <w:r>
        <w:fldChar w:fldCharType="separate"/>
      </w:r>
      <w:r>
        <w:t>110</w:t>
      </w:r>
      <w:r>
        <w:fldChar w:fldCharType="end"/>
      </w:r>
    </w:p>
    <w:p w14:paraId="09DC92F2" w14:textId="3BCB7634"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6.6.3.5.4</w:t>
      </w:r>
      <w:r w:rsidRPr="00A70452">
        <w:rPr>
          <w:rFonts w:asciiTheme="minorHAnsi" w:eastAsiaTheme="minorEastAsia" w:hAnsiTheme="minorHAnsi" w:cstheme="minorBidi"/>
          <w:sz w:val="22"/>
          <w:szCs w:val="22"/>
          <w:lang w:val="sv-FI" w:eastAsia="en-GB"/>
        </w:rPr>
        <w:tab/>
      </w:r>
      <w:r w:rsidRPr="00A70452">
        <w:rPr>
          <w:lang w:val="sv-FI"/>
        </w:rPr>
        <w:t>UTRA FDD</w:t>
      </w:r>
      <w:r w:rsidRPr="00A70452">
        <w:rPr>
          <w:lang w:val="sv-FI"/>
        </w:rPr>
        <w:tab/>
      </w:r>
      <w:r>
        <w:fldChar w:fldCharType="begin" w:fldLock="1"/>
      </w:r>
      <w:r w:rsidRPr="00A70452">
        <w:rPr>
          <w:lang w:val="sv-FI"/>
        </w:rPr>
        <w:instrText xml:space="preserve"> PAGEREF _Toc61115561 \h </w:instrText>
      </w:r>
      <w:r>
        <w:fldChar w:fldCharType="separate"/>
      </w:r>
      <w:r w:rsidRPr="00A70452">
        <w:rPr>
          <w:lang w:val="sv-FI"/>
        </w:rPr>
        <w:t>115</w:t>
      </w:r>
      <w:r>
        <w:fldChar w:fldCharType="end"/>
      </w:r>
    </w:p>
    <w:p w14:paraId="6DFE15EB" w14:textId="521CF067"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6.6.3.5.5</w:t>
      </w:r>
      <w:r w:rsidRPr="00A70452">
        <w:rPr>
          <w:rFonts w:asciiTheme="minorHAnsi" w:eastAsiaTheme="minorEastAsia" w:hAnsiTheme="minorHAnsi" w:cstheme="minorBidi"/>
          <w:sz w:val="22"/>
          <w:szCs w:val="22"/>
          <w:lang w:val="sv-FI" w:eastAsia="en-GB"/>
        </w:rPr>
        <w:tab/>
      </w:r>
      <w:r w:rsidRPr="00A70452">
        <w:rPr>
          <w:lang w:val="sv-FI"/>
        </w:rPr>
        <w:t>UTRA TDD, 1,28Mcps option</w:t>
      </w:r>
      <w:r w:rsidRPr="00A70452">
        <w:rPr>
          <w:lang w:val="sv-FI"/>
        </w:rPr>
        <w:tab/>
      </w:r>
      <w:r>
        <w:fldChar w:fldCharType="begin" w:fldLock="1"/>
      </w:r>
      <w:r w:rsidRPr="00A70452">
        <w:rPr>
          <w:lang w:val="sv-FI"/>
        </w:rPr>
        <w:instrText xml:space="preserve"> PAGEREF _Toc61115562 \h </w:instrText>
      </w:r>
      <w:r>
        <w:fldChar w:fldCharType="separate"/>
      </w:r>
      <w:r w:rsidRPr="00A70452">
        <w:rPr>
          <w:lang w:val="sv-FI"/>
        </w:rPr>
        <w:t>117</w:t>
      </w:r>
      <w:r>
        <w:fldChar w:fldCharType="end"/>
      </w:r>
    </w:p>
    <w:p w14:paraId="479BC791" w14:textId="6FADCD29" w:rsidR="00A70452" w:rsidRPr="00A70452" w:rsidRDefault="00A70452">
      <w:pPr>
        <w:pStyle w:val="TOC5"/>
        <w:rPr>
          <w:rFonts w:asciiTheme="minorHAnsi" w:eastAsiaTheme="minorEastAsia" w:hAnsiTheme="minorHAnsi" w:cstheme="minorBidi"/>
          <w:sz w:val="22"/>
          <w:szCs w:val="22"/>
          <w:lang w:val="sv-FI" w:eastAsia="en-GB"/>
        </w:rPr>
      </w:pPr>
      <w:r w:rsidRPr="00A70452">
        <w:rPr>
          <w:lang w:val="sv-FI"/>
        </w:rPr>
        <w:t>6.6.3.5.6</w:t>
      </w:r>
      <w:r w:rsidRPr="00A70452">
        <w:rPr>
          <w:rFonts w:asciiTheme="minorHAnsi" w:eastAsiaTheme="minorEastAsia" w:hAnsiTheme="minorHAnsi" w:cstheme="minorBidi"/>
          <w:sz w:val="22"/>
          <w:szCs w:val="22"/>
          <w:lang w:val="sv-FI" w:eastAsia="en-GB"/>
        </w:rPr>
        <w:tab/>
      </w:r>
      <w:r w:rsidRPr="00A70452">
        <w:rPr>
          <w:lang w:val="sv-FI"/>
        </w:rPr>
        <w:t>E-UTRA</w:t>
      </w:r>
      <w:r w:rsidRPr="00A70452">
        <w:rPr>
          <w:lang w:val="sv-FI"/>
        </w:rPr>
        <w:tab/>
      </w:r>
      <w:r>
        <w:fldChar w:fldCharType="begin" w:fldLock="1"/>
      </w:r>
      <w:r w:rsidRPr="00A70452">
        <w:rPr>
          <w:lang w:val="sv-FI"/>
        </w:rPr>
        <w:instrText xml:space="preserve"> PAGEREF _Toc61115563 \h </w:instrText>
      </w:r>
      <w:r>
        <w:fldChar w:fldCharType="separate"/>
      </w:r>
      <w:r w:rsidRPr="00A70452">
        <w:rPr>
          <w:lang w:val="sv-FI"/>
        </w:rPr>
        <w:t>117</w:t>
      </w:r>
      <w:r>
        <w:fldChar w:fldCharType="end"/>
      </w:r>
    </w:p>
    <w:p w14:paraId="3E43CE6E" w14:textId="5D145D99" w:rsidR="00A70452" w:rsidRPr="00A70452" w:rsidRDefault="00A70452">
      <w:pPr>
        <w:pStyle w:val="TOC3"/>
        <w:rPr>
          <w:rFonts w:asciiTheme="minorHAnsi" w:eastAsiaTheme="minorEastAsia" w:hAnsiTheme="minorHAnsi" w:cstheme="minorBidi"/>
          <w:sz w:val="22"/>
          <w:szCs w:val="22"/>
          <w:lang w:val="sv-FI" w:eastAsia="en-GB"/>
        </w:rPr>
      </w:pPr>
      <w:r w:rsidRPr="00A70452">
        <w:rPr>
          <w:lang w:val="sv-FI"/>
        </w:rPr>
        <w:t>6.6.4</w:t>
      </w:r>
      <w:r w:rsidRPr="00A70452">
        <w:rPr>
          <w:rFonts w:asciiTheme="minorHAnsi" w:eastAsiaTheme="minorEastAsia" w:hAnsiTheme="minorHAnsi" w:cstheme="minorBidi"/>
          <w:sz w:val="22"/>
          <w:szCs w:val="22"/>
          <w:lang w:val="sv-FI" w:eastAsia="en-GB"/>
        </w:rPr>
        <w:tab/>
      </w:r>
      <w:r w:rsidRPr="00A70452">
        <w:rPr>
          <w:lang w:val="sv-FI"/>
        </w:rPr>
        <w:t>Spectrum emission mask</w:t>
      </w:r>
      <w:r w:rsidRPr="00A70452">
        <w:rPr>
          <w:lang w:val="sv-FI"/>
        </w:rPr>
        <w:tab/>
      </w:r>
      <w:r>
        <w:fldChar w:fldCharType="begin" w:fldLock="1"/>
      </w:r>
      <w:r w:rsidRPr="00A70452">
        <w:rPr>
          <w:lang w:val="sv-FI"/>
        </w:rPr>
        <w:instrText xml:space="preserve"> PAGEREF _Toc61115564 \h </w:instrText>
      </w:r>
      <w:r>
        <w:fldChar w:fldCharType="separate"/>
      </w:r>
      <w:r w:rsidRPr="00A70452">
        <w:rPr>
          <w:lang w:val="sv-FI"/>
        </w:rPr>
        <w:t>120</w:t>
      </w:r>
      <w:r>
        <w:fldChar w:fldCharType="end"/>
      </w:r>
    </w:p>
    <w:p w14:paraId="4A533A1C" w14:textId="33A0D40F" w:rsidR="00A70452" w:rsidRDefault="00A7045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_Toc61115565 \h </w:instrText>
      </w:r>
      <w:r>
        <w:fldChar w:fldCharType="separate"/>
      </w:r>
      <w:r>
        <w:t>120</w:t>
      </w:r>
      <w:r>
        <w:fldChar w:fldCharType="end"/>
      </w:r>
    </w:p>
    <w:p w14:paraId="75E93071" w14:textId="5B31283A" w:rsidR="00A70452" w:rsidRDefault="00A7045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_Toc61115566 \h </w:instrText>
      </w:r>
      <w:r>
        <w:fldChar w:fldCharType="separate"/>
      </w:r>
      <w:r>
        <w:t>120</w:t>
      </w:r>
      <w:r>
        <w:fldChar w:fldCharType="end"/>
      </w:r>
    </w:p>
    <w:p w14:paraId="0DF44AF3" w14:textId="6852511C" w:rsidR="00A70452" w:rsidRDefault="00A7045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_Toc61115567 \h </w:instrText>
      </w:r>
      <w:r>
        <w:fldChar w:fldCharType="separate"/>
      </w:r>
      <w:r>
        <w:t>120</w:t>
      </w:r>
      <w:r>
        <w:fldChar w:fldCharType="end"/>
      </w:r>
    </w:p>
    <w:p w14:paraId="6FEC1554" w14:textId="2CF4D19B" w:rsidR="00A70452" w:rsidRDefault="00A70452">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_Toc61115568 \h </w:instrText>
      </w:r>
      <w:r>
        <w:fldChar w:fldCharType="separate"/>
      </w:r>
      <w:r>
        <w:t>120</w:t>
      </w:r>
      <w:r>
        <w:fldChar w:fldCharType="end"/>
      </w:r>
    </w:p>
    <w:p w14:paraId="4EFB3B8A" w14:textId="5C3C7873" w:rsidR="00A70452" w:rsidRDefault="00A70452">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_Toc61115569 \h </w:instrText>
      </w:r>
      <w:r>
        <w:fldChar w:fldCharType="separate"/>
      </w:r>
      <w:r>
        <w:t>120</w:t>
      </w:r>
      <w:r>
        <w:fldChar w:fldCharType="end"/>
      </w:r>
    </w:p>
    <w:p w14:paraId="1727F913" w14:textId="640490A5" w:rsidR="00A70452" w:rsidRDefault="00A70452">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_Toc61115570 \h </w:instrText>
      </w:r>
      <w:r>
        <w:fldChar w:fldCharType="separate"/>
      </w:r>
      <w:r>
        <w:t>121</w:t>
      </w:r>
      <w:r>
        <w:fldChar w:fldCharType="end"/>
      </w:r>
    </w:p>
    <w:p w14:paraId="738AFC81" w14:textId="4B18D760" w:rsidR="00A70452" w:rsidRDefault="00A70452">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_Toc61115571 \h </w:instrText>
      </w:r>
      <w:r>
        <w:fldChar w:fldCharType="separate"/>
      </w:r>
      <w:r>
        <w:t>122</w:t>
      </w:r>
      <w:r>
        <w:fldChar w:fldCharType="end"/>
      </w:r>
    </w:p>
    <w:p w14:paraId="3605E051" w14:textId="10A65DDB" w:rsidR="00A70452" w:rsidRDefault="00A70452">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_Toc61115572 \h </w:instrText>
      </w:r>
      <w:r>
        <w:fldChar w:fldCharType="separate"/>
      </w:r>
      <w:r>
        <w:t>122</w:t>
      </w:r>
      <w:r>
        <w:fldChar w:fldCharType="end"/>
      </w:r>
    </w:p>
    <w:p w14:paraId="1A7B5C38" w14:textId="5EB45660" w:rsidR="00A70452" w:rsidRDefault="00A70452">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_Toc61115573 \h </w:instrText>
      </w:r>
      <w:r>
        <w:fldChar w:fldCharType="separate"/>
      </w:r>
      <w:r>
        <w:t>123</w:t>
      </w:r>
      <w:r>
        <w:fldChar w:fldCharType="end"/>
      </w:r>
    </w:p>
    <w:p w14:paraId="098D8D30" w14:textId="0AF609B4" w:rsidR="00A70452" w:rsidRDefault="00A70452">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_Toc61115574 \h </w:instrText>
      </w:r>
      <w:r>
        <w:fldChar w:fldCharType="separate"/>
      </w:r>
      <w:r>
        <w:t>134</w:t>
      </w:r>
      <w:r>
        <w:fldChar w:fldCharType="end"/>
      </w:r>
    </w:p>
    <w:p w14:paraId="166E30CC" w14:textId="73D265D4" w:rsidR="00A70452" w:rsidRDefault="00A70452">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_Toc61115575 \h </w:instrText>
      </w:r>
      <w:r>
        <w:fldChar w:fldCharType="separate"/>
      </w:r>
      <w:r>
        <w:t>134</w:t>
      </w:r>
      <w:r>
        <w:fldChar w:fldCharType="end"/>
      </w:r>
    </w:p>
    <w:p w14:paraId="1C52CB18" w14:textId="5B545BD1" w:rsidR="00A70452" w:rsidRDefault="00A70452">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_Toc61115576 \h </w:instrText>
      </w:r>
      <w:r>
        <w:fldChar w:fldCharType="separate"/>
      </w:r>
      <w:r>
        <w:t>134</w:t>
      </w:r>
      <w:r>
        <w:fldChar w:fldCharType="end"/>
      </w:r>
    </w:p>
    <w:p w14:paraId="2F46080D" w14:textId="6D5D09EE" w:rsidR="00A70452" w:rsidRDefault="00A70452">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_Toc61115577 \h </w:instrText>
      </w:r>
      <w:r>
        <w:fldChar w:fldCharType="separate"/>
      </w:r>
      <w:r>
        <w:t>134</w:t>
      </w:r>
      <w:r>
        <w:fldChar w:fldCharType="end"/>
      </w:r>
    </w:p>
    <w:p w14:paraId="2CAF9445" w14:textId="63B849D5" w:rsidR="00A70452" w:rsidRDefault="00A70452">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_Toc61115578 \h </w:instrText>
      </w:r>
      <w:r>
        <w:fldChar w:fldCharType="separate"/>
      </w:r>
      <w:r>
        <w:t>134</w:t>
      </w:r>
      <w:r>
        <w:fldChar w:fldCharType="end"/>
      </w:r>
    </w:p>
    <w:p w14:paraId="66D7E1B9" w14:textId="16052ABD" w:rsidR="00A70452" w:rsidRDefault="00A70452">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_Toc61115579 \h </w:instrText>
      </w:r>
      <w:r>
        <w:fldChar w:fldCharType="separate"/>
      </w:r>
      <w:r>
        <w:t>134</w:t>
      </w:r>
      <w:r>
        <w:fldChar w:fldCharType="end"/>
      </w:r>
    </w:p>
    <w:p w14:paraId="02FB5B11" w14:textId="6E0C3392" w:rsidR="00A70452" w:rsidRDefault="00A70452">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_Toc61115580 \h </w:instrText>
      </w:r>
      <w:r>
        <w:fldChar w:fldCharType="separate"/>
      </w:r>
      <w:r>
        <w:t>135</w:t>
      </w:r>
      <w:r>
        <w:fldChar w:fldCharType="end"/>
      </w:r>
    </w:p>
    <w:p w14:paraId="7FE13B04" w14:textId="39C0355B" w:rsidR="00A70452" w:rsidRDefault="00A70452">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_Toc61115581 \h </w:instrText>
      </w:r>
      <w:r>
        <w:fldChar w:fldCharType="separate"/>
      </w:r>
      <w:r>
        <w:t>135</w:t>
      </w:r>
      <w:r>
        <w:fldChar w:fldCharType="end"/>
      </w:r>
    </w:p>
    <w:p w14:paraId="7EA21039" w14:textId="3CF2F91E" w:rsidR="00A70452" w:rsidRDefault="00A70452">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_Toc61115582 \h </w:instrText>
      </w:r>
      <w:r>
        <w:fldChar w:fldCharType="separate"/>
      </w:r>
      <w:r>
        <w:t>135</w:t>
      </w:r>
      <w:r>
        <w:fldChar w:fldCharType="end"/>
      </w:r>
    </w:p>
    <w:p w14:paraId="2A5550B9" w14:textId="585E197F" w:rsidR="00A70452" w:rsidRDefault="00A70452">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_Toc61115583 \h </w:instrText>
      </w:r>
      <w:r>
        <w:fldChar w:fldCharType="separate"/>
      </w:r>
      <w:r>
        <w:t>136</w:t>
      </w:r>
      <w:r>
        <w:fldChar w:fldCharType="end"/>
      </w:r>
    </w:p>
    <w:p w14:paraId="26067FFB" w14:textId="602FDF49" w:rsidR="00A70452" w:rsidRDefault="00A70452">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_Toc61115584 \h </w:instrText>
      </w:r>
      <w:r>
        <w:fldChar w:fldCharType="separate"/>
      </w:r>
      <w:r>
        <w:t>145</w:t>
      </w:r>
      <w:r>
        <w:fldChar w:fldCharType="end"/>
      </w:r>
    </w:p>
    <w:p w14:paraId="6268918E" w14:textId="31E18FB1" w:rsidR="00A70452" w:rsidRDefault="00A70452">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_Toc61115585 \h </w:instrText>
      </w:r>
      <w:r>
        <w:fldChar w:fldCharType="separate"/>
      </w:r>
      <w:r>
        <w:t>152</w:t>
      </w:r>
      <w:r>
        <w:fldChar w:fldCharType="end"/>
      </w:r>
    </w:p>
    <w:p w14:paraId="60A4D877" w14:textId="3D24C2F9" w:rsidR="00A70452" w:rsidRDefault="00A70452">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_Toc61115586 \h </w:instrText>
      </w:r>
      <w:r>
        <w:fldChar w:fldCharType="separate"/>
      </w:r>
      <w:r>
        <w:t>154</w:t>
      </w:r>
      <w:r>
        <w:fldChar w:fldCharType="end"/>
      </w:r>
    </w:p>
    <w:p w14:paraId="2F112BF1" w14:textId="1573A9B8" w:rsidR="00A70452" w:rsidRDefault="00A70452">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_Toc61115587 \h </w:instrText>
      </w:r>
      <w:r>
        <w:fldChar w:fldCharType="separate"/>
      </w:r>
      <w:r>
        <w:t>176</w:t>
      </w:r>
      <w:r>
        <w:fldChar w:fldCharType="end"/>
      </w:r>
    </w:p>
    <w:p w14:paraId="40CF86CE" w14:textId="5A264B13" w:rsidR="00A70452" w:rsidRDefault="00A70452">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_Toc61115588 \h </w:instrText>
      </w:r>
      <w:r>
        <w:fldChar w:fldCharType="separate"/>
      </w:r>
      <w:r>
        <w:t>176</w:t>
      </w:r>
      <w:r>
        <w:fldChar w:fldCharType="end"/>
      </w:r>
    </w:p>
    <w:p w14:paraId="747366E6" w14:textId="06503017" w:rsidR="00A70452" w:rsidRDefault="00A70452">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_Toc61115589 \h </w:instrText>
      </w:r>
      <w:r>
        <w:fldChar w:fldCharType="separate"/>
      </w:r>
      <w:r>
        <w:t>177</w:t>
      </w:r>
      <w:r>
        <w:fldChar w:fldCharType="end"/>
      </w:r>
    </w:p>
    <w:p w14:paraId="0A3F6C23" w14:textId="33F60023" w:rsidR="00A70452" w:rsidRDefault="00A70452">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_Toc61115590 \h </w:instrText>
      </w:r>
      <w:r>
        <w:fldChar w:fldCharType="separate"/>
      </w:r>
      <w:r>
        <w:t>177</w:t>
      </w:r>
      <w:r>
        <w:fldChar w:fldCharType="end"/>
      </w:r>
    </w:p>
    <w:p w14:paraId="3E242174" w14:textId="789FE389" w:rsidR="00A70452" w:rsidRDefault="00A70452">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_Toc61115591 \h </w:instrText>
      </w:r>
      <w:r>
        <w:fldChar w:fldCharType="separate"/>
      </w:r>
      <w:r>
        <w:t>177</w:t>
      </w:r>
      <w:r>
        <w:fldChar w:fldCharType="end"/>
      </w:r>
    </w:p>
    <w:p w14:paraId="0B243576" w14:textId="23C163B4" w:rsidR="00A70452" w:rsidRDefault="00A70452">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_Toc61115592 \h </w:instrText>
      </w:r>
      <w:r>
        <w:fldChar w:fldCharType="separate"/>
      </w:r>
      <w:r>
        <w:t>177</w:t>
      </w:r>
      <w:r>
        <w:fldChar w:fldCharType="end"/>
      </w:r>
    </w:p>
    <w:p w14:paraId="0723ACF0" w14:textId="5238A0C8" w:rsidR="00A70452" w:rsidRDefault="00A70452">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_Toc61115593 \h </w:instrText>
      </w:r>
      <w:r>
        <w:fldChar w:fldCharType="separate"/>
      </w:r>
      <w:r>
        <w:t>178</w:t>
      </w:r>
      <w:r>
        <w:fldChar w:fldCharType="end"/>
      </w:r>
    </w:p>
    <w:p w14:paraId="7EAE2815" w14:textId="13BC9F82" w:rsidR="00A70452" w:rsidRDefault="00A70452">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_Toc61115594 \h </w:instrText>
      </w:r>
      <w:r>
        <w:fldChar w:fldCharType="separate"/>
      </w:r>
      <w:r>
        <w:t>178</w:t>
      </w:r>
      <w:r>
        <w:fldChar w:fldCharType="end"/>
      </w:r>
    </w:p>
    <w:p w14:paraId="7A44B6F8" w14:textId="1DE53BC7" w:rsidR="00A70452" w:rsidRDefault="00A70452">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_Toc61115595 \h </w:instrText>
      </w:r>
      <w:r>
        <w:fldChar w:fldCharType="separate"/>
      </w:r>
      <w:r>
        <w:t>178</w:t>
      </w:r>
      <w:r>
        <w:fldChar w:fldCharType="end"/>
      </w:r>
    </w:p>
    <w:p w14:paraId="392C4659" w14:textId="79D39667" w:rsidR="00A70452" w:rsidRDefault="00A70452">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_Toc61115596 \h </w:instrText>
      </w:r>
      <w:r>
        <w:fldChar w:fldCharType="separate"/>
      </w:r>
      <w:r>
        <w:t>179</w:t>
      </w:r>
      <w:r>
        <w:fldChar w:fldCharType="end"/>
      </w:r>
    </w:p>
    <w:p w14:paraId="7293A0B7" w14:textId="3CAA8D12" w:rsidR="00A70452" w:rsidRDefault="00A70452">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fldLock="1"/>
      </w:r>
      <w:r>
        <w:instrText xml:space="preserve"> PAGEREF _Toc61115597 \h </w:instrText>
      </w:r>
      <w:r>
        <w:fldChar w:fldCharType="separate"/>
      </w:r>
      <w:r>
        <w:t>199</w:t>
      </w:r>
      <w:r>
        <w:fldChar w:fldCharType="end"/>
      </w:r>
    </w:p>
    <w:p w14:paraId="24898B43" w14:textId="1B050BFD" w:rsidR="00A70452" w:rsidRDefault="00A7045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_Toc61115598 \h </w:instrText>
      </w:r>
      <w:r>
        <w:fldChar w:fldCharType="separate"/>
      </w:r>
      <w:r>
        <w:t>199</w:t>
      </w:r>
      <w:r>
        <w:fldChar w:fldCharType="end"/>
      </w:r>
    </w:p>
    <w:p w14:paraId="4BB049B4" w14:textId="3E068E2B" w:rsidR="00A70452" w:rsidRDefault="00A70452">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_Toc61115599 \h </w:instrText>
      </w:r>
      <w:r>
        <w:fldChar w:fldCharType="separate"/>
      </w:r>
      <w:r>
        <w:t>199</w:t>
      </w:r>
      <w:r>
        <w:fldChar w:fldCharType="end"/>
      </w:r>
    </w:p>
    <w:p w14:paraId="4508595B" w14:textId="01AE364D" w:rsidR="00A70452" w:rsidRDefault="00A7045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_Toc61115600 \h </w:instrText>
      </w:r>
      <w:r>
        <w:fldChar w:fldCharType="separate"/>
      </w:r>
      <w:r>
        <w:t>200</w:t>
      </w:r>
      <w:r>
        <w:fldChar w:fldCharType="end"/>
      </w:r>
    </w:p>
    <w:p w14:paraId="6C58BF2A" w14:textId="53C1C7F1" w:rsidR="00A70452" w:rsidRDefault="00A7045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_Toc61115601 \h </w:instrText>
      </w:r>
      <w:r>
        <w:fldChar w:fldCharType="separate"/>
      </w:r>
      <w:r>
        <w:t>200</w:t>
      </w:r>
      <w:r>
        <w:fldChar w:fldCharType="end"/>
      </w:r>
    </w:p>
    <w:p w14:paraId="23AA968F" w14:textId="1A085E7C" w:rsidR="00A70452" w:rsidRDefault="00A7045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_Toc61115602 \h </w:instrText>
      </w:r>
      <w:r>
        <w:fldChar w:fldCharType="separate"/>
      </w:r>
      <w:r>
        <w:t>200</w:t>
      </w:r>
      <w:r>
        <w:fldChar w:fldCharType="end"/>
      </w:r>
    </w:p>
    <w:p w14:paraId="625EBFCB" w14:textId="37F43E85" w:rsidR="00A70452" w:rsidRDefault="00A70452">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_Toc61115603 \h </w:instrText>
      </w:r>
      <w:r>
        <w:fldChar w:fldCharType="separate"/>
      </w:r>
      <w:r>
        <w:t>200</w:t>
      </w:r>
      <w:r>
        <w:fldChar w:fldCharType="end"/>
      </w:r>
    </w:p>
    <w:p w14:paraId="67F0B266" w14:textId="437BEB56" w:rsidR="00A70452" w:rsidRDefault="00A70452">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_Toc61115604 \h </w:instrText>
      </w:r>
      <w:r>
        <w:fldChar w:fldCharType="separate"/>
      </w:r>
      <w:r>
        <w:t>200</w:t>
      </w:r>
      <w:r>
        <w:fldChar w:fldCharType="end"/>
      </w:r>
    </w:p>
    <w:p w14:paraId="17F8E33A" w14:textId="41CBEAA2" w:rsidR="00A70452" w:rsidRDefault="00A70452">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_Toc61115605 \h </w:instrText>
      </w:r>
      <w:r>
        <w:fldChar w:fldCharType="separate"/>
      </w:r>
      <w:r>
        <w:t>203</w:t>
      </w:r>
      <w:r>
        <w:fldChar w:fldCharType="end"/>
      </w:r>
    </w:p>
    <w:p w14:paraId="4231D853" w14:textId="3CE8A31F" w:rsidR="00A70452" w:rsidRDefault="00A70452">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_Toc61115606 \h </w:instrText>
      </w:r>
      <w:r>
        <w:fldChar w:fldCharType="separate"/>
      </w:r>
      <w:r>
        <w:t>203</w:t>
      </w:r>
      <w:r>
        <w:fldChar w:fldCharType="end"/>
      </w:r>
    </w:p>
    <w:p w14:paraId="0D44C118" w14:textId="506709A3" w:rsidR="00A70452" w:rsidRDefault="00A70452">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_Toc61115607 \h </w:instrText>
      </w:r>
      <w:r>
        <w:fldChar w:fldCharType="separate"/>
      </w:r>
      <w:r>
        <w:t>203</w:t>
      </w:r>
      <w:r>
        <w:fldChar w:fldCharType="end"/>
      </w:r>
    </w:p>
    <w:p w14:paraId="21B08080" w14:textId="4174A69F" w:rsidR="00A70452" w:rsidRDefault="00A70452">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_Toc61115608 \h </w:instrText>
      </w:r>
      <w:r>
        <w:fldChar w:fldCharType="separate"/>
      </w:r>
      <w:r>
        <w:t>203</w:t>
      </w:r>
      <w:r>
        <w:fldChar w:fldCharType="end"/>
      </w:r>
    </w:p>
    <w:p w14:paraId="0B3E6C9E" w14:textId="2B854F64" w:rsidR="00A70452" w:rsidRDefault="00A70452">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_Toc61115609 \h </w:instrText>
      </w:r>
      <w:r>
        <w:fldChar w:fldCharType="separate"/>
      </w:r>
      <w:r>
        <w:t>204</w:t>
      </w:r>
      <w:r>
        <w:fldChar w:fldCharType="end"/>
      </w:r>
    </w:p>
    <w:p w14:paraId="74D9B320" w14:textId="7539E88D" w:rsidR="00A70452" w:rsidRDefault="00A70452">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_Toc61115610 \h </w:instrText>
      </w:r>
      <w:r>
        <w:fldChar w:fldCharType="separate"/>
      </w:r>
      <w:r>
        <w:t>204</w:t>
      </w:r>
      <w:r>
        <w:fldChar w:fldCharType="end"/>
      </w:r>
    </w:p>
    <w:p w14:paraId="5EB9C8A3" w14:textId="2B4FE8E2" w:rsidR="00A70452" w:rsidRDefault="00A70452">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_Toc61115611 \h </w:instrText>
      </w:r>
      <w:r>
        <w:fldChar w:fldCharType="separate"/>
      </w:r>
      <w:r>
        <w:t>204</w:t>
      </w:r>
      <w:r>
        <w:fldChar w:fldCharType="end"/>
      </w:r>
    </w:p>
    <w:p w14:paraId="1852F25A" w14:textId="54464FDF" w:rsidR="00A70452" w:rsidRDefault="00A70452">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_Toc61115612 \h </w:instrText>
      </w:r>
      <w:r>
        <w:fldChar w:fldCharType="separate"/>
      </w:r>
      <w:r>
        <w:t>204</w:t>
      </w:r>
      <w:r>
        <w:fldChar w:fldCharType="end"/>
      </w:r>
    </w:p>
    <w:p w14:paraId="41283811" w14:textId="1C2FC11F" w:rsidR="00A70452" w:rsidRDefault="00A70452">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_Toc61115613 \h </w:instrText>
      </w:r>
      <w:r>
        <w:fldChar w:fldCharType="separate"/>
      </w:r>
      <w:r>
        <w:t>204</w:t>
      </w:r>
      <w:r>
        <w:fldChar w:fldCharType="end"/>
      </w:r>
    </w:p>
    <w:p w14:paraId="3EFBC80E" w14:textId="1B94B000" w:rsidR="00A70452" w:rsidRDefault="00A70452">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_Toc61115614 \h </w:instrText>
      </w:r>
      <w:r>
        <w:fldChar w:fldCharType="separate"/>
      </w:r>
      <w:r>
        <w:t>205</w:t>
      </w:r>
      <w:r>
        <w:fldChar w:fldCharType="end"/>
      </w:r>
    </w:p>
    <w:p w14:paraId="5C369FCB" w14:textId="0EA7C7A6" w:rsidR="00A70452" w:rsidRDefault="00A70452">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_Toc61115615 \h </w:instrText>
      </w:r>
      <w:r>
        <w:fldChar w:fldCharType="separate"/>
      </w:r>
      <w:r>
        <w:t>205</w:t>
      </w:r>
      <w:r>
        <w:fldChar w:fldCharType="end"/>
      </w:r>
    </w:p>
    <w:p w14:paraId="369D1F5D" w14:textId="7E33D0C7" w:rsidR="00A70452" w:rsidRDefault="00A70452">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_Toc61115616 \h </w:instrText>
      </w:r>
      <w:r>
        <w:fldChar w:fldCharType="separate"/>
      </w:r>
      <w:r>
        <w:t>205</w:t>
      </w:r>
      <w:r>
        <w:fldChar w:fldCharType="end"/>
      </w:r>
    </w:p>
    <w:p w14:paraId="44C90CD9" w14:textId="317CFCE9" w:rsidR="00A70452" w:rsidRDefault="00A70452">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_Toc61115617 \h </w:instrText>
      </w:r>
      <w:r>
        <w:fldChar w:fldCharType="separate"/>
      </w:r>
      <w:r>
        <w:t>205</w:t>
      </w:r>
      <w:r>
        <w:fldChar w:fldCharType="end"/>
      </w:r>
    </w:p>
    <w:p w14:paraId="6FFEC768" w14:textId="1E1271D3" w:rsidR="00A70452" w:rsidRDefault="00A70452">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_Toc61115618 \h </w:instrText>
      </w:r>
      <w:r>
        <w:fldChar w:fldCharType="separate"/>
      </w:r>
      <w:r>
        <w:t>205</w:t>
      </w:r>
      <w:r>
        <w:fldChar w:fldCharType="end"/>
      </w:r>
    </w:p>
    <w:p w14:paraId="1C34D42C" w14:textId="78C4D3B7" w:rsidR="00A70452" w:rsidRDefault="00A70452">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fldLock="1"/>
      </w:r>
      <w:r>
        <w:instrText xml:space="preserve"> PAGEREF _Toc61115619 \h </w:instrText>
      </w:r>
      <w:r>
        <w:fldChar w:fldCharType="separate"/>
      </w:r>
      <w:r>
        <w:t>205</w:t>
      </w:r>
      <w:r>
        <w:fldChar w:fldCharType="end"/>
      </w:r>
    </w:p>
    <w:p w14:paraId="31BC6B56" w14:textId="452CBBB6" w:rsidR="00A70452" w:rsidRDefault="00A7045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_Toc61115620 \h </w:instrText>
      </w:r>
      <w:r>
        <w:fldChar w:fldCharType="separate"/>
      </w:r>
      <w:r>
        <w:t>205</w:t>
      </w:r>
      <w:r>
        <w:fldChar w:fldCharType="end"/>
      </w:r>
    </w:p>
    <w:p w14:paraId="246E836F" w14:textId="7D6D9502" w:rsidR="00A70452" w:rsidRDefault="00A7045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_Toc61115621 \h </w:instrText>
      </w:r>
      <w:r>
        <w:fldChar w:fldCharType="separate"/>
      </w:r>
      <w:r>
        <w:t>206</w:t>
      </w:r>
      <w:r>
        <w:fldChar w:fldCharType="end"/>
      </w:r>
    </w:p>
    <w:p w14:paraId="3EB4EDD9" w14:textId="6AEDD169" w:rsidR="00A70452" w:rsidRDefault="00A7045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_Toc61115622 \h </w:instrText>
      </w:r>
      <w:r>
        <w:fldChar w:fldCharType="separate"/>
      </w:r>
      <w:r>
        <w:t>206</w:t>
      </w:r>
      <w:r>
        <w:fldChar w:fldCharType="end"/>
      </w:r>
    </w:p>
    <w:p w14:paraId="3E158456" w14:textId="2D2E9F9F" w:rsidR="00A70452" w:rsidRDefault="00A7045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_Toc61115623 \h </w:instrText>
      </w:r>
      <w:r>
        <w:fldChar w:fldCharType="separate"/>
      </w:r>
      <w:r>
        <w:t>206</w:t>
      </w:r>
      <w:r>
        <w:fldChar w:fldCharType="end"/>
      </w:r>
    </w:p>
    <w:p w14:paraId="5A829D4D" w14:textId="5BDF35C1" w:rsidR="00A70452" w:rsidRDefault="00A7045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_Toc61115624 \h </w:instrText>
      </w:r>
      <w:r>
        <w:fldChar w:fldCharType="separate"/>
      </w:r>
      <w:r>
        <w:t>207</w:t>
      </w:r>
      <w:r>
        <w:fldChar w:fldCharType="end"/>
      </w:r>
    </w:p>
    <w:p w14:paraId="5FD96671" w14:textId="434D0126" w:rsidR="00A70452" w:rsidRDefault="00A7045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_Toc61115625 \h </w:instrText>
      </w:r>
      <w:r>
        <w:fldChar w:fldCharType="separate"/>
      </w:r>
      <w:r>
        <w:t>207</w:t>
      </w:r>
      <w:r>
        <w:fldChar w:fldCharType="end"/>
      </w:r>
    </w:p>
    <w:p w14:paraId="323BE43A" w14:textId="58299FE5" w:rsidR="00A70452" w:rsidRDefault="00A70452">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_Toc61115626 \h </w:instrText>
      </w:r>
      <w:r>
        <w:fldChar w:fldCharType="separate"/>
      </w:r>
      <w:r>
        <w:t>207</w:t>
      </w:r>
      <w:r>
        <w:fldChar w:fldCharType="end"/>
      </w:r>
    </w:p>
    <w:p w14:paraId="3EAF637B" w14:textId="0F2BE5E7" w:rsidR="00A70452" w:rsidRDefault="00A70452">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_Toc61115627 \h </w:instrText>
      </w:r>
      <w:r>
        <w:fldChar w:fldCharType="separate"/>
      </w:r>
      <w:r>
        <w:t>207</w:t>
      </w:r>
      <w:r>
        <w:fldChar w:fldCharType="end"/>
      </w:r>
    </w:p>
    <w:p w14:paraId="69883A6D" w14:textId="4F9791CC" w:rsidR="00A70452" w:rsidRDefault="00A7045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_Toc61115628 \h </w:instrText>
      </w:r>
      <w:r>
        <w:fldChar w:fldCharType="separate"/>
      </w:r>
      <w:r>
        <w:t>208</w:t>
      </w:r>
      <w:r>
        <w:fldChar w:fldCharType="end"/>
      </w:r>
    </w:p>
    <w:p w14:paraId="2A365226" w14:textId="145992C2" w:rsidR="00A70452" w:rsidRDefault="00A70452">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_Toc61115629 \h </w:instrText>
      </w:r>
      <w:r>
        <w:fldChar w:fldCharType="separate"/>
      </w:r>
      <w:r>
        <w:t>208</w:t>
      </w:r>
      <w:r>
        <w:fldChar w:fldCharType="end"/>
      </w:r>
    </w:p>
    <w:p w14:paraId="00FA3A86" w14:textId="4301AEE8" w:rsidR="00A70452" w:rsidRDefault="00A70452">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_Toc61115630 \h </w:instrText>
      </w:r>
      <w:r>
        <w:fldChar w:fldCharType="separate"/>
      </w:r>
      <w:r>
        <w:t>208</w:t>
      </w:r>
      <w:r>
        <w:fldChar w:fldCharType="end"/>
      </w:r>
    </w:p>
    <w:p w14:paraId="1AA3DB6F" w14:textId="37CF3660" w:rsidR="00A70452" w:rsidRDefault="00A70452">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_Toc61115631 \h </w:instrText>
      </w:r>
      <w:r>
        <w:fldChar w:fldCharType="separate"/>
      </w:r>
      <w:r>
        <w:t>208</w:t>
      </w:r>
      <w:r>
        <w:fldChar w:fldCharType="end"/>
      </w:r>
    </w:p>
    <w:p w14:paraId="1B25E002" w14:textId="1B1F9F49" w:rsidR="00A70452" w:rsidRDefault="00A70452">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_Toc61115632 \h </w:instrText>
      </w:r>
      <w:r>
        <w:fldChar w:fldCharType="separate"/>
      </w:r>
      <w:r>
        <w:t>209</w:t>
      </w:r>
      <w:r>
        <w:fldChar w:fldCharType="end"/>
      </w:r>
    </w:p>
    <w:p w14:paraId="170F71ED" w14:textId="2FF91DBA" w:rsidR="00A70452" w:rsidRDefault="00A7045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_Toc61115633 \h </w:instrText>
      </w:r>
      <w:r>
        <w:fldChar w:fldCharType="separate"/>
      </w:r>
      <w:r>
        <w:t>211</w:t>
      </w:r>
      <w:r>
        <w:fldChar w:fldCharType="end"/>
      </w:r>
    </w:p>
    <w:p w14:paraId="46924DFA" w14:textId="2D83EF64" w:rsidR="00A70452" w:rsidRDefault="00A7045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_Toc61115634 \h </w:instrText>
      </w:r>
      <w:r>
        <w:fldChar w:fldCharType="separate"/>
      </w:r>
      <w:r>
        <w:t>211</w:t>
      </w:r>
      <w:r>
        <w:fldChar w:fldCharType="end"/>
      </w:r>
    </w:p>
    <w:p w14:paraId="75C64CD7" w14:textId="52A26363" w:rsidR="00A70452" w:rsidRDefault="00A7045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_Toc61115635 \h </w:instrText>
      </w:r>
      <w:r>
        <w:fldChar w:fldCharType="separate"/>
      </w:r>
      <w:r>
        <w:t>211</w:t>
      </w:r>
      <w:r>
        <w:fldChar w:fldCharType="end"/>
      </w:r>
    </w:p>
    <w:p w14:paraId="537ED488" w14:textId="1E84F566" w:rsidR="00A70452" w:rsidRDefault="00A7045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_Toc61115636 \h </w:instrText>
      </w:r>
      <w:r>
        <w:fldChar w:fldCharType="separate"/>
      </w:r>
      <w:r>
        <w:t>212</w:t>
      </w:r>
      <w:r>
        <w:fldChar w:fldCharType="end"/>
      </w:r>
    </w:p>
    <w:p w14:paraId="43AC4C22" w14:textId="7FA47596" w:rsidR="00A70452" w:rsidRDefault="00A7045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_Toc61115637 \h </w:instrText>
      </w:r>
      <w:r>
        <w:fldChar w:fldCharType="separate"/>
      </w:r>
      <w:r>
        <w:t>212</w:t>
      </w:r>
      <w:r>
        <w:fldChar w:fldCharType="end"/>
      </w:r>
    </w:p>
    <w:p w14:paraId="43F18F51" w14:textId="494724B7" w:rsidR="00A70452" w:rsidRDefault="00A70452">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_Toc61115638 \h </w:instrText>
      </w:r>
      <w:r>
        <w:fldChar w:fldCharType="separate"/>
      </w:r>
      <w:r>
        <w:t>212</w:t>
      </w:r>
      <w:r>
        <w:fldChar w:fldCharType="end"/>
      </w:r>
    </w:p>
    <w:p w14:paraId="2513DD89" w14:textId="6E85E79B" w:rsidR="00A70452" w:rsidRDefault="00A70452">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_Toc61115639 \h </w:instrText>
      </w:r>
      <w:r>
        <w:fldChar w:fldCharType="separate"/>
      </w:r>
      <w:r>
        <w:t>212</w:t>
      </w:r>
      <w:r>
        <w:fldChar w:fldCharType="end"/>
      </w:r>
    </w:p>
    <w:p w14:paraId="062692B6" w14:textId="5B554A22" w:rsidR="00A70452" w:rsidRDefault="00A70452">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_Toc61115640 \h </w:instrText>
      </w:r>
      <w:r>
        <w:fldChar w:fldCharType="separate"/>
      </w:r>
      <w:r>
        <w:t>213</w:t>
      </w:r>
      <w:r>
        <w:fldChar w:fldCharType="end"/>
      </w:r>
    </w:p>
    <w:p w14:paraId="10D6FD9A" w14:textId="546E2CB4" w:rsidR="00A70452" w:rsidRDefault="00A70452">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_Toc61115641 \h </w:instrText>
      </w:r>
      <w:r>
        <w:fldChar w:fldCharType="separate"/>
      </w:r>
      <w:r>
        <w:t>213</w:t>
      </w:r>
      <w:r>
        <w:fldChar w:fldCharType="end"/>
      </w:r>
    </w:p>
    <w:p w14:paraId="22CBBA3D" w14:textId="08430E2B" w:rsidR="00A70452" w:rsidRDefault="00A70452">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_Toc61115642 \h </w:instrText>
      </w:r>
      <w:r>
        <w:fldChar w:fldCharType="separate"/>
      </w:r>
      <w:r>
        <w:t>213</w:t>
      </w:r>
      <w:r>
        <w:fldChar w:fldCharType="end"/>
      </w:r>
    </w:p>
    <w:p w14:paraId="7CB47FF6" w14:textId="1E7A779E" w:rsidR="00A70452" w:rsidRDefault="00A70452">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_Toc61115643 \h </w:instrText>
      </w:r>
      <w:r>
        <w:fldChar w:fldCharType="separate"/>
      </w:r>
      <w:r>
        <w:t>213</w:t>
      </w:r>
      <w:r>
        <w:fldChar w:fldCharType="end"/>
      </w:r>
    </w:p>
    <w:p w14:paraId="339DFD59" w14:textId="6E687E41" w:rsidR="00A70452" w:rsidRDefault="00A70452">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_Toc61115644 \h </w:instrText>
      </w:r>
      <w:r>
        <w:fldChar w:fldCharType="separate"/>
      </w:r>
      <w:r>
        <w:t>215</w:t>
      </w:r>
      <w:r>
        <w:fldChar w:fldCharType="end"/>
      </w:r>
    </w:p>
    <w:p w14:paraId="4F0D1845" w14:textId="7CB8407E" w:rsidR="00A70452" w:rsidRDefault="00A7045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_Toc61115645 \h </w:instrText>
      </w:r>
      <w:r>
        <w:fldChar w:fldCharType="separate"/>
      </w:r>
      <w:r>
        <w:t>217</w:t>
      </w:r>
      <w:r>
        <w:fldChar w:fldCharType="end"/>
      </w:r>
    </w:p>
    <w:p w14:paraId="44690035" w14:textId="2BD0DAA6" w:rsidR="00A70452" w:rsidRDefault="00A7045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_Toc61115646 \h </w:instrText>
      </w:r>
      <w:r>
        <w:fldChar w:fldCharType="separate"/>
      </w:r>
      <w:r>
        <w:t>217</w:t>
      </w:r>
      <w:r>
        <w:fldChar w:fldCharType="end"/>
      </w:r>
    </w:p>
    <w:p w14:paraId="0B39D5BC" w14:textId="6E85AB03" w:rsidR="00A70452" w:rsidRDefault="00A7045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_Toc61115647 \h </w:instrText>
      </w:r>
      <w:r>
        <w:fldChar w:fldCharType="separate"/>
      </w:r>
      <w:r>
        <w:t>218</w:t>
      </w:r>
      <w:r>
        <w:fldChar w:fldCharType="end"/>
      </w:r>
    </w:p>
    <w:p w14:paraId="44C95707" w14:textId="6B1E27EC" w:rsidR="00A70452" w:rsidRDefault="00A70452">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_Toc61115648 \h </w:instrText>
      </w:r>
      <w:r>
        <w:fldChar w:fldCharType="separate"/>
      </w:r>
      <w:r>
        <w:t>218</w:t>
      </w:r>
      <w:r>
        <w:fldChar w:fldCharType="end"/>
      </w:r>
    </w:p>
    <w:p w14:paraId="7B1C7730" w14:textId="2B12751F" w:rsidR="00A70452" w:rsidRDefault="00A70452">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_Toc61115649 \h </w:instrText>
      </w:r>
      <w:r>
        <w:fldChar w:fldCharType="separate"/>
      </w:r>
      <w:r>
        <w:t>218</w:t>
      </w:r>
      <w:r>
        <w:fldChar w:fldCharType="end"/>
      </w:r>
    </w:p>
    <w:p w14:paraId="0E156FDD" w14:textId="56C86986" w:rsidR="00A70452" w:rsidRDefault="00A70452">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DE4473">
        <w:rPr>
          <w:rFonts w:cs="v4.2.0"/>
        </w:rPr>
        <w:t>Procedure</w:t>
      </w:r>
      <w:r>
        <w:tab/>
      </w:r>
      <w:r>
        <w:fldChar w:fldCharType="begin" w:fldLock="1"/>
      </w:r>
      <w:r>
        <w:instrText xml:space="preserve"> PAGEREF _Toc61115650 \h </w:instrText>
      </w:r>
      <w:r>
        <w:fldChar w:fldCharType="separate"/>
      </w:r>
      <w:r>
        <w:t>218</w:t>
      </w:r>
      <w:r>
        <w:fldChar w:fldCharType="end"/>
      </w:r>
    </w:p>
    <w:p w14:paraId="67713BD6" w14:textId="4373B2F4" w:rsidR="00A70452" w:rsidRDefault="00A70452">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_Toc61115651 \h </w:instrText>
      </w:r>
      <w:r>
        <w:fldChar w:fldCharType="separate"/>
      </w:r>
      <w:r>
        <w:t>218</w:t>
      </w:r>
      <w:r>
        <w:fldChar w:fldCharType="end"/>
      </w:r>
    </w:p>
    <w:p w14:paraId="7E1176AD" w14:textId="44B1239C" w:rsidR="00A70452" w:rsidRDefault="00A70452">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_Toc61115652 \h </w:instrText>
      </w:r>
      <w:r>
        <w:fldChar w:fldCharType="separate"/>
      </w:r>
      <w:r>
        <w:t>219</w:t>
      </w:r>
      <w:r>
        <w:fldChar w:fldCharType="end"/>
      </w:r>
    </w:p>
    <w:p w14:paraId="7F02C74D" w14:textId="10CAF6C5" w:rsidR="00A70452" w:rsidRDefault="00A70452">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_Toc61115653 \h </w:instrText>
      </w:r>
      <w:r>
        <w:fldChar w:fldCharType="separate"/>
      </w:r>
      <w:r>
        <w:t>219</w:t>
      </w:r>
      <w:r>
        <w:fldChar w:fldCharType="end"/>
      </w:r>
    </w:p>
    <w:p w14:paraId="28A4C9F0" w14:textId="05ABF0EE" w:rsidR="00A70452" w:rsidRDefault="00A70452">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_Toc61115654 \h </w:instrText>
      </w:r>
      <w:r>
        <w:fldChar w:fldCharType="separate"/>
      </w:r>
      <w:r>
        <w:t>220</w:t>
      </w:r>
      <w:r>
        <w:fldChar w:fldCharType="end"/>
      </w:r>
    </w:p>
    <w:p w14:paraId="54E3C47E" w14:textId="0F300462" w:rsidR="00A70452" w:rsidRDefault="00A70452">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_Toc61115655 \h </w:instrText>
      </w:r>
      <w:r>
        <w:fldChar w:fldCharType="separate"/>
      </w:r>
      <w:r>
        <w:t>220</w:t>
      </w:r>
      <w:r>
        <w:fldChar w:fldCharType="end"/>
      </w:r>
    </w:p>
    <w:p w14:paraId="40F5FA7A" w14:textId="298C78DA" w:rsidR="00A70452" w:rsidRDefault="00A70452">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_Toc61115656 \h </w:instrText>
      </w:r>
      <w:r>
        <w:fldChar w:fldCharType="separate"/>
      </w:r>
      <w:r>
        <w:t>221</w:t>
      </w:r>
      <w:r>
        <w:fldChar w:fldCharType="end"/>
      </w:r>
    </w:p>
    <w:p w14:paraId="3796F8F5" w14:textId="561FBF34" w:rsidR="00A70452" w:rsidRDefault="00A70452">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_Toc61115657 \h </w:instrText>
      </w:r>
      <w:r>
        <w:fldChar w:fldCharType="separate"/>
      </w:r>
      <w:r>
        <w:t>221</w:t>
      </w:r>
      <w:r>
        <w:fldChar w:fldCharType="end"/>
      </w:r>
    </w:p>
    <w:p w14:paraId="35D9924A" w14:textId="1C283F13" w:rsidR="00A70452" w:rsidRDefault="00A70452">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_Toc61115658 \h </w:instrText>
      </w:r>
      <w:r>
        <w:fldChar w:fldCharType="separate"/>
      </w:r>
      <w:r>
        <w:t>221</w:t>
      </w:r>
      <w:r>
        <w:fldChar w:fldCharType="end"/>
      </w:r>
    </w:p>
    <w:p w14:paraId="76CDFF11" w14:textId="37A6FEC9" w:rsidR="00A70452" w:rsidRDefault="00A70452">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_Toc61115659 \h </w:instrText>
      </w:r>
      <w:r>
        <w:fldChar w:fldCharType="separate"/>
      </w:r>
      <w:r>
        <w:t>222</w:t>
      </w:r>
      <w:r>
        <w:fldChar w:fldCharType="end"/>
      </w:r>
    </w:p>
    <w:p w14:paraId="57BF1560" w14:textId="08801F4E" w:rsidR="00A70452" w:rsidRDefault="00A70452">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_Toc61115660 \h </w:instrText>
      </w:r>
      <w:r>
        <w:fldChar w:fldCharType="separate"/>
      </w:r>
      <w:r>
        <w:t>223</w:t>
      </w:r>
      <w:r>
        <w:fldChar w:fldCharType="end"/>
      </w:r>
    </w:p>
    <w:p w14:paraId="58A3FAC9" w14:textId="323D4BAA" w:rsidR="00A70452" w:rsidRDefault="00A70452">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_Toc61115661 \h </w:instrText>
      </w:r>
      <w:r>
        <w:fldChar w:fldCharType="separate"/>
      </w:r>
      <w:r>
        <w:t>224</w:t>
      </w:r>
      <w:r>
        <w:fldChar w:fldCharType="end"/>
      </w:r>
    </w:p>
    <w:p w14:paraId="25D8D4FA" w14:textId="3CE06456" w:rsidR="00A70452" w:rsidRDefault="00A70452">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_Toc61115662 \h </w:instrText>
      </w:r>
      <w:r>
        <w:fldChar w:fldCharType="separate"/>
      </w:r>
      <w:r>
        <w:t>224</w:t>
      </w:r>
      <w:r>
        <w:fldChar w:fldCharType="end"/>
      </w:r>
    </w:p>
    <w:p w14:paraId="0A6F3A23" w14:textId="279FFAE7" w:rsidR="00A70452" w:rsidRDefault="00A70452">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_Toc61115663 \h </w:instrText>
      </w:r>
      <w:r>
        <w:fldChar w:fldCharType="separate"/>
      </w:r>
      <w:r>
        <w:t>224</w:t>
      </w:r>
      <w:r>
        <w:fldChar w:fldCharType="end"/>
      </w:r>
    </w:p>
    <w:p w14:paraId="681616D8" w14:textId="34C9B4E1" w:rsidR="00A70452" w:rsidRDefault="00A7045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_Toc61115664 \h </w:instrText>
      </w:r>
      <w:r>
        <w:fldChar w:fldCharType="separate"/>
      </w:r>
      <w:r>
        <w:t>227</w:t>
      </w:r>
      <w:r>
        <w:fldChar w:fldCharType="end"/>
      </w:r>
    </w:p>
    <w:p w14:paraId="32775D46" w14:textId="79856475" w:rsidR="00A70452" w:rsidRDefault="00A70452">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_Toc61115665 \h </w:instrText>
      </w:r>
      <w:r>
        <w:fldChar w:fldCharType="separate"/>
      </w:r>
      <w:r>
        <w:t>227</w:t>
      </w:r>
      <w:r>
        <w:fldChar w:fldCharType="end"/>
      </w:r>
    </w:p>
    <w:p w14:paraId="28420320" w14:textId="3DDA96C1" w:rsidR="00A70452" w:rsidRDefault="00A70452">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_Toc61115666 \h </w:instrText>
      </w:r>
      <w:r>
        <w:fldChar w:fldCharType="separate"/>
      </w:r>
      <w:r>
        <w:t>227</w:t>
      </w:r>
      <w:r>
        <w:fldChar w:fldCharType="end"/>
      </w:r>
    </w:p>
    <w:p w14:paraId="077E9B0D" w14:textId="6CAEC0F4" w:rsidR="00A70452" w:rsidRDefault="00A70452">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_Toc61115667 \h </w:instrText>
      </w:r>
      <w:r>
        <w:fldChar w:fldCharType="separate"/>
      </w:r>
      <w:r>
        <w:t>227</w:t>
      </w:r>
      <w:r>
        <w:fldChar w:fldCharType="end"/>
      </w:r>
    </w:p>
    <w:p w14:paraId="1F0EEC95" w14:textId="68D124E9" w:rsidR="00A70452" w:rsidRDefault="00A70452">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_Toc61115668 \h </w:instrText>
      </w:r>
      <w:r>
        <w:fldChar w:fldCharType="separate"/>
      </w:r>
      <w:r>
        <w:t>227</w:t>
      </w:r>
      <w:r>
        <w:fldChar w:fldCharType="end"/>
      </w:r>
    </w:p>
    <w:p w14:paraId="1A96E613" w14:textId="0E586141" w:rsidR="00A70452" w:rsidRDefault="00A70452">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_Toc61115669 \h </w:instrText>
      </w:r>
      <w:r>
        <w:fldChar w:fldCharType="separate"/>
      </w:r>
      <w:r>
        <w:t>227</w:t>
      </w:r>
      <w:r>
        <w:fldChar w:fldCharType="end"/>
      </w:r>
    </w:p>
    <w:p w14:paraId="2A05277E" w14:textId="35C985F6" w:rsidR="00A70452" w:rsidRDefault="00A70452">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_Toc61115670 \h </w:instrText>
      </w:r>
      <w:r>
        <w:fldChar w:fldCharType="separate"/>
      </w:r>
      <w:r>
        <w:t>228</w:t>
      </w:r>
      <w:r>
        <w:fldChar w:fldCharType="end"/>
      </w:r>
    </w:p>
    <w:p w14:paraId="22C8D648" w14:textId="3557000A" w:rsidR="00A70452" w:rsidRDefault="00A70452">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_Toc61115671 \h </w:instrText>
      </w:r>
      <w:r>
        <w:fldChar w:fldCharType="separate"/>
      </w:r>
      <w:r>
        <w:t>228</w:t>
      </w:r>
      <w:r>
        <w:fldChar w:fldCharType="end"/>
      </w:r>
    </w:p>
    <w:p w14:paraId="0DD142E7" w14:textId="66D39F90" w:rsidR="00A70452" w:rsidRDefault="00A70452">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_Toc61115672 \h </w:instrText>
      </w:r>
      <w:r>
        <w:fldChar w:fldCharType="separate"/>
      </w:r>
      <w:r>
        <w:t>228</w:t>
      </w:r>
      <w:r>
        <w:fldChar w:fldCharType="end"/>
      </w:r>
    </w:p>
    <w:p w14:paraId="30005AFB" w14:textId="2D510EE4" w:rsidR="00A70452" w:rsidRDefault="00A70452">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_Toc61115673 \h </w:instrText>
      </w:r>
      <w:r>
        <w:fldChar w:fldCharType="separate"/>
      </w:r>
      <w:r>
        <w:t>228</w:t>
      </w:r>
      <w:r>
        <w:fldChar w:fldCharType="end"/>
      </w:r>
    </w:p>
    <w:p w14:paraId="18AF1877" w14:textId="103C740A" w:rsidR="00A70452" w:rsidRDefault="00A70452">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_Toc61115674 \h </w:instrText>
      </w:r>
      <w:r>
        <w:fldChar w:fldCharType="separate"/>
      </w:r>
      <w:r>
        <w:t>229</w:t>
      </w:r>
      <w:r>
        <w:fldChar w:fldCharType="end"/>
      </w:r>
    </w:p>
    <w:p w14:paraId="104A5970" w14:textId="3C21A86B" w:rsidR="00A70452" w:rsidRDefault="00A70452">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_Toc61115675 \h </w:instrText>
      </w:r>
      <w:r>
        <w:fldChar w:fldCharType="separate"/>
      </w:r>
      <w:r>
        <w:t>229</w:t>
      </w:r>
      <w:r>
        <w:fldChar w:fldCharType="end"/>
      </w:r>
    </w:p>
    <w:p w14:paraId="0F55C6C0" w14:textId="016B2CDC" w:rsidR="00A70452" w:rsidRDefault="00A70452">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_Toc61115676 \h </w:instrText>
      </w:r>
      <w:r>
        <w:fldChar w:fldCharType="separate"/>
      </w:r>
      <w:r>
        <w:t>230</w:t>
      </w:r>
      <w:r>
        <w:fldChar w:fldCharType="end"/>
      </w:r>
    </w:p>
    <w:p w14:paraId="68B67BE7" w14:textId="40D36DE3" w:rsidR="00A70452" w:rsidRDefault="00A70452">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_Toc61115677 \h </w:instrText>
      </w:r>
      <w:r>
        <w:fldChar w:fldCharType="separate"/>
      </w:r>
      <w:r>
        <w:t>230</w:t>
      </w:r>
      <w:r>
        <w:fldChar w:fldCharType="end"/>
      </w:r>
    </w:p>
    <w:p w14:paraId="3BBC4A0C" w14:textId="788C0CD7" w:rsidR="00A70452" w:rsidRDefault="00A70452">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_Toc61115678 \h </w:instrText>
      </w:r>
      <w:r>
        <w:fldChar w:fldCharType="separate"/>
      </w:r>
      <w:r>
        <w:t>230</w:t>
      </w:r>
      <w:r>
        <w:fldChar w:fldCharType="end"/>
      </w:r>
    </w:p>
    <w:p w14:paraId="4171953C" w14:textId="398ED964" w:rsidR="00A70452" w:rsidRDefault="00A70452">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_Toc61115679 \h </w:instrText>
      </w:r>
      <w:r>
        <w:fldChar w:fldCharType="separate"/>
      </w:r>
      <w:r>
        <w:t>230</w:t>
      </w:r>
      <w:r>
        <w:fldChar w:fldCharType="end"/>
      </w:r>
    </w:p>
    <w:p w14:paraId="3D7707B2" w14:textId="4C0AA9B8" w:rsidR="00A70452" w:rsidRDefault="00A70452">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_Toc61115680 \h </w:instrText>
      </w:r>
      <w:r>
        <w:fldChar w:fldCharType="separate"/>
      </w:r>
      <w:r>
        <w:t>235</w:t>
      </w:r>
      <w:r>
        <w:fldChar w:fldCharType="end"/>
      </w:r>
    </w:p>
    <w:p w14:paraId="1A6F1CE5" w14:textId="15A47AB4" w:rsidR="00A70452" w:rsidRDefault="00A70452">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_Toc61115681 \h </w:instrText>
      </w:r>
      <w:r>
        <w:fldChar w:fldCharType="separate"/>
      </w:r>
      <w:r>
        <w:t>254</w:t>
      </w:r>
      <w:r>
        <w:fldChar w:fldCharType="end"/>
      </w:r>
    </w:p>
    <w:p w14:paraId="33B43FE1" w14:textId="4F44EC3F" w:rsidR="00A70452" w:rsidRDefault="00A70452">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_Toc61115682 \h </w:instrText>
      </w:r>
      <w:r>
        <w:fldChar w:fldCharType="separate"/>
      </w:r>
      <w:r>
        <w:t>254</w:t>
      </w:r>
      <w:r>
        <w:fldChar w:fldCharType="end"/>
      </w:r>
    </w:p>
    <w:p w14:paraId="2503678B" w14:textId="6B10132B" w:rsidR="00A70452" w:rsidRDefault="00A70452">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_Toc61115683 \h </w:instrText>
      </w:r>
      <w:r>
        <w:fldChar w:fldCharType="separate"/>
      </w:r>
      <w:r>
        <w:t>257</w:t>
      </w:r>
      <w:r>
        <w:fldChar w:fldCharType="end"/>
      </w:r>
    </w:p>
    <w:p w14:paraId="0EA7F9F2" w14:textId="4FA0D57A" w:rsidR="00A70452" w:rsidRDefault="00A70452">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_Toc61115684 \h </w:instrText>
      </w:r>
      <w:r>
        <w:fldChar w:fldCharType="separate"/>
      </w:r>
      <w:r>
        <w:t>261</w:t>
      </w:r>
      <w:r>
        <w:fldChar w:fldCharType="end"/>
      </w:r>
    </w:p>
    <w:p w14:paraId="5D2C601A" w14:textId="1AEE3821" w:rsidR="00A70452" w:rsidRDefault="00A70452">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_Toc61115685 \h </w:instrText>
      </w:r>
      <w:r>
        <w:fldChar w:fldCharType="separate"/>
      </w:r>
      <w:r>
        <w:t>261</w:t>
      </w:r>
      <w:r>
        <w:fldChar w:fldCharType="end"/>
      </w:r>
    </w:p>
    <w:p w14:paraId="0A6F9F37" w14:textId="28B82C95" w:rsidR="00A70452" w:rsidRDefault="00A70452">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_Toc61115686 \h </w:instrText>
      </w:r>
      <w:r>
        <w:fldChar w:fldCharType="separate"/>
      </w:r>
      <w:r>
        <w:t>265</w:t>
      </w:r>
      <w:r>
        <w:fldChar w:fldCharType="end"/>
      </w:r>
    </w:p>
    <w:p w14:paraId="773BA551" w14:textId="3589B6DF" w:rsidR="00A70452" w:rsidRDefault="00A7045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_Toc61115687 \h </w:instrText>
      </w:r>
      <w:r>
        <w:fldChar w:fldCharType="separate"/>
      </w:r>
      <w:r>
        <w:t>269</w:t>
      </w:r>
      <w:r>
        <w:fldChar w:fldCharType="end"/>
      </w:r>
    </w:p>
    <w:p w14:paraId="4642184D" w14:textId="5BB5C86F" w:rsidR="00A70452" w:rsidRDefault="00A7045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_Toc61115688 \h </w:instrText>
      </w:r>
      <w:r>
        <w:fldChar w:fldCharType="separate"/>
      </w:r>
      <w:r>
        <w:t>269</w:t>
      </w:r>
      <w:r>
        <w:fldChar w:fldCharType="end"/>
      </w:r>
    </w:p>
    <w:p w14:paraId="70AB0FD2" w14:textId="2E1BEBB6" w:rsidR="00A70452" w:rsidRDefault="00A7045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_Toc61115689 \h </w:instrText>
      </w:r>
      <w:r>
        <w:fldChar w:fldCharType="separate"/>
      </w:r>
      <w:r>
        <w:t>270</w:t>
      </w:r>
      <w:r>
        <w:fldChar w:fldCharType="end"/>
      </w:r>
    </w:p>
    <w:p w14:paraId="6D8AE0ED" w14:textId="6DD8D67A" w:rsidR="00A70452" w:rsidRDefault="00A7045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_Toc61115690 \h </w:instrText>
      </w:r>
      <w:r>
        <w:fldChar w:fldCharType="separate"/>
      </w:r>
      <w:r>
        <w:t>270</w:t>
      </w:r>
      <w:r>
        <w:fldChar w:fldCharType="end"/>
      </w:r>
    </w:p>
    <w:p w14:paraId="03E3C4D6" w14:textId="668C18A5" w:rsidR="00A70452" w:rsidRDefault="00A70452">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_Toc61115691 \h </w:instrText>
      </w:r>
      <w:r>
        <w:fldChar w:fldCharType="separate"/>
      </w:r>
      <w:r>
        <w:t>270</w:t>
      </w:r>
      <w:r>
        <w:fldChar w:fldCharType="end"/>
      </w:r>
    </w:p>
    <w:p w14:paraId="5402E609" w14:textId="005E8F8E" w:rsidR="00A70452" w:rsidRDefault="00A70452">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_Toc61115692 \h </w:instrText>
      </w:r>
      <w:r>
        <w:fldChar w:fldCharType="separate"/>
      </w:r>
      <w:r>
        <w:t>270</w:t>
      </w:r>
      <w:r>
        <w:fldChar w:fldCharType="end"/>
      </w:r>
    </w:p>
    <w:p w14:paraId="0E3FCC20" w14:textId="1200FFC9" w:rsidR="00A70452" w:rsidRDefault="00A70452">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_Toc61115693 \h </w:instrText>
      </w:r>
      <w:r>
        <w:fldChar w:fldCharType="separate"/>
      </w:r>
      <w:r>
        <w:t>270</w:t>
      </w:r>
      <w:r>
        <w:fldChar w:fldCharType="end"/>
      </w:r>
    </w:p>
    <w:p w14:paraId="4086ADD5" w14:textId="4945A462" w:rsidR="00A70452" w:rsidRDefault="00A70452">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_Toc61115694 \h </w:instrText>
      </w:r>
      <w:r>
        <w:fldChar w:fldCharType="separate"/>
      </w:r>
      <w:r>
        <w:t>270</w:t>
      </w:r>
      <w:r>
        <w:fldChar w:fldCharType="end"/>
      </w:r>
    </w:p>
    <w:p w14:paraId="09C7A5CA" w14:textId="57052589" w:rsidR="00A70452" w:rsidRDefault="00A70452">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_Toc61115695 \h </w:instrText>
      </w:r>
      <w:r>
        <w:fldChar w:fldCharType="separate"/>
      </w:r>
      <w:r>
        <w:t>270</w:t>
      </w:r>
      <w:r>
        <w:fldChar w:fldCharType="end"/>
      </w:r>
    </w:p>
    <w:p w14:paraId="4B2FEEF4" w14:textId="40643E16" w:rsidR="00A70452" w:rsidRDefault="00A70452">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_Toc61115696 \h </w:instrText>
      </w:r>
      <w:r>
        <w:fldChar w:fldCharType="separate"/>
      </w:r>
      <w:r>
        <w:t>271</w:t>
      </w:r>
      <w:r>
        <w:fldChar w:fldCharType="end"/>
      </w:r>
    </w:p>
    <w:p w14:paraId="08EEE5CE" w14:textId="1EAC8619" w:rsidR="00A70452" w:rsidRDefault="00A70452">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_Toc61115697 \h </w:instrText>
      </w:r>
      <w:r>
        <w:fldChar w:fldCharType="separate"/>
      </w:r>
      <w:r>
        <w:t>271</w:t>
      </w:r>
      <w:r>
        <w:fldChar w:fldCharType="end"/>
      </w:r>
    </w:p>
    <w:p w14:paraId="4FF2B72C" w14:textId="5FDE6106" w:rsidR="00A70452" w:rsidRDefault="00A70452">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_Toc61115698 \h </w:instrText>
      </w:r>
      <w:r>
        <w:fldChar w:fldCharType="separate"/>
      </w:r>
      <w:r>
        <w:t>272</w:t>
      </w:r>
      <w:r>
        <w:fldChar w:fldCharType="end"/>
      </w:r>
    </w:p>
    <w:p w14:paraId="2D69FAB0" w14:textId="32700637" w:rsidR="00A70452" w:rsidRDefault="00A70452">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_Toc61115699 \h </w:instrText>
      </w:r>
      <w:r>
        <w:fldChar w:fldCharType="separate"/>
      </w:r>
      <w:r>
        <w:t>272</w:t>
      </w:r>
      <w:r>
        <w:fldChar w:fldCharType="end"/>
      </w:r>
    </w:p>
    <w:p w14:paraId="55C2F466" w14:textId="64F5082D" w:rsidR="00A70452" w:rsidRDefault="00A70452">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_Toc61115700 \h </w:instrText>
      </w:r>
      <w:r>
        <w:fldChar w:fldCharType="separate"/>
      </w:r>
      <w:r>
        <w:t>272</w:t>
      </w:r>
      <w:r>
        <w:fldChar w:fldCharType="end"/>
      </w:r>
    </w:p>
    <w:p w14:paraId="3326CB51" w14:textId="52BC6AA2" w:rsidR="00A70452" w:rsidRDefault="00A70452">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_Toc61115701 \h </w:instrText>
      </w:r>
      <w:r>
        <w:fldChar w:fldCharType="separate"/>
      </w:r>
      <w:r>
        <w:t>273</w:t>
      </w:r>
      <w:r>
        <w:fldChar w:fldCharType="end"/>
      </w:r>
    </w:p>
    <w:p w14:paraId="7252A93B" w14:textId="241D194B" w:rsidR="00A70452" w:rsidRDefault="00A70452">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_Toc61115702 \h </w:instrText>
      </w:r>
      <w:r>
        <w:fldChar w:fldCharType="separate"/>
      </w:r>
      <w:r>
        <w:t>273</w:t>
      </w:r>
      <w:r>
        <w:fldChar w:fldCharType="end"/>
      </w:r>
    </w:p>
    <w:p w14:paraId="68332F39" w14:textId="1972866D" w:rsidR="00A70452" w:rsidRDefault="00A70452">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_Toc61115703 \h </w:instrText>
      </w:r>
      <w:r>
        <w:fldChar w:fldCharType="separate"/>
      </w:r>
      <w:r>
        <w:t>273</w:t>
      </w:r>
      <w:r>
        <w:fldChar w:fldCharType="end"/>
      </w:r>
    </w:p>
    <w:p w14:paraId="0EA7820A" w14:textId="009ED478" w:rsidR="00A70452" w:rsidRDefault="00A70452">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_Toc61115704 \h </w:instrText>
      </w:r>
      <w:r>
        <w:fldChar w:fldCharType="separate"/>
      </w:r>
      <w:r>
        <w:t>274</w:t>
      </w:r>
      <w:r>
        <w:fldChar w:fldCharType="end"/>
      </w:r>
    </w:p>
    <w:p w14:paraId="4B34756D" w14:textId="3924FF03" w:rsidR="00A70452" w:rsidRDefault="00A70452">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_Toc61115705 \h </w:instrText>
      </w:r>
      <w:r>
        <w:fldChar w:fldCharType="separate"/>
      </w:r>
      <w:r>
        <w:t>274</w:t>
      </w:r>
      <w:r>
        <w:fldChar w:fldCharType="end"/>
      </w:r>
    </w:p>
    <w:p w14:paraId="3689AE7D" w14:textId="0184D105" w:rsidR="00A70452" w:rsidRDefault="00A7045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_Toc61115706 \h </w:instrText>
      </w:r>
      <w:r>
        <w:fldChar w:fldCharType="separate"/>
      </w:r>
      <w:r>
        <w:t>275</w:t>
      </w:r>
      <w:r>
        <w:fldChar w:fldCharType="end"/>
      </w:r>
    </w:p>
    <w:p w14:paraId="5AF7CDB8" w14:textId="3B0DE293" w:rsidR="00A70452" w:rsidRDefault="00A7045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_Toc61115707 \h </w:instrText>
      </w:r>
      <w:r>
        <w:fldChar w:fldCharType="separate"/>
      </w:r>
      <w:r>
        <w:t>275</w:t>
      </w:r>
      <w:r>
        <w:fldChar w:fldCharType="end"/>
      </w:r>
    </w:p>
    <w:p w14:paraId="6F9C03A7" w14:textId="26942103" w:rsidR="00A70452" w:rsidRDefault="00A7045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_Toc61115708 \h </w:instrText>
      </w:r>
      <w:r>
        <w:fldChar w:fldCharType="separate"/>
      </w:r>
      <w:r>
        <w:t>275</w:t>
      </w:r>
      <w:r>
        <w:fldChar w:fldCharType="end"/>
      </w:r>
    </w:p>
    <w:p w14:paraId="4F450884" w14:textId="69BF1DF2" w:rsidR="00A70452" w:rsidRDefault="00A7045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_Toc61115709 \h </w:instrText>
      </w:r>
      <w:r>
        <w:fldChar w:fldCharType="separate"/>
      </w:r>
      <w:r>
        <w:t>275</w:t>
      </w:r>
      <w:r>
        <w:fldChar w:fldCharType="end"/>
      </w:r>
    </w:p>
    <w:p w14:paraId="26648AB1" w14:textId="18960678" w:rsidR="00A70452" w:rsidRDefault="00A7045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_Toc61115710 \h </w:instrText>
      </w:r>
      <w:r>
        <w:fldChar w:fldCharType="separate"/>
      </w:r>
      <w:r>
        <w:t>275</w:t>
      </w:r>
      <w:r>
        <w:fldChar w:fldCharType="end"/>
      </w:r>
    </w:p>
    <w:p w14:paraId="7A2980DD" w14:textId="0B220835" w:rsidR="00A70452" w:rsidRDefault="00A70452">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_Toc61115711 \h </w:instrText>
      </w:r>
      <w:r>
        <w:fldChar w:fldCharType="separate"/>
      </w:r>
      <w:r>
        <w:t>275</w:t>
      </w:r>
      <w:r>
        <w:fldChar w:fldCharType="end"/>
      </w:r>
    </w:p>
    <w:p w14:paraId="254192F3" w14:textId="395D8497" w:rsidR="00A70452" w:rsidRDefault="00A70452">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DE4473">
        <w:rPr>
          <w:rFonts w:cs="v4.2.0"/>
        </w:rPr>
        <w:t>Procedure</w:t>
      </w:r>
      <w:r>
        <w:tab/>
      </w:r>
      <w:r>
        <w:fldChar w:fldCharType="begin" w:fldLock="1"/>
      </w:r>
      <w:r>
        <w:instrText xml:space="preserve"> PAGEREF _Toc61115712 \h </w:instrText>
      </w:r>
      <w:r>
        <w:fldChar w:fldCharType="separate"/>
      </w:r>
      <w:r>
        <w:t>276</w:t>
      </w:r>
      <w:r>
        <w:fldChar w:fldCharType="end"/>
      </w:r>
    </w:p>
    <w:p w14:paraId="5FAF4712" w14:textId="37C4D508" w:rsidR="00A70452" w:rsidRDefault="00A70452">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_Toc61115713 \h </w:instrText>
      </w:r>
      <w:r>
        <w:fldChar w:fldCharType="separate"/>
      </w:r>
      <w:r>
        <w:t>276</w:t>
      </w:r>
      <w:r>
        <w:fldChar w:fldCharType="end"/>
      </w:r>
    </w:p>
    <w:p w14:paraId="624672BA" w14:textId="5FC1F3D3" w:rsidR="00A70452" w:rsidRDefault="00A70452">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_Toc61115714 \h </w:instrText>
      </w:r>
      <w:r>
        <w:fldChar w:fldCharType="separate"/>
      </w:r>
      <w:r>
        <w:t>276</w:t>
      </w:r>
      <w:r>
        <w:fldChar w:fldCharType="end"/>
      </w:r>
    </w:p>
    <w:p w14:paraId="43AC26B5" w14:textId="135DECB3" w:rsidR="00A70452" w:rsidRDefault="00A70452">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_Toc61115715 \h </w:instrText>
      </w:r>
      <w:r>
        <w:fldChar w:fldCharType="separate"/>
      </w:r>
      <w:r>
        <w:t>276</w:t>
      </w:r>
      <w:r>
        <w:fldChar w:fldCharType="end"/>
      </w:r>
    </w:p>
    <w:p w14:paraId="3E55BF20" w14:textId="2FCBC37D" w:rsidR="00A70452" w:rsidRDefault="00A70452">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_Toc61115716 \h </w:instrText>
      </w:r>
      <w:r>
        <w:fldChar w:fldCharType="separate"/>
      </w:r>
      <w:r>
        <w:t>277</w:t>
      </w:r>
      <w:r>
        <w:fldChar w:fldCharType="end"/>
      </w:r>
    </w:p>
    <w:p w14:paraId="7A921280" w14:textId="07AE4D7F" w:rsidR="00A70452" w:rsidRDefault="00A70452">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_Toc61115717 \h </w:instrText>
      </w:r>
      <w:r>
        <w:fldChar w:fldCharType="separate"/>
      </w:r>
      <w:r>
        <w:t>277</w:t>
      </w:r>
      <w:r>
        <w:fldChar w:fldCharType="end"/>
      </w:r>
    </w:p>
    <w:p w14:paraId="50DCBD92" w14:textId="61EE43F9" w:rsidR="00A70452" w:rsidRDefault="00A7045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_Toc61115718 \h </w:instrText>
      </w:r>
      <w:r>
        <w:fldChar w:fldCharType="separate"/>
      </w:r>
      <w:r>
        <w:t>277</w:t>
      </w:r>
      <w:r>
        <w:fldChar w:fldCharType="end"/>
      </w:r>
    </w:p>
    <w:p w14:paraId="3F617AA8" w14:textId="3C650AA4" w:rsidR="00A70452" w:rsidRDefault="00A70452">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_Toc61115719 \h </w:instrText>
      </w:r>
      <w:r>
        <w:fldChar w:fldCharType="separate"/>
      </w:r>
      <w:r>
        <w:t>277</w:t>
      </w:r>
      <w:r>
        <w:fldChar w:fldCharType="end"/>
      </w:r>
    </w:p>
    <w:p w14:paraId="19AB5919" w14:textId="0F3ADB4E" w:rsidR="00A70452" w:rsidRDefault="00A70452">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_Toc61115720 \h </w:instrText>
      </w:r>
      <w:r>
        <w:fldChar w:fldCharType="separate"/>
      </w:r>
      <w:r>
        <w:t>277</w:t>
      </w:r>
      <w:r>
        <w:fldChar w:fldCharType="end"/>
      </w:r>
    </w:p>
    <w:p w14:paraId="5D85D44B" w14:textId="3B313B3E" w:rsidR="00A70452" w:rsidRDefault="00A70452">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_Toc61115721 \h </w:instrText>
      </w:r>
      <w:r>
        <w:fldChar w:fldCharType="separate"/>
      </w:r>
      <w:r>
        <w:t>279</w:t>
      </w:r>
      <w:r>
        <w:fldChar w:fldCharType="end"/>
      </w:r>
    </w:p>
    <w:p w14:paraId="722E34A2" w14:textId="7AFBBA29" w:rsidR="00A70452" w:rsidRDefault="00A70452">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_Toc61115722 \h </w:instrText>
      </w:r>
      <w:r>
        <w:fldChar w:fldCharType="separate"/>
      </w:r>
      <w:r>
        <w:t>282</w:t>
      </w:r>
      <w:r>
        <w:fldChar w:fldCharType="end"/>
      </w:r>
    </w:p>
    <w:p w14:paraId="71A62090" w14:textId="2214D0A6" w:rsidR="00A70452" w:rsidRDefault="00A70452">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_Toc61115723 \h </w:instrText>
      </w:r>
      <w:r>
        <w:fldChar w:fldCharType="separate"/>
      </w:r>
      <w:r>
        <w:t>282</w:t>
      </w:r>
      <w:r>
        <w:fldChar w:fldCharType="end"/>
      </w:r>
    </w:p>
    <w:p w14:paraId="0D3C1BF1" w14:textId="76F9A549" w:rsidR="00A70452" w:rsidRDefault="00A70452">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_Toc61115724 \h </w:instrText>
      </w:r>
      <w:r>
        <w:fldChar w:fldCharType="separate"/>
      </w:r>
      <w:r>
        <w:t>283</w:t>
      </w:r>
      <w:r>
        <w:fldChar w:fldCharType="end"/>
      </w:r>
    </w:p>
    <w:p w14:paraId="5608A81E" w14:textId="34ED68F4" w:rsidR="00A70452" w:rsidRDefault="00A7045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_Toc61115725 \h </w:instrText>
      </w:r>
      <w:r>
        <w:fldChar w:fldCharType="separate"/>
      </w:r>
      <w:r>
        <w:t>286</w:t>
      </w:r>
      <w:r>
        <w:fldChar w:fldCharType="end"/>
      </w:r>
    </w:p>
    <w:p w14:paraId="25267040" w14:textId="4BF0E989" w:rsidR="00A70452" w:rsidRDefault="00A70452">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_Toc61115726 \h </w:instrText>
      </w:r>
      <w:r>
        <w:fldChar w:fldCharType="separate"/>
      </w:r>
      <w:r>
        <w:t>286</w:t>
      </w:r>
      <w:r>
        <w:fldChar w:fldCharType="end"/>
      </w:r>
    </w:p>
    <w:p w14:paraId="4EAD0990" w14:textId="7F76F3DC" w:rsidR="00A70452" w:rsidRDefault="00A70452">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_Toc61115727 \h </w:instrText>
      </w:r>
      <w:r>
        <w:fldChar w:fldCharType="separate"/>
      </w:r>
      <w:r>
        <w:t>286</w:t>
      </w:r>
      <w:r>
        <w:fldChar w:fldCharType="end"/>
      </w:r>
    </w:p>
    <w:p w14:paraId="5F54A9A2" w14:textId="4A9DBBE2" w:rsidR="00A70452" w:rsidRDefault="00A70452">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_Toc61115728 \h </w:instrText>
      </w:r>
      <w:r>
        <w:fldChar w:fldCharType="separate"/>
      </w:r>
      <w:r>
        <w:t>286</w:t>
      </w:r>
      <w:r>
        <w:fldChar w:fldCharType="end"/>
      </w:r>
    </w:p>
    <w:p w14:paraId="4DFCA143" w14:textId="3E30CE48" w:rsidR="00A70452" w:rsidRDefault="00A70452">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_Toc61115729 \h </w:instrText>
      </w:r>
      <w:r>
        <w:fldChar w:fldCharType="separate"/>
      </w:r>
      <w:r>
        <w:t>286</w:t>
      </w:r>
      <w:r>
        <w:fldChar w:fldCharType="end"/>
      </w:r>
    </w:p>
    <w:p w14:paraId="6FC37961" w14:textId="528EF3DE" w:rsidR="00A70452" w:rsidRDefault="00A70452">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_Toc61115730 \h </w:instrText>
      </w:r>
      <w:r>
        <w:fldChar w:fldCharType="separate"/>
      </w:r>
      <w:r>
        <w:t>286</w:t>
      </w:r>
      <w:r>
        <w:fldChar w:fldCharType="end"/>
      </w:r>
    </w:p>
    <w:p w14:paraId="3914699C" w14:textId="3FD26E2D" w:rsidR="00A70452" w:rsidRDefault="00A70452">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_Toc61115731 \h </w:instrText>
      </w:r>
      <w:r>
        <w:fldChar w:fldCharType="separate"/>
      </w:r>
      <w:r>
        <w:t>287</w:t>
      </w:r>
      <w:r>
        <w:fldChar w:fldCharType="end"/>
      </w:r>
    </w:p>
    <w:p w14:paraId="5F246AC0" w14:textId="7BBCAE80" w:rsidR="00A70452" w:rsidRDefault="00A70452">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_Toc61115732 \h </w:instrText>
      </w:r>
      <w:r>
        <w:fldChar w:fldCharType="separate"/>
      </w:r>
      <w:r>
        <w:t>287</w:t>
      </w:r>
      <w:r>
        <w:fldChar w:fldCharType="end"/>
      </w:r>
    </w:p>
    <w:p w14:paraId="132022DE" w14:textId="528FE2D5" w:rsidR="00A70452" w:rsidRDefault="00A7045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_Toc61115733 \h </w:instrText>
      </w:r>
      <w:r>
        <w:fldChar w:fldCharType="separate"/>
      </w:r>
      <w:r>
        <w:t>291</w:t>
      </w:r>
      <w:r>
        <w:fldChar w:fldCharType="end"/>
      </w:r>
    </w:p>
    <w:p w14:paraId="52E64D54" w14:textId="297519F2" w:rsidR="00A70452" w:rsidRDefault="00A7045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_Toc61115734 \h </w:instrText>
      </w:r>
      <w:r>
        <w:fldChar w:fldCharType="separate"/>
      </w:r>
      <w:r>
        <w:t>291</w:t>
      </w:r>
      <w:r>
        <w:fldChar w:fldCharType="end"/>
      </w:r>
    </w:p>
    <w:p w14:paraId="68316F92" w14:textId="7DFC4FB1" w:rsidR="00A70452" w:rsidRDefault="00A7045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_Toc61115735 \h </w:instrText>
      </w:r>
      <w:r>
        <w:fldChar w:fldCharType="separate"/>
      </w:r>
      <w:r>
        <w:t>292</w:t>
      </w:r>
      <w:r>
        <w:fldChar w:fldCharType="end"/>
      </w:r>
    </w:p>
    <w:p w14:paraId="4B922EFF" w14:textId="2CF82878" w:rsidR="00A70452" w:rsidRDefault="00A7045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_Toc61115736 \h </w:instrText>
      </w:r>
      <w:r>
        <w:fldChar w:fldCharType="separate"/>
      </w:r>
      <w:r>
        <w:t>292</w:t>
      </w:r>
      <w:r>
        <w:fldChar w:fldCharType="end"/>
      </w:r>
    </w:p>
    <w:p w14:paraId="4221C940" w14:textId="4ED08CF4" w:rsidR="00A70452" w:rsidRDefault="00A70452">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_Toc61115737 \h </w:instrText>
      </w:r>
      <w:r>
        <w:fldChar w:fldCharType="separate"/>
      </w:r>
      <w:r>
        <w:t>292</w:t>
      </w:r>
      <w:r>
        <w:fldChar w:fldCharType="end"/>
      </w:r>
    </w:p>
    <w:p w14:paraId="25326336" w14:textId="2FBF6219" w:rsidR="00A70452" w:rsidRDefault="00A70452">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_Toc61115738 \h </w:instrText>
      </w:r>
      <w:r>
        <w:fldChar w:fldCharType="separate"/>
      </w:r>
      <w:r>
        <w:t>293</w:t>
      </w:r>
      <w:r>
        <w:fldChar w:fldCharType="end"/>
      </w:r>
    </w:p>
    <w:p w14:paraId="1914C29F" w14:textId="774A8553" w:rsidR="00A70452" w:rsidRDefault="00A70452">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_Toc61115739 \h </w:instrText>
      </w:r>
      <w:r>
        <w:fldChar w:fldCharType="separate"/>
      </w:r>
      <w:r>
        <w:t>293</w:t>
      </w:r>
      <w:r>
        <w:fldChar w:fldCharType="end"/>
      </w:r>
    </w:p>
    <w:p w14:paraId="4C7B037C" w14:textId="6627F4CC" w:rsidR="00A70452" w:rsidRDefault="00A70452">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_Toc61115740 \h </w:instrText>
      </w:r>
      <w:r>
        <w:fldChar w:fldCharType="separate"/>
      </w:r>
      <w:r>
        <w:t>293</w:t>
      </w:r>
      <w:r>
        <w:fldChar w:fldCharType="end"/>
      </w:r>
    </w:p>
    <w:p w14:paraId="26418EF4" w14:textId="011BDE7C" w:rsidR="00A70452" w:rsidRDefault="00A70452">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_Toc61115741 \h </w:instrText>
      </w:r>
      <w:r>
        <w:fldChar w:fldCharType="separate"/>
      </w:r>
      <w:r>
        <w:t>293</w:t>
      </w:r>
      <w:r>
        <w:fldChar w:fldCharType="end"/>
      </w:r>
    </w:p>
    <w:p w14:paraId="3C15F77D" w14:textId="1B83A4E2" w:rsidR="00A70452" w:rsidRDefault="00A70452">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_Toc61115742 \h </w:instrText>
      </w:r>
      <w:r>
        <w:fldChar w:fldCharType="separate"/>
      </w:r>
      <w:r>
        <w:t>293</w:t>
      </w:r>
      <w:r>
        <w:fldChar w:fldCharType="end"/>
      </w:r>
    </w:p>
    <w:p w14:paraId="31C44FE0" w14:textId="0A0F0F24" w:rsidR="00A70452" w:rsidRDefault="00A70452">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_Toc61115743 \h </w:instrText>
      </w:r>
      <w:r>
        <w:fldChar w:fldCharType="separate"/>
      </w:r>
      <w:r>
        <w:t>293</w:t>
      </w:r>
      <w:r>
        <w:fldChar w:fldCharType="end"/>
      </w:r>
    </w:p>
    <w:p w14:paraId="53391991" w14:textId="2902C1B5" w:rsidR="00A70452" w:rsidRDefault="00A7045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_Toc61115744 \h </w:instrText>
      </w:r>
      <w:r>
        <w:fldChar w:fldCharType="separate"/>
      </w:r>
      <w:r>
        <w:t>294</w:t>
      </w:r>
      <w:r>
        <w:fldChar w:fldCharType="end"/>
      </w:r>
    </w:p>
    <w:p w14:paraId="5096BDAB" w14:textId="657B3207" w:rsidR="00A70452" w:rsidRDefault="00A7045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_Toc61115745 \h </w:instrText>
      </w:r>
      <w:r>
        <w:fldChar w:fldCharType="separate"/>
      </w:r>
      <w:r>
        <w:t>294</w:t>
      </w:r>
      <w:r>
        <w:fldChar w:fldCharType="end"/>
      </w:r>
    </w:p>
    <w:p w14:paraId="41F73BD6" w14:textId="1DAEFDED" w:rsidR="00A70452" w:rsidRDefault="00A70452">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_Toc61115746 \h </w:instrText>
      </w:r>
      <w:r>
        <w:fldChar w:fldCharType="separate"/>
      </w:r>
      <w:r>
        <w:t>294</w:t>
      </w:r>
      <w:r>
        <w:fldChar w:fldCharType="end"/>
      </w:r>
    </w:p>
    <w:p w14:paraId="44BF5E1A" w14:textId="2CC9869F" w:rsidR="00A70452" w:rsidRDefault="00A70452">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_Toc61115747 \h </w:instrText>
      </w:r>
      <w:r>
        <w:fldChar w:fldCharType="separate"/>
      </w:r>
      <w:r>
        <w:t>294</w:t>
      </w:r>
      <w:r>
        <w:fldChar w:fldCharType="end"/>
      </w:r>
    </w:p>
    <w:p w14:paraId="7C89F1B8" w14:textId="43F94A4A" w:rsidR="00A70452" w:rsidRDefault="00A70452">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_Toc61115748 \h </w:instrText>
      </w:r>
      <w:r>
        <w:fldChar w:fldCharType="separate"/>
      </w:r>
      <w:r>
        <w:t>294</w:t>
      </w:r>
      <w:r>
        <w:fldChar w:fldCharType="end"/>
      </w:r>
    </w:p>
    <w:p w14:paraId="530B1DB9" w14:textId="400435AB" w:rsidR="00A70452" w:rsidRDefault="00A70452">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_Toc61115749 \h </w:instrText>
      </w:r>
      <w:r>
        <w:fldChar w:fldCharType="separate"/>
      </w:r>
      <w:r>
        <w:t>294</w:t>
      </w:r>
      <w:r>
        <w:fldChar w:fldCharType="end"/>
      </w:r>
    </w:p>
    <w:p w14:paraId="6C80220A" w14:textId="169E6BB3" w:rsidR="00A70452" w:rsidRDefault="00A70452">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_Toc61115750 \h </w:instrText>
      </w:r>
      <w:r>
        <w:fldChar w:fldCharType="separate"/>
      </w:r>
      <w:r>
        <w:t>295</w:t>
      </w:r>
      <w:r>
        <w:fldChar w:fldCharType="end"/>
      </w:r>
    </w:p>
    <w:p w14:paraId="0AA6BFB0" w14:textId="19137AFE" w:rsidR="00A70452" w:rsidRDefault="00A70452">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_Toc61115751 \h </w:instrText>
      </w:r>
      <w:r>
        <w:fldChar w:fldCharType="separate"/>
      </w:r>
      <w:r>
        <w:t>295</w:t>
      </w:r>
      <w:r>
        <w:fldChar w:fldCharType="end"/>
      </w:r>
    </w:p>
    <w:p w14:paraId="3A1485B3" w14:textId="6B663DB7" w:rsidR="00A70452" w:rsidRDefault="00A70452">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_Toc61115752 \h </w:instrText>
      </w:r>
      <w:r>
        <w:fldChar w:fldCharType="separate"/>
      </w:r>
      <w:r>
        <w:t>295</w:t>
      </w:r>
      <w:r>
        <w:fldChar w:fldCharType="end"/>
      </w:r>
    </w:p>
    <w:p w14:paraId="4059F7CC" w14:textId="73AA3A6E" w:rsidR="00A70452" w:rsidRDefault="00A70452">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_Toc61115753 \h </w:instrText>
      </w:r>
      <w:r>
        <w:fldChar w:fldCharType="separate"/>
      </w:r>
      <w:r>
        <w:t>295</w:t>
      </w:r>
      <w:r>
        <w:fldChar w:fldCharType="end"/>
      </w:r>
    </w:p>
    <w:p w14:paraId="568429CB" w14:textId="527806CE" w:rsidR="00A70452" w:rsidRDefault="00A70452">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_Toc61115754 \h </w:instrText>
      </w:r>
      <w:r>
        <w:fldChar w:fldCharType="separate"/>
      </w:r>
      <w:r>
        <w:t>296</w:t>
      </w:r>
      <w:r>
        <w:fldChar w:fldCharType="end"/>
      </w:r>
    </w:p>
    <w:p w14:paraId="27444509" w14:textId="3681BC25" w:rsidR="00A70452" w:rsidRDefault="00A70452">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_Toc61115755 \h </w:instrText>
      </w:r>
      <w:r>
        <w:fldChar w:fldCharType="separate"/>
      </w:r>
      <w:r>
        <w:t>296</w:t>
      </w:r>
      <w:r>
        <w:fldChar w:fldCharType="end"/>
      </w:r>
    </w:p>
    <w:p w14:paraId="01194084" w14:textId="220A838B" w:rsidR="00A70452" w:rsidRDefault="00A70452">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_Toc61115756 \h </w:instrText>
      </w:r>
      <w:r>
        <w:fldChar w:fldCharType="separate"/>
      </w:r>
      <w:r>
        <w:t>296</w:t>
      </w:r>
      <w:r>
        <w:fldChar w:fldCharType="end"/>
      </w:r>
    </w:p>
    <w:p w14:paraId="40CCBE0D" w14:textId="79F1742E" w:rsidR="00A70452" w:rsidRDefault="00A70452">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_Toc61115757 \h </w:instrText>
      </w:r>
      <w:r>
        <w:fldChar w:fldCharType="separate"/>
      </w:r>
      <w:r>
        <w:t>296</w:t>
      </w:r>
      <w:r>
        <w:fldChar w:fldCharType="end"/>
      </w:r>
    </w:p>
    <w:p w14:paraId="09A3D81C" w14:textId="73037F29" w:rsidR="00A70452" w:rsidRDefault="00A70452">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_Toc61115758 \h </w:instrText>
      </w:r>
      <w:r>
        <w:fldChar w:fldCharType="separate"/>
      </w:r>
      <w:r>
        <w:t>296</w:t>
      </w:r>
      <w:r>
        <w:fldChar w:fldCharType="end"/>
      </w:r>
    </w:p>
    <w:p w14:paraId="6DA671E0" w14:textId="26626F7D" w:rsidR="00A70452" w:rsidRDefault="00A70452">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_Toc61115759 \h </w:instrText>
      </w:r>
      <w:r>
        <w:fldChar w:fldCharType="separate"/>
      </w:r>
      <w:r>
        <w:t>296</w:t>
      </w:r>
      <w:r>
        <w:fldChar w:fldCharType="end"/>
      </w:r>
    </w:p>
    <w:p w14:paraId="256B980F" w14:textId="64D85CB5" w:rsidR="00A70452" w:rsidRDefault="00A70452">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_Toc61115760 \h </w:instrText>
      </w:r>
      <w:r>
        <w:fldChar w:fldCharType="separate"/>
      </w:r>
      <w:r>
        <w:t>296</w:t>
      </w:r>
      <w:r>
        <w:fldChar w:fldCharType="end"/>
      </w:r>
    </w:p>
    <w:p w14:paraId="2BB550B1" w14:textId="1407D027" w:rsidR="00A70452" w:rsidRDefault="00A70452">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_Toc61115761 \h </w:instrText>
      </w:r>
      <w:r>
        <w:fldChar w:fldCharType="separate"/>
      </w:r>
      <w:r>
        <w:t>296</w:t>
      </w:r>
      <w:r>
        <w:fldChar w:fldCharType="end"/>
      </w:r>
    </w:p>
    <w:p w14:paraId="65E55696" w14:textId="3623C7FC" w:rsidR="00A70452" w:rsidRDefault="00A70452">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_Toc61115762 \h </w:instrText>
      </w:r>
      <w:r>
        <w:fldChar w:fldCharType="separate"/>
      </w:r>
      <w:r>
        <w:t>297</w:t>
      </w:r>
      <w:r>
        <w:fldChar w:fldCharType="end"/>
      </w:r>
    </w:p>
    <w:p w14:paraId="2A37B2DA" w14:textId="2775505D" w:rsidR="00A70452" w:rsidRDefault="00A70452">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_Toc61115763 \h </w:instrText>
      </w:r>
      <w:r>
        <w:fldChar w:fldCharType="separate"/>
      </w:r>
      <w:r>
        <w:t>297</w:t>
      </w:r>
      <w:r>
        <w:fldChar w:fldCharType="end"/>
      </w:r>
    </w:p>
    <w:p w14:paraId="35D5206D" w14:textId="30361044" w:rsidR="00A70452" w:rsidRDefault="00A70452">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_Toc61115764 \h </w:instrText>
      </w:r>
      <w:r>
        <w:fldChar w:fldCharType="separate"/>
      </w:r>
      <w:r>
        <w:t>297</w:t>
      </w:r>
      <w:r>
        <w:fldChar w:fldCharType="end"/>
      </w:r>
    </w:p>
    <w:p w14:paraId="4C49B729" w14:textId="65465DDB" w:rsidR="00A70452" w:rsidRDefault="00A70452">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_Toc61115765 \h </w:instrText>
      </w:r>
      <w:r>
        <w:fldChar w:fldCharType="separate"/>
      </w:r>
      <w:r>
        <w:t>297</w:t>
      </w:r>
      <w:r>
        <w:fldChar w:fldCharType="end"/>
      </w:r>
    </w:p>
    <w:p w14:paraId="43047743" w14:textId="76924837" w:rsidR="00A70452" w:rsidRDefault="00A70452">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_Toc61115766 \h </w:instrText>
      </w:r>
      <w:r>
        <w:fldChar w:fldCharType="separate"/>
      </w:r>
      <w:r>
        <w:t>297</w:t>
      </w:r>
      <w:r>
        <w:fldChar w:fldCharType="end"/>
      </w:r>
    </w:p>
    <w:p w14:paraId="1D60173D" w14:textId="295BFBFA" w:rsidR="00A70452" w:rsidRDefault="00A70452">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_Toc61115767 \h </w:instrText>
      </w:r>
      <w:r>
        <w:fldChar w:fldCharType="separate"/>
      </w:r>
      <w:r>
        <w:t>297</w:t>
      </w:r>
      <w:r>
        <w:fldChar w:fldCharType="end"/>
      </w:r>
    </w:p>
    <w:p w14:paraId="0A684718" w14:textId="43E5BE85" w:rsidR="00A70452" w:rsidRDefault="00A70452">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fldLock="1"/>
      </w:r>
      <w:r>
        <w:instrText xml:space="preserve"> PAGEREF _Toc61115768 \h </w:instrText>
      </w:r>
      <w:r>
        <w:fldChar w:fldCharType="separate"/>
      </w:r>
      <w:r>
        <w:t>298</w:t>
      </w:r>
      <w:r>
        <w:fldChar w:fldCharType="end"/>
      </w:r>
    </w:p>
    <w:p w14:paraId="5D7C2594" w14:textId="4FF1EA16" w:rsidR="00A70452" w:rsidRDefault="00A70452">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_Toc61115769 \h </w:instrText>
      </w:r>
      <w:r>
        <w:fldChar w:fldCharType="separate"/>
      </w:r>
      <w:r>
        <w:t>299</w:t>
      </w:r>
      <w:r>
        <w:fldChar w:fldCharType="end"/>
      </w:r>
    </w:p>
    <w:p w14:paraId="7EBA9200" w14:textId="2BC93E0B" w:rsidR="00A70452" w:rsidRDefault="00A70452">
      <w:pPr>
        <w:pStyle w:val="TOC1"/>
        <w:rPr>
          <w:rFonts w:asciiTheme="minorHAnsi" w:eastAsiaTheme="minorEastAsia" w:hAnsiTheme="minorHAnsi" w:cstheme="minorBidi"/>
          <w:szCs w:val="22"/>
          <w:lang w:eastAsia="en-GB"/>
        </w:rPr>
      </w:pPr>
      <w:r>
        <w:lastRenderedPageBreak/>
        <w:t>B.1</w:t>
      </w:r>
      <w:r>
        <w:rPr>
          <w:rFonts w:asciiTheme="minorHAnsi" w:eastAsiaTheme="minorEastAsia" w:hAnsiTheme="minorHAnsi" w:cstheme="minorBidi"/>
          <w:szCs w:val="22"/>
          <w:lang w:eastAsia="en-GB"/>
        </w:rPr>
        <w:tab/>
      </w:r>
      <w:r>
        <w:t>General</w:t>
      </w:r>
      <w:r>
        <w:tab/>
      </w:r>
      <w:r>
        <w:fldChar w:fldCharType="begin" w:fldLock="1"/>
      </w:r>
      <w:r>
        <w:instrText xml:space="preserve"> PAGEREF _Toc61115770 \h </w:instrText>
      </w:r>
      <w:r>
        <w:fldChar w:fldCharType="separate"/>
      </w:r>
      <w:r>
        <w:t>299</w:t>
      </w:r>
      <w:r>
        <w:fldChar w:fldCharType="end"/>
      </w:r>
    </w:p>
    <w:p w14:paraId="56801823" w14:textId="201A648B" w:rsidR="00A70452" w:rsidRDefault="00A7045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DE4473">
        <w:rPr>
          <w:rFonts w:cs="v4.2.0"/>
        </w:rPr>
        <w:t>Normal test environment</w:t>
      </w:r>
      <w:r>
        <w:tab/>
      </w:r>
      <w:r>
        <w:fldChar w:fldCharType="begin" w:fldLock="1"/>
      </w:r>
      <w:r>
        <w:instrText xml:space="preserve"> PAGEREF _Toc61115771 \h </w:instrText>
      </w:r>
      <w:r>
        <w:fldChar w:fldCharType="separate"/>
      </w:r>
      <w:r>
        <w:t>299</w:t>
      </w:r>
      <w:r>
        <w:fldChar w:fldCharType="end"/>
      </w:r>
    </w:p>
    <w:p w14:paraId="0B2AE696" w14:textId="23B7528A" w:rsidR="00A70452" w:rsidRDefault="00A70452">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DE4473">
        <w:rPr>
          <w:rFonts w:cs="v4.2.0"/>
        </w:rPr>
        <w:t>Extreme test environment</w:t>
      </w:r>
      <w:r>
        <w:tab/>
      </w:r>
      <w:r>
        <w:fldChar w:fldCharType="begin" w:fldLock="1"/>
      </w:r>
      <w:r>
        <w:instrText xml:space="preserve"> PAGEREF _Toc61115772 \h </w:instrText>
      </w:r>
      <w:r>
        <w:fldChar w:fldCharType="separate"/>
      </w:r>
      <w:r>
        <w:t>299</w:t>
      </w:r>
      <w:r>
        <w:fldChar w:fldCharType="end"/>
      </w:r>
    </w:p>
    <w:p w14:paraId="07DCC33D" w14:textId="3B46FC1B" w:rsidR="00A70452" w:rsidRDefault="00A70452">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_Toc61115773 \h </w:instrText>
      </w:r>
      <w:r>
        <w:fldChar w:fldCharType="separate"/>
      </w:r>
      <w:r>
        <w:t>299</w:t>
      </w:r>
      <w:r>
        <w:fldChar w:fldCharType="end"/>
      </w:r>
    </w:p>
    <w:p w14:paraId="3B3ABE39" w14:textId="6A57FDD3" w:rsidR="00A70452" w:rsidRDefault="00A70452">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_Toc61115774 \h </w:instrText>
      </w:r>
      <w:r>
        <w:fldChar w:fldCharType="separate"/>
      </w:r>
      <w:r>
        <w:t>299</w:t>
      </w:r>
      <w:r>
        <w:fldChar w:fldCharType="end"/>
      </w:r>
    </w:p>
    <w:p w14:paraId="57A059FC" w14:textId="5DE09FE4" w:rsidR="00A70452" w:rsidRDefault="00A70452">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DE4473">
        <w:rPr>
          <w:rFonts w:cs="v4.2.0"/>
        </w:rPr>
        <w:t>Vibration</w:t>
      </w:r>
      <w:r>
        <w:tab/>
      </w:r>
      <w:r>
        <w:fldChar w:fldCharType="begin" w:fldLock="1"/>
      </w:r>
      <w:r>
        <w:instrText xml:space="preserve"> PAGEREF _Toc61115775 \h </w:instrText>
      </w:r>
      <w:r>
        <w:fldChar w:fldCharType="separate"/>
      </w:r>
      <w:r>
        <w:t>300</w:t>
      </w:r>
      <w:r>
        <w:fldChar w:fldCharType="end"/>
      </w:r>
    </w:p>
    <w:p w14:paraId="3DA90B1D" w14:textId="030C697F" w:rsidR="00A70452" w:rsidRDefault="00A70452">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DE4473">
        <w:rPr>
          <w:rFonts w:cs="v4.2.0"/>
        </w:rPr>
        <w:t>Power supply</w:t>
      </w:r>
      <w:r>
        <w:tab/>
      </w:r>
      <w:r>
        <w:fldChar w:fldCharType="begin" w:fldLock="1"/>
      </w:r>
      <w:r>
        <w:instrText xml:space="preserve"> PAGEREF _Toc61115776 \h </w:instrText>
      </w:r>
      <w:r>
        <w:fldChar w:fldCharType="separate"/>
      </w:r>
      <w:r>
        <w:t>300</w:t>
      </w:r>
      <w:r>
        <w:fldChar w:fldCharType="end"/>
      </w:r>
    </w:p>
    <w:p w14:paraId="191C26F6" w14:textId="1FE3ACD1" w:rsidR="00A70452" w:rsidRDefault="00A70452">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_Toc61115777 \h </w:instrText>
      </w:r>
      <w:r>
        <w:fldChar w:fldCharType="separate"/>
      </w:r>
      <w:r>
        <w:t>300</w:t>
      </w:r>
      <w:r>
        <w:fldChar w:fldCharType="end"/>
      </w:r>
    </w:p>
    <w:p w14:paraId="680F7385" w14:textId="4BE66F62" w:rsidR="00A70452" w:rsidRDefault="00A70452">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_Toc61115778 \h </w:instrText>
      </w:r>
      <w:r>
        <w:fldChar w:fldCharType="separate"/>
      </w:r>
      <w:r>
        <w:t>301</w:t>
      </w:r>
      <w:r>
        <w:fldChar w:fldCharType="end"/>
      </w:r>
    </w:p>
    <w:p w14:paraId="33CFB273" w14:textId="5B9AE701" w:rsidR="00A70452" w:rsidRDefault="00A70452">
      <w:pPr>
        <w:pStyle w:val="TOC8"/>
        <w:rPr>
          <w:rFonts w:asciiTheme="minorHAnsi" w:eastAsiaTheme="minorEastAsia" w:hAnsiTheme="minorHAnsi" w:cstheme="minorBidi"/>
          <w:b w:val="0"/>
          <w:szCs w:val="22"/>
          <w:lang w:eastAsia="en-GB"/>
        </w:rPr>
      </w:pPr>
      <w:r>
        <w:t>Annex D (informative):  Measurement system set-up</w:t>
      </w:r>
      <w:r>
        <w:tab/>
      </w:r>
      <w:r>
        <w:fldChar w:fldCharType="begin" w:fldLock="1"/>
      </w:r>
      <w:r>
        <w:instrText xml:space="preserve"> PAGEREF _Toc61115779 \h </w:instrText>
      </w:r>
      <w:r>
        <w:fldChar w:fldCharType="separate"/>
      </w:r>
      <w:r>
        <w:t>302</w:t>
      </w:r>
      <w:r>
        <w:fldChar w:fldCharType="end"/>
      </w:r>
    </w:p>
    <w:p w14:paraId="41FDA64A" w14:textId="139FB9B4" w:rsidR="00A70452" w:rsidRDefault="00A7045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_Toc61115780 \h </w:instrText>
      </w:r>
      <w:r>
        <w:fldChar w:fldCharType="separate"/>
      </w:r>
      <w:r>
        <w:t>302</w:t>
      </w:r>
      <w:r>
        <w:fldChar w:fldCharType="end"/>
      </w:r>
    </w:p>
    <w:p w14:paraId="3AE14DC8" w14:textId="2DF25E6F" w:rsidR="00A70452" w:rsidRDefault="00A7045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_Toc61115781 \h </w:instrText>
      </w:r>
      <w:r>
        <w:fldChar w:fldCharType="separate"/>
      </w:r>
      <w:r>
        <w:t>302</w:t>
      </w:r>
      <w:r>
        <w:fldChar w:fldCharType="end"/>
      </w:r>
    </w:p>
    <w:p w14:paraId="7071D6E2" w14:textId="4E85C4CC" w:rsidR="00A70452" w:rsidRDefault="00A7045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_Toc61115782 \h </w:instrText>
      </w:r>
      <w:r>
        <w:fldChar w:fldCharType="separate"/>
      </w:r>
      <w:r>
        <w:t>303</w:t>
      </w:r>
      <w:r>
        <w:fldChar w:fldCharType="end"/>
      </w:r>
    </w:p>
    <w:p w14:paraId="5A4D8526" w14:textId="73103F51" w:rsidR="00A70452" w:rsidRDefault="00A7045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_Toc61115783 \h </w:instrText>
      </w:r>
      <w:r>
        <w:fldChar w:fldCharType="separate"/>
      </w:r>
      <w:r>
        <w:t>303</w:t>
      </w:r>
      <w:r>
        <w:fldChar w:fldCharType="end"/>
      </w:r>
    </w:p>
    <w:p w14:paraId="6AF9F61E" w14:textId="5546F422" w:rsidR="00A70452" w:rsidRDefault="00A7045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_Toc61115784 \h </w:instrText>
      </w:r>
      <w:r>
        <w:fldChar w:fldCharType="separate"/>
      </w:r>
      <w:r>
        <w:t>305</w:t>
      </w:r>
      <w:r>
        <w:fldChar w:fldCharType="end"/>
      </w:r>
    </w:p>
    <w:p w14:paraId="1263CBA5" w14:textId="71DBBFE2" w:rsidR="00A70452" w:rsidRDefault="00A7045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_Toc61115785 \h </w:instrText>
      </w:r>
      <w:r>
        <w:fldChar w:fldCharType="separate"/>
      </w:r>
      <w:r>
        <w:t>305</w:t>
      </w:r>
      <w:r>
        <w:fldChar w:fldCharType="end"/>
      </w:r>
    </w:p>
    <w:p w14:paraId="19883E67" w14:textId="5A0D23EE" w:rsidR="00A70452" w:rsidRDefault="00A7045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_Toc61115786 \h </w:instrText>
      </w:r>
      <w:r>
        <w:fldChar w:fldCharType="separate"/>
      </w:r>
      <w:r>
        <w:t>305</w:t>
      </w:r>
      <w:r>
        <w:fldChar w:fldCharType="end"/>
      </w:r>
    </w:p>
    <w:p w14:paraId="1ACEB782" w14:textId="46A79836" w:rsidR="00A70452" w:rsidRDefault="00A7045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_Toc61115787 \h </w:instrText>
      </w:r>
      <w:r>
        <w:fldChar w:fldCharType="separate"/>
      </w:r>
      <w:r>
        <w:t>306</w:t>
      </w:r>
      <w:r>
        <w:fldChar w:fldCharType="end"/>
      </w:r>
    </w:p>
    <w:p w14:paraId="0762B1A6" w14:textId="3A6CC410" w:rsidR="00A70452" w:rsidRDefault="00A70452">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_Toc61115788 \h </w:instrText>
      </w:r>
      <w:r>
        <w:fldChar w:fldCharType="separate"/>
      </w:r>
      <w:r>
        <w:t>306</w:t>
      </w:r>
      <w:r>
        <w:fldChar w:fldCharType="end"/>
      </w:r>
    </w:p>
    <w:p w14:paraId="7045E25A" w14:textId="3AB1BF97" w:rsidR="00A70452" w:rsidRDefault="00A70452">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_Toc61115789 \h </w:instrText>
      </w:r>
      <w:r>
        <w:fldChar w:fldCharType="separate"/>
      </w:r>
      <w:r>
        <w:t>307</w:t>
      </w:r>
      <w:r>
        <w:fldChar w:fldCharType="end"/>
      </w:r>
    </w:p>
    <w:p w14:paraId="4409879D" w14:textId="68636A8D" w:rsidR="00A70452" w:rsidRDefault="00A70452">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_Toc61115790 \h </w:instrText>
      </w:r>
      <w:r>
        <w:fldChar w:fldCharType="separate"/>
      </w:r>
      <w:r>
        <w:t>308</w:t>
      </w:r>
      <w:r>
        <w:fldChar w:fldCharType="end"/>
      </w:r>
    </w:p>
    <w:p w14:paraId="3CA461AF" w14:textId="49DD2801" w:rsidR="00A70452" w:rsidRDefault="00A70452">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_Toc61115791 \h </w:instrText>
      </w:r>
      <w:r>
        <w:fldChar w:fldCharType="separate"/>
      </w:r>
      <w:r>
        <w:t>309</w:t>
      </w:r>
      <w:r>
        <w:fldChar w:fldCharType="end"/>
      </w:r>
    </w:p>
    <w:p w14:paraId="55A506AA" w14:textId="094453A4" w:rsidR="00080512" w:rsidRPr="00FA19F9" w:rsidRDefault="00A70452">
      <w:r>
        <w:rPr>
          <w:noProof/>
          <w:sz w:val="22"/>
        </w:rPr>
        <w:fldChar w:fldCharType="end"/>
      </w:r>
      <w:bookmarkEnd w:id="3"/>
    </w:p>
    <w:p w14:paraId="36FD7C0E" w14:textId="77777777" w:rsidR="00080512" w:rsidRPr="00FA19F9" w:rsidRDefault="00080512" w:rsidP="0098090A">
      <w:pPr>
        <w:pStyle w:val="Heading1"/>
      </w:pPr>
      <w:r w:rsidRPr="00FA19F9">
        <w:br w:type="page"/>
      </w:r>
      <w:bookmarkStart w:id="4" w:name="_Toc21093846"/>
      <w:bookmarkStart w:id="5" w:name="_Toc29765867"/>
      <w:bookmarkStart w:id="6" w:name="_Toc29766371"/>
      <w:bookmarkStart w:id="7" w:name="_Toc45906085"/>
      <w:bookmarkStart w:id="8" w:name="_Toc61115288"/>
      <w:r w:rsidRPr="00FA19F9">
        <w:lastRenderedPageBreak/>
        <w:t>Foreword</w:t>
      </w:r>
      <w:bookmarkEnd w:id="4"/>
      <w:bookmarkEnd w:id="5"/>
      <w:bookmarkEnd w:id="6"/>
      <w:bookmarkEnd w:id="7"/>
      <w:bookmarkEnd w:id="8"/>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9" w:name="_Toc21093847"/>
      <w:bookmarkStart w:id="10" w:name="_Toc29765868"/>
      <w:bookmarkStart w:id="11" w:name="_Toc29766372"/>
      <w:bookmarkStart w:id="12" w:name="_Toc45906086"/>
      <w:bookmarkStart w:id="13" w:name="_Toc61115289"/>
      <w:r w:rsidRPr="00FA19F9">
        <w:lastRenderedPageBreak/>
        <w:t>1</w:t>
      </w:r>
      <w:r w:rsidRPr="00FA19F9">
        <w:tab/>
        <w:t>Scope</w:t>
      </w:r>
      <w:bookmarkEnd w:id="9"/>
      <w:bookmarkEnd w:id="10"/>
      <w:bookmarkEnd w:id="11"/>
      <w:bookmarkEnd w:id="12"/>
      <w:bookmarkEnd w:id="13"/>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14" w:name="_Toc21093848"/>
      <w:bookmarkStart w:id="15" w:name="_Toc29765869"/>
      <w:bookmarkStart w:id="16" w:name="_Toc29766373"/>
      <w:bookmarkStart w:id="17" w:name="_Toc45906087"/>
      <w:bookmarkStart w:id="18" w:name="_Toc61115290"/>
      <w:r w:rsidRPr="00FA19F9">
        <w:t>2</w:t>
      </w:r>
      <w:r w:rsidRPr="00FA19F9">
        <w:tab/>
        <w:t>References</w:t>
      </w:r>
      <w:bookmarkEnd w:id="14"/>
      <w:bookmarkEnd w:id="15"/>
      <w:bookmarkEnd w:id="16"/>
      <w:bookmarkEnd w:id="17"/>
      <w:bookmarkEnd w:id="18"/>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19" w:name="OLE_LINK8"/>
      <w:bookmarkStart w:id="20" w:name="OLE_LINK9"/>
      <w:r w:rsidRPr="00FA19F9">
        <w:rPr>
          <w:lang w:eastAsia="zh-CN"/>
        </w:rPr>
        <w:t>(Release 1</w:t>
      </w:r>
      <w:r w:rsidRPr="00FA19F9">
        <w:rPr>
          <w:rFonts w:hint="eastAsia"/>
          <w:lang w:val="en-US" w:eastAsia="zh-CN"/>
        </w:rPr>
        <w:t>5</w:t>
      </w:r>
      <w:bookmarkEnd w:id="19"/>
      <w:r w:rsidRPr="00FA19F9">
        <w:rPr>
          <w:lang w:eastAsia="zh-CN"/>
        </w:rPr>
        <w:t>)</w:t>
      </w:r>
      <w:bookmarkEnd w:id="20"/>
      <w:r w:rsidRPr="00FA19F9">
        <w:rPr>
          <w:rFonts w:cs="Arial"/>
          <w:szCs w:val="18"/>
        </w:rPr>
        <w:t>"</w:t>
      </w:r>
    </w:p>
    <w:p w14:paraId="1E0E6269" w14:textId="77777777" w:rsidR="00080512" w:rsidRPr="00FA19F9" w:rsidRDefault="00080512" w:rsidP="0098090A">
      <w:pPr>
        <w:pStyle w:val="Heading1"/>
      </w:pPr>
      <w:bookmarkStart w:id="21" w:name="_Toc21093849"/>
      <w:bookmarkStart w:id="22" w:name="_Toc29765870"/>
      <w:bookmarkStart w:id="23" w:name="_Toc29766374"/>
      <w:bookmarkStart w:id="24" w:name="_Toc45906088"/>
      <w:bookmarkStart w:id="25" w:name="_Toc61115291"/>
      <w:r w:rsidRPr="00FA19F9">
        <w:t>3</w:t>
      </w:r>
      <w:r w:rsidRPr="00FA19F9">
        <w:tab/>
        <w:t xml:space="preserve">Definitions, </w:t>
      </w:r>
      <w:r w:rsidR="008028A4" w:rsidRPr="00FA19F9">
        <w:t>symbols and abbreviations</w:t>
      </w:r>
      <w:bookmarkEnd w:id="21"/>
      <w:bookmarkEnd w:id="22"/>
      <w:bookmarkEnd w:id="23"/>
      <w:bookmarkEnd w:id="24"/>
      <w:bookmarkEnd w:id="25"/>
    </w:p>
    <w:p w14:paraId="28E213AA" w14:textId="77777777" w:rsidR="00080512" w:rsidRPr="00FA19F9" w:rsidRDefault="00080512" w:rsidP="0098090A">
      <w:pPr>
        <w:pStyle w:val="Heading2"/>
      </w:pPr>
      <w:bookmarkStart w:id="26" w:name="_Toc21093850"/>
      <w:bookmarkStart w:id="27" w:name="_Toc29765871"/>
      <w:bookmarkStart w:id="28" w:name="_Toc29766375"/>
      <w:bookmarkStart w:id="29" w:name="_Toc45906089"/>
      <w:bookmarkStart w:id="30" w:name="_Toc61115292"/>
      <w:r w:rsidRPr="00FA19F9">
        <w:t>3.1</w:t>
      </w:r>
      <w:r w:rsidRPr="00FA19F9">
        <w:tab/>
        <w:t>Definitions</w:t>
      </w:r>
      <w:bookmarkEnd w:id="26"/>
      <w:bookmarkEnd w:id="27"/>
      <w:bookmarkEnd w:id="28"/>
      <w:bookmarkEnd w:id="29"/>
      <w:bookmarkEnd w:id="30"/>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31" w:name="OLE_LINK44"/>
      <w:bookmarkStart w:id="32"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31"/>
      <w:bookmarkEnd w:id="32"/>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lastRenderedPageBreak/>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33"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33"/>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lastRenderedPageBreak/>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lastRenderedPageBreak/>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34" w:name="_Toc21093851"/>
      <w:bookmarkStart w:id="35" w:name="_Toc29765872"/>
      <w:bookmarkStart w:id="36" w:name="_Toc29766376"/>
      <w:bookmarkStart w:id="37" w:name="_Toc45906090"/>
      <w:bookmarkStart w:id="38" w:name="_Toc61115293"/>
      <w:r w:rsidRPr="00FA19F9">
        <w:t>3.2</w:t>
      </w:r>
      <w:r w:rsidRPr="00FA19F9">
        <w:tab/>
        <w:t>Symbols</w:t>
      </w:r>
      <w:bookmarkEnd w:id="34"/>
      <w:bookmarkEnd w:id="35"/>
      <w:bookmarkEnd w:id="36"/>
      <w:bookmarkEnd w:id="37"/>
      <w:bookmarkEnd w:id="38"/>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lastRenderedPageBreak/>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5pt" o:ole="">
            <v:imagedata r:id="rId11" o:title=""/>
          </v:shape>
          <o:OLEObject Type="Embed" ProgID="Word.Picture.8" ShapeID="_x0000_i1025" DrawAspect="Content" ObjectID="_1671728377"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25pt;height:231.75pt" o:ole="">
            <v:imagedata r:id="rId13" o:title=""/>
          </v:shape>
          <o:OLEObject Type="Embed" ProgID="Word.Picture.8" ShapeID="_x0000_i1026" DrawAspect="Content" ObjectID="_1671728378"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25pt;height:232.5pt" o:ole="">
            <v:imagedata r:id="rId15" o:title=""/>
          </v:shape>
          <o:OLEObject Type="Embed" ProgID="Word.Picture.8" ShapeID="_x0000_i1027" DrawAspect="Content" ObjectID="_1671728379"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39" w:name="_Toc21093852"/>
      <w:bookmarkStart w:id="40" w:name="_Toc29765873"/>
      <w:bookmarkStart w:id="41" w:name="_Toc29766377"/>
      <w:bookmarkStart w:id="42" w:name="_Toc45906091"/>
      <w:bookmarkStart w:id="43" w:name="_Toc61115294"/>
      <w:r w:rsidRPr="00FA19F9">
        <w:t>3.3</w:t>
      </w:r>
      <w:r w:rsidRPr="00FA19F9">
        <w:tab/>
        <w:t>Abbreviations</w:t>
      </w:r>
      <w:bookmarkEnd w:id="39"/>
      <w:bookmarkEnd w:id="40"/>
      <w:bookmarkEnd w:id="41"/>
      <w:bookmarkEnd w:id="42"/>
      <w:bookmarkEnd w:id="43"/>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44" w:name="_Toc21093853"/>
      <w:bookmarkStart w:id="45" w:name="_Toc29765874"/>
      <w:bookmarkStart w:id="46" w:name="_Toc29766378"/>
      <w:bookmarkStart w:id="47" w:name="_Toc45906092"/>
      <w:bookmarkStart w:id="48" w:name="_Toc61115295"/>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44"/>
      <w:bookmarkEnd w:id="45"/>
      <w:bookmarkEnd w:id="46"/>
      <w:bookmarkEnd w:id="47"/>
      <w:bookmarkEnd w:id="48"/>
    </w:p>
    <w:p w14:paraId="208141F6" w14:textId="77777777" w:rsidR="00884863" w:rsidRPr="00FA19F9" w:rsidRDefault="006D12BA" w:rsidP="0098090A">
      <w:pPr>
        <w:pStyle w:val="Heading2"/>
        <w:rPr>
          <w:lang w:eastAsia="zh-CN"/>
        </w:rPr>
      </w:pPr>
      <w:bookmarkStart w:id="49" w:name="_Toc21093854"/>
      <w:bookmarkStart w:id="50" w:name="_Toc29765875"/>
      <w:bookmarkStart w:id="51" w:name="_Toc29766379"/>
      <w:bookmarkStart w:id="52" w:name="_Toc45906093"/>
      <w:bookmarkStart w:id="53" w:name="_Toc61115296"/>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49"/>
      <w:bookmarkEnd w:id="50"/>
      <w:bookmarkEnd w:id="51"/>
      <w:bookmarkEnd w:id="52"/>
      <w:bookmarkEnd w:id="53"/>
    </w:p>
    <w:p w14:paraId="19CC3CAE" w14:textId="77777777" w:rsidR="003F450F" w:rsidRPr="00FA19F9" w:rsidRDefault="003F450F" w:rsidP="0098090A">
      <w:pPr>
        <w:pStyle w:val="Heading3"/>
      </w:pPr>
      <w:bookmarkStart w:id="54" w:name="_Toc21093855"/>
      <w:bookmarkStart w:id="55" w:name="_Toc29765876"/>
      <w:bookmarkStart w:id="56" w:name="_Toc29766380"/>
      <w:bookmarkStart w:id="57" w:name="_Toc45906094"/>
      <w:bookmarkStart w:id="58" w:name="_Toc61115297"/>
      <w:r w:rsidRPr="00FA19F9">
        <w:t>4.1.1</w:t>
      </w:r>
      <w:r w:rsidRPr="00FA19F9">
        <w:tab/>
        <w:t>General</w:t>
      </w:r>
      <w:bookmarkEnd w:id="54"/>
      <w:bookmarkEnd w:id="55"/>
      <w:bookmarkEnd w:id="56"/>
      <w:bookmarkEnd w:id="57"/>
      <w:bookmarkEnd w:id="58"/>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59" w:name="_Toc21093856"/>
      <w:bookmarkStart w:id="60" w:name="_Toc29765877"/>
      <w:bookmarkStart w:id="61" w:name="_Toc29766381"/>
      <w:bookmarkStart w:id="62" w:name="_Toc45906095"/>
      <w:bookmarkStart w:id="63" w:name="_Toc61115298"/>
      <w:r w:rsidRPr="00FA19F9">
        <w:t>4.1.2</w:t>
      </w:r>
      <w:r w:rsidRPr="00FA19F9">
        <w:tab/>
        <w:t>Acceptable uncertainty of Test System</w:t>
      </w:r>
      <w:bookmarkEnd w:id="59"/>
      <w:bookmarkEnd w:id="60"/>
      <w:bookmarkEnd w:id="61"/>
      <w:bookmarkEnd w:id="62"/>
      <w:bookmarkEnd w:id="63"/>
    </w:p>
    <w:p w14:paraId="0BF556E7" w14:textId="77777777" w:rsidR="003B4A54" w:rsidRPr="00FA19F9" w:rsidRDefault="003B4A54" w:rsidP="0098090A">
      <w:pPr>
        <w:pStyle w:val="Heading4"/>
      </w:pPr>
      <w:bookmarkStart w:id="64" w:name="_Toc21093857"/>
      <w:bookmarkStart w:id="65" w:name="_Toc29765878"/>
      <w:bookmarkStart w:id="66" w:name="_Toc29766382"/>
      <w:bookmarkStart w:id="67" w:name="_Toc45906096"/>
      <w:bookmarkStart w:id="68" w:name="_Toc61115299"/>
      <w:r w:rsidRPr="00FA19F9">
        <w:t>4.1.2.1</w:t>
      </w:r>
      <w:r w:rsidRPr="00FA19F9">
        <w:tab/>
        <w:t>General</w:t>
      </w:r>
      <w:bookmarkEnd w:id="64"/>
      <w:bookmarkEnd w:id="65"/>
      <w:bookmarkEnd w:id="66"/>
      <w:bookmarkEnd w:id="67"/>
      <w:bookmarkEnd w:id="68"/>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69" w:name="_Toc21093858"/>
      <w:bookmarkStart w:id="70" w:name="_Toc29765879"/>
      <w:bookmarkStart w:id="71" w:name="_Toc29766383"/>
      <w:bookmarkStart w:id="72" w:name="_Toc45906097"/>
      <w:bookmarkStart w:id="73" w:name="_Toc61115300"/>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69"/>
      <w:bookmarkEnd w:id="70"/>
      <w:bookmarkEnd w:id="71"/>
      <w:bookmarkEnd w:id="72"/>
      <w:bookmarkEnd w:id="73"/>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74" w:name="_Toc21093859"/>
      <w:bookmarkStart w:id="75" w:name="_Toc29765880"/>
      <w:bookmarkStart w:id="76" w:name="_Toc29766384"/>
      <w:bookmarkStart w:id="77" w:name="_Toc45906098"/>
      <w:bookmarkStart w:id="78" w:name="_Toc61115301"/>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74"/>
      <w:bookmarkEnd w:id="75"/>
      <w:bookmarkEnd w:id="76"/>
      <w:bookmarkEnd w:id="77"/>
      <w:bookmarkEnd w:id="78"/>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79" w:name="_Toc21093860"/>
      <w:bookmarkStart w:id="80" w:name="_Toc29765881"/>
      <w:bookmarkStart w:id="81" w:name="_Toc29766385"/>
      <w:bookmarkStart w:id="82" w:name="_Toc45906099"/>
      <w:bookmarkStart w:id="83" w:name="_Toc61115302"/>
      <w:r w:rsidRPr="00FA19F9">
        <w:rPr>
          <w:lang w:eastAsia="sv-SE"/>
        </w:rPr>
        <w:t>4.1.</w:t>
      </w:r>
      <w:r w:rsidRPr="00FA19F9">
        <w:t>3</w:t>
      </w:r>
      <w:r w:rsidRPr="00FA19F9">
        <w:rPr>
          <w:lang w:eastAsia="sv-SE"/>
        </w:rPr>
        <w:tab/>
        <w:t>Interpretation of measurement results</w:t>
      </w:r>
      <w:bookmarkEnd w:id="79"/>
      <w:bookmarkEnd w:id="80"/>
      <w:bookmarkEnd w:id="81"/>
      <w:bookmarkEnd w:id="82"/>
      <w:bookmarkEnd w:id="83"/>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84" w:name="_Toc21093861"/>
      <w:bookmarkStart w:id="85" w:name="_Toc29765882"/>
      <w:bookmarkStart w:id="86" w:name="_Toc29766386"/>
      <w:bookmarkStart w:id="87" w:name="_Toc45906100"/>
      <w:bookmarkStart w:id="88" w:name="_Toc61115303"/>
      <w:r w:rsidRPr="00FA19F9">
        <w:rPr>
          <w:snapToGrid w:val="0"/>
        </w:rPr>
        <w:lastRenderedPageBreak/>
        <w:t>4.2</w:t>
      </w:r>
      <w:r w:rsidRPr="00FA19F9">
        <w:rPr>
          <w:snapToGrid w:val="0"/>
        </w:rPr>
        <w:tab/>
      </w:r>
      <w:r w:rsidR="00E41234" w:rsidRPr="00FA19F9">
        <w:rPr>
          <w:lang w:eastAsia="zh-CN"/>
        </w:rPr>
        <w:t>Conducted and radiated requirement reference points</w:t>
      </w:r>
      <w:bookmarkEnd w:id="84"/>
      <w:bookmarkEnd w:id="85"/>
      <w:bookmarkEnd w:id="86"/>
      <w:bookmarkEnd w:id="87"/>
      <w:bookmarkEnd w:id="88"/>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89" w:name="_MON_1537740376"/>
    <w:bookmarkEnd w:id="89"/>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25pt;height:210.75pt" o:ole="">
            <v:imagedata r:id="rId17" o:title=""/>
          </v:shape>
          <o:OLEObject Type="Embed" ProgID="Word.Picture.8" ShapeID="_x0000_i1028" DrawAspect="Content" ObjectID="_1671728380"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90" w:name="_Toc21093862"/>
      <w:bookmarkStart w:id="91" w:name="_Toc29765883"/>
      <w:bookmarkStart w:id="92" w:name="_Toc29766387"/>
      <w:bookmarkStart w:id="93" w:name="_Toc45906101"/>
      <w:bookmarkStart w:id="94" w:name="_Toc61115304"/>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90"/>
      <w:bookmarkEnd w:id="91"/>
      <w:bookmarkEnd w:id="92"/>
      <w:bookmarkEnd w:id="93"/>
      <w:bookmarkEnd w:id="94"/>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95" w:name="_Toc21093863"/>
      <w:bookmarkStart w:id="96" w:name="_Toc29765884"/>
      <w:bookmarkStart w:id="97" w:name="_Toc29766388"/>
      <w:bookmarkStart w:id="98" w:name="_Toc45906102"/>
      <w:bookmarkStart w:id="99" w:name="_Toc61115305"/>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95"/>
      <w:bookmarkEnd w:id="96"/>
      <w:bookmarkEnd w:id="97"/>
      <w:bookmarkEnd w:id="98"/>
      <w:bookmarkEnd w:id="99"/>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100" w:name="_Toc21093864"/>
      <w:bookmarkStart w:id="101" w:name="_Toc29765885"/>
      <w:bookmarkStart w:id="102" w:name="_Toc29766389"/>
      <w:bookmarkStart w:id="103" w:name="_Toc45906103"/>
      <w:bookmarkStart w:id="104" w:name="_Toc61115306"/>
      <w:r w:rsidRPr="00FA19F9">
        <w:rPr>
          <w:lang w:eastAsia="zh-CN"/>
        </w:rPr>
        <w:t>4.5</w:t>
      </w:r>
      <w:r w:rsidRPr="00FA19F9">
        <w:rPr>
          <w:lang w:eastAsia="zh-CN"/>
        </w:rPr>
        <w:tab/>
      </w:r>
      <w:r w:rsidR="00E41234" w:rsidRPr="00FA19F9">
        <w:rPr>
          <w:lang w:eastAsia="zh-CN"/>
        </w:rPr>
        <w:t>Operating bands and band categories</w:t>
      </w:r>
      <w:bookmarkEnd w:id="100"/>
      <w:bookmarkEnd w:id="101"/>
      <w:bookmarkEnd w:id="102"/>
      <w:bookmarkEnd w:id="103"/>
      <w:bookmarkEnd w:id="104"/>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105" w:name="_Toc21093865"/>
      <w:bookmarkStart w:id="106" w:name="_Toc29765886"/>
      <w:bookmarkStart w:id="107" w:name="_Toc29766390"/>
      <w:bookmarkStart w:id="108" w:name="_Toc45906104"/>
      <w:bookmarkStart w:id="109" w:name="_Toc61115307"/>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105"/>
      <w:bookmarkEnd w:id="106"/>
      <w:bookmarkEnd w:id="107"/>
      <w:bookmarkEnd w:id="108"/>
      <w:bookmarkEnd w:id="109"/>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110" w:name="_Toc21093866"/>
      <w:bookmarkStart w:id="111" w:name="_Toc29765887"/>
      <w:bookmarkStart w:id="112" w:name="_Toc29766391"/>
      <w:bookmarkStart w:id="113" w:name="_Toc45906105"/>
      <w:bookmarkStart w:id="114" w:name="_Toc61115308"/>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110"/>
      <w:bookmarkEnd w:id="111"/>
      <w:bookmarkEnd w:id="112"/>
      <w:bookmarkEnd w:id="113"/>
      <w:bookmarkEnd w:id="114"/>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115" w:name="_Toc21093867"/>
      <w:bookmarkStart w:id="116" w:name="_Toc29765888"/>
      <w:bookmarkStart w:id="117" w:name="_Toc29766392"/>
      <w:bookmarkStart w:id="118" w:name="_Toc45906106"/>
      <w:bookmarkStart w:id="119" w:name="_Toc61115309"/>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115"/>
      <w:bookmarkEnd w:id="116"/>
      <w:bookmarkEnd w:id="117"/>
      <w:bookmarkEnd w:id="118"/>
      <w:bookmarkEnd w:id="119"/>
    </w:p>
    <w:p w14:paraId="569D5D14" w14:textId="77777777" w:rsidR="003F450F" w:rsidRPr="00FA19F9" w:rsidRDefault="003F450F" w:rsidP="00FF5E3C">
      <w:pPr>
        <w:pStyle w:val="Heading3"/>
      </w:pPr>
      <w:bookmarkStart w:id="120" w:name="_Toc21093868"/>
      <w:bookmarkStart w:id="121" w:name="_Toc29765889"/>
      <w:bookmarkStart w:id="122" w:name="_Toc29766393"/>
      <w:bookmarkStart w:id="123" w:name="_Toc45906107"/>
      <w:bookmarkStart w:id="124" w:name="_Toc61115310"/>
      <w:r w:rsidRPr="00FA19F9">
        <w:t>4.8.1</w:t>
      </w:r>
      <w:r w:rsidRPr="00FA19F9">
        <w:tab/>
        <w:t>Transmit configurations</w:t>
      </w:r>
      <w:bookmarkEnd w:id="120"/>
      <w:bookmarkEnd w:id="121"/>
      <w:bookmarkEnd w:id="122"/>
      <w:bookmarkEnd w:id="123"/>
      <w:bookmarkEnd w:id="124"/>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125" w:name="_MON_1537740340"/>
    <w:bookmarkEnd w:id="125"/>
    <w:p w14:paraId="5E565F6D" w14:textId="77777777" w:rsidR="003F450F" w:rsidRPr="00FA19F9" w:rsidRDefault="00A7790F" w:rsidP="0069772E">
      <w:pPr>
        <w:pStyle w:val="TH"/>
      </w:pPr>
      <w:r w:rsidRPr="00FA19F9">
        <w:object w:dxaOrig="9265" w:dyaOrig="4212" w14:anchorId="63A75526">
          <v:shape id="_x0000_i1029" type="#_x0000_t75" style="width:464.25pt;height:210.75pt" o:ole="">
            <v:imagedata r:id="rId19" o:title=""/>
          </v:shape>
          <o:OLEObject Type="Embed" ProgID="Word.Picture.8" ShapeID="_x0000_i1029" DrawAspect="Content" ObjectID="_1671728381"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126" w:name="_Toc21093869"/>
      <w:bookmarkStart w:id="127" w:name="_Toc29765890"/>
      <w:bookmarkStart w:id="128" w:name="_Toc29766394"/>
      <w:bookmarkStart w:id="129" w:name="_Toc45906108"/>
      <w:bookmarkStart w:id="130" w:name="_Toc61115311"/>
      <w:r w:rsidRPr="00FA19F9">
        <w:t>4.8.2</w:t>
      </w:r>
      <w:r w:rsidRPr="00FA19F9">
        <w:tab/>
        <w:t>Receive configurations</w:t>
      </w:r>
      <w:bookmarkEnd w:id="126"/>
      <w:bookmarkEnd w:id="127"/>
      <w:bookmarkEnd w:id="128"/>
      <w:bookmarkEnd w:id="129"/>
      <w:bookmarkEnd w:id="130"/>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131" w:name="_MON_1537740308"/>
    <w:bookmarkEnd w:id="131"/>
    <w:p w14:paraId="177B751E" w14:textId="77777777" w:rsidR="003F450F" w:rsidRPr="00FA19F9" w:rsidRDefault="00A7790F" w:rsidP="003F450F">
      <w:pPr>
        <w:pStyle w:val="TH"/>
      </w:pPr>
      <w:r w:rsidRPr="00FA19F9">
        <w:object w:dxaOrig="9265" w:dyaOrig="4212" w14:anchorId="257A8BAA">
          <v:shape id="_x0000_i1030" type="#_x0000_t75" style="width:464.25pt;height:210.75pt" o:ole="">
            <v:imagedata r:id="rId21" o:title=""/>
          </v:shape>
          <o:OLEObject Type="Embed" ProgID="Word.Picture.8" ShapeID="_x0000_i1030" DrawAspect="Content" ObjectID="_1671728382"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132" w:name="_Toc21093870"/>
      <w:bookmarkStart w:id="133" w:name="_Toc29765891"/>
      <w:bookmarkStart w:id="134" w:name="_Toc29766395"/>
      <w:bookmarkStart w:id="135" w:name="_Toc45906109"/>
      <w:bookmarkStart w:id="136" w:name="_Toc61115312"/>
      <w:r w:rsidRPr="00FA19F9">
        <w:t>4.8.3</w:t>
      </w:r>
      <w:r w:rsidRPr="00FA19F9">
        <w:tab/>
        <w:t>Power supply options</w:t>
      </w:r>
      <w:bookmarkEnd w:id="132"/>
      <w:bookmarkEnd w:id="133"/>
      <w:bookmarkEnd w:id="134"/>
      <w:bookmarkEnd w:id="135"/>
      <w:bookmarkEnd w:id="136"/>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137" w:name="_Toc21093871"/>
      <w:bookmarkStart w:id="138" w:name="_Toc29765892"/>
      <w:bookmarkStart w:id="139" w:name="_Toc29766396"/>
      <w:bookmarkStart w:id="140" w:name="_Toc45906110"/>
      <w:bookmarkStart w:id="141" w:name="_Toc61115313"/>
      <w:r w:rsidRPr="00FA19F9">
        <w:t>4.8.</w:t>
      </w:r>
      <w:r w:rsidR="00F176EA" w:rsidRPr="00FA19F9">
        <w:t>4</w:t>
      </w:r>
      <w:r w:rsidRPr="00FA19F9">
        <w:tab/>
        <w:t>BS with integrated Iuant BS modem</w:t>
      </w:r>
      <w:bookmarkEnd w:id="137"/>
      <w:bookmarkEnd w:id="138"/>
      <w:bookmarkEnd w:id="139"/>
      <w:bookmarkEnd w:id="140"/>
      <w:bookmarkEnd w:id="141"/>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142" w:name="_Toc21093872"/>
      <w:bookmarkStart w:id="143" w:name="_Toc29765893"/>
      <w:bookmarkStart w:id="144" w:name="_Toc29766397"/>
      <w:bookmarkStart w:id="145" w:name="_Toc45906111"/>
      <w:bookmarkStart w:id="146" w:name="_Toc61115314"/>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142"/>
      <w:bookmarkEnd w:id="143"/>
      <w:bookmarkEnd w:id="144"/>
      <w:bookmarkEnd w:id="145"/>
      <w:bookmarkEnd w:id="146"/>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147" w:name="_Toc21093873"/>
      <w:bookmarkStart w:id="148" w:name="_Toc29765894"/>
      <w:bookmarkStart w:id="149" w:name="_Toc29766398"/>
      <w:bookmarkStart w:id="150" w:name="_Toc45906112"/>
      <w:bookmarkStart w:id="151" w:name="_Toc61115315"/>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147"/>
      <w:bookmarkEnd w:id="148"/>
      <w:bookmarkEnd w:id="149"/>
      <w:bookmarkEnd w:id="150"/>
      <w:bookmarkEnd w:id="151"/>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152" w:name="_Toc21093874"/>
      <w:bookmarkStart w:id="153" w:name="_Toc29765895"/>
      <w:bookmarkStart w:id="154" w:name="_Toc29766399"/>
      <w:bookmarkStart w:id="155" w:name="_Toc45906113"/>
      <w:bookmarkStart w:id="156" w:name="_Toc61115316"/>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152"/>
      <w:bookmarkEnd w:id="153"/>
      <w:bookmarkEnd w:id="154"/>
      <w:bookmarkEnd w:id="155"/>
      <w:bookmarkEnd w:id="156"/>
    </w:p>
    <w:p w14:paraId="781E754A" w14:textId="77777777" w:rsidR="003F450F" w:rsidRPr="00FA19F9" w:rsidRDefault="005E5FBB" w:rsidP="00FF5E3C">
      <w:pPr>
        <w:pStyle w:val="Heading3"/>
        <w:rPr>
          <w:lang w:eastAsia="zh-CN"/>
        </w:rPr>
      </w:pPr>
      <w:bookmarkStart w:id="157" w:name="_Toc21093875"/>
      <w:bookmarkStart w:id="158" w:name="_Toc29765896"/>
      <w:bookmarkStart w:id="159" w:name="_Toc29766400"/>
      <w:bookmarkStart w:id="160" w:name="_Toc45906114"/>
      <w:bookmarkStart w:id="161" w:name="_Toc61115317"/>
      <w:r w:rsidRPr="00FA19F9">
        <w:rPr>
          <w:lang w:eastAsia="zh-CN"/>
        </w:rPr>
        <w:t>4.11.1</w:t>
      </w:r>
      <w:r w:rsidR="003F450F" w:rsidRPr="00FA19F9">
        <w:rPr>
          <w:lang w:eastAsia="zh-CN"/>
        </w:rPr>
        <w:tab/>
        <w:t>General</w:t>
      </w:r>
      <w:bookmarkEnd w:id="157"/>
      <w:bookmarkEnd w:id="158"/>
      <w:bookmarkEnd w:id="159"/>
      <w:bookmarkEnd w:id="160"/>
      <w:bookmarkEnd w:id="161"/>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162" w:name="_Toc21093876"/>
      <w:bookmarkStart w:id="163" w:name="_Toc29765897"/>
      <w:bookmarkStart w:id="164" w:name="_Toc29766401"/>
      <w:bookmarkStart w:id="165" w:name="_Toc45906115"/>
      <w:bookmarkStart w:id="166" w:name="_Toc61115318"/>
      <w:r w:rsidRPr="00FA19F9">
        <w:rPr>
          <w:lang w:eastAsia="zh-CN"/>
        </w:rPr>
        <w:t>4.11.1a</w:t>
      </w:r>
      <w:r w:rsidRPr="00FA19F9">
        <w:rPr>
          <w:lang w:eastAsia="zh-CN"/>
        </w:rPr>
        <w:tab/>
        <w:t xml:space="preserve">NR </w:t>
      </w:r>
      <w:r w:rsidRPr="00FA19F9">
        <w:t>Test signal used to build Test Configurations</w:t>
      </w:r>
      <w:bookmarkEnd w:id="162"/>
      <w:bookmarkEnd w:id="163"/>
      <w:bookmarkEnd w:id="164"/>
      <w:bookmarkEnd w:id="165"/>
      <w:bookmarkEnd w:id="166"/>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67" w:name="_Ref516750404"/>
      <w:r w:rsidRPr="00FA19F9">
        <w:t>Table</w:t>
      </w:r>
      <w:bookmarkEnd w:id="167"/>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68" w:name="_Hlk525743459"/>
            <w:r w:rsidRPr="00FA19F9">
              <w:t>F</w:t>
            </w:r>
            <w:r w:rsidRPr="00FA19F9">
              <w:rPr>
                <w:vertAlign w:val="subscript"/>
              </w:rPr>
              <w:t>DL_high</w:t>
            </w:r>
            <w:r w:rsidRPr="00FA19F9">
              <w:t xml:space="preserve"> – F</w:t>
            </w:r>
            <w:r w:rsidRPr="00FA19F9">
              <w:rPr>
                <w:vertAlign w:val="subscript"/>
              </w:rPr>
              <w:t>DL_low</w:t>
            </w:r>
            <w:bookmarkEnd w:id="168"/>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69" w:name="_Toc21093877"/>
      <w:bookmarkStart w:id="170" w:name="_Toc29765898"/>
      <w:bookmarkStart w:id="171" w:name="_Toc29766402"/>
      <w:bookmarkStart w:id="172" w:name="_Toc45906116"/>
      <w:bookmarkStart w:id="173" w:name="_Toc61115319"/>
      <w:r w:rsidRPr="00FA19F9">
        <w:rPr>
          <w:lang w:eastAsia="zh-CN"/>
        </w:rPr>
        <w:t>4.11.2</w:t>
      </w:r>
      <w:r w:rsidRPr="00FA19F9">
        <w:rPr>
          <w:lang w:eastAsia="zh-CN"/>
        </w:rPr>
        <w:tab/>
        <w:t>Test signal configurations</w:t>
      </w:r>
      <w:bookmarkEnd w:id="169"/>
      <w:bookmarkEnd w:id="170"/>
      <w:bookmarkEnd w:id="171"/>
      <w:bookmarkEnd w:id="172"/>
      <w:bookmarkEnd w:id="173"/>
    </w:p>
    <w:p w14:paraId="1D912655" w14:textId="77777777" w:rsidR="003F450F" w:rsidRPr="00FA19F9" w:rsidRDefault="003F450F" w:rsidP="0098090A">
      <w:pPr>
        <w:pStyle w:val="Heading4"/>
      </w:pPr>
      <w:bookmarkStart w:id="174" w:name="_Toc21093878"/>
      <w:bookmarkStart w:id="175" w:name="_Toc29765899"/>
      <w:bookmarkStart w:id="176" w:name="_Toc29766403"/>
      <w:bookmarkStart w:id="177" w:name="_Toc45906117"/>
      <w:bookmarkStart w:id="178" w:name="_Toc61115320"/>
      <w:r w:rsidRPr="00FA19F9">
        <w:t>4.11.2.1</w:t>
      </w:r>
      <w:r w:rsidRPr="00FA19F9">
        <w:tab/>
        <w:t>ATC1: UTRA multicarrier operation</w:t>
      </w:r>
      <w:bookmarkEnd w:id="174"/>
      <w:bookmarkEnd w:id="175"/>
      <w:bookmarkEnd w:id="176"/>
      <w:bookmarkEnd w:id="177"/>
      <w:bookmarkEnd w:id="178"/>
    </w:p>
    <w:p w14:paraId="64783C08" w14:textId="77777777" w:rsidR="003F450F" w:rsidRPr="00FA19F9" w:rsidRDefault="003F450F" w:rsidP="0098090A">
      <w:pPr>
        <w:pStyle w:val="Heading5"/>
      </w:pPr>
      <w:bookmarkStart w:id="179" w:name="_Toc21093879"/>
      <w:bookmarkStart w:id="180" w:name="_Toc29765900"/>
      <w:bookmarkStart w:id="181" w:name="_Toc29766404"/>
      <w:bookmarkStart w:id="182" w:name="_Toc45906118"/>
      <w:bookmarkStart w:id="183" w:name="_Toc61115321"/>
      <w:r w:rsidRPr="00FA19F9">
        <w:t>4.11.2.1.1</w:t>
      </w:r>
      <w:r w:rsidRPr="00FA19F9">
        <w:tab/>
        <w:t>General</w:t>
      </w:r>
      <w:bookmarkEnd w:id="179"/>
      <w:bookmarkEnd w:id="180"/>
      <w:bookmarkEnd w:id="181"/>
      <w:bookmarkEnd w:id="182"/>
      <w:bookmarkEnd w:id="183"/>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184" w:name="_Toc21093880"/>
      <w:bookmarkStart w:id="185" w:name="_Toc29765901"/>
      <w:bookmarkStart w:id="186" w:name="_Toc29766405"/>
      <w:bookmarkStart w:id="187" w:name="_Toc45906119"/>
      <w:bookmarkStart w:id="188" w:name="_Toc61115322"/>
      <w:r w:rsidRPr="00FA19F9">
        <w:lastRenderedPageBreak/>
        <w:t>4.11.2.1.2</w:t>
      </w:r>
      <w:r w:rsidRPr="00FA19F9">
        <w:tab/>
        <w:t>ATC1a generation</w:t>
      </w:r>
      <w:bookmarkEnd w:id="184"/>
      <w:bookmarkEnd w:id="185"/>
      <w:bookmarkEnd w:id="186"/>
      <w:bookmarkEnd w:id="187"/>
      <w:bookmarkEnd w:id="188"/>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189" w:name="_Toc21093881"/>
      <w:bookmarkStart w:id="190" w:name="_Toc29765902"/>
      <w:bookmarkStart w:id="191" w:name="_Toc29766406"/>
      <w:bookmarkStart w:id="192" w:name="_Toc45906120"/>
      <w:bookmarkStart w:id="193" w:name="_Toc61115323"/>
      <w:r w:rsidRPr="00FA19F9">
        <w:t>4.11.2.1.3</w:t>
      </w:r>
      <w:r w:rsidRPr="00FA19F9">
        <w:tab/>
        <w:t>ATC1b generation</w:t>
      </w:r>
      <w:bookmarkEnd w:id="189"/>
      <w:bookmarkEnd w:id="190"/>
      <w:bookmarkEnd w:id="191"/>
      <w:bookmarkEnd w:id="192"/>
      <w:bookmarkEnd w:id="193"/>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194" w:name="_Toc21093882"/>
      <w:bookmarkStart w:id="195" w:name="_Toc29765903"/>
      <w:bookmarkStart w:id="196" w:name="_Toc29766407"/>
      <w:bookmarkStart w:id="197" w:name="_Toc45906121"/>
      <w:bookmarkStart w:id="198" w:name="_Toc61115324"/>
      <w:r w:rsidRPr="00FA19F9">
        <w:t>4.11.2.1.4</w:t>
      </w:r>
      <w:r w:rsidRPr="00FA19F9">
        <w:tab/>
        <w:t>ATC1 power allocation</w:t>
      </w:r>
      <w:bookmarkEnd w:id="194"/>
      <w:bookmarkEnd w:id="195"/>
      <w:bookmarkEnd w:id="196"/>
      <w:bookmarkEnd w:id="197"/>
      <w:bookmarkEnd w:id="198"/>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199" w:name="_Toc21093883"/>
      <w:bookmarkStart w:id="200" w:name="_Toc29765904"/>
      <w:bookmarkStart w:id="201" w:name="_Toc29766408"/>
      <w:bookmarkStart w:id="202" w:name="_Toc45906122"/>
      <w:bookmarkStart w:id="203" w:name="_Toc61115325"/>
      <w:r w:rsidRPr="00FA19F9">
        <w:t>4.11.2.2</w:t>
      </w:r>
      <w:r w:rsidRPr="00FA19F9">
        <w:tab/>
        <w:t>ANTC1: UTRA FDD multicarrier non-contiguous operation</w:t>
      </w:r>
      <w:bookmarkEnd w:id="199"/>
      <w:bookmarkEnd w:id="200"/>
      <w:bookmarkEnd w:id="201"/>
      <w:bookmarkEnd w:id="202"/>
      <w:bookmarkEnd w:id="203"/>
    </w:p>
    <w:p w14:paraId="40798B88" w14:textId="77777777" w:rsidR="003F450F" w:rsidRPr="00FA19F9" w:rsidRDefault="003F450F" w:rsidP="0098090A">
      <w:pPr>
        <w:pStyle w:val="Heading5"/>
      </w:pPr>
      <w:bookmarkStart w:id="204" w:name="_Toc21093884"/>
      <w:bookmarkStart w:id="205" w:name="_Toc29765905"/>
      <w:bookmarkStart w:id="206" w:name="_Toc29766409"/>
      <w:bookmarkStart w:id="207" w:name="_Toc45906123"/>
      <w:bookmarkStart w:id="208" w:name="_Toc61115326"/>
      <w:r w:rsidRPr="00FA19F9">
        <w:t>4.11.2.2.1</w:t>
      </w:r>
      <w:r w:rsidRPr="00FA19F9">
        <w:tab/>
        <w:t>General</w:t>
      </w:r>
      <w:bookmarkEnd w:id="204"/>
      <w:bookmarkEnd w:id="205"/>
      <w:bookmarkEnd w:id="206"/>
      <w:bookmarkEnd w:id="207"/>
      <w:bookmarkEnd w:id="208"/>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209" w:name="_Toc21093885"/>
      <w:bookmarkStart w:id="210" w:name="_Toc29765906"/>
      <w:bookmarkStart w:id="211" w:name="_Toc29766410"/>
      <w:bookmarkStart w:id="212" w:name="_Toc45906124"/>
      <w:bookmarkStart w:id="213" w:name="_Toc61115327"/>
      <w:r w:rsidRPr="00FA19F9">
        <w:t>4.11.2.2.2</w:t>
      </w:r>
      <w:r w:rsidRPr="00FA19F9">
        <w:tab/>
        <w:t>ANTC1 generation</w:t>
      </w:r>
      <w:bookmarkEnd w:id="209"/>
      <w:bookmarkEnd w:id="210"/>
      <w:bookmarkEnd w:id="211"/>
      <w:bookmarkEnd w:id="212"/>
      <w:bookmarkEnd w:id="213"/>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214" w:name="_Toc21093886"/>
      <w:bookmarkStart w:id="215" w:name="_Toc29765907"/>
      <w:bookmarkStart w:id="216" w:name="_Toc29766411"/>
      <w:bookmarkStart w:id="217" w:name="_Toc45906125"/>
      <w:bookmarkStart w:id="218" w:name="_Toc61115328"/>
      <w:r w:rsidRPr="00FA19F9">
        <w:t>4.11.2.2.3</w:t>
      </w:r>
      <w:r w:rsidRPr="00FA19F9">
        <w:tab/>
        <w:t>ANTC1 power allocation</w:t>
      </w:r>
      <w:bookmarkEnd w:id="214"/>
      <w:bookmarkEnd w:id="215"/>
      <w:bookmarkEnd w:id="216"/>
      <w:bookmarkEnd w:id="217"/>
      <w:bookmarkEnd w:id="218"/>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219" w:name="_Toc21093887"/>
      <w:bookmarkStart w:id="220" w:name="_Toc29765908"/>
      <w:bookmarkStart w:id="221" w:name="_Toc29766412"/>
      <w:bookmarkStart w:id="222" w:name="_Toc45906126"/>
      <w:bookmarkStart w:id="223" w:name="_Toc61115329"/>
      <w:r w:rsidRPr="00FA19F9">
        <w:t>4.11.2.3</w:t>
      </w:r>
      <w:r w:rsidRPr="00FA19F9">
        <w:tab/>
        <w:t>ATC2: E-UTRA multicarrier operation</w:t>
      </w:r>
      <w:bookmarkEnd w:id="219"/>
      <w:bookmarkEnd w:id="220"/>
      <w:bookmarkEnd w:id="221"/>
      <w:bookmarkEnd w:id="222"/>
      <w:bookmarkEnd w:id="223"/>
    </w:p>
    <w:p w14:paraId="74B5EC62" w14:textId="77777777" w:rsidR="003F450F" w:rsidRPr="00FA19F9" w:rsidRDefault="003F450F" w:rsidP="0098090A">
      <w:pPr>
        <w:pStyle w:val="Heading5"/>
      </w:pPr>
      <w:bookmarkStart w:id="224" w:name="_Toc21093888"/>
      <w:bookmarkStart w:id="225" w:name="_Toc29765909"/>
      <w:bookmarkStart w:id="226" w:name="_Toc29766413"/>
      <w:bookmarkStart w:id="227" w:name="_Toc45906127"/>
      <w:bookmarkStart w:id="228" w:name="_Toc61115330"/>
      <w:r w:rsidRPr="00FA19F9">
        <w:t>4.11.2.3.1</w:t>
      </w:r>
      <w:r w:rsidRPr="00FA19F9">
        <w:tab/>
        <w:t>General</w:t>
      </w:r>
      <w:bookmarkEnd w:id="224"/>
      <w:bookmarkEnd w:id="225"/>
      <w:bookmarkEnd w:id="226"/>
      <w:bookmarkEnd w:id="227"/>
      <w:bookmarkEnd w:id="228"/>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229" w:name="_Toc21093889"/>
      <w:bookmarkStart w:id="230" w:name="_Toc29765910"/>
      <w:bookmarkStart w:id="231" w:name="_Toc29766414"/>
      <w:bookmarkStart w:id="232" w:name="_Toc45906128"/>
      <w:bookmarkStart w:id="233" w:name="_Toc61115331"/>
      <w:r w:rsidRPr="00FA19F9">
        <w:t>4.11.2.3.2</w:t>
      </w:r>
      <w:r w:rsidRPr="00FA19F9">
        <w:tab/>
        <w:t>ATC2a generation</w:t>
      </w:r>
      <w:bookmarkEnd w:id="229"/>
      <w:bookmarkEnd w:id="230"/>
      <w:bookmarkEnd w:id="231"/>
      <w:bookmarkEnd w:id="232"/>
      <w:bookmarkEnd w:id="233"/>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234" w:name="_Toc21093890"/>
      <w:bookmarkStart w:id="235" w:name="_Toc29765911"/>
      <w:bookmarkStart w:id="236" w:name="_Toc29766415"/>
      <w:bookmarkStart w:id="237" w:name="_Toc45906129"/>
      <w:bookmarkStart w:id="238" w:name="_Toc61115332"/>
      <w:r w:rsidRPr="00FA19F9">
        <w:t>4.11.2.3.</w:t>
      </w:r>
      <w:r w:rsidR="0089668F" w:rsidRPr="00FA19F9">
        <w:t>3</w:t>
      </w:r>
      <w:r w:rsidRPr="00FA19F9">
        <w:tab/>
        <w:t>ATC2b generation</w:t>
      </w:r>
      <w:bookmarkEnd w:id="234"/>
      <w:bookmarkEnd w:id="235"/>
      <w:bookmarkEnd w:id="236"/>
      <w:bookmarkEnd w:id="237"/>
      <w:bookmarkEnd w:id="238"/>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239" w:name="OLE_LINK18"/>
      <w:r w:rsidRPr="00FA19F9">
        <w:rPr>
          <w:rFonts w:hint="eastAsia"/>
          <w:lang w:eastAsia="zh-CN"/>
        </w:rPr>
        <w:t>component carrier</w:t>
      </w:r>
      <w:bookmarkEnd w:id="239"/>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240" w:name="_Toc21093891"/>
      <w:bookmarkStart w:id="241" w:name="_Toc29765912"/>
      <w:bookmarkStart w:id="242" w:name="_Toc29766416"/>
      <w:bookmarkStart w:id="243" w:name="_Toc45906130"/>
      <w:bookmarkStart w:id="244" w:name="_Toc61115333"/>
      <w:r w:rsidRPr="00FA19F9">
        <w:t>4.11.2.3.</w:t>
      </w:r>
      <w:r w:rsidR="0089668F" w:rsidRPr="00FA19F9">
        <w:t>4</w:t>
      </w:r>
      <w:r w:rsidRPr="00FA19F9">
        <w:tab/>
        <w:t>ATC2 power allocation</w:t>
      </w:r>
      <w:bookmarkEnd w:id="240"/>
      <w:bookmarkEnd w:id="241"/>
      <w:bookmarkEnd w:id="242"/>
      <w:bookmarkEnd w:id="243"/>
      <w:bookmarkEnd w:id="244"/>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245" w:name="_Toc21093892"/>
      <w:bookmarkStart w:id="246" w:name="_Toc29765913"/>
      <w:bookmarkStart w:id="247" w:name="_Toc29766417"/>
      <w:bookmarkStart w:id="248" w:name="_Toc45906131"/>
      <w:bookmarkStart w:id="249" w:name="_Toc61115334"/>
      <w:r w:rsidRPr="00FA19F9">
        <w:t>4.11.2.4</w:t>
      </w:r>
      <w:r w:rsidRPr="00FA19F9">
        <w:tab/>
        <w:t>ANTC2: E-UTRA multicarrier non-contiguous operation</w:t>
      </w:r>
      <w:bookmarkEnd w:id="245"/>
      <w:bookmarkEnd w:id="246"/>
      <w:bookmarkEnd w:id="247"/>
      <w:bookmarkEnd w:id="248"/>
      <w:bookmarkEnd w:id="249"/>
    </w:p>
    <w:p w14:paraId="3655AF0E" w14:textId="77777777" w:rsidR="003F450F" w:rsidRPr="00FA19F9" w:rsidRDefault="003F450F" w:rsidP="0098090A">
      <w:pPr>
        <w:pStyle w:val="Heading5"/>
      </w:pPr>
      <w:bookmarkStart w:id="250" w:name="_Toc21093893"/>
      <w:bookmarkStart w:id="251" w:name="_Toc29765914"/>
      <w:bookmarkStart w:id="252" w:name="_Toc29766418"/>
      <w:bookmarkStart w:id="253" w:name="_Toc45906132"/>
      <w:bookmarkStart w:id="254" w:name="_Toc61115335"/>
      <w:r w:rsidRPr="00FA19F9">
        <w:t>4.11.2.4.1</w:t>
      </w:r>
      <w:r w:rsidRPr="00FA19F9">
        <w:tab/>
        <w:t>General</w:t>
      </w:r>
      <w:bookmarkEnd w:id="250"/>
      <w:bookmarkEnd w:id="251"/>
      <w:bookmarkEnd w:id="252"/>
      <w:bookmarkEnd w:id="253"/>
      <w:bookmarkEnd w:id="254"/>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255" w:name="_Toc21093894"/>
      <w:bookmarkStart w:id="256" w:name="_Toc29765915"/>
      <w:bookmarkStart w:id="257" w:name="_Toc29766419"/>
      <w:bookmarkStart w:id="258" w:name="_Toc45906133"/>
      <w:bookmarkStart w:id="259" w:name="_Toc61115336"/>
      <w:r w:rsidRPr="00FA19F9">
        <w:t>4.11.2.4.2</w:t>
      </w:r>
      <w:r w:rsidRPr="00FA19F9">
        <w:tab/>
        <w:t>ANTC2 generation</w:t>
      </w:r>
      <w:bookmarkEnd w:id="255"/>
      <w:bookmarkEnd w:id="256"/>
      <w:bookmarkEnd w:id="257"/>
      <w:bookmarkEnd w:id="258"/>
      <w:bookmarkEnd w:id="259"/>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260" w:name="_Toc21093895"/>
      <w:bookmarkStart w:id="261" w:name="_Toc29765916"/>
      <w:bookmarkStart w:id="262" w:name="_Toc29766420"/>
      <w:bookmarkStart w:id="263" w:name="_Toc45906134"/>
      <w:bookmarkStart w:id="264" w:name="_Toc61115337"/>
      <w:r w:rsidRPr="00FA19F9">
        <w:t>4.11.2.4.3</w:t>
      </w:r>
      <w:r w:rsidRPr="00FA19F9">
        <w:tab/>
        <w:t>ANTC2 power allocation</w:t>
      </w:r>
      <w:bookmarkEnd w:id="260"/>
      <w:bookmarkEnd w:id="261"/>
      <w:bookmarkEnd w:id="262"/>
      <w:bookmarkEnd w:id="263"/>
      <w:bookmarkEnd w:id="264"/>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265" w:name="_Toc21093896"/>
      <w:bookmarkStart w:id="266" w:name="_Toc29765917"/>
      <w:bookmarkStart w:id="267" w:name="_Toc29766421"/>
      <w:bookmarkStart w:id="268" w:name="_Toc45906135"/>
      <w:bookmarkStart w:id="269" w:name="_Toc61115338"/>
      <w:r w:rsidRPr="00FA19F9">
        <w:t>4.11.2.5</w:t>
      </w:r>
      <w:r w:rsidRPr="00FA19F9">
        <w:tab/>
        <w:t>ATC3: UTRA and E-UTRA multi</w:t>
      </w:r>
      <w:r w:rsidR="00BD7850">
        <w:t>-</w:t>
      </w:r>
      <w:r w:rsidRPr="00FA19F9">
        <w:t>RAT operation</w:t>
      </w:r>
      <w:bookmarkEnd w:id="265"/>
      <w:bookmarkEnd w:id="266"/>
      <w:bookmarkEnd w:id="267"/>
      <w:bookmarkEnd w:id="268"/>
      <w:bookmarkEnd w:id="269"/>
    </w:p>
    <w:p w14:paraId="1FAE1F7B" w14:textId="77777777" w:rsidR="003F450F" w:rsidRPr="00FA19F9" w:rsidRDefault="003F450F" w:rsidP="0098090A">
      <w:pPr>
        <w:pStyle w:val="Heading5"/>
      </w:pPr>
      <w:bookmarkStart w:id="270" w:name="_Toc21093897"/>
      <w:bookmarkStart w:id="271" w:name="_Toc29765918"/>
      <w:bookmarkStart w:id="272" w:name="_Toc29766422"/>
      <w:bookmarkStart w:id="273" w:name="_Toc45906136"/>
      <w:bookmarkStart w:id="274" w:name="_Toc61115339"/>
      <w:r w:rsidRPr="00FA19F9">
        <w:t>4.11.2.5.1</w:t>
      </w:r>
      <w:r w:rsidRPr="00FA19F9">
        <w:tab/>
        <w:t>General</w:t>
      </w:r>
      <w:bookmarkEnd w:id="270"/>
      <w:bookmarkEnd w:id="271"/>
      <w:bookmarkEnd w:id="272"/>
      <w:bookmarkEnd w:id="273"/>
      <w:bookmarkEnd w:id="274"/>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lastRenderedPageBreak/>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275" w:name="_Toc21093898"/>
      <w:bookmarkStart w:id="276" w:name="_Toc29765919"/>
      <w:bookmarkStart w:id="277" w:name="_Toc29766423"/>
      <w:bookmarkStart w:id="278" w:name="_Toc45906137"/>
      <w:bookmarkStart w:id="279" w:name="_Toc61115340"/>
      <w:r w:rsidRPr="00FA19F9">
        <w:t>4.11.2.5.2</w:t>
      </w:r>
      <w:r w:rsidRPr="00FA19F9">
        <w:tab/>
        <w:t>ATC3a generation</w:t>
      </w:r>
      <w:bookmarkEnd w:id="275"/>
      <w:bookmarkEnd w:id="276"/>
      <w:bookmarkEnd w:id="277"/>
      <w:bookmarkEnd w:id="278"/>
      <w:bookmarkEnd w:id="279"/>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280" w:name="_Toc21093899"/>
      <w:bookmarkStart w:id="281" w:name="_Toc29765920"/>
      <w:bookmarkStart w:id="282" w:name="_Toc29766424"/>
      <w:bookmarkStart w:id="283" w:name="_Toc45906138"/>
      <w:bookmarkStart w:id="284" w:name="_Toc61115341"/>
      <w:r w:rsidRPr="00FA19F9">
        <w:t>4.11.2.5.3</w:t>
      </w:r>
      <w:r w:rsidRPr="00FA19F9">
        <w:tab/>
        <w:t>ATC3b generation</w:t>
      </w:r>
      <w:bookmarkEnd w:id="280"/>
      <w:bookmarkEnd w:id="281"/>
      <w:bookmarkEnd w:id="282"/>
      <w:bookmarkEnd w:id="283"/>
      <w:bookmarkEnd w:id="284"/>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285" w:name="_Toc21093900"/>
      <w:bookmarkStart w:id="286" w:name="_Toc29765921"/>
      <w:bookmarkStart w:id="287" w:name="_Toc29766425"/>
      <w:bookmarkStart w:id="288" w:name="_Toc45906139"/>
      <w:bookmarkStart w:id="289" w:name="_Toc61115342"/>
      <w:r w:rsidRPr="00FA19F9">
        <w:t>4.11.2.5.4</w:t>
      </w:r>
      <w:r w:rsidRPr="00FA19F9">
        <w:tab/>
        <w:t>ATC3 power allocation</w:t>
      </w:r>
      <w:bookmarkEnd w:id="285"/>
      <w:bookmarkEnd w:id="286"/>
      <w:bookmarkEnd w:id="287"/>
      <w:bookmarkEnd w:id="288"/>
      <w:bookmarkEnd w:id="289"/>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290" w:name="_Toc21093901"/>
      <w:bookmarkStart w:id="291" w:name="_Toc29765922"/>
      <w:bookmarkStart w:id="292" w:name="_Toc29766426"/>
      <w:bookmarkStart w:id="293" w:name="_Toc45906140"/>
      <w:bookmarkStart w:id="294" w:name="_Toc61115343"/>
      <w:r w:rsidRPr="00FA19F9">
        <w:t>4.11.2.6</w:t>
      </w:r>
      <w:r w:rsidRPr="00FA19F9">
        <w:tab/>
        <w:t>ANTC3: UTRA and E-UTRA multi RAT non-contiguous operation</w:t>
      </w:r>
      <w:bookmarkEnd w:id="290"/>
      <w:bookmarkEnd w:id="291"/>
      <w:bookmarkEnd w:id="292"/>
      <w:bookmarkEnd w:id="293"/>
      <w:bookmarkEnd w:id="294"/>
    </w:p>
    <w:p w14:paraId="12C84079" w14:textId="77777777" w:rsidR="003F450F" w:rsidRPr="00FA19F9" w:rsidRDefault="003F450F" w:rsidP="0098090A">
      <w:pPr>
        <w:pStyle w:val="Heading5"/>
      </w:pPr>
      <w:bookmarkStart w:id="295" w:name="_Toc21093902"/>
      <w:bookmarkStart w:id="296" w:name="_Toc29765923"/>
      <w:bookmarkStart w:id="297" w:name="_Toc29766427"/>
      <w:bookmarkStart w:id="298" w:name="_Toc45906141"/>
      <w:bookmarkStart w:id="299" w:name="_Toc61115344"/>
      <w:r w:rsidRPr="00FA19F9">
        <w:t>4.11.2.6.1</w:t>
      </w:r>
      <w:r w:rsidRPr="00FA19F9">
        <w:tab/>
        <w:t>General</w:t>
      </w:r>
      <w:bookmarkEnd w:id="295"/>
      <w:bookmarkEnd w:id="296"/>
      <w:bookmarkEnd w:id="297"/>
      <w:bookmarkEnd w:id="298"/>
      <w:bookmarkEnd w:id="299"/>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300" w:name="_Toc21093903"/>
      <w:bookmarkStart w:id="301" w:name="_Toc29765924"/>
      <w:bookmarkStart w:id="302" w:name="_Toc29766428"/>
      <w:bookmarkStart w:id="303" w:name="_Toc45906142"/>
      <w:bookmarkStart w:id="304" w:name="_Toc61115345"/>
      <w:r w:rsidRPr="00FA19F9">
        <w:lastRenderedPageBreak/>
        <w:t>4.11.2.6.2</w:t>
      </w:r>
      <w:r w:rsidRPr="00FA19F9">
        <w:tab/>
        <w:t>ANTC3a generation</w:t>
      </w:r>
      <w:bookmarkEnd w:id="300"/>
      <w:bookmarkEnd w:id="301"/>
      <w:bookmarkEnd w:id="302"/>
      <w:bookmarkEnd w:id="303"/>
      <w:bookmarkEnd w:id="304"/>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305" w:name="_Toc21093904"/>
      <w:bookmarkStart w:id="306" w:name="_Toc29765925"/>
      <w:bookmarkStart w:id="307" w:name="_Toc29766429"/>
      <w:bookmarkStart w:id="308" w:name="_Toc45906143"/>
      <w:bookmarkStart w:id="309" w:name="_Toc61115346"/>
      <w:r w:rsidRPr="00FA19F9">
        <w:t>4.11.2.6.3</w:t>
      </w:r>
      <w:r w:rsidRPr="00FA19F9">
        <w:tab/>
        <w:t>ANTC3 power allocation</w:t>
      </w:r>
      <w:bookmarkEnd w:id="305"/>
      <w:bookmarkEnd w:id="306"/>
      <w:bookmarkEnd w:id="307"/>
      <w:bookmarkEnd w:id="308"/>
      <w:bookmarkEnd w:id="309"/>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310" w:name="_Toc21093905"/>
      <w:bookmarkStart w:id="311" w:name="_Toc29765926"/>
      <w:bookmarkStart w:id="312" w:name="_Toc29766430"/>
      <w:bookmarkStart w:id="313" w:name="_Toc45906144"/>
      <w:bookmarkStart w:id="314" w:name="_Toc61115347"/>
      <w:r w:rsidRPr="00FA19F9">
        <w:t>4.11.2.7</w:t>
      </w:r>
      <w:r w:rsidRPr="00FA19F9">
        <w:tab/>
        <w:t>ATC4: Single carrier for receiver tests</w:t>
      </w:r>
      <w:bookmarkEnd w:id="310"/>
      <w:bookmarkEnd w:id="311"/>
      <w:bookmarkEnd w:id="312"/>
      <w:bookmarkEnd w:id="313"/>
      <w:bookmarkEnd w:id="314"/>
    </w:p>
    <w:p w14:paraId="785184A1" w14:textId="77777777" w:rsidR="003F450F" w:rsidRPr="00FA19F9" w:rsidRDefault="003F450F" w:rsidP="0098090A">
      <w:pPr>
        <w:pStyle w:val="Heading5"/>
      </w:pPr>
      <w:bookmarkStart w:id="315" w:name="_Toc21093906"/>
      <w:bookmarkStart w:id="316" w:name="_Toc29765927"/>
      <w:bookmarkStart w:id="317" w:name="_Toc29766431"/>
      <w:bookmarkStart w:id="318" w:name="_Toc45906145"/>
      <w:bookmarkStart w:id="319" w:name="_Toc61115348"/>
      <w:r w:rsidRPr="00FA19F9">
        <w:t>4.11.2.7.1</w:t>
      </w:r>
      <w:r w:rsidRPr="00FA19F9">
        <w:tab/>
        <w:t>ATC4a generation</w:t>
      </w:r>
      <w:bookmarkEnd w:id="315"/>
      <w:bookmarkEnd w:id="316"/>
      <w:bookmarkEnd w:id="317"/>
      <w:bookmarkEnd w:id="318"/>
      <w:bookmarkEnd w:id="319"/>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320" w:name="_Toc21093907"/>
      <w:bookmarkStart w:id="321" w:name="_Toc29765928"/>
      <w:bookmarkStart w:id="322" w:name="_Toc29766432"/>
      <w:bookmarkStart w:id="323" w:name="_Toc45906146"/>
      <w:bookmarkStart w:id="324" w:name="_Toc61115349"/>
      <w:r w:rsidRPr="00FA19F9">
        <w:t>4.11.2.7.2</w:t>
      </w:r>
      <w:r w:rsidRPr="00FA19F9">
        <w:tab/>
        <w:t>ATC4b generation</w:t>
      </w:r>
      <w:bookmarkEnd w:id="320"/>
      <w:bookmarkEnd w:id="321"/>
      <w:bookmarkEnd w:id="322"/>
      <w:bookmarkEnd w:id="323"/>
      <w:bookmarkEnd w:id="324"/>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325" w:name="_Toc21093908"/>
      <w:bookmarkStart w:id="326" w:name="_Toc29765929"/>
      <w:bookmarkStart w:id="327" w:name="_Toc29766433"/>
      <w:bookmarkStart w:id="328" w:name="_Toc45906147"/>
      <w:bookmarkStart w:id="329" w:name="_Toc61115350"/>
      <w:r w:rsidRPr="00FA19F9">
        <w:t>4.11.2.7.3</w:t>
      </w:r>
      <w:r w:rsidRPr="00FA19F9">
        <w:tab/>
        <w:t>ATC4c generation</w:t>
      </w:r>
      <w:bookmarkEnd w:id="325"/>
      <w:bookmarkEnd w:id="326"/>
      <w:bookmarkEnd w:id="327"/>
      <w:bookmarkEnd w:id="328"/>
      <w:bookmarkEnd w:id="329"/>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330" w:name="_Toc21093909"/>
      <w:bookmarkStart w:id="331" w:name="_Toc29765930"/>
      <w:bookmarkStart w:id="332" w:name="_Toc29766434"/>
      <w:bookmarkStart w:id="333" w:name="_Toc45906148"/>
      <w:bookmarkStart w:id="334" w:name="_Toc61115351"/>
      <w:r w:rsidRPr="00FA19F9">
        <w:t>4.11.2.7.4</w:t>
      </w:r>
      <w:r w:rsidRPr="00FA19F9">
        <w:tab/>
        <w:t>ATC4d generation</w:t>
      </w:r>
      <w:bookmarkEnd w:id="330"/>
      <w:bookmarkEnd w:id="331"/>
      <w:bookmarkEnd w:id="332"/>
      <w:bookmarkEnd w:id="333"/>
      <w:bookmarkEnd w:id="334"/>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35" w:name="_Toc21093910"/>
      <w:bookmarkStart w:id="336" w:name="_Toc29765931"/>
      <w:bookmarkStart w:id="337" w:name="_Toc29766435"/>
      <w:bookmarkStart w:id="338" w:name="_Toc45906149"/>
      <w:bookmarkStart w:id="339" w:name="_Toc61115352"/>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35"/>
      <w:bookmarkEnd w:id="336"/>
      <w:bookmarkEnd w:id="337"/>
      <w:bookmarkEnd w:id="338"/>
      <w:bookmarkEnd w:id="339"/>
    </w:p>
    <w:p w14:paraId="2F8F2190" w14:textId="77777777" w:rsidR="003F450F" w:rsidRPr="00FA19F9" w:rsidRDefault="003F450F" w:rsidP="0098090A">
      <w:pPr>
        <w:pStyle w:val="Heading5"/>
      </w:pPr>
      <w:bookmarkStart w:id="340" w:name="_Toc21093911"/>
      <w:bookmarkStart w:id="341" w:name="_Toc29765932"/>
      <w:bookmarkStart w:id="342" w:name="_Toc29766436"/>
      <w:bookmarkStart w:id="343" w:name="_Toc45906150"/>
      <w:bookmarkStart w:id="344" w:name="_Toc61115353"/>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340"/>
      <w:bookmarkEnd w:id="341"/>
      <w:bookmarkEnd w:id="342"/>
      <w:bookmarkEnd w:id="343"/>
      <w:bookmarkEnd w:id="344"/>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345" w:name="_Toc21093912"/>
      <w:bookmarkStart w:id="346" w:name="_Toc29765933"/>
      <w:bookmarkStart w:id="347" w:name="_Toc29766437"/>
      <w:bookmarkStart w:id="348" w:name="_Toc45906151"/>
      <w:bookmarkStart w:id="349" w:name="_Toc61115354"/>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345"/>
      <w:bookmarkEnd w:id="346"/>
      <w:bookmarkEnd w:id="347"/>
      <w:bookmarkEnd w:id="348"/>
      <w:bookmarkEnd w:id="349"/>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350" w:name="_Toc21093913"/>
      <w:bookmarkStart w:id="351" w:name="_Toc29765934"/>
      <w:bookmarkStart w:id="352" w:name="_Toc29766438"/>
      <w:bookmarkStart w:id="353" w:name="_Toc45906152"/>
      <w:bookmarkStart w:id="354" w:name="_Toc61115355"/>
      <w:r w:rsidRPr="00FA19F9">
        <w:t>4.11.2.9</w:t>
      </w:r>
      <w:r w:rsidRPr="00FA19F9">
        <w:tab/>
        <w:t>ATC6: E-UTRA and NR multi RAT operation</w:t>
      </w:r>
      <w:bookmarkEnd w:id="350"/>
      <w:bookmarkEnd w:id="351"/>
      <w:bookmarkEnd w:id="352"/>
      <w:bookmarkEnd w:id="353"/>
      <w:bookmarkEnd w:id="354"/>
    </w:p>
    <w:p w14:paraId="564127E2" w14:textId="77777777" w:rsidR="00B23797" w:rsidRPr="00FA19F9" w:rsidRDefault="00B23797" w:rsidP="00B23797">
      <w:pPr>
        <w:pStyle w:val="Heading5"/>
      </w:pPr>
      <w:bookmarkStart w:id="355" w:name="_Toc21093914"/>
      <w:bookmarkStart w:id="356" w:name="_Toc29765935"/>
      <w:bookmarkStart w:id="357" w:name="_Toc29766439"/>
      <w:bookmarkStart w:id="358" w:name="_Toc45906153"/>
      <w:bookmarkStart w:id="359" w:name="_Toc61115356"/>
      <w:r w:rsidRPr="00FA19F9">
        <w:t>4.11.2.9.1</w:t>
      </w:r>
      <w:r w:rsidRPr="00FA19F9">
        <w:tab/>
        <w:t>General</w:t>
      </w:r>
      <w:bookmarkEnd w:id="355"/>
      <w:bookmarkEnd w:id="356"/>
      <w:bookmarkEnd w:id="357"/>
      <w:bookmarkEnd w:id="358"/>
      <w:bookmarkEnd w:id="359"/>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360" w:name="_Toc21093915"/>
      <w:bookmarkStart w:id="361" w:name="_Toc29765936"/>
      <w:bookmarkStart w:id="362" w:name="_Toc29766440"/>
      <w:bookmarkStart w:id="363" w:name="_Toc45906154"/>
      <w:bookmarkStart w:id="364" w:name="_Toc61115357"/>
      <w:r w:rsidRPr="00FA19F9">
        <w:t>4.11.2.9.2</w:t>
      </w:r>
      <w:r w:rsidRPr="00FA19F9">
        <w:tab/>
        <w:t>ATC6 generation</w:t>
      </w:r>
      <w:bookmarkEnd w:id="360"/>
      <w:bookmarkEnd w:id="361"/>
      <w:bookmarkEnd w:id="362"/>
      <w:bookmarkEnd w:id="363"/>
      <w:bookmarkEnd w:id="364"/>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365" w:name="_Toc21093916"/>
      <w:bookmarkStart w:id="366" w:name="_Toc29765937"/>
      <w:bookmarkStart w:id="367" w:name="_Toc29766441"/>
      <w:bookmarkStart w:id="368" w:name="_Toc45906155"/>
      <w:bookmarkStart w:id="369" w:name="_Toc61115358"/>
      <w:r w:rsidRPr="00FA19F9">
        <w:t>4.11.2.9.3</w:t>
      </w:r>
      <w:r w:rsidRPr="00FA19F9">
        <w:tab/>
        <w:t>ATC6 power allocation</w:t>
      </w:r>
      <w:bookmarkEnd w:id="365"/>
      <w:bookmarkEnd w:id="366"/>
      <w:bookmarkEnd w:id="367"/>
      <w:bookmarkEnd w:id="368"/>
      <w:bookmarkEnd w:id="369"/>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370" w:name="_Toc21093917"/>
      <w:bookmarkStart w:id="371" w:name="_Toc29765938"/>
      <w:bookmarkStart w:id="372" w:name="_Toc29766442"/>
      <w:bookmarkStart w:id="373" w:name="_Toc45906156"/>
      <w:bookmarkStart w:id="374" w:name="_Toc61115359"/>
      <w:r w:rsidRPr="00FA19F9">
        <w:t>4.11.2.10</w:t>
      </w:r>
      <w:r w:rsidRPr="00FA19F9">
        <w:tab/>
        <w:t>ANTC6: E-UTRA and NR multi RAT non-contiguous operation</w:t>
      </w:r>
      <w:bookmarkEnd w:id="370"/>
      <w:bookmarkEnd w:id="371"/>
      <w:bookmarkEnd w:id="372"/>
      <w:bookmarkEnd w:id="373"/>
      <w:bookmarkEnd w:id="374"/>
    </w:p>
    <w:p w14:paraId="04E80D8D" w14:textId="77777777" w:rsidR="00B23797" w:rsidRPr="00FA19F9" w:rsidRDefault="00B23797" w:rsidP="00B23797">
      <w:pPr>
        <w:pStyle w:val="Heading5"/>
      </w:pPr>
      <w:bookmarkStart w:id="375" w:name="_Toc21093918"/>
      <w:bookmarkStart w:id="376" w:name="_Toc29765939"/>
      <w:bookmarkStart w:id="377" w:name="_Toc29766443"/>
      <w:bookmarkStart w:id="378" w:name="_Toc45906157"/>
      <w:bookmarkStart w:id="379" w:name="_Toc61115360"/>
      <w:r w:rsidRPr="00FA19F9">
        <w:t>4.11.2.10.1</w:t>
      </w:r>
      <w:r w:rsidRPr="00FA19F9">
        <w:tab/>
        <w:t>General</w:t>
      </w:r>
      <w:bookmarkEnd w:id="375"/>
      <w:bookmarkEnd w:id="376"/>
      <w:bookmarkEnd w:id="377"/>
      <w:bookmarkEnd w:id="378"/>
      <w:bookmarkEnd w:id="379"/>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80" w:name="_Toc21093919"/>
      <w:bookmarkStart w:id="381" w:name="_Toc29765940"/>
      <w:bookmarkStart w:id="382" w:name="_Toc29766444"/>
      <w:bookmarkStart w:id="383" w:name="_Toc45906158"/>
      <w:bookmarkStart w:id="384" w:name="_Toc61115361"/>
      <w:r w:rsidRPr="00FA19F9">
        <w:t>4.11.2.10.2</w:t>
      </w:r>
      <w:r w:rsidRPr="00FA19F9">
        <w:tab/>
        <w:t>ANTC6 generation</w:t>
      </w:r>
      <w:bookmarkEnd w:id="380"/>
      <w:bookmarkEnd w:id="381"/>
      <w:bookmarkEnd w:id="382"/>
      <w:bookmarkEnd w:id="383"/>
      <w:bookmarkEnd w:id="384"/>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r w:rsidRPr="00FA19F9">
        <w:lastRenderedPageBreak/>
        <w:t xml:space="preserve">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85" w:name="_Toc21093920"/>
      <w:bookmarkStart w:id="386" w:name="_Toc29765941"/>
      <w:bookmarkStart w:id="387" w:name="_Toc29766445"/>
      <w:bookmarkStart w:id="388" w:name="_Toc45906159"/>
      <w:bookmarkStart w:id="389" w:name="_Toc61115362"/>
      <w:r w:rsidRPr="00FA19F9">
        <w:t>4.11.2.10.3</w:t>
      </w:r>
      <w:r w:rsidRPr="00FA19F9">
        <w:tab/>
        <w:t>ANTC6 power allocation</w:t>
      </w:r>
      <w:bookmarkEnd w:id="385"/>
      <w:bookmarkEnd w:id="386"/>
      <w:bookmarkEnd w:id="387"/>
      <w:bookmarkEnd w:id="388"/>
      <w:bookmarkEnd w:id="389"/>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390" w:name="_Toc21093921"/>
      <w:bookmarkStart w:id="391" w:name="_Toc29765942"/>
      <w:bookmarkStart w:id="392" w:name="_Toc29766446"/>
      <w:bookmarkStart w:id="393" w:name="_Toc45906160"/>
      <w:bookmarkStart w:id="394" w:name="_Toc61115363"/>
      <w:r w:rsidRPr="00FA19F9">
        <w:t>4.11.2.11</w:t>
      </w:r>
      <w:r w:rsidRPr="00FA19F9">
        <w:tab/>
        <w:t>ATC7: NR multicarrier operation</w:t>
      </w:r>
      <w:bookmarkEnd w:id="390"/>
      <w:bookmarkEnd w:id="391"/>
      <w:bookmarkEnd w:id="392"/>
      <w:bookmarkEnd w:id="393"/>
      <w:bookmarkEnd w:id="394"/>
    </w:p>
    <w:p w14:paraId="6DA64EEE" w14:textId="77777777" w:rsidR="00B23797" w:rsidRPr="00FA19F9" w:rsidRDefault="00B23797" w:rsidP="00B23797">
      <w:pPr>
        <w:pStyle w:val="Heading5"/>
      </w:pPr>
      <w:bookmarkStart w:id="395" w:name="_Toc21093922"/>
      <w:bookmarkStart w:id="396" w:name="_Toc29765943"/>
      <w:bookmarkStart w:id="397" w:name="_Toc29766447"/>
      <w:bookmarkStart w:id="398" w:name="_Toc45906161"/>
      <w:bookmarkStart w:id="399" w:name="_Toc61115364"/>
      <w:r w:rsidRPr="00FA19F9">
        <w:t>4.11.2.11.1</w:t>
      </w:r>
      <w:r w:rsidRPr="00FA19F9">
        <w:tab/>
        <w:t>General</w:t>
      </w:r>
      <w:bookmarkEnd w:id="395"/>
      <w:bookmarkEnd w:id="396"/>
      <w:bookmarkEnd w:id="397"/>
      <w:bookmarkEnd w:id="398"/>
      <w:bookmarkEnd w:id="399"/>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400" w:name="_Toc21093923"/>
      <w:bookmarkStart w:id="401" w:name="_Toc29765944"/>
      <w:bookmarkStart w:id="402" w:name="_Toc29766448"/>
      <w:bookmarkStart w:id="403" w:name="_Toc45906162"/>
      <w:bookmarkStart w:id="404" w:name="_Toc61115365"/>
      <w:r w:rsidRPr="00FA19F9">
        <w:t>4.11.2.11.2</w:t>
      </w:r>
      <w:r w:rsidRPr="00FA19F9">
        <w:tab/>
        <w:t>ATC7 generation</w:t>
      </w:r>
      <w:bookmarkEnd w:id="400"/>
      <w:bookmarkEnd w:id="401"/>
      <w:bookmarkEnd w:id="402"/>
      <w:bookmarkEnd w:id="403"/>
      <w:bookmarkEnd w:id="404"/>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405" w:name="_Toc21093924"/>
      <w:bookmarkStart w:id="406" w:name="_Toc29765945"/>
      <w:bookmarkStart w:id="407" w:name="_Toc29766449"/>
      <w:bookmarkStart w:id="408" w:name="_Toc45906163"/>
      <w:bookmarkStart w:id="409" w:name="_Toc61115366"/>
      <w:r w:rsidRPr="00FA19F9">
        <w:t>4.11.2.11.3</w:t>
      </w:r>
      <w:r w:rsidRPr="00FA19F9">
        <w:tab/>
        <w:t>ATC7 power allocation</w:t>
      </w:r>
      <w:bookmarkEnd w:id="405"/>
      <w:bookmarkEnd w:id="406"/>
      <w:bookmarkEnd w:id="407"/>
      <w:bookmarkEnd w:id="408"/>
      <w:bookmarkEnd w:id="409"/>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410" w:name="_Toc21093925"/>
      <w:bookmarkStart w:id="411" w:name="_Toc29765946"/>
      <w:bookmarkStart w:id="412" w:name="_Toc29766450"/>
      <w:bookmarkStart w:id="413" w:name="_Toc45906164"/>
      <w:bookmarkStart w:id="414" w:name="_Toc61115367"/>
      <w:r w:rsidRPr="00FA19F9">
        <w:t>4.11.2.12</w:t>
      </w:r>
      <w:r w:rsidRPr="00FA19F9">
        <w:tab/>
        <w:t>ANTC7: NR multicarrier non-contiguous operation</w:t>
      </w:r>
      <w:bookmarkEnd w:id="410"/>
      <w:bookmarkEnd w:id="411"/>
      <w:bookmarkEnd w:id="412"/>
      <w:bookmarkEnd w:id="413"/>
      <w:bookmarkEnd w:id="414"/>
    </w:p>
    <w:p w14:paraId="7771B709" w14:textId="77777777" w:rsidR="00B23797" w:rsidRPr="00FA19F9" w:rsidRDefault="00B23797" w:rsidP="00B23797">
      <w:pPr>
        <w:pStyle w:val="Heading5"/>
      </w:pPr>
      <w:bookmarkStart w:id="415" w:name="_Toc21093926"/>
      <w:bookmarkStart w:id="416" w:name="_Toc29765947"/>
      <w:bookmarkStart w:id="417" w:name="_Toc29766451"/>
      <w:bookmarkStart w:id="418" w:name="_Toc45906165"/>
      <w:bookmarkStart w:id="419" w:name="_Toc61115368"/>
      <w:r w:rsidRPr="00FA19F9">
        <w:t>4.11.2.12.1</w:t>
      </w:r>
      <w:r w:rsidRPr="00FA19F9">
        <w:tab/>
        <w:t>General</w:t>
      </w:r>
      <w:bookmarkEnd w:id="415"/>
      <w:bookmarkEnd w:id="416"/>
      <w:bookmarkEnd w:id="417"/>
      <w:bookmarkEnd w:id="418"/>
      <w:bookmarkEnd w:id="419"/>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420" w:name="_Toc21093927"/>
      <w:bookmarkStart w:id="421" w:name="_Toc29765948"/>
      <w:bookmarkStart w:id="422" w:name="_Toc29766452"/>
      <w:bookmarkStart w:id="423" w:name="_Toc45906166"/>
      <w:bookmarkStart w:id="424" w:name="_Toc61115369"/>
      <w:r w:rsidRPr="00FA19F9">
        <w:t>4.11.2.12.2</w:t>
      </w:r>
      <w:r w:rsidRPr="00FA19F9">
        <w:tab/>
        <w:t>ANTC7 generation</w:t>
      </w:r>
      <w:bookmarkEnd w:id="420"/>
      <w:bookmarkEnd w:id="421"/>
      <w:bookmarkEnd w:id="422"/>
      <w:bookmarkEnd w:id="423"/>
      <w:bookmarkEnd w:id="424"/>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425" w:name="_Toc21093928"/>
      <w:bookmarkStart w:id="426" w:name="_Toc29765949"/>
      <w:bookmarkStart w:id="427" w:name="_Toc29766453"/>
      <w:bookmarkStart w:id="428" w:name="_Toc45906167"/>
      <w:bookmarkStart w:id="429" w:name="_Toc61115370"/>
      <w:r w:rsidRPr="00FA19F9">
        <w:t>4.11.2.12.3</w:t>
      </w:r>
      <w:r w:rsidRPr="00FA19F9">
        <w:tab/>
        <w:t>ANTC7 power allocation</w:t>
      </w:r>
      <w:bookmarkEnd w:id="425"/>
      <w:bookmarkEnd w:id="426"/>
      <w:bookmarkEnd w:id="427"/>
      <w:bookmarkEnd w:id="428"/>
      <w:bookmarkEnd w:id="429"/>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430" w:name="_Toc21093929"/>
      <w:bookmarkStart w:id="431" w:name="_Toc29765950"/>
      <w:bookmarkStart w:id="432" w:name="_Toc29766454"/>
      <w:bookmarkStart w:id="433" w:name="_Toc45906168"/>
      <w:bookmarkStart w:id="434" w:name="_Toc61115371"/>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430"/>
      <w:bookmarkEnd w:id="431"/>
      <w:bookmarkEnd w:id="432"/>
      <w:bookmarkEnd w:id="433"/>
      <w:bookmarkEnd w:id="434"/>
    </w:p>
    <w:p w14:paraId="3AA6B87B" w14:textId="77777777" w:rsidR="003F450F" w:rsidRPr="00FA19F9" w:rsidRDefault="00E031D4" w:rsidP="0098090A">
      <w:pPr>
        <w:pStyle w:val="Heading3"/>
      </w:pPr>
      <w:bookmarkStart w:id="435" w:name="_Toc21093930"/>
      <w:bookmarkStart w:id="436" w:name="_Toc29765951"/>
      <w:bookmarkStart w:id="437" w:name="_Toc29766455"/>
      <w:bookmarkStart w:id="438" w:name="_Toc45906169"/>
      <w:bookmarkStart w:id="439" w:name="_Toc61115372"/>
      <w:r w:rsidRPr="00FA19F9">
        <w:t>4.12.1</w:t>
      </w:r>
      <w:r w:rsidR="003F450F" w:rsidRPr="00FA19F9">
        <w:tab/>
        <w:t>RF channels</w:t>
      </w:r>
      <w:bookmarkEnd w:id="435"/>
      <w:bookmarkEnd w:id="436"/>
      <w:bookmarkEnd w:id="437"/>
      <w:bookmarkEnd w:id="438"/>
      <w:bookmarkEnd w:id="439"/>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440" w:name="_Toc21093931"/>
      <w:bookmarkStart w:id="441" w:name="_Toc29765952"/>
      <w:bookmarkStart w:id="442" w:name="_Toc29766456"/>
      <w:bookmarkStart w:id="443" w:name="_Toc45906170"/>
      <w:bookmarkStart w:id="444" w:name="_Toc61115373"/>
      <w:r w:rsidRPr="00FA19F9">
        <w:t>4.12.2</w:t>
      </w:r>
      <w:r w:rsidRPr="00FA19F9">
        <w:tab/>
        <w:t>Test models</w:t>
      </w:r>
      <w:bookmarkEnd w:id="440"/>
      <w:bookmarkEnd w:id="441"/>
      <w:bookmarkEnd w:id="442"/>
      <w:bookmarkEnd w:id="443"/>
      <w:bookmarkEnd w:id="444"/>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lastRenderedPageBreak/>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445"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445"/>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446" w:name="_Toc21093932"/>
      <w:bookmarkStart w:id="447" w:name="_Toc29765953"/>
      <w:bookmarkStart w:id="448" w:name="_Toc29766457"/>
      <w:bookmarkStart w:id="449" w:name="_Toc45906171"/>
      <w:bookmarkStart w:id="450" w:name="_Toc61115374"/>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446"/>
      <w:bookmarkEnd w:id="447"/>
      <w:bookmarkEnd w:id="448"/>
      <w:bookmarkEnd w:id="449"/>
      <w:bookmarkEnd w:id="450"/>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451" w:name="_Toc21093933"/>
      <w:bookmarkStart w:id="452" w:name="_Toc29765954"/>
      <w:bookmarkStart w:id="453" w:name="_Toc29766458"/>
      <w:bookmarkStart w:id="454" w:name="_Toc45906172"/>
      <w:bookmarkStart w:id="455" w:name="_Toc61115375"/>
      <w:r w:rsidRPr="00FA19F9">
        <w:rPr>
          <w:rFonts w:hint="eastAsia"/>
          <w:lang w:eastAsia="zh-CN"/>
        </w:rPr>
        <w:t>5</w:t>
      </w:r>
      <w:r w:rsidR="00643080" w:rsidRPr="00FA19F9">
        <w:rPr>
          <w:lang w:eastAsia="zh-CN"/>
        </w:rPr>
        <w:tab/>
        <w:t>Applicability of Requirements</w:t>
      </w:r>
      <w:bookmarkEnd w:id="451"/>
      <w:bookmarkEnd w:id="452"/>
      <w:bookmarkEnd w:id="453"/>
      <w:bookmarkEnd w:id="454"/>
      <w:bookmarkEnd w:id="455"/>
    </w:p>
    <w:p w14:paraId="2AB1C993" w14:textId="77777777" w:rsidR="003F450F" w:rsidRPr="00FA19F9" w:rsidRDefault="003F450F" w:rsidP="005473D3">
      <w:pPr>
        <w:pStyle w:val="Heading2"/>
      </w:pPr>
      <w:bookmarkStart w:id="456" w:name="_Toc21093934"/>
      <w:bookmarkStart w:id="457" w:name="_Toc29765955"/>
      <w:bookmarkStart w:id="458" w:name="_Toc29766459"/>
      <w:bookmarkStart w:id="459" w:name="_Toc45906173"/>
      <w:bookmarkStart w:id="460" w:name="_Toc61115376"/>
      <w:r w:rsidRPr="00FA19F9">
        <w:t>5.1</w:t>
      </w:r>
      <w:r w:rsidRPr="00FA19F9">
        <w:tab/>
        <w:t>General</w:t>
      </w:r>
      <w:bookmarkEnd w:id="456"/>
      <w:bookmarkEnd w:id="457"/>
      <w:bookmarkEnd w:id="458"/>
      <w:bookmarkEnd w:id="459"/>
      <w:bookmarkEnd w:id="460"/>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461" w:name="_Toc21093935"/>
      <w:bookmarkStart w:id="462" w:name="_Toc29765956"/>
      <w:bookmarkStart w:id="463" w:name="_Toc29766460"/>
      <w:bookmarkStart w:id="464" w:name="_Toc45906174"/>
      <w:bookmarkStart w:id="465" w:name="_Toc61115377"/>
      <w:r w:rsidRPr="00FA19F9">
        <w:t>5.2</w:t>
      </w:r>
      <w:r w:rsidRPr="00FA19F9">
        <w:tab/>
        <w:t>Test configurations for TAB connectors for operating bands where MSR is supported</w:t>
      </w:r>
      <w:bookmarkEnd w:id="461"/>
      <w:bookmarkEnd w:id="462"/>
      <w:bookmarkEnd w:id="463"/>
      <w:bookmarkEnd w:id="464"/>
      <w:bookmarkEnd w:id="465"/>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466" w:name="_Toc21093936"/>
      <w:bookmarkStart w:id="467" w:name="_Toc29765957"/>
      <w:bookmarkStart w:id="468" w:name="_Toc29766461"/>
      <w:bookmarkStart w:id="469" w:name="_Toc45906175"/>
      <w:bookmarkStart w:id="470" w:name="_Toc61115378"/>
      <w:r w:rsidRPr="00FA19F9">
        <w:lastRenderedPageBreak/>
        <w:t>5.3</w:t>
      </w:r>
      <w:r w:rsidRPr="00FA19F9">
        <w:tab/>
        <w:t>Test configurations for multi-carrier capable TAB connector(s) in operating bands where one RAT capability sets are supported</w:t>
      </w:r>
      <w:bookmarkEnd w:id="466"/>
      <w:bookmarkEnd w:id="467"/>
      <w:bookmarkEnd w:id="468"/>
      <w:bookmarkEnd w:id="469"/>
      <w:bookmarkEnd w:id="470"/>
    </w:p>
    <w:p w14:paraId="341196D8" w14:textId="77777777" w:rsidR="003F450F" w:rsidRPr="00FA19F9" w:rsidRDefault="003F450F" w:rsidP="0098090A">
      <w:pPr>
        <w:pStyle w:val="Heading3"/>
      </w:pPr>
      <w:bookmarkStart w:id="471" w:name="_Toc21093937"/>
      <w:bookmarkStart w:id="472" w:name="_Toc29765958"/>
      <w:bookmarkStart w:id="473" w:name="_Toc29766462"/>
      <w:bookmarkStart w:id="474" w:name="_Toc45906176"/>
      <w:bookmarkStart w:id="475" w:name="_Toc61115379"/>
      <w:r w:rsidRPr="00FA19F9">
        <w:t>5.3.1</w:t>
      </w:r>
      <w:r w:rsidRPr="00FA19F9">
        <w:tab/>
        <w:t>General</w:t>
      </w:r>
      <w:bookmarkEnd w:id="471"/>
      <w:bookmarkEnd w:id="472"/>
      <w:bookmarkEnd w:id="473"/>
      <w:bookmarkEnd w:id="474"/>
      <w:bookmarkEnd w:id="475"/>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476" w:name="_Toc21093938"/>
      <w:bookmarkStart w:id="477" w:name="_Toc29765959"/>
      <w:bookmarkStart w:id="478" w:name="_Toc29766463"/>
      <w:bookmarkStart w:id="479" w:name="_Toc45906177"/>
      <w:bookmarkStart w:id="480" w:name="_Toc61115380"/>
      <w:r w:rsidRPr="00FA19F9">
        <w:t>5.3.2</w:t>
      </w:r>
      <w:r w:rsidRPr="00FA19F9">
        <w:tab/>
        <w:t>TAB connector supporting one RAT only MSR in the operating band</w:t>
      </w:r>
      <w:bookmarkEnd w:id="476"/>
      <w:bookmarkEnd w:id="477"/>
      <w:bookmarkEnd w:id="478"/>
      <w:bookmarkEnd w:id="479"/>
      <w:bookmarkEnd w:id="480"/>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481" w:name="_Toc21093939"/>
      <w:bookmarkStart w:id="482" w:name="_Toc29765960"/>
      <w:bookmarkStart w:id="483" w:name="_Toc29766464"/>
      <w:bookmarkStart w:id="484" w:name="_Toc45906178"/>
      <w:bookmarkStart w:id="485" w:name="_Toc61115381"/>
      <w:r w:rsidRPr="00FA19F9">
        <w:t>5.3.3</w:t>
      </w:r>
      <w:r w:rsidRPr="00FA19F9">
        <w:tab/>
        <w:t>TAB connector supporting Single-RAT UTRA in the operating band</w:t>
      </w:r>
      <w:bookmarkEnd w:id="481"/>
      <w:bookmarkEnd w:id="482"/>
      <w:bookmarkEnd w:id="483"/>
      <w:bookmarkEnd w:id="484"/>
      <w:bookmarkEnd w:id="485"/>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486" w:name="_Toc21093940"/>
      <w:bookmarkStart w:id="487" w:name="_Toc29765961"/>
      <w:bookmarkStart w:id="488" w:name="_Toc29766465"/>
      <w:bookmarkStart w:id="489" w:name="_Toc45906179"/>
      <w:bookmarkStart w:id="490" w:name="_Toc61115382"/>
      <w:r w:rsidRPr="00FA19F9">
        <w:t>5.3.4</w:t>
      </w:r>
      <w:r w:rsidRPr="00FA19F9">
        <w:tab/>
        <w:t>TAB connector supporting Single-RAT E-UTRA in the operating band</w:t>
      </w:r>
      <w:bookmarkEnd w:id="486"/>
      <w:bookmarkEnd w:id="487"/>
      <w:bookmarkEnd w:id="488"/>
      <w:bookmarkEnd w:id="489"/>
      <w:bookmarkEnd w:id="490"/>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491" w:name="_Toc21093941"/>
      <w:bookmarkStart w:id="492" w:name="_Toc29765962"/>
      <w:bookmarkStart w:id="493" w:name="_Toc29766466"/>
      <w:bookmarkStart w:id="494" w:name="_Toc45906180"/>
      <w:bookmarkStart w:id="495" w:name="_Toc61115383"/>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491"/>
      <w:bookmarkEnd w:id="492"/>
      <w:bookmarkEnd w:id="493"/>
      <w:bookmarkEnd w:id="494"/>
      <w:bookmarkEnd w:id="495"/>
    </w:p>
    <w:p w14:paraId="539DF39F" w14:textId="77777777" w:rsidR="003F450F" w:rsidRPr="00FA19F9" w:rsidRDefault="003F450F" w:rsidP="00FF5E3C">
      <w:pPr>
        <w:pStyle w:val="Heading3"/>
      </w:pPr>
      <w:bookmarkStart w:id="496" w:name="_Toc21093942"/>
      <w:bookmarkStart w:id="497" w:name="_Toc29765963"/>
      <w:bookmarkStart w:id="498" w:name="_Toc29766467"/>
      <w:bookmarkStart w:id="499" w:name="_Toc45906181"/>
      <w:bookmarkStart w:id="500" w:name="_Toc61115384"/>
      <w:r w:rsidRPr="00FA19F9">
        <w:t>5.4.1</w:t>
      </w:r>
      <w:r w:rsidRPr="00FA19F9">
        <w:tab/>
        <w:t>Multi-band TAB connector supporting MSR operation</w:t>
      </w:r>
      <w:bookmarkEnd w:id="496"/>
      <w:bookmarkEnd w:id="497"/>
      <w:bookmarkEnd w:id="498"/>
      <w:bookmarkEnd w:id="499"/>
      <w:bookmarkEnd w:id="500"/>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501" w:name="_Toc21093943"/>
      <w:bookmarkStart w:id="502" w:name="_Toc29765964"/>
      <w:bookmarkStart w:id="503" w:name="_Toc29766468"/>
      <w:bookmarkStart w:id="504" w:name="_Toc45906182"/>
      <w:bookmarkStart w:id="505" w:name="_Toc61115385"/>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501"/>
      <w:bookmarkEnd w:id="502"/>
      <w:bookmarkEnd w:id="503"/>
      <w:bookmarkEnd w:id="504"/>
      <w:bookmarkEnd w:id="505"/>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506" w:name="_Toc21093944"/>
      <w:bookmarkStart w:id="507" w:name="_Toc29765965"/>
      <w:bookmarkStart w:id="508" w:name="_Toc29766469"/>
      <w:bookmarkStart w:id="509" w:name="_Toc45906183"/>
      <w:bookmarkStart w:id="510" w:name="_Toc61115386"/>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506"/>
      <w:bookmarkEnd w:id="507"/>
      <w:bookmarkEnd w:id="508"/>
      <w:bookmarkEnd w:id="509"/>
      <w:bookmarkEnd w:id="510"/>
    </w:p>
    <w:p w14:paraId="63465DD7" w14:textId="77777777" w:rsidR="00074E81" w:rsidRPr="00FA19F9" w:rsidRDefault="00074E81" w:rsidP="0098090A">
      <w:pPr>
        <w:pStyle w:val="Heading2"/>
        <w:rPr>
          <w:lang w:eastAsia="zh-CN"/>
        </w:rPr>
      </w:pPr>
      <w:bookmarkStart w:id="511" w:name="_Toc21093945"/>
      <w:bookmarkStart w:id="512" w:name="_Toc29765966"/>
      <w:bookmarkStart w:id="513" w:name="_Toc29766470"/>
      <w:bookmarkStart w:id="514" w:name="_Toc45906184"/>
      <w:bookmarkStart w:id="515" w:name="_Toc61115387"/>
      <w:r w:rsidRPr="00FA19F9">
        <w:rPr>
          <w:lang w:eastAsia="zh-CN"/>
        </w:rPr>
        <w:t>6.1</w:t>
      </w:r>
      <w:r w:rsidRPr="00FA19F9">
        <w:rPr>
          <w:lang w:eastAsia="zh-CN"/>
        </w:rPr>
        <w:tab/>
        <w:t>General</w:t>
      </w:r>
      <w:bookmarkEnd w:id="511"/>
      <w:bookmarkEnd w:id="512"/>
      <w:bookmarkEnd w:id="513"/>
      <w:bookmarkEnd w:id="514"/>
      <w:bookmarkEnd w:id="515"/>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516" w:name="_Toc21093946"/>
      <w:bookmarkStart w:id="517" w:name="_Toc29765967"/>
      <w:bookmarkStart w:id="518" w:name="_Toc29766471"/>
      <w:bookmarkStart w:id="519" w:name="_Toc45906185"/>
      <w:bookmarkStart w:id="520" w:name="_Toc61115388"/>
      <w:r w:rsidRPr="00FA19F9">
        <w:rPr>
          <w:lang w:eastAsia="zh-CN"/>
        </w:rPr>
        <w:t>6.2</w:t>
      </w:r>
      <w:r w:rsidRPr="00FA19F9">
        <w:rPr>
          <w:lang w:eastAsia="zh-CN"/>
        </w:rPr>
        <w:tab/>
        <w:t>Base station output power</w:t>
      </w:r>
      <w:bookmarkEnd w:id="516"/>
      <w:bookmarkEnd w:id="517"/>
      <w:bookmarkEnd w:id="518"/>
      <w:bookmarkEnd w:id="519"/>
      <w:bookmarkEnd w:id="520"/>
    </w:p>
    <w:p w14:paraId="0A86C8C1" w14:textId="77777777" w:rsidR="00DA2E61" w:rsidRPr="00FA19F9" w:rsidRDefault="00DA2E61" w:rsidP="0098090A">
      <w:pPr>
        <w:pStyle w:val="Heading3"/>
      </w:pPr>
      <w:bookmarkStart w:id="521" w:name="_Toc21093947"/>
      <w:bookmarkStart w:id="522" w:name="_Toc29765968"/>
      <w:bookmarkStart w:id="523" w:name="_Toc29766472"/>
      <w:bookmarkStart w:id="524" w:name="_Toc45906186"/>
      <w:bookmarkStart w:id="525" w:name="_Toc61115389"/>
      <w:r w:rsidRPr="00FA19F9">
        <w:t>6.2.1</w:t>
      </w:r>
      <w:r w:rsidRPr="00FA19F9">
        <w:tab/>
        <w:t>General</w:t>
      </w:r>
      <w:bookmarkEnd w:id="521"/>
      <w:bookmarkEnd w:id="522"/>
      <w:bookmarkEnd w:id="523"/>
      <w:bookmarkEnd w:id="524"/>
      <w:bookmarkEnd w:id="525"/>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526" w:name="_Toc21093948"/>
      <w:bookmarkStart w:id="527" w:name="_Toc29765969"/>
      <w:bookmarkStart w:id="528" w:name="_Toc29766473"/>
      <w:bookmarkStart w:id="529" w:name="_Toc45906187"/>
      <w:bookmarkStart w:id="530" w:name="_Toc61115390"/>
      <w:r w:rsidRPr="00FA19F9">
        <w:rPr>
          <w:lang w:eastAsia="zh-CN"/>
        </w:rPr>
        <w:t>6.2.2</w:t>
      </w:r>
      <w:r w:rsidRPr="00FA19F9">
        <w:rPr>
          <w:lang w:eastAsia="zh-CN"/>
        </w:rPr>
        <w:tab/>
        <w:t>Maximum output power</w:t>
      </w:r>
      <w:bookmarkEnd w:id="526"/>
      <w:bookmarkEnd w:id="527"/>
      <w:bookmarkEnd w:id="528"/>
      <w:bookmarkEnd w:id="529"/>
      <w:bookmarkEnd w:id="530"/>
    </w:p>
    <w:p w14:paraId="4018768D" w14:textId="77777777" w:rsidR="00AB15B8" w:rsidRPr="00FA19F9" w:rsidRDefault="00DA0C51" w:rsidP="0098090A">
      <w:pPr>
        <w:pStyle w:val="Heading4"/>
      </w:pPr>
      <w:bookmarkStart w:id="531" w:name="_Toc21093949"/>
      <w:bookmarkStart w:id="532" w:name="_Toc29765970"/>
      <w:bookmarkStart w:id="533" w:name="_Toc29766474"/>
      <w:bookmarkStart w:id="534" w:name="_Toc45906188"/>
      <w:bookmarkStart w:id="535" w:name="_Toc61115391"/>
      <w:r w:rsidRPr="00FA19F9">
        <w:t>6.2.2.1</w:t>
      </w:r>
      <w:r w:rsidR="001E0976" w:rsidRPr="00FA19F9">
        <w:tab/>
      </w:r>
      <w:r w:rsidR="00AB15B8" w:rsidRPr="00FA19F9">
        <w:t>Definition and applicability</w:t>
      </w:r>
      <w:bookmarkEnd w:id="531"/>
      <w:bookmarkEnd w:id="532"/>
      <w:bookmarkEnd w:id="533"/>
      <w:bookmarkEnd w:id="534"/>
      <w:bookmarkEnd w:id="535"/>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536" w:name="_Toc21093950"/>
      <w:bookmarkStart w:id="537" w:name="_Toc29765971"/>
      <w:bookmarkStart w:id="538" w:name="_Toc29766475"/>
      <w:bookmarkStart w:id="539" w:name="_Toc45906189"/>
      <w:bookmarkStart w:id="540" w:name="_Toc61115392"/>
      <w:r w:rsidRPr="00FA19F9">
        <w:t>6.2.2.2</w:t>
      </w:r>
      <w:r w:rsidR="001E0976" w:rsidRPr="00FA19F9">
        <w:tab/>
      </w:r>
      <w:r w:rsidRPr="00FA19F9">
        <w:t>Minimum Requirement</w:t>
      </w:r>
      <w:bookmarkEnd w:id="536"/>
      <w:bookmarkEnd w:id="537"/>
      <w:bookmarkEnd w:id="538"/>
      <w:bookmarkEnd w:id="539"/>
      <w:bookmarkEnd w:id="540"/>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541" w:name="_Toc21093951"/>
      <w:bookmarkStart w:id="542" w:name="_Toc29765972"/>
      <w:bookmarkStart w:id="543" w:name="_Toc29766476"/>
      <w:bookmarkStart w:id="544" w:name="_Toc45906190"/>
      <w:bookmarkStart w:id="545" w:name="_Toc61115393"/>
      <w:r w:rsidRPr="00FA19F9">
        <w:t>6.2.2.3</w:t>
      </w:r>
      <w:r w:rsidR="001E0976" w:rsidRPr="00FA19F9">
        <w:tab/>
      </w:r>
      <w:r w:rsidRPr="00FA19F9">
        <w:t>Test Purpose</w:t>
      </w:r>
      <w:bookmarkEnd w:id="541"/>
      <w:bookmarkEnd w:id="542"/>
      <w:bookmarkEnd w:id="543"/>
      <w:bookmarkEnd w:id="544"/>
      <w:bookmarkEnd w:id="545"/>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546" w:name="_Toc21093952"/>
      <w:bookmarkStart w:id="547" w:name="_Toc29765973"/>
      <w:bookmarkStart w:id="548" w:name="_Toc29766477"/>
      <w:bookmarkStart w:id="549" w:name="_Toc45906191"/>
      <w:bookmarkStart w:id="550" w:name="_Toc61115394"/>
      <w:r w:rsidRPr="00FA19F9">
        <w:t>6.2.2.4</w:t>
      </w:r>
      <w:r w:rsidR="001E0976" w:rsidRPr="00FA19F9">
        <w:tab/>
      </w:r>
      <w:r w:rsidRPr="00FA19F9">
        <w:t>Method of test</w:t>
      </w:r>
      <w:bookmarkEnd w:id="546"/>
      <w:bookmarkEnd w:id="547"/>
      <w:bookmarkEnd w:id="548"/>
      <w:bookmarkEnd w:id="549"/>
      <w:bookmarkEnd w:id="550"/>
    </w:p>
    <w:p w14:paraId="6C571AC6" w14:textId="77777777" w:rsidR="00AB15B8" w:rsidRPr="00FA19F9" w:rsidRDefault="00AB15B8" w:rsidP="0098090A">
      <w:pPr>
        <w:pStyle w:val="Heading5"/>
      </w:pPr>
      <w:bookmarkStart w:id="551" w:name="_Toc21093953"/>
      <w:bookmarkStart w:id="552" w:name="_Toc29765974"/>
      <w:bookmarkStart w:id="553" w:name="_Toc29766478"/>
      <w:bookmarkStart w:id="554" w:name="_Toc45906192"/>
      <w:bookmarkStart w:id="555" w:name="_Toc61115395"/>
      <w:r w:rsidRPr="00FA19F9">
        <w:t>6.2.2.4.</w:t>
      </w:r>
      <w:r w:rsidR="00DA0C51" w:rsidRPr="00FA19F9">
        <w:t>1</w:t>
      </w:r>
      <w:r w:rsidRPr="00FA19F9">
        <w:tab/>
        <w:t>Initial conditions</w:t>
      </w:r>
      <w:bookmarkEnd w:id="551"/>
      <w:bookmarkEnd w:id="552"/>
      <w:bookmarkEnd w:id="553"/>
      <w:bookmarkEnd w:id="554"/>
      <w:bookmarkEnd w:id="555"/>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370C6076" w14:textId="18490CED" w:rsidR="00AB15B8" w:rsidRPr="00FA19F9" w:rsidRDefault="00AB15B8" w:rsidP="00AB15B8">
      <w:pPr>
        <w:rPr>
          <w:rFonts w:cs="v4.2.0"/>
        </w:rPr>
      </w:pPr>
      <w:r w:rsidRPr="00FA19F9">
        <w:rPr>
          <w:rFonts w:cs="v4.2.0"/>
        </w:rPr>
        <w:lastRenderedPageBreak/>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xml:space="preserve">, one RF bandwidth position and with only one applicable test configuration defined in </w:t>
      </w:r>
      <w:r w:rsidR="00BD7850" w:rsidRPr="00FA19F9">
        <w:rPr>
          <w:rFonts w:cs="v4.2.0"/>
        </w:rPr>
        <w:t>clause</w:t>
      </w:r>
      <w:r w:rsidR="00BD7850">
        <w:rPr>
          <w:rFonts w:cs="v4.2.0"/>
        </w:rPr>
        <w:t> </w:t>
      </w:r>
      <w:r w:rsidR="00BD7850" w:rsidRPr="00FA19F9">
        <w:rPr>
          <w:rFonts w:cs="v4.2.0"/>
        </w:rPr>
        <w:t>5</w:t>
      </w:r>
      <w:r w:rsidRPr="00FA19F9">
        <w:rPr>
          <w:rFonts w:cs="v4.2.0"/>
        </w:rPr>
        <w:t>.</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556" w:name="_Toc21093954"/>
      <w:bookmarkStart w:id="557" w:name="_Toc29765975"/>
      <w:bookmarkStart w:id="558" w:name="_Toc29766479"/>
      <w:bookmarkStart w:id="559" w:name="_Toc45906193"/>
      <w:bookmarkStart w:id="560" w:name="_Toc61115396"/>
      <w:r w:rsidRPr="00FA19F9">
        <w:t>6.2.2.4.</w:t>
      </w:r>
      <w:r w:rsidR="00DA0C51" w:rsidRPr="00FA19F9">
        <w:t>2</w:t>
      </w:r>
      <w:r w:rsidRPr="00FA19F9">
        <w:tab/>
        <w:t>Procedure</w:t>
      </w:r>
      <w:bookmarkEnd w:id="556"/>
      <w:bookmarkEnd w:id="557"/>
      <w:bookmarkEnd w:id="558"/>
      <w:bookmarkEnd w:id="559"/>
      <w:bookmarkEnd w:id="560"/>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561" w:name="_Toc21093955"/>
      <w:bookmarkStart w:id="562" w:name="_Toc29765976"/>
      <w:bookmarkStart w:id="563" w:name="_Toc29766480"/>
      <w:bookmarkStart w:id="564" w:name="_Toc45906194"/>
      <w:bookmarkStart w:id="565" w:name="_Toc61115397"/>
      <w:r w:rsidRPr="00FA19F9">
        <w:t>6.2.2.5</w:t>
      </w:r>
      <w:r w:rsidR="001E0976" w:rsidRPr="00FA19F9">
        <w:tab/>
      </w:r>
      <w:r w:rsidRPr="00FA19F9">
        <w:t>Test Requirements</w:t>
      </w:r>
      <w:bookmarkEnd w:id="561"/>
      <w:bookmarkEnd w:id="562"/>
      <w:bookmarkEnd w:id="563"/>
      <w:bookmarkEnd w:id="564"/>
      <w:bookmarkEnd w:id="565"/>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566" w:name="_Toc21093956"/>
      <w:bookmarkStart w:id="567" w:name="_Toc29765977"/>
      <w:bookmarkStart w:id="568" w:name="_Toc29766481"/>
      <w:bookmarkStart w:id="569" w:name="_Toc45906195"/>
      <w:bookmarkStart w:id="570" w:name="_Toc61115398"/>
      <w:r w:rsidRPr="00FA19F9">
        <w:rPr>
          <w:lang w:eastAsia="zh-CN"/>
        </w:rPr>
        <w:t>6.2.3</w:t>
      </w:r>
      <w:r w:rsidRPr="00FA19F9">
        <w:rPr>
          <w:lang w:eastAsia="zh-CN"/>
        </w:rPr>
        <w:tab/>
      </w:r>
      <w:r w:rsidRPr="00FA19F9">
        <w:t>UTRA FDD primary CPICH power</w:t>
      </w:r>
      <w:bookmarkEnd w:id="566"/>
      <w:bookmarkEnd w:id="567"/>
      <w:bookmarkEnd w:id="568"/>
      <w:bookmarkEnd w:id="569"/>
      <w:bookmarkEnd w:id="570"/>
    </w:p>
    <w:p w14:paraId="51490C99" w14:textId="77777777" w:rsidR="00AB15B8" w:rsidRPr="00FA19F9" w:rsidRDefault="00AB15B8" w:rsidP="0098090A">
      <w:pPr>
        <w:pStyle w:val="Heading4"/>
      </w:pPr>
      <w:bookmarkStart w:id="571" w:name="_Toc21093957"/>
      <w:bookmarkStart w:id="572" w:name="_Toc29765978"/>
      <w:bookmarkStart w:id="573" w:name="_Toc29766482"/>
      <w:bookmarkStart w:id="574" w:name="_Toc45906196"/>
      <w:bookmarkStart w:id="575" w:name="_Toc61115399"/>
      <w:r w:rsidRPr="00FA19F9">
        <w:t>6.2.3.1</w:t>
      </w:r>
      <w:r w:rsidRPr="00FA19F9">
        <w:tab/>
        <w:t>Definition and applicability</w:t>
      </w:r>
      <w:bookmarkEnd w:id="571"/>
      <w:bookmarkEnd w:id="572"/>
      <w:bookmarkEnd w:id="573"/>
      <w:bookmarkEnd w:id="574"/>
      <w:bookmarkEnd w:id="575"/>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576" w:name="_Toc21093958"/>
      <w:bookmarkStart w:id="577" w:name="_Toc29765979"/>
      <w:bookmarkStart w:id="578" w:name="_Toc29766483"/>
      <w:bookmarkStart w:id="579" w:name="_Toc45906197"/>
      <w:bookmarkStart w:id="580" w:name="_Toc61115400"/>
      <w:r w:rsidRPr="00FA19F9">
        <w:t>6.2.3.2</w:t>
      </w:r>
      <w:r w:rsidRPr="00FA19F9">
        <w:tab/>
        <w:t>Minimum requirement</w:t>
      </w:r>
      <w:bookmarkEnd w:id="576"/>
      <w:bookmarkEnd w:id="577"/>
      <w:bookmarkEnd w:id="578"/>
      <w:bookmarkEnd w:id="579"/>
      <w:bookmarkEnd w:id="580"/>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lastRenderedPageBreak/>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581" w:name="_Toc21093959"/>
      <w:bookmarkStart w:id="582" w:name="_Toc29765980"/>
      <w:bookmarkStart w:id="583" w:name="_Toc29766484"/>
      <w:bookmarkStart w:id="584" w:name="_Toc45906198"/>
      <w:bookmarkStart w:id="585" w:name="_Toc61115401"/>
      <w:r w:rsidRPr="00FA19F9">
        <w:t>6.2.3.3</w:t>
      </w:r>
      <w:r w:rsidRPr="00FA19F9">
        <w:tab/>
        <w:t>Test purpose</w:t>
      </w:r>
      <w:bookmarkEnd w:id="581"/>
      <w:bookmarkEnd w:id="582"/>
      <w:bookmarkEnd w:id="583"/>
      <w:bookmarkEnd w:id="584"/>
      <w:bookmarkEnd w:id="585"/>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586" w:name="_Toc21093960"/>
      <w:bookmarkStart w:id="587" w:name="_Toc29765981"/>
      <w:bookmarkStart w:id="588" w:name="_Toc29766485"/>
      <w:bookmarkStart w:id="589" w:name="_Toc45906199"/>
      <w:bookmarkStart w:id="590" w:name="_Toc61115402"/>
      <w:r w:rsidRPr="00FA19F9">
        <w:t>6.2.3.4</w:t>
      </w:r>
      <w:r w:rsidRPr="00FA19F9">
        <w:tab/>
        <w:t>Method of test</w:t>
      </w:r>
      <w:bookmarkStart w:id="591" w:name="_Toc21093961"/>
      <w:bookmarkStart w:id="592" w:name="_Toc29765982"/>
      <w:bookmarkStart w:id="593" w:name="_Toc29766486"/>
      <w:bookmarkStart w:id="594" w:name="_Toc45906200"/>
      <w:bookmarkEnd w:id="586"/>
      <w:bookmarkEnd w:id="587"/>
      <w:bookmarkEnd w:id="588"/>
      <w:bookmarkEnd w:id="589"/>
      <w:bookmarkEnd w:id="590"/>
    </w:p>
    <w:p w14:paraId="7BE6DA94" w14:textId="74C80F0F" w:rsidR="00AB15B8" w:rsidRPr="00FA19F9" w:rsidRDefault="00AB15B8" w:rsidP="0098090A">
      <w:pPr>
        <w:pStyle w:val="Heading5"/>
      </w:pPr>
      <w:bookmarkStart w:id="595" w:name="_Toc61115403"/>
      <w:r w:rsidRPr="00FA19F9">
        <w:t>6.2.3.4.1</w:t>
      </w:r>
      <w:r w:rsidRPr="00FA19F9">
        <w:tab/>
        <w:t>Initial conditions</w:t>
      </w:r>
      <w:bookmarkEnd w:id="591"/>
      <w:bookmarkEnd w:id="592"/>
      <w:bookmarkEnd w:id="593"/>
      <w:bookmarkEnd w:id="594"/>
      <w:bookmarkEnd w:id="595"/>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596" w:name="_Toc21093962"/>
      <w:bookmarkStart w:id="597" w:name="_Toc29765983"/>
      <w:bookmarkStart w:id="598" w:name="_Toc29766487"/>
      <w:bookmarkStart w:id="599" w:name="_Toc45906201"/>
      <w:bookmarkStart w:id="600" w:name="_Toc61115404"/>
      <w:r w:rsidRPr="00FA19F9">
        <w:t>6.2.3.4.2</w:t>
      </w:r>
      <w:r w:rsidRPr="00FA19F9">
        <w:tab/>
        <w:t>Procedure</w:t>
      </w:r>
      <w:bookmarkEnd w:id="596"/>
      <w:bookmarkEnd w:id="597"/>
      <w:bookmarkEnd w:id="598"/>
      <w:bookmarkEnd w:id="599"/>
      <w:bookmarkEnd w:id="600"/>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601" w:name="_Toc21093963"/>
      <w:bookmarkStart w:id="602" w:name="_Toc29765984"/>
      <w:bookmarkStart w:id="603" w:name="_Toc29766488"/>
      <w:bookmarkStart w:id="604" w:name="_Toc45906202"/>
      <w:bookmarkStart w:id="605" w:name="_Toc61115405"/>
      <w:r w:rsidRPr="00FA19F9">
        <w:t>6.2.3.5</w:t>
      </w:r>
      <w:r w:rsidRPr="00FA19F9">
        <w:tab/>
        <w:t>Test requirements</w:t>
      </w:r>
      <w:bookmarkEnd w:id="601"/>
      <w:bookmarkEnd w:id="602"/>
      <w:bookmarkEnd w:id="603"/>
      <w:bookmarkEnd w:id="604"/>
      <w:bookmarkEnd w:id="605"/>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606" w:name="_Toc21093964"/>
      <w:bookmarkStart w:id="607" w:name="_Toc29765985"/>
      <w:bookmarkStart w:id="608" w:name="_Toc29766489"/>
      <w:bookmarkStart w:id="609" w:name="_Toc45906203"/>
      <w:bookmarkStart w:id="610" w:name="_Toc61115406"/>
      <w:r w:rsidRPr="00FA19F9">
        <w:rPr>
          <w:lang w:eastAsia="zh-CN"/>
        </w:rPr>
        <w:t>6.2.4</w:t>
      </w:r>
      <w:r w:rsidRPr="00FA19F9">
        <w:rPr>
          <w:lang w:eastAsia="zh-CN"/>
        </w:rPr>
        <w:tab/>
      </w:r>
      <w:r w:rsidRPr="00FA19F9">
        <w:t>UTRA TDD primary CCPCH power</w:t>
      </w:r>
      <w:bookmarkEnd w:id="606"/>
      <w:bookmarkEnd w:id="607"/>
      <w:bookmarkEnd w:id="608"/>
      <w:bookmarkEnd w:id="609"/>
      <w:bookmarkEnd w:id="610"/>
    </w:p>
    <w:p w14:paraId="21176E4E" w14:textId="77777777" w:rsidR="00AB15B8" w:rsidRPr="00FA19F9" w:rsidRDefault="00AB15B8" w:rsidP="0098090A">
      <w:pPr>
        <w:pStyle w:val="Heading4"/>
      </w:pPr>
      <w:bookmarkStart w:id="611" w:name="_Toc21093965"/>
      <w:bookmarkStart w:id="612" w:name="_Toc29765986"/>
      <w:bookmarkStart w:id="613" w:name="_Toc29766490"/>
      <w:bookmarkStart w:id="614" w:name="_Toc45906204"/>
      <w:bookmarkStart w:id="615" w:name="_Toc61115407"/>
      <w:r w:rsidRPr="00FA19F9">
        <w:t>6.2.4.1</w:t>
      </w:r>
      <w:r w:rsidRPr="00FA19F9">
        <w:tab/>
        <w:t>Definition and applicability</w:t>
      </w:r>
      <w:bookmarkEnd w:id="611"/>
      <w:bookmarkEnd w:id="612"/>
      <w:bookmarkEnd w:id="613"/>
      <w:bookmarkEnd w:id="614"/>
      <w:bookmarkEnd w:id="615"/>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616" w:name="_Toc21093966"/>
      <w:bookmarkStart w:id="617" w:name="_Toc29765987"/>
      <w:bookmarkStart w:id="618" w:name="_Toc29766491"/>
      <w:bookmarkStart w:id="619" w:name="_Toc45906205"/>
      <w:bookmarkStart w:id="620" w:name="_Toc61115408"/>
      <w:r w:rsidRPr="00FA19F9">
        <w:t>6.2.4.2</w:t>
      </w:r>
      <w:r w:rsidRPr="00FA19F9">
        <w:tab/>
        <w:t>Minimum requirement</w:t>
      </w:r>
      <w:bookmarkEnd w:id="616"/>
      <w:bookmarkEnd w:id="617"/>
      <w:bookmarkEnd w:id="618"/>
      <w:bookmarkEnd w:id="619"/>
      <w:bookmarkEnd w:id="620"/>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621" w:name="_Toc21093967"/>
      <w:bookmarkStart w:id="622" w:name="_Toc29765988"/>
      <w:bookmarkStart w:id="623" w:name="_Toc29766492"/>
      <w:bookmarkStart w:id="624" w:name="_Toc45906206"/>
      <w:bookmarkStart w:id="625" w:name="_Toc61115409"/>
      <w:r w:rsidRPr="00FA19F9">
        <w:t>6.2.4.3</w:t>
      </w:r>
      <w:r w:rsidRPr="00FA19F9">
        <w:tab/>
        <w:t>Test purpose</w:t>
      </w:r>
      <w:bookmarkEnd w:id="621"/>
      <w:bookmarkEnd w:id="622"/>
      <w:bookmarkEnd w:id="623"/>
      <w:bookmarkEnd w:id="624"/>
      <w:bookmarkEnd w:id="625"/>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626" w:name="_Toc21093968"/>
      <w:bookmarkStart w:id="627" w:name="_Toc29765989"/>
      <w:bookmarkStart w:id="628" w:name="_Toc29766493"/>
      <w:bookmarkStart w:id="629" w:name="_Toc45906207"/>
      <w:bookmarkStart w:id="630" w:name="_Toc61115410"/>
      <w:r w:rsidRPr="00FA19F9">
        <w:t>6.2.4.4</w:t>
      </w:r>
      <w:r w:rsidRPr="00FA19F9">
        <w:tab/>
        <w:t>Method of test</w:t>
      </w:r>
      <w:bookmarkEnd w:id="626"/>
      <w:bookmarkEnd w:id="627"/>
      <w:bookmarkEnd w:id="628"/>
      <w:bookmarkEnd w:id="629"/>
      <w:bookmarkEnd w:id="630"/>
    </w:p>
    <w:p w14:paraId="3C7B003C" w14:textId="77777777" w:rsidR="00AB15B8" w:rsidRPr="00FA19F9" w:rsidRDefault="00AB15B8" w:rsidP="0098090A">
      <w:pPr>
        <w:pStyle w:val="Heading5"/>
      </w:pPr>
      <w:bookmarkStart w:id="631" w:name="_Toc21093969"/>
      <w:bookmarkStart w:id="632" w:name="_Toc29765990"/>
      <w:bookmarkStart w:id="633" w:name="_Toc29766494"/>
      <w:bookmarkStart w:id="634" w:name="_Toc45906208"/>
      <w:bookmarkStart w:id="635" w:name="_Toc61115411"/>
      <w:r w:rsidRPr="00FA19F9">
        <w:t>6.2.4.4.1</w:t>
      </w:r>
      <w:r w:rsidRPr="00FA19F9">
        <w:tab/>
        <w:t>Initial conditions</w:t>
      </w:r>
      <w:bookmarkEnd w:id="631"/>
      <w:bookmarkEnd w:id="632"/>
      <w:bookmarkEnd w:id="633"/>
      <w:bookmarkEnd w:id="634"/>
      <w:bookmarkEnd w:id="635"/>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636" w:name="_Toc21093970"/>
      <w:bookmarkStart w:id="637" w:name="_Toc29765991"/>
      <w:bookmarkStart w:id="638" w:name="_Toc29766495"/>
      <w:bookmarkStart w:id="639" w:name="_Toc45906209"/>
      <w:bookmarkStart w:id="640" w:name="_Toc61115412"/>
      <w:r w:rsidRPr="00FA19F9">
        <w:lastRenderedPageBreak/>
        <w:t>6.2.4.4.2</w:t>
      </w:r>
      <w:r w:rsidRPr="00FA19F9">
        <w:tab/>
        <w:t>Procedure</w:t>
      </w:r>
      <w:bookmarkEnd w:id="636"/>
      <w:bookmarkEnd w:id="637"/>
      <w:bookmarkEnd w:id="638"/>
      <w:bookmarkEnd w:id="639"/>
      <w:bookmarkEnd w:id="640"/>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641" w:name="_Toc21093971"/>
      <w:bookmarkStart w:id="642" w:name="_Toc29765992"/>
      <w:bookmarkStart w:id="643" w:name="_Toc29766496"/>
      <w:bookmarkStart w:id="644" w:name="_Toc45906210"/>
      <w:bookmarkStart w:id="645" w:name="_Toc61115413"/>
      <w:r w:rsidRPr="00FA19F9">
        <w:t>6.2.4.5</w:t>
      </w:r>
      <w:r w:rsidRPr="00FA19F9">
        <w:tab/>
        <w:t>Test requirements</w:t>
      </w:r>
      <w:bookmarkEnd w:id="641"/>
      <w:bookmarkEnd w:id="642"/>
      <w:bookmarkEnd w:id="643"/>
      <w:bookmarkEnd w:id="644"/>
      <w:bookmarkEnd w:id="645"/>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646" w:name="_Toc21093972"/>
      <w:bookmarkStart w:id="647" w:name="_Toc29765993"/>
      <w:bookmarkStart w:id="648" w:name="_Toc29766497"/>
      <w:bookmarkStart w:id="649" w:name="_Toc45906211"/>
      <w:bookmarkStart w:id="650" w:name="_Toc61115414"/>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646"/>
      <w:bookmarkEnd w:id="647"/>
      <w:bookmarkEnd w:id="648"/>
      <w:bookmarkEnd w:id="649"/>
      <w:bookmarkEnd w:id="650"/>
    </w:p>
    <w:p w14:paraId="66137D1A" w14:textId="77777777" w:rsidR="00AB15B8" w:rsidRPr="00FA19F9" w:rsidRDefault="00AB15B8" w:rsidP="0098090A">
      <w:pPr>
        <w:pStyle w:val="Heading4"/>
      </w:pPr>
      <w:bookmarkStart w:id="651" w:name="_Toc21093973"/>
      <w:bookmarkStart w:id="652" w:name="_Toc29765994"/>
      <w:bookmarkStart w:id="653" w:name="_Toc29766498"/>
      <w:bookmarkStart w:id="654" w:name="_Toc45906212"/>
      <w:bookmarkStart w:id="655" w:name="_Toc61115415"/>
      <w:r w:rsidRPr="00FA19F9">
        <w:t>6.2.5.1</w:t>
      </w:r>
      <w:r w:rsidRPr="00FA19F9">
        <w:tab/>
        <w:t>Definition and applicability</w:t>
      </w:r>
      <w:bookmarkEnd w:id="651"/>
      <w:bookmarkEnd w:id="652"/>
      <w:bookmarkEnd w:id="653"/>
      <w:bookmarkEnd w:id="654"/>
      <w:bookmarkEnd w:id="655"/>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656" w:name="_Toc21093974"/>
      <w:bookmarkStart w:id="657" w:name="_Toc29765995"/>
      <w:bookmarkStart w:id="658" w:name="_Toc29766499"/>
      <w:bookmarkStart w:id="659" w:name="_Toc45906213"/>
      <w:bookmarkStart w:id="660" w:name="_Toc61115416"/>
      <w:r w:rsidRPr="00FA19F9">
        <w:t>6.2.5.2</w:t>
      </w:r>
      <w:r w:rsidRPr="00FA19F9">
        <w:tab/>
        <w:t>Minimum requirement</w:t>
      </w:r>
      <w:bookmarkEnd w:id="656"/>
      <w:bookmarkEnd w:id="657"/>
      <w:bookmarkEnd w:id="658"/>
      <w:bookmarkEnd w:id="659"/>
      <w:bookmarkEnd w:id="660"/>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661" w:name="_Toc21093975"/>
      <w:bookmarkStart w:id="662" w:name="_Toc29765996"/>
      <w:bookmarkStart w:id="663" w:name="_Toc29766500"/>
      <w:bookmarkStart w:id="664" w:name="_Toc45906214"/>
      <w:bookmarkStart w:id="665" w:name="_Toc61115417"/>
      <w:r w:rsidRPr="00FA19F9">
        <w:t>6.2.5.3</w:t>
      </w:r>
      <w:r w:rsidRPr="00FA19F9">
        <w:tab/>
        <w:t>Test purpose</w:t>
      </w:r>
      <w:bookmarkEnd w:id="661"/>
      <w:bookmarkEnd w:id="662"/>
      <w:bookmarkEnd w:id="663"/>
      <w:bookmarkEnd w:id="664"/>
      <w:bookmarkEnd w:id="665"/>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666" w:name="_Toc21093976"/>
      <w:bookmarkStart w:id="667" w:name="_Toc29765997"/>
      <w:bookmarkStart w:id="668" w:name="_Toc29766501"/>
      <w:bookmarkStart w:id="669" w:name="_Toc45906215"/>
      <w:bookmarkStart w:id="670" w:name="_Toc61115418"/>
      <w:r w:rsidRPr="00FA19F9">
        <w:lastRenderedPageBreak/>
        <w:t>6.2.5.4</w:t>
      </w:r>
      <w:r w:rsidRPr="00FA19F9">
        <w:tab/>
        <w:t>Method of test</w:t>
      </w:r>
      <w:bookmarkEnd w:id="666"/>
      <w:bookmarkEnd w:id="667"/>
      <w:bookmarkEnd w:id="668"/>
      <w:bookmarkEnd w:id="669"/>
      <w:bookmarkEnd w:id="670"/>
    </w:p>
    <w:p w14:paraId="1E25BAA2" w14:textId="77777777" w:rsidR="00AB15B8" w:rsidRPr="00FA19F9" w:rsidRDefault="00AB15B8" w:rsidP="0098090A">
      <w:pPr>
        <w:pStyle w:val="Heading5"/>
      </w:pPr>
      <w:bookmarkStart w:id="671" w:name="_Toc21093977"/>
      <w:bookmarkStart w:id="672" w:name="_Toc29765998"/>
      <w:bookmarkStart w:id="673" w:name="_Toc29766502"/>
      <w:bookmarkStart w:id="674" w:name="_Toc45906216"/>
      <w:bookmarkStart w:id="675" w:name="_Toc61115419"/>
      <w:r w:rsidRPr="00FA19F9">
        <w:t>6.2.5.4.1</w:t>
      </w:r>
      <w:r w:rsidRPr="00FA19F9">
        <w:tab/>
        <w:t>Initial conditions</w:t>
      </w:r>
      <w:bookmarkEnd w:id="671"/>
      <w:bookmarkEnd w:id="672"/>
      <w:bookmarkEnd w:id="673"/>
      <w:bookmarkEnd w:id="674"/>
      <w:bookmarkEnd w:id="675"/>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676" w:name="_Toc21093978"/>
      <w:bookmarkStart w:id="677" w:name="_Toc29765999"/>
      <w:bookmarkStart w:id="678" w:name="_Toc29766503"/>
      <w:bookmarkStart w:id="679" w:name="_Toc45906217"/>
      <w:bookmarkStart w:id="680" w:name="_Toc61115420"/>
      <w:r w:rsidRPr="00FA19F9">
        <w:t>6.2.5.4.2</w:t>
      </w:r>
      <w:r w:rsidRPr="00FA19F9">
        <w:tab/>
        <w:t>Procedure</w:t>
      </w:r>
      <w:bookmarkEnd w:id="676"/>
      <w:bookmarkEnd w:id="677"/>
      <w:bookmarkEnd w:id="678"/>
      <w:bookmarkEnd w:id="679"/>
      <w:bookmarkEnd w:id="680"/>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681" w:name="_Toc21093979"/>
      <w:bookmarkStart w:id="682" w:name="_Toc29766000"/>
      <w:bookmarkStart w:id="683" w:name="_Toc29766504"/>
      <w:bookmarkStart w:id="684" w:name="_Toc45906218"/>
      <w:bookmarkStart w:id="685" w:name="_Toc61115421"/>
      <w:r w:rsidRPr="00FA19F9">
        <w:t>6.2.5.5</w:t>
      </w:r>
      <w:r w:rsidRPr="00FA19F9">
        <w:tab/>
        <w:t>Test requirements</w:t>
      </w:r>
      <w:bookmarkEnd w:id="681"/>
      <w:bookmarkEnd w:id="682"/>
      <w:bookmarkEnd w:id="683"/>
      <w:bookmarkEnd w:id="684"/>
      <w:bookmarkEnd w:id="685"/>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686" w:name="_Toc21093980"/>
      <w:bookmarkStart w:id="687" w:name="_Toc29766001"/>
      <w:bookmarkStart w:id="688" w:name="_Toc29766505"/>
      <w:bookmarkStart w:id="689" w:name="_Toc45906219"/>
      <w:bookmarkStart w:id="690" w:name="_Toc61115422"/>
      <w:r w:rsidRPr="00FA19F9">
        <w:t>6.2.6</w:t>
      </w:r>
      <w:r w:rsidRPr="00FA19F9">
        <w:tab/>
        <w:t xml:space="preserve">E-UTRA </w:t>
      </w:r>
      <w:r w:rsidRPr="00FA19F9">
        <w:rPr>
          <w:lang w:eastAsia="zh-CN"/>
        </w:rPr>
        <w:t>DL RS power</w:t>
      </w:r>
      <w:bookmarkEnd w:id="686"/>
      <w:bookmarkEnd w:id="687"/>
      <w:bookmarkEnd w:id="688"/>
      <w:bookmarkEnd w:id="689"/>
      <w:bookmarkEnd w:id="690"/>
    </w:p>
    <w:p w14:paraId="75DF9931" w14:textId="77777777" w:rsidR="00AB15B8" w:rsidRPr="00FA19F9" w:rsidRDefault="00AB15B8" w:rsidP="0098090A">
      <w:pPr>
        <w:pStyle w:val="Heading4"/>
      </w:pPr>
      <w:bookmarkStart w:id="691" w:name="_Toc21093981"/>
      <w:bookmarkStart w:id="692" w:name="_Toc29766002"/>
      <w:bookmarkStart w:id="693" w:name="_Toc29766506"/>
      <w:bookmarkStart w:id="694" w:name="_Toc45906220"/>
      <w:bookmarkStart w:id="695" w:name="_Toc61115423"/>
      <w:r w:rsidRPr="00FA19F9">
        <w:t>6.2.6.1</w:t>
      </w:r>
      <w:r w:rsidRPr="00FA19F9">
        <w:tab/>
        <w:t>Definition and applicability</w:t>
      </w:r>
      <w:bookmarkEnd w:id="691"/>
      <w:bookmarkEnd w:id="692"/>
      <w:bookmarkEnd w:id="693"/>
      <w:bookmarkEnd w:id="694"/>
      <w:bookmarkEnd w:id="695"/>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696" w:name="_Toc21093982"/>
      <w:bookmarkStart w:id="697" w:name="_Toc29766003"/>
      <w:bookmarkStart w:id="698" w:name="_Toc29766507"/>
      <w:bookmarkStart w:id="699" w:name="_Toc45906221"/>
      <w:bookmarkStart w:id="700" w:name="_Toc61115424"/>
      <w:r w:rsidRPr="00FA19F9">
        <w:t>6.2.6.2</w:t>
      </w:r>
      <w:r w:rsidRPr="00FA19F9">
        <w:tab/>
        <w:t>Minimum requirement</w:t>
      </w:r>
      <w:bookmarkEnd w:id="696"/>
      <w:bookmarkEnd w:id="697"/>
      <w:bookmarkEnd w:id="698"/>
      <w:bookmarkEnd w:id="699"/>
      <w:bookmarkEnd w:id="700"/>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701" w:name="_Toc21093983"/>
      <w:bookmarkStart w:id="702" w:name="_Toc29766004"/>
      <w:bookmarkStart w:id="703" w:name="_Toc29766508"/>
      <w:bookmarkStart w:id="704" w:name="_Toc45906222"/>
      <w:bookmarkStart w:id="705" w:name="_Toc61115425"/>
      <w:r w:rsidRPr="00FA19F9">
        <w:t>6.2.6.3</w:t>
      </w:r>
      <w:r w:rsidRPr="00FA19F9">
        <w:tab/>
        <w:t>Test purpose</w:t>
      </w:r>
      <w:bookmarkEnd w:id="701"/>
      <w:bookmarkEnd w:id="702"/>
      <w:bookmarkEnd w:id="703"/>
      <w:bookmarkEnd w:id="704"/>
      <w:bookmarkEnd w:id="705"/>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706" w:name="_Toc21093984"/>
      <w:bookmarkStart w:id="707" w:name="_Toc29766005"/>
      <w:bookmarkStart w:id="708" w:name="_Toc29766509"/>
      <w:bookmarkStart w:id="709" w:name="_Toc45906223"/>
      <w:bookmarkStart w:id="710" w:name="_Toc61115426"/>
      <w:r w:rsidRPr="00FA19F9">
        <w:t>6.2.6.4</w:t>
      </w:r>
      <w:r w:rsidRPr="00FA19F9">
        <w:tab/>
        <w:t>Method of test</w:t>
      </w:r>
      <w:bookmarkStart w:id="711" w:name="_Toc21093985"/>
      <w:bookmarkStart w:id="712" w:name="_Toc29766006"/>
      <w:bookmarkStart w:id="713" w:name="_Toc29766510"/>
      <w:bookmarkStart w:id="714" w:name="_Toc45906224"/>
      <w:bookmarkEnd w:id="706"/>
      <w:bookmarkEnd w:id="707"/>
      <w:bookmarkEnd w:id="708"/>
      <w:bookmarkEnd w:id="709"/>
      <w:bookmarkEnd w:id="710"/>
    </w:p>
    <w:p w14:paraId="38704C5D" w14:textId="1FB8C323" w:rsidR="00AB15B8" w:rsidRPr="00FA19F9" w:rsidRDefault="00AB15B8" w:rsidP="0098090A">
      <w:pPr>
        <w:pStyle w:val="Heading5"/>
      </w:pPr>
      <w:bookmarkStart w:id="715" w:name="_Toc61115427"/>
      <w:r w:rsidRPr="00FA19F9">
        <w:t>6.2.6.4.1</w:t>
      </w:r>
      <w:r w:rsidRPr="00FA19F9">
        <w:tab/>
        <w:t>Initial conditions</w:t>
      </w:r>
      <w:bookmarkEnd w:id="711"/>
      <w:bookmarkEnd w:id="712"/>
      <w:bookmarkEnd w:id="713"/>
      <w:bookmarkEnd w:id="714"/>
      <w:bookmarkEnd w:id="715"/>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716" w:name="_Toc21093986"/>
      <w:bookmarkStart w:id="717" w:name="_Toc29766007"/>
      <w:bookmarkStart w:id="718" w:name="_Toc29766511"/>
      <w:bookmarkStart w:id="719" w:name="_Toc45906225"/>
      <w:bookmarkStart w:id="720" w:name="_Toc61115428"/>
      <w:r w:rsidRPr="00FA19F9">
        <w:t>6.2.6.4.2</w:t>
      </w:r>
      <w:r w:rsidRPr="00FA19F9">
        <w:tab/>
        <w:t>Procedure</w:t>
      </w:r>
      <w:bookmarkEnd w:id="716"/>
      <w:bookmarkEnd w:id="717"/>
      <w:bookmarkEnd w:id="718"/>
      <w:bookmarkEnd w:id="719"/>
      <w:bookmarkEnd w:id="720"/>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721" w:name="_Toc21093987"/>
      <w:bookmarkStart w:id="722" w:name="_Toc29766008"/>
      <w:bookmarkStart w:id="723" w:name="_Toc29766512"/>
      <w:bookmarkStart w:id="724" w:name="_Toc45906226"/>
      <w:bookmarkStart w:id="725" w:name="_Toc61115429"/>
      <w:r w:rsidRPr="00FA19F9">
        <w:t>6.2.6.5</w:t>
      </w:r>
      <w:r w:rsidRPr="00FA19F9">
        <w:tab/>
        <w:t>Test requirements</w:t>
      </w:r>
      <w:bookmarkEnd w:id="721"/>
      <w:bookmarkEnd w:id="722"/>
      <w:bookmarkEnd w:id="723"/>
      <w:bookmarkEnd w:id="724"/>
      <w:bookmarkEnd w:id="725"/>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726" w:name="_Toc21093988"/>
      <w:bookmarkStart w:id="727" w:name="_Toc29766009"/>
      <w:bookmarkStart w:id="728" w:name="_Toc29766513"/>
      <w:bookmarkStart w:id="729" w:name="_Toc45906227"/>
      <w:bookmarkStart w:id="730" w:name="_Toc61115430"/>
      <w:r w:rsidRPr="00FA19F9">
        <w:rPr>
          <w:lang w:eastAsia="zh-CN"/>
        </w:rPr>
        <w:t>6.3</w:t>
      </w:r>
      <w:r w:rsidRPr="00FA19F9">
        <w:rPr>
          <w:lang w:eastAsia="zh-CN"/>
        </w:rPr>
        <w:tab/>
        <w:t>Output power dynamics</w:t>
      </w:r>
      <w:bookmarkEnd w:id="726"/>
      <w:bookmarkEnd w:id="727"/>
      <w:bookmarkEnd w:id="728"/>
      <w:bookmarkEnd w:id="729"/>
      <w:bookmarkEnd w:id="730"/>
    </w:p>
    <w:p w14:paraId="5EA97CBB" w14:textId="77777777" w:rsidR="00F65BA1" w:rsidRPr="00FA19F9" w:rsidRDefault="00F65BA1" w:rsidP="00FF5E3C">
      <w:pPr>
        <w:pStyle w:val="Heading3"/>
      </w:pPr>
      <w:bookmarkStart w:id="731" w:name="_Toc21093989"/>
      <w:bookmarkStart w:id="732" w:name="_Toc29766010"/>
      <w:bookmarkStart w:id="733" w:name="_Toc29766514"/>
      <w:bookmarkStart w:id="734" w:name="_Toc45906228"/>
      <w:bookmarkStart w:id="735" w:name="_Toc61115431"/>
      <w:r w:rsidRPr="00FA19F9">
        <w:t>6.3.1</w:t>
      </w:r>
      <w:r w:rsidRPr="00FA19F9">
        <w:tab/>
      </w:r>
      <w:r w:rsidR="003C58B3" w:rsidRPr="00FA19F9">
        <w:t>General</w:t>
      </w:r>
      <w:bookmarkEnd w:id="731"/>
      <w:bookmarkEnd w:id="732"/>
      <w:bookmarkEnd w:id="733"/>
      <w:bookmarkEnd w:id="734"/>
      <w:bookmarkEnd w:id="735"/>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736" w:name="_Toc21093990"/>
      <w:bookmarkStart w:id="737" w:name="_Toc29766011"/>
      <w:bookmarkStart w:id="738" w:name="_Toc29766515"/>
      <w:bookmarkStart w:id="739" w:name="_Toc45906229"/>
      <w:bookmarkStart w:id="740" w:name="_Toc61115432"/>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736"/>
      <w:bookmarkEnd w:id="737"/>
      <w:bookmarkEnd w:id="738"/>
      <w:bookmarkEnd w:id="739"/>
      <w:bookmarkEnd w:id="740"/>
    </w:p>
    <w:p w14:paraId="41E27405" w14:textId="77777777" w:rsidR="00AB15B8" w:rsidRPr="00FA19F9" w:rsidRDefault="00AB15B8" w:rsidP="0098090A">
      <w:pPr>
        <w:pStyle w:val="Heading4"/>
      </w:pPr>
      <w:bookmarkStart w:id="741" w:name="_Toc21093991"/>
      <w:bookmarkStart w:id="742" w:name="_Toc29766012"/>
      <w:bookmarkStart w:id="743" w:name="_Toc29766516"/>
      <w:bookmarkStart w:id="744" w:name="_Toc45906230"/>
      <w:bookmarkStart w:id="745" w:name="_Toc61115433"/>
      <w:r w:rsidRPr="00FA19F9">
        <w:t>6.3.2.1</w:t>
      </w:r>
      <w:r w:rsidRPr="00FA19F9">
        <w:tab/>
        <w:t>Definition and applicability</w:t>
      </w:r>
      <w:bookmarkEnd w:id="741"/>
      <w:bookmarkEnd w:id="742"/>
      <w:bookmarkEnd w:id="743"/>
      <w:bookmarkEnd w:id="744"/>
      <w:bookmarkEnd w:id="745"/>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746" w:name="_Toc21093992"/>
      <w:bookmarkStart w:id="747" w:name="_Toc29766013"/>
      <w:bookmarkStart w:id="748" w:name="_Toc29766517"/>
      <w:bookmarkStart w:id="749" w:name="_Toc45906231"/>
      <w:bookmarkStart w:id="750" w:name="_Toc61115434"/>
      <w:r w:rsidRPr="00FA19F9">
        <w:t>6.3.2.2</w:t>
      </w:r>
      <w:r w:rsidRPr="00FA19F9">
        <w:tab/>
        <w:t>Minimum requirement</w:t>
      </w:r>
      <w:bookmarkEnd w:id="746"/>
      <w:bookmarkEnd w:id="747"/>
      <w:bookmarkEnd w:id="748"/>
      <w:bookmarkEnd w:id="749"/>
      <w:bookmarkEnd w:id="750"/>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751" w:name="_Toc21093993"/>
      <w:bookmarkStart w:id="752" w:name="_Toc29766014"/>
      <w:bookmarkStart w:id="753" w:name="_Toc29766518"/>
      <w:bookmarkStart w:id="754" w:name="_Toc45906232"/>
      <w:bookmarkStart w:id="755" w:name="_Toc61115435"/>
      <w:r w:rsidRPr="00FA19F9">
        <w:t>6.3.2.3</w:t>
      </w:r>
      <w:r w:rsidRPr="00FA19F9">
        <w:tab/>
        <w:t>Test purpose</w:t>
      </w:r>
      <w:bookmarkEnd w:id="751"/>
      <w:bookmarkEnd w:id="752"/>
      <w:bookmarkEnd w:id="753"/>
      <w:bookmarkEnd w:id="754"/>
      <w:bookmarkEnd w:id="755"/>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756" w:name="_Toc21093994"/>
      <w:bookmarkStart w:id="757" w:name="_Toc29766015"/>
      <w:bookmarkStart w:id="758" w:name="_Toc29766519"/>
      <w:bookmarkStart w:id="759" w:name="_Toc45906233"/>
      <w:bookmarkStart w:id="760" w:name="_Toc61115436"/>
      <w:r w:rsidRPr="00FA19F9">
        <w:lastRenderedPageBreak/>
        <w:t>6.3.2.4</w:t>
      </w:r>
      <w:r w:rsidRPr="00FA19F9">
        <w:tab/>
        <w:t>Method of test</w:t>
      </w:r>
      <w:bookmarkEnd w:id="756"/>
      <w:bookmarkEnd w:id="757"/>
      <w:bookmarkEnd w:id="758"/>
      <w:bookmarkEnd w:id="759"/>
      <w:bookmarkEnd w:id="760"/>
    </w:p>
    <w:p w14:paraId="7293D2F1" w14:textId="77777777" w:rsidR="00AB15B8" w:rsidRPr="00FA19F9" w:rsidRDefault="00AB15B8" w:rsidP="0098090A">
      <w:pPr>
        <w:pStyle w:val="Heading5"/>
      </w:pPr>
      <w:bookmarkStart w:id="761" w:name="_Toc21093995"/>
      <w:bookmarkStart w:id="762" w:name="_Toc29766016"/>
      <w:bookmarkStart w:id="763" w:name="_Toc29766520"/>
      <w:bookmarkStart w:id="764" w:name="_Toc45906234"/>
      <w:bookmarkStart w:id="765" w:name="_Toc61115437"/>
      <w:r w:rsidRPr="00FA19F9">
        <w:t>6.3.2.4.1</w:t>
      </w:r>
      <w:r w:rsidRPr="00FA19F9">
        <w:tab/>
        <w:t>Initial conditions</w:t>
      </w:r>
      <w:bookmarkEnd w:id="761"/>
      <w:bookmarkEnd w:id="762"/>
      <w:bookmarkEnd w:id="763"/>
      <w:bookmarkEnd w:id="764"/>
      <w:bookmarkEnd w:id="765"/>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766" w:name="_Toc21093996"/>
      <w:bookmarkStart w:id="767" w:name="_Toc29766017"/>
      <w:bookmarkStart w:id="768" w:name="_Toc29766521"/>
      <w:bookmarkStart w:id="769" w:name="_Toc45906235"/>
      <w:bookmarkStart w:id="770" w:name="_Toc61115438"/>
      <w:r w:rsidRPr="00FA19F9">
        <w:t>6.3.2.4.2</w:t>
      </w:r>
      <w:r w:rsidRPr="00FA19F9">
        <w:tab/>
        <w:t>Procedure</w:t>
      </w:r>
      <w:bookmarkEnd w:id="766"/>
      <w:bookmarkEnd w:id="767"/>
      <w:bookmarkEnd w:id="768"/>
      <w:bookmarkEnd w:id="769"/>
      <w:bookmarkEnd w:id="770"/>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771" w:name="_Toc21093997"/>
      <w:bookmarkStart w:id="772" w:name="_Toc29766018"/>
      <w:bookmarkStart w:id="773" w:name="_Toc29766522"/>
      <w:bookmarkStart w:id="774" w:name="_Toc45906236"/>
      <w:bookmarkStart w:id="775" w:name="_Toc61115439"/>
      <w:r w:rsidRPr="00FA19F9">
        <w:t>6.3.2.5</w:t>
      </w:r>
      <w:r w:rsidRPr="00FA19F9">
        <w:tab/>
        <w:t>Test requirements</w:t>
      </w:r>
      <w:bookmarkEnd w:id="771"/>
      <w:bookmarkEnd w:id="772"/>
      <w:bookmarkEnd w:id="773"/>
      <w:bookmarkEnd w:id="774"/>
      <w:bookmarkEnd w:id="775"/>
    </w:p>
    <w:p w14:paraId="265416D4" w14:textId="77777777" w:rsidR="00AB15B8" w:rsidRPr="00FA19F9" w:rsidRDefault="00AB15B8" w:rsidP="0098090A">
      <w:pPr>
        <w:pStyle w:val="Heading5"/>
      </w:pPr>
      <w:bookmarkStart w:id="776" w:name="_Toc21093998"/>
      <w:bookmarkStart w:id="777" w:name="_Toc29766019"/>
      <w:bookmarkStart w:id="778" w:name="_Toc29766523"/>
      <w:bookmarkStart w:id="779" w:name="_Toc45906237"/>
      <w:bookmarkStart w:id="780" w:name="_Toc61115440"/>
      <w:r w:rsidRPr="00FA19F9">
        <w:t>6.3.2.5.1</w:t>
      </w:r>
      <w:r w:rsidRPr="00FA19F9">
        <w:tab/>
        <w:t>UTRA FDD</w:t>
      </w:r>
      <w:bookmarkEnd w:id="776"/>
      <w:bookmarkEnd w:id="777"/>
      <w:bookmarkEnd w:id="778"/>
      <w:bookmarkEnd w:id="779"/>
      <w:bookmarkEnd w:id="780"/>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781" w:name="_Toc21093999"/>
      <w:bookmarkStart w:id="782" w:name="_Toc29766020"/>
      <w:bookmarkStart w:id="783" w:name="_Toc29766524"/>
      <w:bookmarkStart w:id="784" w:name="_Toc45906238"/>
      <w:bookmarkStart w:id="785" w:name="_Toc61115441"/>
      <w:r w:rsidRPr="00FA19F9">
        <w:t>6.3.2.5.2</w:t>
      </w:r>
      <w:r w:rsidRPr="00FA19F9">
        <w:tab/>
        <w:t>UTRA TDD</w:t>
      </w:r>
      <w:bookmarkEnd w:id="781"/>
      <w:bookmarkEnd w:id="782"/>
      <w:bookmarkEnd w:id="783"/>
      <w:bookmarkEnd w:id="784"/>
      <w:bookmarkEnd w:id="785"/>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786" w:name="_Toc21094000"/>
      <w:bookmarkStart w:id="787" w:name="_Toc29766021"/>
      <w:bookmarkStart w:id="788" w:name="_Toc29766525"/>
      <w:bookmarkStart w:id="789" w:name="_Toc45906239"/>
      <w:bookmarkStart w:id="790" w:name="_Toc61115442"/>
      <w:r w:rsidRPr="00FA19F9">
        <w:rPr>
          <w:lang w:eastAsia="zh-CN"/>
        </w:rPr>
        <w:t>6. 3.3</w:t>
      </w:r>
      <w:r w:rsidRPr="00FA19F9">
        <w:rPr>
          <w:lang w:eastAsia="zh-CN"/>
        </w:rPr>
        <w:tab/>
        <w:t>Power control dynamic range</w:t>
      </w:r>
      <w:bookmarkEnd w:id="786"/>
      <w:bookmarkEnd w:id="787"/>
      <w:bookmarkEnd w:id="788"/>
      <w:bookmarkEnd w:id="789"/>
      <w:bookmarkEnd w:id="790"/>
    </w:p>
    <w:p w14:paraId="7B7F7F3C" w14:textId="77777777" w:rsidR="00AB15B8" w:rsidRPr="00FA19F9" w:rsidRDefault="00AB15B8" w:rsidP="0098090A">
      <w:pPr>
        <w:pStyle w:val="Heading4"/>
      </w:pPr>
      <w:bookmarkStart w:id="791" w:name="_Toc21094001"/>
      <w:bookmarkStart w:id="792" w:name="_Toc29766022"/>
      <w:bookmarkStart w:id="793" w:name="_Toc29766526"/>
      <w:bookmarkStart w:id="794" w:name="_Toc45906240"/>
      <w:bookmarkStart w:id="795" w:name="_Toc61115443"/>
      <w:r w:rsidRPr="00FA19F9">
        <w:t>6.3.3.1</w:t>
      </w:r>
      <w:r w:rsidRPr="00FA19F9">
        <w:tab/>
        <w:t>Definition and applicability</w:t>
      </w:r>
      <w:bookmarkEnd w:id="791"/>
      <w:bookmarkEnd w:id="792"/>
      <w:bookmarkEnd w:id="793"/>
      <w:bookmarkEnd w:id="794"/>
      <w:bookmarkEnd w:id="795"/>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796" w:name="_Toc21094002"/>
      <w:bookmarkStart w:id="797" w:name="_Toc29766023"/>
      <w:bookmarkStart w:id="798" w:name="_Toc29766527"/>
      <w:bookmarkStart w:id="799" w:name="_Toc45906241"/>
      <w:bookmarkStart w:id="800" w:name="_Toc61115444"/>
      <w:r w:rsidRPr="00FA19F9">
        <w:t>6.3.3.2</w:t>
      </w:r>
      <w:r w:rsidRPr="00FA19F9">
        <w:tab/>
        <w:t>Minimum requirement</w:t>
      </w:r>
      <w:bookmarkEnd w:id="796"/>
      <w:bookmarkEnd w:id="797"/>
      <w:bookmarkEnd w:id="798"/>
      <w:bookmarkEnd w:id="799"/>
      <w:bookmarkEnd w:id="800"/>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801" w:name="_Toc21094003"/>
      <w:bookmarkStart w:id="802" w:name="_Toc29766024"/>
      <w:bookmarkStart w:id="803" w:name="_Toc29766528"/>
      <w:bookmarkStart w:id="804" w:name="_Toc45906242"/>
      <w:bookmarkStart w:id="805" w:name="_Toc61115445"/>
      <w:r w:rsidRPr="00FA19F9">
        <w:lastRenderedPageBreak/>
        <w:t>6.3.3.3</w:t>
      </w:r>
      <w:r w:rsidRPr="00FA19F9">
        <w:tab/>
        <w:t>Test purpose</w:t>
      </w:r>
      <w:bookmarkEnd w:id="801"/>
      <w:bookmarkEnd w:id="802"/>
      <w:bookmarkEnd w:id="803"/>
      <w:bookmarkEnd w:id="804"/>
      <w:bookmarkEnd w:id="805"/>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806" w:name="_Toc21094004"/>
      <w:bookmarkStart w:id="807" w:name="_Toc29766025"/>
      <w:bookmarkStart w:id="808" w:name="_Toc29766529"/>
      <w:bookmarkStart w:id="809" w:name="_Toc45906243"/>
      <w:bookmarkStart w:id="810" w:name="_Toc61115446"/>
      <w:r w:rsidRPr="00FA19F9">
        <w:t>6.3.3.4</w:t>
      </w:r>
      <w:r w:rsidRPr="00FA19F9">
        <w:tab/>
        <w:t>Method of test</w:t>
      </w:r>
      <w:bookmarkEnd w:id="806"/>
      <w:bookmarkEnd w:id="807"/>
      <w:bookmarkEnd w:id="808"/>
      <w:bookmarkEnd w:id="809"/>
      <w:bookmarkEnd w:id="810"/>
    </w:p>
    <w:p w14:paraId="339780F9" w14:textId="77777777" w:rsidR="00AB15B8" w:rsidRPr="00FA19F9" w:rsidRDefault="00AB15B8" w:rsidP="0098090A">
      <w:pPr>
        <w:pStyle w:val="Heading5"/>
      </w:pPr>
      <w:bookmarkStart w:id="811" w:name="_Toc21094005"/>
      <w:bookmarkStart w:id="812" w:name="_Toc29766026"/>
      <w:bookmarkStart w:id="813" w:name="_Toc29766530"/>
      <w:bookmarkStart w:id="814" w:name="_Toc45906244"/>
      <w:bookmarkStart w:id="815" w:name="_Toc61115447"/>
      <w:r w:rsidRPr="00FA19F9">
        <w:t>6.3.3.4.1</w:t>
      </w:r>
      <w:r w:rsidRPr="00FA19F9">
        <w:tab/>
        <w:t>Initial conditions</w:t>
      </w:r>
      <w:bookmarkEnd w:id="811"/>
      <w:bookmarkEnd w:id="812"/>
      <w:bookmarkEnd w:id="813"/>
      <w:bookmarkEnd w:id="814"/>
      <w:bookmarkEnd w:id="815"/>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816" w:name="_Toc21094006"/>
      <w:bookmarkStart w:id="817" w:name="_Toc29766027"/>
      <w:bookmarkStart w:id="818" w:name="_Toc29766531"/>
      <w:bookmarkStart w:id="819" w:name="_Toc45906245"/>
      <w:bookmarkStart w:id="820" w:name="_Toc61115448"/>
      <w:r w:rsidRPr="00FA19F9">
        <w:t>6.3.3.4.2</w:t>
      </w:r>
      <w:r w:rsidRPr="00FA19F9">
        <w:tab/>
        <w:t>Procedure</w:t>
      </w:r>
      <w:bookmarkEnd w:id="816"/>
      <w:bookmarkEnd w:id="817"/>
      <w:bookmarkEnd w:id="818"/>
      <w:bookmarkEnd w:id="819"/>
      <w:bookmarkEnd w:id="820"/>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821" w:name="_Toc21094007"/>
      <w:bookmarkStart w:id="822" w:name="_Toc29766028"/>
      <w:bookmarkStart w:id="823" w:name="_Toc29766532"/>
      <w:bookmarkStart w:id="824" w:name="_Toc45906246"/>
      <w:bookmarkStart w:id="825" w:name="_Toc61115449"/>
      <w:r w:rsidRPr="00FA19F9">
        <w:t>6.3.3.5</w:t>
      </w:r>
      <w:r w:rsidRPr="00FA19F9">
        <w:tab/>
        <w:t>Test requirements</w:t>
      </w:r>
      <w:bookmarkEnd w:id="821"/>
      <w:bookmarkEnd w:id="822"/>
      <w:bookmarkEnd w:id="823"/>
      <w:bookmarkEnd w:id="824"/>
      <w:bookmarkEnd w:id="825"/>
    </w:p>
    <w:p w14:paraId="0355F0B0" w14:textId="77777777" w:rsidR="00AB15B8" w:rsidRPr="00FA19F9" w:rsidRDefault="00AB15B8" w:rsidP="0098090A">
      <w:pPr>
        <w:pStyle w:val="Heading5"/>
      </w:pPr>
      <w:bookmarkStart w:id="826" w:name="_Toc21094008"/>
      <w:bookmarkStart w:id="827" w:name="_Toc29766029"/>
      <w:bookmarkStart w:id="828" w:name="_Toc29766533"/>
      <w:bookmarkStart w:id="829" w:name="_Toc45906247"/>
      <w:bookmarkStart w:id="830" w:name="_Toc61115450"/>
      <w:r w:rsidRPr="00FA19F9">
        <w:t>6.3.3.5.1</w:t>
      </w:r>
      <w:r w:rsidRPr="00FA19F9">
        <w:tab/>
        <w:t>UTRA FDD</w:t>
      </w:r>
      <w:bookmarkEnd w:id="826"/>
      <w:bookmarkEnd w:id="827"/>
      <w:bookmarkEnd w:id="828"/>
      <w:bookmarkEnd w:id="829"/>
      <w:bookmarkEnd w:id="830"/>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831" w:name="_Toc21094009"/>
      <w:bookmarkStart w:id="832" w:name="_Toc29766030"/>
      <w:bookmarkStart w:id="833" w:name="_Toc29766534"/>
      <w:bookmarkStart w:id="834" w:name="_Toc45906248"/>
      <w:bookmarkStart w:id="835" w:name="_Toc61115451"/>
      <w:r w:rsidRPr="00FA19F9">
        <w:t>6.3.3.5.2</w:t>
      </w:r>
      <w:r w:rsidRPr="00FA19F9">
        <w:tab/>
        <w:t>UTRA TDD</w:t>
      </w:r>
      <w:bookmarkEnd w:id="831"/>
      <w:bookmarkEnd w:id="832"/>
      <w:bookmarkEnd w:id="833"/>
      <w:bookmarkEnd w:id="834"/>
      <w:bookmarkEnd w:id="835"/>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836" w:name="_Toc21094010"/>
      <w:bookmarkStart w:id="837" w:name="_Toc29766031"/>
      <w:bookmarkStart w:id="838" w:name="_Toc29766535"/>
      <w:bookmarkStart w:id="839" w:name="_Toc45906249"/>
      <w:bookmarkStart w:id="840" w:name="_Toc61115452"/>
      <w:r w:rsidRPr="00FA19F9">
        <w:rPr>
          <w:lang w:eastAsia="zh-CN"/>
        </w:rPr>
        <w:t>6.</w:t>
      </w:r>
      <w:r w:rsidR="00F36D44" w:rsidRPr="00FA19F9">
        <w:rPr>
          <w:lang w:eastAsia="zh-CN"/>
        </w:rPr>
        <w:t>3.4</w:t>
      </w:r>
      <w:r w:rsidR="00F36D44" w:rsidRPr="00FA19F9">
        <w:rPr>
          <w:lang w:eastAsia="zh-CN"/>
        </w:rPr>
        <w:tab/>
        <w:t>Total power dynamic range</w:t>
      </w:r>
      <w:bookmarkEnd w:id="836"/>
      <w:bookmarkEnd w:id="837"/>
      <w:bookmarkEnd w:id="838"/>
      <w:bookmarkEnd w:id="839"/>
      <w:bookmarkEnd w:id="840"/>
    </w:p>
    <w:p w14:paraId="22587191" w14:textId="77777777" w:rsidR="00AB15B8" w:rsidRPr="00FA19F9" w:rsidRDefault="00AB15B8" w:rsidP="00632AA6">
      <w:pPr>
        <w:pStyle w:val="Heading4"/>
      </w:pPr>
      <w:bookmarkStart w:id="841" w:name="_Toc21094011"/>
      <w:bookmarkStart w:id="842" w:name="_Toc29766032"/>
      <w:bookmarkStart w:id="843" w:name="_Toc29766536"/>
      <w:bookmarkStart w:id="844" w:name="_Toc45906250"/>
      <w:bookmarkStart w:id="845" w:name="_Toc61115453"/>
      <w:r w:rsidRPr="00FA19F9">
        <w:t>6.3.4.1</w:t>
      </w:r>
      <w:r w:rsidRPr="00FA19F9">
        <w:tab/>
        <w:t>Definition and applicability</w:t>
      </w:r>
      <w:bookmarkEnd w:id="841"/>
      <w:bookmarkEnd w:id="842"/>
      <w:bookmarkEnd w:id="843"/>
      <w:bookmarkEnd w:id="844"/>
      <w:bookmarkEnd w:id="845"/>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846" w:name="_Toc21094012"/>
      <w:bookmarkStart w:id="847" w:name="_Toc29766033"/>
      <w:bookmarkStart w:id="848" w:name="_Toc29766537"/>
      <w:bookmarkStart w:id="849" w:name="_Toc45906251"/>
      <w:bookmarkStart w:id="850" w:name="_Toc61115454"/>
      <w:r w:rsidRPr="00FA19F9">
        <w:t>6.3.4.2</w:t>
      </w:r>
      <w:r w:rsidRPr="00FA19F9">
        <w:tab/>
        <w:t>Minimum requirement</w:t>
      </w:r>
      <w:bookmarkEnd w:id="846"/>
      <w:bookmarkEnd w:id="847"/>
      <w:bookmarkEnd w:id="848"/>
      <w:bookmarkEnd w:id="849"/>
      <w:bookmarkEnd w:id="850"/>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851" w:name="_Toc21094013"/>
      <w:bookmarkStart w:id="852" w:name="_Toc29766034"/>
      <w:bookmarkStart w:id="853" w:name="_Toc29766538"/>
      <w:bookmarkStart w:id="854" w:name="_Toc45906252"/>
      <w:bookmarkStart w:id="855" w:name="_Toc61115455"/>
      <w:r w:rsidRPr="00FA19F9">
        <w:t>6.3.4.3</w:t>
      </w:r>
      <w:r w:rsidRPr="00FA19F9">
        <w:tab/>
        <w:t>Test purpose</w:t>
      </w:r>
      <w:bookmarkEnd w:id="851"/>
      <w:bookmarkEnd w:id="852"/>
      <w:bookmarkEnd w:id="853"/>
      <w:bookmarkEnd w:id="854"/>
      <w:bookmarkEnd w:id="855"/>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856" w:name="_Toc21094014"/>
      <w:bookmarkStart w:id="857" w:name="_Toc29766035"/>
      <w:bookmarkStart w:id="858" w:name="_Toc29766539"/>
      <w:bookmarkStart w:id="859" w:name="_Toc45906253"/>
      <w:bookmarkStart w:id="860" w:name="_Toc61115456"/>
      <w:r w:rsidRPr="00FA19F9">
        <w:t>6.3.4.4</w:t>
      </w:r>
      <w:r w:rsidRPr="00FA19F9">
        <w:tab/>
        <w:t>Method of test</w:t>
      </w:r>
      <w:bookmarkStart w:id="861" w:name="_Toc21094015"/>
      <w:bookmarkStart w:id="862" w:name="_Toc29766036"/>
      <w:bookmarkStart w:id="863" w:name="_Toc29766540"/>
      <w:bookmarkStart w:id="864" w:name="_Toc45906254"/>
      <w:bookmarkEnd w:id="856"/>
      <w:bookmarkEnd w:id="857"/>
      <w:bookmarkEnd w:id="858"/>
      <w:bookmarkEnd w:id="859"/>
      <w:bookmarkEnd w:id="860"/>
    </w:p>
    <w:p w14:paraId="7CC6D298" w14:textId="14BFA848" w:rsidR="00AB15B8" w:rsidRPr="00FA19F9" w:rsidRDefault="00AB15B8" w:rsidP="0098090A">
      <w:pPr>
        <w:pStyle w:val="Heading5"/>
      </w:pPr>
      <w:bookmarkStart w:id="865" w:name="_Toc61115457"/>
      <w:r w:rsidRPr="00FA19F9">
        <w:t>6.3.4.4.1</w:t>
      </w:r>
      <w:r w:rsidRPr="00FA19F9">
        <w:tab/>
        <w:t>Initial conditions</w:t>
      </w:r>
      <w:bookmarkEnd w:id="861"/>
      <w:bookmarkEnd w:id="862"/>
      <w:bookmarkEnd w:id="863"/>
      <w:bookmarkEnd w:id="864"/>
      <w:bookmarkEnd w:id="865"/>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866" w:name="_Toc21094016"/>
      <w:bookmarkStart w:id="867" w:name="_Toc29766037"/>
      <w:bookmarkStart w:id="868" w:name="_Toc29766541"/>
      <w:bookmarkStart w:id="869" w:name="_Toc45906255"/>
      <w:bookmarkStart w:id="870" w:name="_Toc61115458"/>
      <w:r w:rsidRPr="00FA19F9">
        <w:t>6.3.4.4.2</w:t>
      </w:r>
      <w:r w:rsidRPr="00FA19F9">
        <w:tab/>
        <w:t>Procedure</w:t>
      </w:r>
      <w:bookmarkEnd w:id="866"/>
      <w:bookmarkEnd w:id="867"/>
      <w:bookmarkEnd w:id="868"/>
      <w:bookmarkEnd w:id="869"/>
      <w:bookmarkEnd w:id="870"/>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871" w:name="_Toc21094017"/>
      <w:bookmarkStart w:id="872" w:name="_Toc29766038"/>
      <w:bookmarkStart w:id="873" w:name="_Toc29766542"/>
      <w:bookmarkStart w:id="874" w:name="_Toc45906256"/>
      <w:bookmarkStart w:id="875" w:name="_Toc61115459"/>
      <w:r w:rsidRPr="00FA19F9">
        <w:t>6.3.4.5</w:t>
      </w:r>
      <w:r w:rsidRPr="00FA19F9">
        <w:tab/>
        <w:t>Test requirements</w:t>
      </w:r>
      <w:bookmarkEnd w:id="871"/>
      <w:bookmarkEnd w:id="872"/>
      <w:bookmarkEnd w:id="873"/>
      <w:bookmarkEnd w:id="874"/>
      <w:bookmarkEnd w:id="875"/>
    </w:p>
    <w:p w14:paraId="0AFC884B" w14:textId="77777777" w:rsidR="00AB15B8" w:rsidRPr="00FA19F9" w:rsidRDefault="00AB15B8" w:rsidP="0098090A">
      <w:pPr>
        <w:pStyle w:val="Heading5"/>
      </w:pPr>
      <w:bookmarkStart w:id="876" w:name="_Toc21094018"/>
      <w:bookmarkStart w:id="877" w:name="_Toc29766039"/>
      <w:bookmarkStart w:id="878" w:name="_Toc29766543"/>
      <w:bookmarkStart w:id="879" w:name="_Toc45906257"/>
      <w:bookmarkStart w:id="880" w:name="_Toc61115460"/>
      <w:r w:rsidRPr="00FA19F9">
        <w:t>6.3.4.5.1</w:t>
      </w:r>
      <w:r w:rsidRPr="00FA19F9">
        <w:tab/>
        <w:t>UTRA FDD</w:t>
      </w:r>
      <w:bookmarkEnd w:id="876"/>
      <w:bookmarkEnd w:id="877"/>
      <w:bookmarkEnd w:id="878"/>
      <w:bookmarkEnd w:id="879"/>
      <w:bookmarkEnd w:id="880"/>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881" w:name="_Toc21094019"/>
      <w:bookmarkStart w:id="882" w:name="_Toc29766040"/>
      <w:bookmarkStart w:id="883" w:name="_Toc29766544"/>
      <w:bookmarkStart w:id="884" w:name="_Toc45906258"/>
      <w:bookmarkStart w:id="885" w:name="_Toc61115461"/>
      <w:r w:rsidRPr="00FA19F9">
        <w:t>6.3.4.5.2</w:t>
      </w:r>
      <w:r w:rsidRPr="00FA19F9">
        <w:tab/>
        <w:t>E-UTRA</w:t>
      </w:r>
      <w:bookmarkEnd w:id="881"/>
      <w:bookmarkEnd w:id="882"/>
      <w:bookmarkEnd w:id="883"/>
      <w:bookmarkEnd w:id="884"/>
      <w:bookmarkEnd w:id="885"/>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886" w:name="_Toc21094020"/>
      <w:bookmarkStart w:id="887" w:name="_Toc29766041"/>
      <w:bookmarkStart w:id="888" w:name="_Toc29766545"/>
      <w:bookmarkStart w:id="889" w:name="_Toc45906259"/>
      <w:bookmarkStart w:id="890" w:name="_Toc61115462"/>
      <w:r w:rsidRPr="00FA19F9">
        <w:t>6.3.4.5.3</w:t>
      </w:r>
      <w:r w:rsidRPr="00FA19F9">
        <w:tab/>
        <w:t>NR</w:t>
      </w:r>
      <w:bookmarkEnd w:id="886"/>
      <w:bookmarkEnd w:id="887"/>
      <w:bookmarkEnd w:id="888"/>
      <w:bookmarkEnd w:id="889"/>
      <w:bookmarkEnd w:id="890"/>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891" w:name="_Toc21094021"/>
      <w:bookmarkStart w:id="892" w:name="_Toc29766042"/>
      <w:bookmarkStart w:id="893" w:name="_Toc29766546"/>
      <w:bookmarkStart w:id="894" w:name="_Toc45906260"/>
      <w:bookmarkStart w:id="895" w:name="_Toc61115463"/>
      <w:r w:rsidRPr="00FA19F9">
        <w:rPr>
          <w:lang w:eastAsia="zh-CN"/>
        </w:rPr>
        <w:t>6.3.5</w:t>
      </w:r>
      <w:r w:rsidRPr="00FA19F9">
        <w:rPr>
          <w:lang w:eastAsia="zh-CN"/>
        </w:rPr>
        <w:tab/>
        <w:t>IPDL time mask</w:t>
      </w:r>
      <w:bookmarkEnd w:id="891"/>
      <w:bookmarkEnd w:id="892"/>
      <w:bookmarkEnd w:id="893"/>
      <w:bookmarkEnd w:id="894"/>
      <w:bookmarkEnd w:id="895"/>
    </w:p>
    <w:p w14:paraId="7D125038" w14:textId="77777777" w:rsidR="00AB15B8" w:rsidRPr="00FA19F9" w:rsidRDefault="00AB15B8" w:rsidP="0098090A">
      <w:pPr>
        <w:pStyle w:val="Heading4"/>
      </w:pPr>
      <w:bookmarkStart w:id="896" w:name="_Toc21094022"/>
      <w:bookmarkStart w:id="897" w:name="_Toc29766043"/>
      <w:bookmarkStart w:id="898" w:name="_Toc29766547"/>
      <w:bookmarkStart w:id="899" w:name="_Toc45906261"/>
      <w:bookmarkStart w:id="900" w:name="_Toc61115464"/>
      <w:r w:rsidRPr="00FA19F9">
        <w:t>6.3.5.1</w:t>
      </w:r>
      <w:r w:rsidRPr="00FA19F9">
        <w:tab/>
        <w:t>Definition and applicability</w:t>
      </w:r>
      <w:bookmarkEnd w:id="896"/>
      <w:bookmarkEnd w:id="897"/>
      <w:bookmarkEnd w:id="898"/>
      <w:bookmarkEnd w:id="899"/>
      <w:bookmarkEnd w:id="900"/>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901" w:name="_Toc21094023"/>
      <w:bookmarkStart w:id="902" w:name="_Toc29766044"/>
      <w:bookmarkStart w:id="903" w:name="_Toc29766548"/>
      <w:bookmarkStart w:id="904" w:name="_Toc45906262"/>
      <w:bookmarkStart w:id="905" w:name="_Toc61115465"/>
      <w:r w:rsidRPr="00FA19F9">
        <w:t>6.3.5.2</w:t>
      </w:r>
      <w:r w:rsidRPr="00FA19F9">
        <w:tab/>
        <w:t>Minimum requirement</w:t>
      </w:r>
      <w:bookmarkEnd w:id="901"/>
      <w:bookmarkEnd w:id="902"/>
      <w:bookmarkEnd w:id="903"/>
      <w:bookmarkEnd w:id="904"/>
      <w:bookmarkEnd w:id="905"/>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906" w:name="_Toc21094024"/>
      <w:bookmarkStart w:id="907" w:name="_Toc29766045"/>
      <w:bookmarkStart w:id="908" w:name="_Toc29766549"/>
      <w:bookmarkStart w:id="909" w:name="_Toc45906263"/>
      <w:bookmarkStart w:id="910" w:name="_Toc61115466"/>
      <w:r w:rsidRPr="00FA19F9">
        <w:t>6.3.5.3</w:t>
      </w:r>
      <w:r w:rsidRPr="00FA19F9">
        <w:tab/>
        <w:t>Test purpose</w:t>
      </w:r>
      <w:bookmarkEnd w:id="906"/>
      <w:bookmarkEnd w:id="907"/>
      <w:bookmarkEnd w:id="908"/>
      <w:bookmarkEnd w:id="909"/>
      <w:bookmarkEnd w:id="910"/>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911" w:name="_Toc21094025"/>
      <w:bookmarkStart w:id="912" w:name="_Toc29766046"/>
      <w:bookmarkStart w:id="913" w:name="_Toc29766550"/>
      <w:bookmarkStart w:id="914" w:name="_Toc45906264"/>
      <w:bookmarkStart w:id="915" w:name="_Toc61115467"/>
      <w:r w:rsidRPr="00FA19F9">
        <w:t>6.3.5.4</w:t>
      </w:r>
      <w:r w:rsidRPr="00FA19F9">
        <w:tab/>
        <w:t>Method of test</w:t>
      </w:r>
      <w:bookmarkStart w:id="916" w:name="_Toc21094026"/>
      <w:bookmarkStart w:id="917" w:name="_Toc29766047"/>
      <w:bookmarkStart w:id="918" w:name="_Toc29766551"/>
      <w:bookmarkStart w:id="919" w:name="_Toc45906265"/>
      <w:bookmarkEnd w:id="911"/>
      <w:bookmarkEnd w:id="912"/>
      <w:bookmarkEnd w:id="913"/>
      <w:bookmarkEnd w:id="914"/>
      <w:bookmarkEnd w:id="915"/>
    </w:p>
    <w:p w14:paraId="36675A20" w14:textId="7B3FBADD" w:rsidR="00AB15B8" w:rsidRPr="00FA19F9" w:rsidRDefault="00AB15B8" w:rsidP="0098090A">
      <w:pPr>
        <w:pStyle w:val="Heading5"/>
      </w:pPr>
      <w:bookmarkStart w:id="920" w:name="_Toc61115468"/>
      <w:r w:rsidRPr="00FA19F9">
        <w:t>6.3.5.4.1</w:t>
      </w:r>
      <w:r w:rsidRPr="00FA19F9">
        <w:tab/>
        <w:t>Initial conditions</w:t>
      </w:r>
      <w:bookmarkEnd w:id="916"/>
      <w:bookmarkEnd w:id="917"/>
      <w:bookmarkEnd w:id="918"/>
      <w:bookmarkEnd w:id="919"/>
      <w:bookmarkEnd w:id="920"/>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921" w:name="_Toc21094027"/>
      <w:bookmarkStart w:id="922" w:name="_Toc29766048"/>
      <w:bookmarkStart w:id="923" w:name="_Toc29766552"/>
      <w:bookmarkStart w:id="924" w:name="_Toc45906266"/>
      <w:bookmarkStart w:id="925" w:name="_Toc61115469"/>
      <w:r w:rsidRPr="00FA19F9">
        <w:t>6.3.5.4.2</w:t>
      </w:r>
      <w:r w:rsidRPr="00FA19F9">
        <w:tab/>
        <w:t>Procedure</w:t>
      </w:r>
      <w:bookmarkEnd w:id="921"/>
      <w:bookmarkEnd w:id="922"/>
      <w:bookmarkEnd w:id="923"/>
      <w:bookmarkEnd w:id="924"/>
      <w:bookmarkEnd w:id="925"/>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926" w:name="_Toc21094028"/>
      <w:bookmarkStart w:id="927" w:name="_Toc29766049"/>
      <w:bookmarkStart w:id="928" w:name="_Toc29766553"/>
      <w:bookmarkStart w:id="929" w:name="_Toc45906267"/>
      <w:bookmarkStart w:id="930" w:name="_Toc61115470"/>
      <w:r w:rsidRPr="00FA19F9">
        <w:t>6.3.5.5</w:t>
      </w:r>
      <w:r w:rsidRPr="00FA19F9">
        <w:tab/>
        <w:t>Test requirements</w:t>
      </w:r>
      <w:bookmarkEnd w:id="926"/>
      <w:bookmarkEnd w:id="927"/>
      <w:bookmarkEnd w:id="928"/>
      <w:bookmarkEnd w:id="929"/>
      <w:bookmarkEnd w:id="930"/>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7pt;height:149.25pt" o:ole="">
            <v:imagedata r:id="rId23" o:title=""/>
          </v:shape>
          <o:OLEObject Type="Embed" ProgID="Word.Picture.8" ShapeID="_x0000_i1031" DrawAspect="Content" ObjectID="_1671728383"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931" w:name="_Toc21094029"/>
      <w:bookmarkStart w:id="932" w:name="_Toc29766050"/>
      <w:bookmarkStart w:id="933" w:name="_Toc29766554"/>
      <w:bookmarkStart w:id="934" w:name="_Toc45906268"/>
      <w:bookmarkStart w:id="935" w:name="_Toc61115471"/>
      <w:r w:rsidRPr="00FA19F9">
        <w:rPr>
          <w:lang w:eastAsia="zh-CN"/>
        </w:rPr>
        <w:t>6.3.6</w:t>
      </w:r>
      <w:r w:rsidRPr="00FA19F9">
        <w:rPr>
          <w:lang w:eastAsia="zh-CN"/>
        </w:rPr>
        <w:tab/>
        <w:t>RE Power control dynamic range</w:t>
      </w:r>
      <w:bookmarkEnd w:id="931"/>
      <w:bookmarkEnd w:id="932"/>
      <w:bookmarkEnd w:id="933"/>
      <w:bookmarkEnd w:id="934"/>
      <w:bookmarkEnd w:id="935"/>
    </w:p>
    <w:p w14:paraId="138B2321" w14:textId="77777777" w:rsidR="00AB15B8" w:rsidRPr="00FA19F9" w:rsidRDefault="00AB15B8" w:rsidP="0098090A">
      <w:pPr>
        <w:pStyle w:val="Heading4"/>
      </w:pPr>
      <w:bookmarkStart w:id="936" w:name="_Toc21094030"/>
      <w:bookmarkStart w:id="937" w:name="_Toc29766051"/>
      <w:bookmarkStart w:id="938" w:name="_Toc29766555"/>
      <w:bookmarkStart w:id="939" w:name="_Toc45906269"/>
      <w:bookmarkStart w:id="940" w:name="_Toc61115472"/>
      <w:r w:rsidRPr="00FA19F9">
        <w:t>6.3.6.1</w:t>
      </w:r>
      <w:r w:rsidRPr="00FA19F9">
        <w:tab/>
        <w:t>Definition and applicability</w:t>
      </w:r>
      <w:bookmarkEnd w:id="936"/>
      <w:bookmarkEnd w:id="937"/>
      <w:bookmarkEnd w:id="938"/>
      <w:bookmarkEnd w:id="939"/>
      <w:bookmarkEnd w:id="940"/>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941" w:name="_Toc21094031"/>
      <w:bookmarkStart w:id="942" w:name="_Toc29766052"/>
      <w:bookmarkStart w:id="943" w:name="_Toc29766556"/>
      <w:bookmarkStart w:id="944" w:name="_Toc45906270"/>
      <w:bookmarkStart w:id="945" w:name="_Toc61115473"/>
      <w:r w:rsidRPr="00FA19F9">
        <w:lastRenderedPageBreak/>
        <w:t>6.3.6.2</w:t>
      </w:r>
      <w:r w:rsidRPr="00FA19F9">
        <w:tab/>
        <w:t>Minimum requirement</w:t>
      </w:r>
      <w:bookmarkEnd w:id="941"/>
      <w:bookmarkEnd w:id="942"/>
      <w:bookmarkEnd w:id="943"/>
      <w:bookmarkEnd w:id="944"/>
      <w:bookmarkEnd w:id="945"/>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946" w:name="_Toc21094032"/>
      <w:bookmarkStart w:id="947" w:name="_Toc29766053"/>
      <w:bookmarkStart w:id="948" w:name="_Toc29766557"/>
      <w:bookmarkStart w:id="949" w:name="_Toc45906271"/>
      <w:bookmarkStart w:id="950" w:name="_Toc61115474"/>
      <w:r w:rsidRPr="00FA19F9">
        <w:t>6.3.6.3</w:t>
      </w:r>
      <w:r w:rsidRPr="00FA19F9">
        <w:tab/>
        <w:t>Method of test</w:t>
      </w:r>
      <w:bookmarkEnd w:id="946"/>
      <w:bookmarkEnd w:id="947"/>
      <w:bookmarkEnd w:id="948"/>
      <w:bookmarkEnd w:id="949"/>
      <w:bookmarkEnd w:id="950"/>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951" w:name="_Toc21094033"/>
      <w:bookmarkStart w:id="952" w:name="_Toc29766054"/>
      <w:bookmarkStart w:id="953" w:name="_Toc29766558"/>
      <w:bookmarkStart w:id="954" w:name="_Toc45906272"/>
      <w:bookmarkStart w:id="955" w:name="_Toc61115475"/>
      <w:r w:rsidRPr="00FA19F9">
        <w:rPr>
          <w:lang w:eastAsia="zh-CN"/>
        </w:rPr>
        <w:t>6.4</w:t>
      </w:r>
      <w:r w:rsidRPr="00FA19F9">
        <w:rPr>
          <w:lang w:eastAsia="zh-CN"/>
        </w:rPr>
        <w:tab/>
        <w:t>Transmit ON/OFF powe</w:t>
      </w:r>
      <w:r w:rsidR="00F65BA1" w:rsidRPr="00FA19F9">
        <w:rPr>
          <w:lang w:eastAsia="zh-CN"/>
        </w:rPr>
        <w:t>r</w:t>
      </w:r>
      <w:bookmarkEnd w:id="951"/>
      <w:bookmarkEnd w:id="952"/>
      <w:bookmarkEnd w:id="953"/>
      <w:bookmarkEnd w:id="954"/>
      <w:bookmarkEnd w:id="955"/>
    </w:p>
    <w:p w14:paraId="64E784CE" w14:textId="77777777" w:rsidR="002F6AE5" w:rsidRPr="00FA19F9" w:rsidRDefault="002F6AE5" w:rsidP="0098090A">
      <w:pPr>
        <w:pStyle w:val="Heading3"/>
      </w:pPr>
      <w:bookmarkStart w:id="956" w:name="_Toc21094034"/>
      <w:bookmarkStart w:id="957" w:name="_Toc29766055"/>
      <w:bookmarkStart w:id="958" w:name="_Toc29766559"/>
      <w:bookmarkStart w:id="959" w:name="_Toc45906273"/>
      <w:bookmarkStart w:id="960" w:name="_Toc61115476"/>
      <w:r w:rsidRPr="00FA19F9">
        <w:t>6.4.1</w:t>
      </w:r>
      <w:r w:rsidRPr="00FA19F9">
        <w:tab/>
      </w:r>
      <w:r w:rsidR="003C58B3" w:rsidRPr="00FA19F9">
        <w:t>General</w:t>
      </w:r>
      <w:bookmarkEnd w:id="956"/>
      <w:bookmarkEnd w:id="957"/>
      <w:bookmarkEnd w:id="958"/>
      <w:bookmarkEnd w:id="959"/>
      <w:bookmarkEnd w:id="960"/>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961" w:name="_Toc21094035"/>
      <w:bookmarkStart w:id="962" w:name="_Toc29766056"/>
      <w:bookmarkStart w:id="963" w:name="_Toc29766560"/>
      <w:bookmarkStart w:id="964" w:name="_Toc45906274"/>
      <w:bookmarkStart w:id="965" w:name="_Toc61115477"/>
      <w:r w:rsidRPr="00FA19F9">
        <w:t>6.4.2</w:t>
      </w:r>
      <w:r w:rsidRPr="00FA19F9">
        <w:tab/>
        <w:t>Transmitter OFF power</w:t>
      </w:r>
      <w:bookmarkEnd w:id="961"/>
      <w:bookmarkEnd w:id="962"/>
      <w:bookmarkEnd w:id="963"/>
      <w:bookmarkEnd w:id="964"/>
      <w:bookmarkEnd w:id="965"/>
    </w:p>
    <w:p w14:paraId="570B8A79" w14:textId="77777777" w:rsidR="00AB15B8" w:rsidRPr="00FA19F9" w:rsidRDefault="00AB15B8" w:rsidP="0098090A">
      <w:pPr>
        <w:pStyle w:val="Heading4"/>
      </w:pPr>
      <w:bookmarkStart w:id="966" w:name="_Toc21094036"/>
      <w:bookmarkStart w:id="967" w:name="_Toc29766057"/>
      <w:bookmarkStart w:id="968" w:name="_Toc29766561"/>
      <w:bookmarkStart w:id="969" w:name="_Toc45906275"/>
      <w:bookmarkStart w:id="970" w:name="_Toc61115478"/>
      <w:r w:rsidRPr="00FA19F9">
        <w:t>6.4.2.1</w:t>
      </w:r>
      <w:r w:rsidRPr="00FA19F9">
        <w:tab/>
        <w:t>Definition and applicability</w:t>
      </w:r>
      <w:bookmarkEnd w:id="966"/>
      <w:bookmarkEnd w:id="967"/>
      <w:bookmarkEnd w:id="968"/>
      <w:bookmarkEnd w:id="969"/>
      <w:bookmarkEnd w:id="970"/>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971" w:name="_Toc21094037"/>
      <w:bookmarkStart w:id="972" w:name="_Toc29766058"/>
      <w:bookmarkStart w:id="973" w:name="_Toc29766562"/>
      <w:bookmarkStart w:id="974" w:name="_Toc45906276"/>
      <w:bookmarkStart w:id="975" w:name="_Toc61115479"/>
      <w:r w:rsidRPr="00FA19F9">
        <w:t>6.4.2.2</w:t>
      </w:r>
      <w:r w:rsidRPr="00FA19F9">
        <w:tab/>
        <w:t>Minimum requirement</w:t>
      </w:r>
      <w:bookmarkEnd w:id="971"/>
      <w:bookmarkEnd w:id="972"/>
      <w:bookmarkEnd w:id="973"/>
      <w:bookmarkEnd w:id="974"/>
      <w:bookmarkEnd w:id="975"/>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976" w:name="_Toc21094038"/>
      <w:bookmarkStart w:id="977" w:name="_Toc29766059"/>
      <w:bookmarkStart w:id="978" w:name="_Toc29766563"/>
      <w:bookmarkStart w:id="979" w:name="_Toc45906277"/>
      <w:bookmarkStart w:id="980" w:name="_Toc61115480"/>
      <w:r w:rsidRPr="00FA19F9">
        <w:t>6.4.2.3</w:t>
      </w:r>
      <w:r w:rsidRPr="00FA19F9">
        <w:tab/>
        <w:t>Test purpose</w:t>
      </w:r>
      <w:bookmarkEnd w:id="976"/>
      <w:bookmarkEnd w:id="977"/>
      <w:bookmarkEnd w:id="978"/>
      <w:bookmarkEnd w:id="979"/>
      <w:bookmarkEnd w:id="980"/>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981" w:name="_Toc21094039"/>
      <w:bookmarkStart w:id="982" w:name="_Toc29766060"/>
      <w:bookmarkStart w:id="983" w:name="_Toc29766564"/>
      <w:bookmarkStart w:id="984" w:name="_Toc45906278"/>
      <w:bookmarkStart w:id="985" w:name="_Toc61115481"/>
      <w:r w:rsidRPr="00FA19F9">
        <w:t>6.4.2.4</w:t>
      </w:r>
      <w:r w:rsidRPr="00FA19F9">
        <w:tab/>
        <w:t>Method of test</w:t>
      </w:r>
      <w:bookmarkStart w:id="986" w:name="_Toc21094040"/>
      <w:bookmarkStart w:id="987" w:name="_Toc29766061"/>
      <w:bookmarkStart w:id="988" w:name="_Toc29766565"/>
      <w:bookmarkStart w:id="989" w:name="_Toc45906279"/>
      <w:bookmarkEnd w:id="981"/>
      <w:bookmarkEnd w:id="982"/>
      <w:bookmarkEnd w:id="983"/>
      <w:bookmarkEnd w:id="984"/>
      <w:bookmarkEnd w:id="985"/>
    </w:p>
    <w:p w14:paraId="65E2CD3F" w14:textId="4A306D3A" w:rsidR="00AB15B8" w:rsidRPr="00FA19F9" w:rsidRDefault="00AB15B8" w:rsidP="0098090A">
      <w:pPr>
        <w:pStyle w:val="Heading5"/>
      </w:pPr>
      <w:bookmarkStart w:id="990" w:name="_Toc61115482"/>
      <w:r w:rsidRPr="00FA19F9">
        <w:t>6.4.2.4.1</w:t>
      </w:r>
      <w:r w:rsidRPr="00FA19F9">
        <w:tab/>
        <w:t>Initial conditions</w:t>
      </w:r>
      <w:bookmarkEnd w:id="986"/>
      <w:bookmarkEnd w:id="987"/>
      <w:bookmarkEnd w:id="988"/>
      <w:bookmarkEnd w:id="989"/>
      <w:bookmarkEnd w:id="990"/>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991" w:name="_Toc21094041"/>
      <w:bookmarkStart w:id="992" w:name="_Toc29766062"/>
      <w:bookmarkStart w:id="993" w:name="_Toc29766566"/>
      <w:bookmarkStart w:id="994" w:name="_Toc45906280"/>
      <w:bookmarkStart w:id="995" w:name="_Toc61115483"/>
      <w:r w:rsidRPr="00FA19F9">
        <w:t>6.4.2.4.2</w:t>
      </w:r>
      <w:r w:rsidRPr="00FA19F9">
        <w:tab/>
        <w:t>Procedure</w:t>
      </w:r>
      <w:bookmarkEnd w:id="991"/>
      <w:bookmarkEnd w:id="992"/>
      <w:bookmarkEnd w:id="993"/>
      <w:bookmarkEnd w:id="994"/>
      <w:bookmarkEnd w:id="995"/>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996" w:name="_Toc21094042"/>
      <w:bookmarkStart w:id="997" w:name="_Toc29766063"/>
      <w:bookmarkStart w:id="998" w:name="_Toc29766567"/>
      <w:bookmarkStart w:id="999" w:name="_Toc45906281"/>
      <w:bookmarkStart w:id="1000" w:name="_Toc61115484"/>
      <w:r w:rsidRPr="00FA19F9">
        <w:t>6.4.2.5</w:t>
      </w:r>
      <w:r w:rsidRPr="00FA19F9">
        <w:tab/>
        <w:t>Test requirements</w:t>
      </w:r>
      <w:bookmarkEnd w:id="996"/>
      <w:bookmarkEnd w:id="997"/>
      <w:bookmarkEnd w:id="998"/>
      <w:bookmarkEnd w:id="999"/>
      <w:bookmarkEnd w:id="1000"/>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1001" w:name="_Toc21094043"/>
      <w:bookmarkStart w:id="1002" w:name="_Toc29766064"/>
      <w:bookmarkStart w:id="1003" w:name="_Toc29766568"/>
      <w:bookmarkStart w:id="1004" w:name="_Toc45906282"/>
      <w:bookmarkStart w:id="1005" w:name="_Toc61115485"/>
      <w:r w:rsidRPr="00FA19F9">
        <w:t>6.4.3</w:t>
      </w:r>
      <w:r w:rsidRPr="00FA19F9">
        <w:tab/>
        <w:t>Transmitter transient period</w:t>
      </w:r>
      <w:bookmarkEnd w:id="1001"/>
      <w:bookmarkEnd w:id="1002"/>
      <w:bookmarkEnd w:id="1003"/>
      <w:bookmarkEnd w:id="1004"/>
      <w:bookmarkEnd w:id="1005"/>
    </w:p>
    <w:p w14:paraId="44FD2701" w14:textId="77777777" w:rsidR="00AB15B8" w:rsidRPr="00FA19F9" w:rsidRDefault="00AB15B8" w:rsidP="0098090A">
      <w:pPr>
        <w:pStyle w:val="Heading4"/>
      </w:pPr>
      <w:bookmarkStart w:id="1006" w:name="_Toc21094044"/>
      <w:bookmarkStart w:id="1007" w:name="_Toc29766065"/>
      <w:bookmarkStart w:id="1008" w:name="_Toc29766569"/>
      <w:bookmarkStart w:id="1009" w:name="_Toc45906283"/>
      <w:bookmarkStart w:id="1010" w:name="_Toc61115486"/>
      <w:r w:rsidRPr="00FA19F9">
        <w:t>6.4.3.1</w:t>
      </w:r>
      <w:r w:rsidRPr="00FA19F9">
        <w:tab/>
        <w:t>Definition and applicability</w:t>
      </w:r>
      <w:bookmarkEnd w:id="1006"/>
      <w:bookmarkEnd w:id="1007"/>
      <w:bookmarkEnd w:id="1008"/>
      <w:bookmarkEnd w:id="1009"/>
      <w:bookmarkEnd w:id="1010"/>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3pt" o:ole="">
            <v:imagedata r:id="rId25" o:title="" croptop="6311f" cropleft="2026f" cropright="2877f"/>
          </v:shape>
          <o:OLEObject Type="Embed" ProgID="Word.Picture.8" ShapeID="_x0000_i1032" DrawAspect="Content" ObjectID="_1671728384"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1011" w:name="_Toc21094045"/>
      <w:bookmarkStart w:id="1012" w:name="_Toc29766066"/>
      <w:bookmarkStart w:id="1013" w:name="_Toc29766570"/>
      <w:bookmarkStart w:id="1014" w:name="_Toc45906284"/>
      <w:bookmarkStart w:id="1015" w:name="_Toc61115487"/>
      <w:r w:rsidRPr="00FA19F9">
        <w:t>6.4.3.2</w:t>
      </w:r>
      <w:r w:rsidRPr="00FA19F9">
        <w:tab/>
        <w:t>Minimum requirement</w:t>
      </w:r>
      <w:bookmarkEnd w:id="1011"/>
      <w:bookmarkEnd w:id="1012"/>
      <w:bookmarkEnd w:id="1013"/>
      <w:bookmarkEnd w:id="1014"/>
      <w:bookmarkEnd w:id="1015"/>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1016" w:name="_Toc21094046"/>
      <w:bookmarkStart w:id="1017" w:name="_Toc29766067"/>
      <w:bookmarkStart w:id="1018" w:name="_Toc29766571"/>
      <w:bookmarkStart w:id="1019" w:name="_Toc45906285"/>
      <w:bookmarkStart w:id="1020" w:name="_Toc61115488"/>
      <w:r w:rsidRPr="00FA19F9">
        <w:t>6.4.3.3</w:t>
      </w:r>
      <w:r w:rsidRPr="00FA19F9">
        <w:tab/>
        <w:t>Test purpose</w:t>
      </w:r>
      <w:bookmarkEnd w:id="1016"/>
      <w:bookmarkEnd w:id="1017"/>
      <w:bookmarkEnd w:id="1018"/>
      <w:bookmarkEnd w:id="1019"/>
      <w:bookmarkEnd w:id="1020"/>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1021" w:name="_Toc21094047"/>
      <w:bookmarkStart w:id="1022" w:name="_Toc29766068"/>
      <w:bookmarkStart w:id="1023" w:name="_Toc29766572"/>
      <w:bookmarkStart w:id="1024" w:name="_Toc45906286"/>
      <w:bookmarkStart w:id="1025" w:name="_Toc61115489"/>
      <w:r w:rsidRPr="00FA19F9">
        <w:t>6.4.3.4</w:t>
      </w:r>
      <w:r w:rsidRPr="00FA19F9">
        <w:tab/>
        <w:t>Method of test</w:t>
      </w:r>
      <w:bookmarkStart w:id="1026" w:name="_Toc21094048"/>
      <w:bookmarkStart w:id="1027" w:name="_Toc29766069"/>
      <w:bookmarkStart w:id="1028" w:name="_Toc29766573"/>
      <w:bookmarkStart w:id="1029" w:name="_Toc45906287"/>
      <w:bookmarkEnd w:id="1021"/>
      <w:bookmarkEnd w:id="1022"/>
      <w:bookmarkEnd w:id="1023"/>
      <w:bookmarkEnd w:id="1024"/>
      <w:bookmarkEnd w:id="1025"/>
    </w:p>
    <w:p w14:paraId="3B80E97E" w14:textId="6F9878F8" w:rsidR="00AB15B8" w:rsidRPr="00FA19F9" w:rsidRDefault="00AB15B8" w:rsidP="0098090A">
      <w:pPr>
        <w:pStyle w:val="Heading5"/>
      </w:pPr>
      <w:bookmarkStart w:id="1030" w:name="_Toc61115490"/>
      <w:r w:rsidRPr="00FA19F9">
        <w:t>6.4.3.4.1</w:t>
      </w:r>
      <w:r w:rsidRPr="00FA19F9">
        <w:tab/>
        <w:t>Initial conditions</w:t>
      </w:r>
      <w:bookmarkEnd w:id="1026"/>
      <w:bookmarkEnd w:id="1027"/>
      <w:bookmarkEnd w:id="1028"/>
      <w:bookmarkEnd w:id="1029"/>
      <w:bookmarkEnd w:id="1030"/>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1031" w:name="_Toc21094049"/>
      <w:bookmarkStart w:id="1032" w:name="_Toc29766070"/>
      <w:bookmarkStart w:id="1033" w:name="_Toc29766574"/>
      <w:bookmarkStart w:id="1034" w:name="_Toc45906288"/>
      <w:bookmarkStart w:id="1035" w:name="_Toc61115491"/>
      <w:r w:rsidRPr="00FA19F9">
        <w:t>6.4.3.4.2</w:t>
      </w:r>
      <w:r w:rsidRPr="00FA19F9">
        <w:tab/>
        <w:t>Procedure</w:t>
      </w:r>
      <w:bookmarkEnd w:id="1031"/>
      <w:bookmarkEnd w:id="1032"/>
      <w:bookmarkEnd w:id="1033"/>
      <w:bookmarkEnd w:id="1034"/>
      <w:bookmarkEnd w:id="1035"/>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1036" w:name="_Toc21094050"/>
      <w:bookmarkStart w:id="1037" w:name="_Toc29766071"/>
      <w:bookmarkStart w:id="1038" w:name="_Toc29766575"/>
      <w:bookmarkStart w:id="1039" w:name="_Toc45906289"/>
      <w:bookmarkStart w:id="1040" w:name="_Toc61115492"/>
      <w:r w:rsidRPr="00FA19F9">
        <w:t>6.4.3.5</w:t>
      </w:r>
      <w:r w:rsidRPr="00FA19F9">
        <w:tab/>
        <w:t>Test requirements</w:t>
      </w:r>
      <w:bookmarkEnd w:id="1036"/>
      <w:bookmarkEnd w:id="1037"/>
      <w:bookmarkEnd w:id="1038"/>
      <w:bookmarkEnd w:id="1039"/>
      <w:bookmarkEnd w:id="1040"/>
    </w:p>
    <w:p w14:paraId="3890B896" w14:textId="77777777" w:rsidR="00AB15B8" w:rsidRPr="00FA19F9" w:rsidRDefault="00F230BA" w:rsidP="0098090A">
      <w:pPr>
        <w:pStyle w:val="Heading5"/>
      </w:pPr>
      <w:bookmarkStart w:id="1041" w:name="_Toc21094051"/>
      <w:bookmarkStart w:id="1042" w:name="_Toc29766072"/>
      <w:bookmarkStart w:id="1043" w:name="_Toc29766576"/>
      <w:bookmarkStart w:id="1044" w:name="_Toc45906290"/>
      <w:bookmarkStart w:id="1045" w:name="_Toc61115493"/>
      <w:r w:rsidRPr="00FA19F9">
        <w:t>6.4.3.5.1</w:t>
      </w:r>
      <w:r w:rsidR="00AB15B8" w:rsidRPr="00FA19F9">
        <w:tab/>
        <w:t>MSR operation</w:t>
      </w:r>
      <w:bookmarkEnd w:id="1041"/>
      <w:bookmarkEnd w:id="1042"/>
      <w:bookmarkEnd w:id="1043"/>
      <w:bookmarkEnd w:id="1044"/>
      <w:bookmarkEnd w:id="1045"/>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1046" w:name="_Toc21094052"/>
      <w:bookmarkStart w:id="1047" w:name="_Toc29766073"/>
      <w:bookmarkStart w:id="1048" w:name="_Toc29766577"/>
      <w:bookmarkStart w:id="1049" w:name="_Toc45906291"/>
      <w:bookmarkStart w:id="1050" w:name="_Toc61115494"/>
      <w:r w:rsidRPr="00FA19F9">
        <w:t>6.4.3.5.1</w:t>
      </w:r>
      <w:r w:rsidR="00AB15B8" w:rsidRPr="00FA19F9">
        <w:tab/>
        <w:t>UTRA TDD operation</w:t>
      </w:r>
      <w:bookmarkEnd w:id="1046"/>
      <w:bookmarkEnd w:id="1047"/>
      <w:bookmarkEnd w:id="1048"/>
      <w:bookmarkEnd w:id="1049"/>
      <w:bookmarkEnd w:id="1050"/>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1051" w:name="_Toc21094053"/>
      <w:bookmarkStart w:id="1052" w:name="_Toc29766074"/>
      <w:bookmarkStart w:id="1053" w:name="_Toc29766578"/>
      <w:bookmarkStart w:id="1054" w:name="_Toc45906292"/>
      <w:bookmarkStart w:id="1055" w:name="_Toc61115495"/>
      <w:r w:rsidRPr="00FA19F9">
        <w:t>6.4.3.5.1</w:t>
      </w:r>
      <w:r w:rsidR="00AB15B8" w:rsidRPr="00FA19F9">
        <w:tab/>
        <w:t>E-UTRA operation</w:t>
      </w:r>
      <w:bookmarkEnd w:id="1051"/>
      <w:bookmarkEnd w:id="1052"/>
      <w:bookmarkEnd w:id="1053"/>
      <w:bookmarkEnd w:id="1054"/>
      <w:bookmarkEnd w:id="1055"/>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1056" w:name="_Toc21094054"/>
      <w:bookmarkStart w:id="1057" w:name="_Toc29766075"/>
      <w:bookmarkStart w:id="1058" w:name="_Toc29766579"/>
      <w:bookmarkStart w:id="1059" w:name="_Toc45906293"/>
      <w:bookmarkStart w:id="1060" w:name="_Toc61115496"/>
      <w:r w:rsidRPr="00FA19F9">
        <w:rPr>
          <w:lang w:eastAsia="zh-CN"/>
        </w:rPr>
        <w:t>6.5</w:t>
      </w:r>
      <w:r w:rsidRPr="00FA19F9">
        <w:rPr>
          <w:lang w:eastAsia="zh-CN"/>
        </w:rPr>
        <w:tab/>
        <w:t>Transmitted signal quality</w:t>
      </w:r>
      <w:bookmarkEnd w:id="1056"/>
      <w:bookmarkEnd w:id="1057"/>
      <w:bookmarkEnd w:id="1058"/>
      <w:bookmarkEnd w:id="1059"/>
      <w:bookmarkEnd w:id="1060"/>
    </w:p>
    <w:p w14:paraId="4BBE10F2" w14:textId="77777777" w:rsidR="002F6AE5" w:rsidRPr="00FA19F9" w:rsidRDefault="002F6AE5" w:rsidP="0098090A">
      <w:pPr>
        <w:pStyle w:val="Heading3"/>
      </w:pPr>
      <w:bookmarkStart w:id="1061" w:name="_Toc21094055"/>
      <w:bookmarkStart w:id="1062" w:name="_Toc29766076"/>
      <w:bookmarkStart w:id="1063" w:name="_Toc29766580"/>
      <w:bookmarkStart w:id="1064" w:name="_Toc45906294"/>
      <w:bookmarkStart w:id="1065" w:name="_Toc61115497"/>
      <w:r w:rsidRPr="00FA19F9">
        <w:t>6.5.1</w:t>
      </w:r>
      <w:r w:rsidRPr="00FA19F9">
        <w:tab/>
      </w:r>
      <w:r w:rsidR="003C58B3" w:rsidRPr="00FA19F9">
        <w:t>General</w:t>
      </w:r>
      <w:bookmarkEnd w:id="1061"/>
      <w:bookmarkEnd w:id="1062"/>
      <w:bookmarkEnd w:id="1063"/>
      <w:bookmarkEnd w:id="1064"/>
      <w:bookmarkEnd w:id="1065"/>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1066" w:name="_Toc21094056"/>
      <w:bookmarkStart w:id="1067" w:name="_Toc29766077"/>
      <w:bookmarkStart w:id="1068" w:name="_Toc29766581"/>
      <w:bookmarkStart w:id="1069" w:name="_Toc45906295"/>
      <w:bookmarkStart w:id="1070" w:name="_Toc61115498"/>
      <w:r w:rsidRPr="00FA19F9">
        <w:t>6.5.2</w:t>
      </w:r>
      <w:r w:rsidRPr="00FA19F9">
        <w:tab/>
        <w:t xml:space="preserve">Frequency </w:t>
      </w:r>
      <w:r w:rsidR="00434140" w:rsidRPr="00FA19F9">
        <w:t>error</w:t>
      </w:r>
      <w:bookmarkStart w:id="1071" w:name="_Toc21094057"/>
      <w:bookmarkStart w:id="1072" w:name="_Toc29766078"/>
      <w:bookmarkStart w:id="1073" w:name="_Toc29766582"/>
      <w:bookmarkStart w:id="1074" w:name="_Toc45906296"/>
      <w:bookmarkEnd w:id="1066"/>
      <w:bookmarkEnd w:id="1067"/>
      <w:bookmarkEnd w:id="1068"/>
      <w:bookmarkEnd w:id="1069"/>
      <w:bookmarkEnd w:id="1070"/>
    </w:p>
    <w:p w14:paraId="63523CA1" w14:textId="240CDE4D" w:rsidR="00774CD5" w:rsidRPr="00FA19F9" w:rsidRDefault="00774CD5" w:rsidP="0098090A">
      <w:pPr>
        <w:pStyle w:val="Heading4"/>
      </w:pPr>
      <w:bookmarkStart w:id="1075" w:name="_Toc61115499"/>
      <w:r w:rsidRPr="00FA19F9">
        <w:t>6.5.2.1</w:t>
      </w:r>
      <w:r w:rsidRPr="00FA19F9">
        <w:tab/>
        <w:t>Definition and applicability</w:t>
      </w:r>
      <w:bookmarkEnd w:id="1071"/>
      <w:bookmarkEnd w:id="1072"/>
      <w:bookmarkEnd w:id="1073"/>
      <w:bookmarkEnd w:id="1074"/>
      <w:bookmarkEnd w:id="1075"/>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1076" w:name="_Toc21094058"/>
      <w:bookmarkStart w:id="1077" w:name="_Toc29766079"/>
      <w:bookmarkStart w:id="1078" w:name="_Toc29766583"/>
      <w:bookmarkStart w:id="1079" w:name="_Toc45906297"/>
      <w:bookmarkStart w:id="1080" w:name="_Toc61115500"/>
      <w:r w:rsidRPr="00FA19F9">
        <w:lastRenderedPageBreak/>
        <w:t>6.5.2.2</w:t>
      </w:r>
      <w:r w:rsidRPr="00FA19F9">
        <w:tab/>
        <w:t>Minimum Requirement</w:t>
      </w:r>
      <w:bookmarkEnd w:id="1076"/>
      <w:bookmarkEnd w:id="1077"/>
      <w:bookmarkEnd w:id="1078"/>
      <w:bookmarkEnd w:id="1079"/>
      <w:bookmarkEnd w:id="1080"/>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1081" w:name="_Toc21094059"/>
      <w:bookmarkStart w:id="1082" w:name="_Toc29766080"/>
      <w:bookmarkStart w:id="1083" w:name="_Toc29766584"/>
      <w:bookmarkStart w:id="1084" w:name="_Toc45906298"/>
      <w:bookmarkStart w:id="1085" w:name="_Toc61115501"/>
      <w:r w:rsidRPr="00FA19F9">
        <w:t>6.5.2.3</w:t>
      </w:r>
      <w:r w:rsidRPr="00FA19F9">
        <w:tab/>
        <w:t>Test purpose</w:t>
      </w:r>
      <w:bookmarkEnd w:id="1081"/>
      <w:bookmarkEnd w:id="1082"/>
      <w:bookmarkEnd w:id="1083"/>
      <w:bookmarkEnd w:id="1084"/>
      <w:bookmarkEnd w:id="1085"/>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1086" w:name="_Toc21094060"/>
      <w:bookmarkStart w:id="1087" w:name="_Toc29766081"/>
      <w:bookmarkStart w:id="1088" w:name="_Toc29766585"/>
      <w:bookmarkStart w:id="1089" w:name="_Toc45906299"/>
      <w:bookmarkStart w:id="1090" w:name="_Toc61115502"/>
      <w:r w:rsidRPr="00FA19F9">
        <w:t>6.5.2.4</w:t>
      </w:r>
      <w:r w:rsidRPr="00FA19F9">
        <w:tab/>
        <w:t>Method of test</w:t>
      </w:r>
      <w:bookmarkEnd w:id="1086"/>
      <w:bookmarkEnd w:id="1087"/>
      <w:bookmarkEnd w:id="1088"/>
      <w:bookmarkEnd w:id="1089"/>
      <w:bookmarkEnd w:id="1090"/>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1091" w:name="_Toc21094061"/>
      <w:bookmarkStart w:id="1092" w:name="_Toc29766082"/>
      <w:bookmarkStart w:id="1093" w:name="_Toc29766586"/>
      <w:bookmarkStart w:id="1094" w:name="_Toc45906300"/>
      <w:bookmarkStart w:id="1095" w:name="_Toc61115503"/>
      <w:r w:rsidRPr="00FA19F9">
        <w:t>6.5.2.5</w:t>
      </w:r>
      <w:r w:rsidRPr="00FA19F9">
        <w:tab/>
        <w:t>Test Requirements</w:t>
      </w:r>
      <w:bookmarkEnd w:id="1091"/>
      <w:bookmarkEnd w:id="1092"/>
      <w:bookmarkEnd w:id="1093"/>
      <w:bookmarkEnd w:id="1094"/>
      <w:bookmarkEnd w:id="1095"/>
    </w:p>
    <w:p w14:paraId="19E36479" w14:textId="77777777" w:rsidR="00774CD5" w:rsidRPr="00FA19F9" w:rsidRDefault="00774CD5" w:rsidP="0098090A">
      <w:pPr>
        <w:pStyle w:val="Heading5"/>
      </w:pPr>
      <w:bookmarkStart w:id="1096" w:name="_Toc21094062"/>
      <w:bookmarkStart w:id="1097" w:name="_Toc29766083"/>
      <w:bookmarkStart w:id="1098" w:name="_Toc29766587"/>
      <w:bookmarkStart w:id="1099" w:name="_Toc45906301"/>
      <w:bookmarkStart w:id="1100" w:name="_Toc61115504"/>
      <w:r w:rsidRPr="00FA19F9">
        <w:t>6.5.2.5.1</w:t>
      </w:r>
      <w:r w:rsidRPr="00FA19F9">
        <w:tab/>
        <w:t>UTRA FDD test requirement</w:t>
      </w:r>
      <w:bookmarkEnd w:id="1096"/>
      <w:bookmarkEnd w:id="1097"/>
      <w:bookmarkEnd w:id="1098"/>
      <w:bookmarkEnd w:id="1099"/>
      <w:bookmarkEnd w:id="1100"/>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1101" w:name="_Toc21094063"/>
      <w:bookmarkStart w:id="1102" w:name="_Toc29766084"/>
      <w:bookmarkStart w:id="1103" w:name="_Toc29766588"/>
      <w:bookmarkStart w:id="1104" w:name="_Toc45906302"/>
      <w:bookmarkStart w:id="1105" w:name="_Toc61115505"/>
      <w:r w:rsidRPr="00FA19F9">
        <w:t>6.5.2.5.2</w:t>
      </w:r>
      <w:r w:rsidRPr="00FA19F9">
        <w:tab/>
        <w:t>UTRA TDD test requirement</w:t>
      </w:r>
      <w:bookmarkEnd w:id="1101"/>
      <w:bookmarkEnd w:id="1102"/>
      <w:bookmarkEnd w:id="1103"/>
      <w:bookmarkEnd w:id="1104"/>
      <w:bookmarkEnd w:id="1105"/>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1106" w:name="_Toc21094064"/>
      <w:bookmarkStart w:id="1107" w:name="_Toc29766085"/>
      <w:bookmarkStart w:id="1108" w:name="_Toc29766589"/>
      <w:bookmarkStart w:id="1109" w:name="_Toc45906303"/>
      <w:bookmarkStart w:id="1110" w:name="_Toc61115506"/>
      <w:r w:rsidRPr="00FA19F9">
        <w:t>6.5.2.5.3</w:t>
      </w:r>
      <w:r w:rsidRPr="00FA19F9">
        <w:tab/>
        <w:t xml:space="preserve">E-UTRA </w:t>
      </w:r>
      <w:r w:rsidR="00632AA6" w:rsidRPr="00FA19F9">
        <w:t xml:space="preserve">and NR </w:t>
      </w:r>
      <w:r w:rsidRPr="00FA19F9">
        <w:t>test requirement</w:t>
      </w:r>
      <w:bookmarkEnd w:id="1106"/>
      <w:bookmarkEnd w:id="1107"/>
      <w:bookmarkEnd w:id="1108"/>
      <w:bookmarkEnd w:id="1109"/>
      <w:bookmarkEnd w:id="1110"/>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1111" w:name="_Toc21094065"/>
      <w:bookmarkStart w:id="1112" w:name="_Toc29766086"/>
      <w:bookmarkStart w:id="1113" w:name="_Toc29766590"/>
      <w:bookmarkStart w:id="1114" w:name="_Toc45906304"/>
      <w:bookmarkStart w:id="1115" w:name="_Toc61115507"/>
      <w:r w:rsidRPr="00FA19F9">
        <w:lastRenderedPageBreak/>
        <w:t>6.5.3</w:t>
      </w:r>
      <w:r w:rsidRPr="00FA19F9">
        <w:tab/>
        <w:t>Time alignment error</w:t>
      </w:r>
      <w:bookmarkEnd w:id="1111"/>
      <w:bookmarkEnd w:id="1112"/>
      <w:bookmarkEnd w:id="1113"/>
      <w:bookmarkEnd w:id="1114"/>
      <w:bookmarkEnd w:id="1115"/>
    </w:p>
    <w:p w14:paraId="6ADD3D7A" w14:textId="77777777" w:rsidR="00774CD5" w:rsidRPr="00FA19F9" w:rsidRDefault="00774CD5" w:rsidP="0098090A">
      <w:pPr>
        <w:pStyle w:val="Heading4"/>
      </w:pPr>
      <w:bookmarkStart w:id="1116" w:name="_Toc21094066"/>
      <w:bookmarkStart w:id="1117" w:name="_Toc29766087"/>
      <w:bookmarkStart w:id="1118" w:name="_Toc29766591"/>
      <w:bookmarkStart w:id="1119" w:name="_Toc45906305"/>
      <w:bookmarkStart w:id="1120" w:name="_Toc61115508"/>
      <w:r w:rsidRPr="00FA19F9">
        <w:t>6.5.3.1</w:t>
      </w:r>
      <w:r w:rsidRPr="00FA19F9">
        <w:tab/>
        <w:t>Definition and applicability</w:t>
      </w:r>
      <w:bookmarkEnd w:id="1116"/>
      <w:bookmarkEnd w:id="1117"/>
      <w:bookmarkEnd w:id="1118"/>
      <w:bookmarkEnd w:id="1119"/>
      <w:bookmarkEnd w:id="1120"/>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1121" w:name="_Toc21094067"/>
      <w:bookmarkStart w:id="1122" w:name="_Toc29766088"/>
      <w:bookmarkStart w:id="1123" w:name="_Toc29766592"/>
      <w:bookmarkStart w:id="1124" w:name="_Toc45906306"/>
      <w:bookmarkStart w:id="1125" w:name="_Toc61115509"/>
      <w:r w:rsidRPr="00FA19F9">
        <w:t>6.5.3.2</w:t>
      </w:r>
      <w:r w:rsidRPr="00FA19F9">
        <w:tab/>
        <w:t>Minimum requirement</w:t>
      </w:r>
      <w:bookmarkEnd w:id="1121"/>
      <w:bookmarkEnd w:id="1122"/>
      <w:bookmarkEnd w:id="1123"/>
      <w:bookmarkEnd w:id="1124"/>
      <w:bookmarkEnd w:id="1125"/>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1126" w:name="_Toc21094068"/>
      <w:bookmarkStart w:id="1127" w:name="_Toc29766089"/>
      <w:bookmarkStart w:id="1128" w:name="_Toc29766593"/>
      <w:bookmarkStart w:id="1129" w:name="_Toc45906307"/>
      <w:bookmarkStart w:id="1130" w:name="_Toc61115510"/>
      <w:r w:rsidRPr="00FA19F9">
        <w:t>6.5.3.3</w:t>
      </w:r>
      <w:r w:rsidRPr="00FA19F9">
        <w:tab/>
        <w:t>Test purpose</w:t>
      </w:r>
      <w:bookmarkEnd w:id="1126"/>
      <w:bookmarkEnd w:id="1127"/>
      <w:bookmarkEnd w:id="1128"/>
      <w:bookmarkEnd w:id="1129"/>
      <w:bookmarkEnd w:id="1130"/>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1131" w:name="_Toc21094069"/>
      <w:bookmarkStart w:id="1132" w:name="_Toc29766090"/>
      <w:bookmarkStart w:id="1133" w:name="_Toc29766594"/>
      <w:bookmarkStart w:id="1134" w:name="_Toc45906308"/>
      <w:bookmarkStart w:id="1135" w:name="_Toc61115511"/>
      <w:r w:rsidRPr="00FA19F9">
        <w:t>6.5.3.4</w:t>
      </w:r>
      <w:r w:rsidRPr="00FA19F9">
        <w:tab/>
        <w:t>Method of test</w:t>
      </w:r>
      <w:bookmarkEnd w:id="1131"/>
      <w:bookmarkEnd w:id="1132"/>
      <w:bookmarkEnd w:id="1133"/>
      <w:bookmarkEnd w:id="1134"/>
      <w:bookmarkEnd w:id="1135"/>
    </w:p>
    <w:p w14:paraId="349F3727" w14:textId="77777777" w:rsidR="00774CD5" w:rsidRPr="00FA19F9" w:rsidRDefault="00774CD5" w:rsidP="0098090A">
      <w:pPr>
        <w:pStyle w:val="Heading5"/>
      </w:pPr>
      <w:bookmarkStart w:id="1136" w:name="_Toc21094070"/>
      <w:bookmarkStart w:id="1137" w:name="_Toc29766091"/>
      <w:bookmarkStart w:id="1138" w:name="_Toc29766595"/>
      <w:bookmarkStart w:id="1139" w:name="_Toc45906309"/>
      <w:bookmarkStart w:id="1140" w:name="_Toc61115512"/>
      <w:r w:rsidRPr="00FA19F9">
        <w:t>6.5.3.4.1</w:t>
      </w:r>
      <w:r w:rsidRPr="00FA19F9">
        <w:tab/>
        <w:t>Initial conditions</w:t>
      </w:r>
      <w:bookmarkEnd w:id="1136"/>
      <w:bookmarkEnd w:id="1137"/>
      <w:bookmarkEnd w:id="1138"/>
      <w:bookmarkEnd w:id="1139"/>
      <w:bookmarkEnd w:id="1140"/>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1141" w:name="_Toc21094071"/>
      <w:bookmarkStart w:id="1142" w:name="_Toc29766092"/>
      <w:bookmarkStart w:id="1143" w:name="_Toc29766596"/>
      <w:bookmarkStart w:id="1144" w:name="_Toc45906310"/>
      <w:bookmarkStart w:id="1145" w:name="_Toc61115513"/>
      <w:r w:rsidRPr="00FA19F9">
        <w:t>6.5.3.4.2</w:t>
      </w:r>
      <w:r w:rsidRPr="00FA19F9">
        <w:tab/>
        <w:t>Procedure</w:t>
      </w:r>
      <w:bookmarkEnd w:id="1141"/>
      <w:bookmarkEnd w:id="1142"/>
      <w:bookmarkEnd w:id="1143"/>
      <w:bookmarkEnd w:id="1144"/>
      <w:bookmarkEnd w:id="1145"/>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1146" w:name="_Toc21094072"/>
      <w:bookmarkStart w:id="1147" w:name="_Toc29766093"/>
      <w:bookmarkStart w:id="1148" w:name="_Toc29766597"/>
      <w:bookmarkStart w:id="1149" w:name="_Toc45906311"/>
      <w:bookmarkStart w:id="1150" w:name="_Toc61115514"/>
      <w:r w:rsidRPr="00FA19F9">
        <w:t>6.5.3.5</w:t>
      </w:r>
      <w:r w:rsidRPr="00FA19F9">
        <w:tab/>
        <w:t>Test requirement</w:t>
      </w:r>
      <w:bookmarkEnd w:id="1146"/>
      <w:bookmarkEnd w:id="1147"/>
      <w:bookmarkEnd w:id="1148"/>
      <w:bookmarkEnd w:id="1149"/>
      <w:bookmarkEnd w:id="1150"/>
    </w:p>
    <w:p w14:paraId="2F101C06" w14:textId="77777777" w:rsidR="00774CD5" w:rsidRPr="00FA19F9" w:rsidRDefault="00774CD5" w:rsidP="0098090A">
      <w:pPr>
        <w:pStyle w:val="Heading5"/>
      </w:pPr>
      <w:bookmarkStart w:id="1151" w:name="_Toc21094073"/>
      <w:bookmarkStart w:id="1152" w:name="_Toc29766094"/>
      <w:bookmarkStart w:id="1153" w:name="_Toc29766598"/>
      <w:bookmarkStart w:id="1154" w:name="_Toc45906312"/>
      <w:bookmarkStart w:id="1155" w:name="_Toc61115515"/>
      <w:r w:rsidRPr="00FA19F9">
        <w:t>6.5.3.5.1</w:t>
      </w:r>
      <w:r w:rsidRPr="00FA19F9">
        <w:tab/>
        <w:t>UTRA FDD test requirement</w:t>
      </w:r>
      <w:bookmarkEnd w:id="1151"/>
      <w:bookmarkEnd w:id="1152"/>
      <w:bookmarkEnd w:id="1153"/>
      <w:bookmarkEnd w:id="1154"/>
      <w:bookmarkEnd w:id="1155"/>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1156" w:name="_Toc21094074"/>
      <w:bookmarkStart w:id="1157" w:name="_Toc29766095"/>
      <w:bookmarkStart w:id="1158" w:name="_Toc29766599"/>
      <w:bookmarkStart w:id="1159" w:name="_Toc45906313"/>
      <w:bookmarkStart w:id="1160" w:name="_Toc61115516"/>
      <w:r w:rsidRPr="00FA19F9">
        <w:t>6.5.3.5.2</w:t>
      </w:r>
      <w:r w:rsidRPr="00FA19F9">
        <w:tab/>
        <w:t>UTRA TDD test requirement</w:t>
      </w:r>
      <w:bookmarkEnd w:id="1156"/>
      <w:bookmarkEnd w:id="1157"/>
      <w:bookmarkEnd w:id="1158"/>
      <w:bookmarkEnd w:id="1159"/>
      <w:bookmarkEnd w:id="1160"/>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1161" w:name="_Toc21094075"/>
      <w:bookmarkStart w:id="1162" w:name="_Toc29766096"/>
      <w:bookmarkStart w:id="1163" w:name="_Toc29766600"/>
      <w:bookmarkStart w:id="1164" w:name="_Toc45906314"/>
      <w:bookmarkStart w:id="1165" w:name="_Toc61115517"/>
      <w:r w:rsidRPr="00FA19F9">
        <w:t>6.5.3.5.3</w:t>
      </w:r>
      <w:r w:rsidRPr="00FA19F9">
        <w:tab/>
        <w:t>E-UTRA test requirement</w:t>
      </w:r>
      <w:bookmarkEnd w:id="1161"/>
      <w:bookmarkEnd w:id="1162"/>
      <w:bookmarkEnd w:id="1163"/>
      <w:bookmarkEnd w:id="1164"/>
      <w:bookmarkEnd w:id="1165"/>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1166" w:name="_Toc21094076"/>
      <w:bookmarkStart w:id="1167" w:name="_Toc29766097"/>
      <w:bookmarkStart w:id="1168" w:name="_Toc29766601"/>
      <w:bookmarkStart w:id="1169" w:name="_Toc45906315"/>
      <w:bookmarkStart w:id="1170" w:name="_Toc61115518"/>
      <w:r w:rsidRPr="00FA19F9">
        <w:t>6.5.3.5.4</w:t>
      </w:r>
      <w:r w:rsidRPr="00FA19F9">
        <w:tab/>
        <w:t>NR test requirement</w:t>
      </w:r>
      <w:bookmarkEnd w:id="1166"/>
      <w:bookmarkEnd w:id="1167"/>
      <w:bookmarkEnd w:id="1168"/>
      <w:bookmarkEnd w:id="1169"/>
      <w:bookmarkEnd w:id="1170"/>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1171" w:name="_Toc21094077"/>
      <w:bookmarkStart w:id="1172" w:name="_Toc29766098"/>
      <w:bookmarkStart w:id="1173" w:name="_Toc29766602"/>
      <w:bookmarkStart w:id="1174" w:name="_Toc45906316"/>
      <w:bookmarkStart w:id="1175" w:name="_Toc61115519"/>
      <w:r w:rsidRPr="00FA19F9">
        <w:t>6.5.4</w:t>
      </w:r>
      <w:r w:rsidRPr="00FA19F9">
        <w:tab/>
        <w:t>Modulation quality</w:t>
      </w:r>
      <w:bookmarkEnd w:id="1171"/>
      <w:bookmarkEnd w:id="1172"/>
      <w:bookmarkEnd w:id="1173"/>
      <w:bookmarkEnd w:id="1174"/>
      <w:bookmarkEnd w:id="1175"/>
    </w:p>
    <w:p w14:paraId="7C4240A1" w14:textId="77777777" w:rsidR="00774CD5" w:rsidRPr="00FA19F9" w:rsidRDefault="00774CD5" w:rsidP="0098090A">
      <w:pPr>
        <w:pStyle w:val="Heading4"/>
        <w:rPr>
          <w:lang w:eastAsia="ja-JP"/>
        </w:rPr>
      </w:pPr>
      <w:bookmarkStart w:id="1176" w:name="_Toc21094078"/>
      <w:bookmarkStart w:id="1177" w:name="_Toc29766099"/>
      <w:bookmarkStart w:id="1178" w:name="_Toc29766603"/>
      <w:bookmarkStart w:id="1179" w:name="_Toc45906317"/>
      <w:bookmarkStart w:id="1180" w:name="_Toc61115520"/>
      <w:r w:rsidRPr="00FA19F9">
        <w:t>6.5.4.1</w:t>
      </w:r>
      <w:r w:rsidRPr="00FA19F9">
        <w:tab/>
        <w:t>Definition and applicability</w:t>
      </w:r>
      <w:bookmarkEnd w:id="1176"/>
      <w:bookmarkEnd w:id="1177"/>
      <w:bookmarkEnd w:id="1178"/>
      <w:bookmarkEnd w:id="1179"/>
      <w:bookmarkEnd w:id="1180"/>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1181" w:name="_Toc21094079"/>
      <w:bookmarkStart w:id="1182" w:name="_Toc29766100"/>
      <w:bookmarkStart w:id="1183" w:name="_Toc29766604"/>
      <w:bookmarkStart w:id="1184" w:name="_Toc45906318"/>
      <w:bookmarkStart w:id="1185" w:name="_Toc61115521"/>
      <w:r w:rsidRPr="00FA19F9">
        <w:t>6.5.4.2</w:t>
      </w:r>
      <w:r w:rsidRPr="00FA19F9">
        <w:tab/>
        <w:t>Minimum Requirement</w:t>
      </w:r>
      <w:bookmarkEnd w:id="1181"/>
      <w:bookmarkEnd w:id="1182"/>
      <w:bookmarkEnd w:id="1183"/>
      <w:bookmarkEnd w:id="1184"/>
      <w:bookmarkEnd w:id="1185"/>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1186" w:name="_Toc21094080"/>
      <w:bookmarkStart w:id="1187" w:name="_Toc29766101"/>
      <w:bookmarkStart w:id="1188" w:name="_Toc29766605"/>
      <w:bookmarkStart w:id="1189" w:name="_Toc45906319"/>
      <w:bookmarkStart w:id="1190" w:name="_Toc61115522"/>
      <w:r w:rsidRPr="00FA19F9">
        <w:t>6.5.4.3</w:t>
      </w:r>
      <w:r w:rsidRPr="00FA19F9">
        <w:tab/>
        <w:t>Test purpose</w:t>
      </w:r>
      <w:bookmarkEnd w:id="1186"/>
      <w:bookmarkEnd w:id="1187"/>
      <w:bookmarkEnd w:id="1188"/>
      <w:bookmarkEnd w:id="1189"/>
      <w:bookmarkEnd w:id="1190"/>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1191" w:name="_Toc21094081"/>
      <w:bookmarkStart w:id="1192" w:name="_Toc29766102"/>
      <w:bookmarkStart w:id="1193" w:name="_Toc29766606"/>
      <w:bookmarkStart w:id="1194" w:name="_Toc45906320"/>
      <w:bookmarkStart w:id="1195" w:name="_Toc61115523"/>
      <w:r w:rsidRPr="00FA19F9">
        <w:t>6.5.4.4</w:t>
      </w:r>
      <w:r w:rsidRPr="00FA19F9">
        <w:tab/>
        <w:t xml:space="preserve">UTRA FDD </w:t>
      </w:r>
      <w:r w:rsidR="003C50B2" w:rsidRPr="00FA19F9">
        <w:t xml:space="preserve">method </w:t>
      </w:r>
      <w:r w:rsidRPr="00FA19F9">
        <w:t>of test</w:t>
      </w:r>
      <w:bookmarkEnd w:id="1191"/>
      <w:bookmarkEnd w:id="1192"/>
      <w:bookmarkEnd w:id="1193"/>
      <w:bookmarkEnd w:id="1194"/>
      <w:bookmarkEnd w:id="1195"/>
    </w:p>
    <w:p w14:paraId="43222D6A" w14:textId="77777777" w:rsidR="00774CD5" w:rsidRPr="00FA19F9" w:rsidRDefault="00774CD5" w:rsidP="0098090A">
      <w:pPr>
        <w:pStyle w:val="Heading5"/>
      </w:pPr>
      <w:bookmarkStart w:id="1196" w:name="_Toc21094082"/>
      <w:bookmarkStart w:id="1197" w:name="_Toc29766103"/>
      <w:bookmarkStart w:id="1198" w:name="_Toc29766607"/>
      <w:bookmarkStart w:id="1199" w:name="_Toc45906321"/>
      <w:bookmarkStart w:id="1200" w:name="_Toc61115524"/>
      <w:r w:rsidRPr="00FA19F9">
        <w:t>6.5.4.4.1</w:t>
      </w:r>
      <w:r w:rsidRPr="00FA19F9">
        <w:tab/>
        <w:t>Initial conditions</w:t>
      </w:r>
      <w:bookmarkEnd w:id="1196"/>
      <w:bookmarkEnd w:id="1197"/>
      <w:bookmarkEnd w:id="1198"/>
      <w:bookmarkEnd w:id="1199"/>
      <w:bookmarkEnd w:id="1200"/>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1201" w:name="_Toc21094083"/>
      <w:bookmarkStart w:id="1202" w:name="_Toc29766104"/>
      <w:bookmarkStart w:id="1203" w:name="_Toc29766608"/>
      <w:bookmarkStart w:id="1204" w:name="_Toc45906322"/>
      <w:bookmarkStart w:id="1205" w:name="_Toc61115525"/>
      <w:r w:rsidRPr="00FA19F9">
        <w:t>6.5.4.4.2</w:t>
      </w:r>
      <w:r w:rsidRPr="00FA19F9">
        <w:tab/>
        <w:t>Procedure</w:t>
      </w:r>
      <w:bookmarkEnd w:id="1201"/>
      <w:bookmarkEnd w:id="1202"/>
      <w:bookmarkEnd w:id="1203"/>
      <w:bookmarkEnd w:id="1204"/>
      <w:bookmarkEnd w:id="1205"/>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1206"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1206"/>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1207" w:name="_Toc21094084"/>
      <w:bookmarkStart w:id="1208" w:name="_Toc29766105"/>
      <w:bookmarkStart w:id="1209" w:name="_Toc29766609"/>
      <w:bookmarkStart w:id="1210" w:name="_Toc45906323"/>
      <w:bookmarkStart w:id="1211" w:name="_Toc61115526"/>
      <w:r w:rsidRPr="00FA19F9">
        <w:lastRenderedPageBreak/>
        <w:t>6.5.4.5</w:t>
      </w:r>
      <w:r w:rsidRPr="00FA19F9">
        <w:tab/>
        <w:t xml:space="preserve">UTRA TDD </w:t>
      </w:r>
      <w:r w:rsidR="003C50B2" w:rsidRPr="00FA19F9">
        <w:t xml:space="preserve">method </w:t>
      </w:r>
      <w:r w:rsidRPr="00FA19F9">
        <w:t>of test</w:t>
      </w:r>
      <w:bookmarkEnd w:id="1207"/>
      <w:bookmarkEnd w:id="1208"/>
      <w:bookmarkEnd w:id="1209"/>
      <w:bookmarkEnd w:id="1210"/>
      <w:bookmarkEnd w:id="1211"/>
    </w:p>
    <w:p w14:paraId="1FD023ED" w14:textId="77777777" w:rsidR="00774CD5" w:rsidRPr="00FA19F9" w:rsidRDefault="00774CD5" w:rsidP="0098090A">
      <w:pPr>
        <w:pStyle w:val="Heading5"/>
      </w:pPr>
      <w:bookmarkStart w:id="1212" w:name="_Toc21094085"/>
      <w:bookmarkStart w:id="1213" w:name="_Toc29766106"/>
      <w:bookmarkStart w:id="1214" w:name="_Toc29766610"/>
      <w:bookmarkStart w:id="1215" w:name="_Toc45906324"/>
      <w:bookmarkStart w:id="1216" w:name="_Toc61115527"/>
      <w:r w:rsidRPr="00FA19F9">
        <w:t>6.5.4.5.1</w:t>
      </w:r>
      <w:r w:rsidRPr="00FA19F9">
        <w:tab/>
        <w:t>Initial conditions</w:t>
      </w:r>
      <w:bookmarkEnd w:id="1212"/>
      <w:bookmarkEnd w:id="1213"/>
      <w:bookmarkEnd w:id="1214"/>
      <w:bookmarkEnd w:id="1215"/>
      <w:bookmarkEnd w:id="1216"/>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1217" w:name="_Toc21094086"/>
      <w:bookmarkStart w:id="1218" w:name="_Toc29766107"/>
      <w:bookmarkStart w:id="1219" w:name="_Toc29766611"/>
      <w:bookmarkStart w:id="1220" w:name="_Toc45906325"/>
      <w:bookmarkStart w:id="1221" w:name="_Toc61115528"/>
      <w:r w:rsidRPr="00FA19F9">
        <w:t>6.5.4.5.2</w:t>
      </w:r>
      <w:r w:rsidRPr="00FA19F9">
        <w:tab/>
        <w:t>Procedure</w:t>
      </w:r>
      <w:bookmarkEnd w:id="1217"/>
      <w:bookmarkEnd w:id="1218"/>
      <w:bookmarkEnd w:id="1219"/>
      <w:bookmarkEnd w:id="1220"/>
      <w:bookmarkEnd w:id="1221"/>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1222" w:name="_Toc21094087"/>
      <w:bookmarkStart w:id="1223" w:name="_Toc29766108"/>
      <w:bookmarkStart w:id="1224" w:name="_Toc29766612"/>
      <w:bookmarkStart w:id="1225" w:name="_Toc45906326"/>
      <w:bookmarkStart w:id="1226" w:name="_Toc61115529"/>
      <w:r w:rsidRPr="00FA19F9">
        <w:t>6.5.4.6</w:t>
      </w:r>
      <w:r w:rsidRPr="00FA19F9">
        <w:tab/>
        <w:t xml:space="preserve">E-UTRA </w:t>
      </w:r>
      <w:r w:rsidR="00C842D7" w:rsidRPr="00FA19F9">
        <w:t xml:space="preserve">and NR </w:t>
      </w:r>
      <w:r w:rsidR="003C50B2" w:rsidRPr="00FA19F9">
        <w:t xml:space="preserve">method </w:t>
      </w:r>
      <w:r w:rsidRPr="00FA19F9">
        <w:t>of test</w:t>
      </w:r>
      <w:bookmarkEnd w:id="1222"/>
      <w:bookmarkEnd w:id="1223"/>
      <w:bookmarkEnd w:id="1224"/>
      <w:bookmarkEnd w:id="1225"/>
      <w:bookmarkEnd w:id="1226"/>
    </w:p>
    <w:p w14:paraId="4080018E" w14:textId="77777777" w:rsidR="00774CD5" w:rsidRPr="00FA19F9" w:rsidRDefault="00774CD5" w:rsidP="0098090A">
      <w:pPr>
        <w:pStyle w:val="Heading5"/>
      </w:pPr>
      <w:bookmarkStart w:id="1227" w:name="_Toc21094088"/>
      <w:bookmarkStart w:id="1228" w:name="_Toc29766109"/>
      <w:bookmarkStart w:id="1229" w:name="_Toc29766613"/>
      <w:bookmarkStart w:id="1230" w:name="_Toc45906327"/>
      <w:bookmarkStart w:id="1231" w:name="_Toc61115530"/>
      <w:r w:rsidRPr="00FA19F9">
        <w:t>6.5.4.6.1</w:t>
      </w:r>
      <w:r w:rsidRPr="00FA19F9">
        <w:tab/>
        <w:t>Initial conditions</w:t>
      </w:r>
      <w:bookmarkEnd w:id="1227"/>
      <w:bookmarkEnd w:id="1228"/>
      <w:bookmarkEnd w:id="1229"/>
      <w:bookmarkEnd w:id="1230"/>
      <w:bookmarkEnd w:id="1231"/>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1232" w:name="_Toc21094089"/>
      <w:bookmarkStart w:id="1233" w:name="_Toc29766110"/>
      <w:bookmarkStart w:id="1234" w:name="_Toc29766614"/>
      <w:bookmarkStart w:id="1235" w:name="_Toc45906328"/>
      <w:bookmarkStart w:id="1236" w:name="_Toc61115531"/>
      <w:r w:rsidRPr="00FA19F9">
        <w:t>6.5.4.6.2</w:t>
      </w:r>
      <w:r w:rsidRPr="00FA19F9">
        <w:tab/>
        <w:t>Procedure</w:t>
      </w:r>
      <w:bookmarkEnd w:id="1232"/>
      <w:bookmarkEnd w:id="1233"/>
      <w:bookmarkEnd w:id="1234"/>
      <w:bookmarkEnd w:id="1235"/>
      <w:bookmarkEnd w:id="1236"/>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1237" w:name="_Toc21094090"/>
      <w:bookmarkStart w:id="1238" w:name="_Toc29766111"/>
      <w:bookmarkStart w:id="1239" w:name="_Toc29766615"/>
      <w:bookmarkStart w:id="1240" w:name="_Toc45906329"/>
      <w:bookmarkStart w:id="1241" w:name="_Toc61115532"/>
      <w:r w:rsidRPr="00FA19F9">
        <w:t>6.5.4.</w:t>
      </w:r>
      <w:r w:rsidR="007A7CC0" w:rsidRPr="00FA19F9">
        <w:t>7</w:t>
      </w:r>
      <w:r w:rsidRPr="00FA19F9">
        <w:tab/>
        <w:t>Test Requirements</w:t>
      </w:r>
      <w:bookmarkEnd w:id="1237"/>
      <w:bookmarkEnd w:id="1238"/>
      <w:bookmarkEnd w:id="1239"/>
      <w:bookmarkEnd w:id="1240"/>
      <w:bookmarkEnd w:id="1241"/>
    </w:p>
    <w:p w14:paraId="13E9A7EB" w14:textId="77777777" w:rsidR="00774CD5" w:rsidRPr="00FA19F9" w:rsidRDefault="00774CD5" w:rsidP="0098090A">
      <w:pPr>
        <w:pStyle w:val="Heading5"/>
      </w:pPr>
      <w:bookmarkStart w:id="1242" w:name="_Toc21094091"/>
      <w:bookmarkStart w:id="1243" w:name="_Toc29766112"/>
      <w:bookmarkStart w:id="1244" w:name="_Toc29766616"/>
      <w:bookmarkStart w:id="1245" w:name="_Toc45906330"/>
      <w:bookmarkStart w:id="1246" w:name="_Toc61115533"/>
      <w:r w:rsidRPr="00FA19F9">
        <w:t>6.5.4.</w:t>
      </w:r>
      <w:r w:rsidR="007A7CC0" w:rsidRPr="00FA19F9">
        <w:t>7</w:t>
      </w:r>
      <w:r w:rsidRPr="00FA19F9">
        <w:t>.1</w:t>
      </w:r>
      <w:r w:rsidRPr="00FA19F9">
        <w:tab/>
        <w:t>UTRA FDD test requirement</w:t>
      </w:r>
      <w:bookmarkEnd w:id="1242"/>
      <w:bookmarkEnd w:id="1243"/>
      <w:bookmarkEnd w:id="1244"/>
      <w:bookmarkEnd w:id="1245"/>
      <w:bookmarkEnd w:id="1246"/>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1247" w:name="_Toc21094092"/>
      <w:bookmarkStart w:id="1248" w:name="_Toc29766113"/>
      <w:bookmarkStart w:id="1249" w:name="_Toc29766617"/>
      <w:bookmarkStart w:id="1250" w:name="_Toc45906331"/>
      <w:bookmarkStart w:id="1251" w:name="_Toc61115534"/>
      <w:r w:rsidRPr="00FA19F9">
        <w:t>6.5.4.</w:t>
      </w:r>
      <w:r w:rsidR="007A7CC0" w:rsidRPr="00FA19F9">
        <w:t>7</w:t>
      </w:r>
      <w:r w:rsidRPr="00FA19F9">
        <w:t>.2</w:t>
      </w:r>
      <w:r w:rsidRPr="00FA19F9">
        <w:tab/>
        <w:t>UTRA TDD test requirement</w:t>
      </w:r>
      <w:bookmarkEnd w:id="1247"/>
      <w:bookmarkEnd w:id="1248"/>
      <w:bookmarkEnd w:id="1249"/>
      <w:bookmarkEnd w:id="1250"/>
      <w:bookmarkEnd w:id="1251"/>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1252" w:name="_Toc21094093"/>
      <w:bookmarkStart w:id="1253" w:name="_Toc29766114"/>
      <w:bookmarkStart w:id="1254" w:name="_Toc29766618"/>
      <w:bookmarkStart w:id="1255" w:name="_Toc45906332"/>
      <w:bookmarkStart w:id="1256" w:name="_Toc61115535"/>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1252"/>
      <w:bookmarkEnd w:id="1253"/>
      <w:bookmarkEnd w:id="1254"/>
      <w:bookmarkEnd w:id="1255"/>
      <w:bookmarkEnd w:id="1256"/>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1257" w:name="_Toc21094094"/>
      <w:bookmarkStart w:id="1258" w:name="_Toc29766115"/>
      <w:bookmarkStart w:id="1259" w:name="_Toc29766619"/>
      <w:bookmarkStart w:id="1260" w:name="_Toc45906333"/>
      <w:bookmarkStart w:id="1261" w:name="_Toc61115536"/>
      <w:r w:rsidRPr="00FA19F9">
        <w:rPr>
          <w:lang w:eastAsia="zh-CN"/>
        </w:rPr>
        <w:t>6.6</w:t>
      </w:r>
      <w:r w:rsidRPr="00FA19F9">
        <w:rPr>
          <w:lang w:eastAsia="zh-CN"/>
        </w:rPr>
        <w:tab/>
      </w:r>
      <w:r w:rsidR="002F6AE5" w:rsidRPr="00FA19F9">
        <w:rPr>
          <w:lang w:eastAsia="zh-CN"/>
        </w:rPr>
        <w:t>Unwanted Emissions</w:t>
      </w:r>
      <w:bookmarkEnd w:id="1257"/>
      <w:bookmarkEnd w:id="1258"/>
      <w:bookmarkEnd w:id="1259"/>
      <w:bookmarkEnd w:id="1260"/>
      <w:bookmarkEnd w:id="1261"/>
    </w:p>
    <w:p w14:paraId="651F34C8" w14:textId="77777777" w:rsidR="001C65AF" w:rsidRPr="00FA19F9" w:rsidRDefault="001C65AF" w:rsidP="0098090A">
      <w:pPr>
        <w:pStyle w:val="Heading3"/>
      </w:pPr>
      <w:bookmarkStart w:id="1262" w:name="_Toc21094095"/>
      <w:bookmarkStart w:id="1263" w:name="_Toc29766116"/>
      <w:bookmarkStart w:id="1264" w:name="_Toc29766620"/>
      <w:bookmarkStart w:id="1265" w:name="_Toc45906334"/>
      <w:bookmarkStart w:id="1266" w:name="_Toc61115537"/>
      <w:r w:rsidRPr="00FA19F9">
        <w:t>6.6.1</w:t>
      </w:r>
      <w:r w:rsidRPr="00FA19F9">
        <w:tab/>
        <w:t>General</w:t>
      </w:r>
      <w:bookmarkEnd w:id="1262"/>
      <w:bookmarkEnd w:id="1263"/>
      <w:bookmarkEnd w:id="1264"/>
      <w:bookmarkEnd w:id="1265"/>
      <w:bookmarkEnd w:id="1266"/>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1267" w:name="_Toc21094096"/>
      <w:bookmarkStart w:id="1268" w:name="_Toc29766117"/>
      <w:bookmarkStart w:id="1269" w:name="_Toc29766621"/>
      <w:bookmarkStart w:id="1270" w:name="_Toc45906335"/>
      <w:bookmarkStart w:id="1271" w:name="_Toc61115538"/>
      <w:r w:rsidRPr="00FA19F9">
        <w:t>6.6.2</w:t>
      </w:r>
      <w:r w:rsidRPr="00FA19F9">
        <w:tab/>
        <w:t>Occupied bandwidth</w:t>
      </w:r>
      <w:bookmarkStart w:id="1272" w:name="_Toc21094097"/>
      <w:bookmarkStart w:id="1273" w:name="_Toc29766118"/>
      <w:bookmarkStart w:id="1274" w:name="_Toc29766622"/>
      <w:bookmarkStart w:id="1275" w:name="_Toc45906336"/>
      <w:bookmarkEnd w:id="1267"/>
      <w:bookmarkEnd w:id="1268"/>
      <w:bookmarkEnd w:id="1269"/>
      <w:bookmarkEnd w:id="1270"/>
      <w:bookmarkEnd w:id="1271"/>
    </w:p>
    <w:p w14:paraId="47768CB4" w14:textId="21C177C1" w:rsidR="001C65AF" w:rsidRPr="00FA19F9" w:rsidRDefault="001C65AF" w:rsidP="0098090A">
      <w:pPr>
        <w:pStyle w:val="Heading4"/>
      </w:pPr>
      <w:bookmarkStart w:id="1276" w:name="_Toc61115539"/>
      <w:r w:rsidRPr="00FA19F9">
        <w:t>6.6.2.1</w:t>
      </w:r>
      <w:r w:rsidRPr="00FA19F9">
        <w:tab/>
        <w:t>Definition and applicability</w:t>
      </w:r>
      <w:bookmarkEnd w:id="1272"/>
      <w:bookmarkEnd w:id="1273"/>
      <w:bookmarkEnd w:id="1274"/>
      <w:bookmarkEnd w:id="1275"/>
      <w:bookmarkEnd w:id="1276"/>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1277" w:name="_Toc21094098"/>
      <w:bookmarkStart w:id="1278" w:name="_Toc29766119"/>
      <w:bookmarkStart w:id="1279" w:name="_Toc29766623"/>
      <w:bookmarkStart w:id="1280" w:name="_Toc45906337"/>
      <w:bookmarkStart w:id="1281" w:name="_Toc61115540"/>
      <w:r w:rsidRPr="00FA19F9">
        <w:t>6.6.2.2</w:t>
      </w:r>
      <w:r w:rsidRPr="00FA19F9">
        <w:tab/>
        <w:t>Minimum requirement</w:t>
      </w:r>
      <w:bookmarkEnd w:id="1277"/>
      <w:bookmarkEnd w:id="1278"/>
      <w:bookmarkEnd w:id="1279"/>
      <w:bookmarkEnd w:id="1280"/>
      <w:bookmarkEnd w:id="1281"/>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1282" w:name="_Toc21094099"/>
      <w:bookmarkStart w:id="1283" w:name="_Toc29766120"/>
      <w:bookmarkStart w:id="1284" w:name="_Toc29766624"/>
      <w:bookmarkStart w:id="1285" w:name="_Toc45906338"/>
      <w:bookmarkStart w:id="1286" w:name="_Toc61115541"/>
      <w:r w:rsidRPr="00FA19F9">
        <w:t>6.6.2.3</w:t>
      </w:r>
      <w:r w:rsidRPr="00FA19F9">
        <w:tab/>
        <w:t>Test purpose</w:t>
      </w:r>
      <w:bookmarkEnd w:id="1282"/>
      <w:bookmarkEnd w:id="1283"/>
      <w:bookmarkEnd w:id="1284"/>
      <w:bookmarkEnd w:id="1285"/>
      <w:bookmarkEnd w:id="1286"/>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1287" w:name="_Toc21094100"/>
      <w:bookmarkStart w:id="1288" w:name="_Toc29766121"/>
      <w:bookmarkStart w:id="1289" w:name="_Toc29766625"/>
      <w:bookmarkStart w:id="1290" w:name="_Toc45906339"/>
      <w:bookmarkStart w:id="1291" w:name="_Toc61115542"/>
      <w:r w:rsidRPr="00FA19F9">
        <w:t>6.6.2.4</w:t>
      </w:r>
      <w:r w:rsidRPr="00FA19F9">
        <w:tab/>
        <w:t>Method of test</w:t>
      </w:r>
      <w:bookmarkStart w:id="1292" w:name="_Toc21094101"/>
      <w:bookmarkStart w:id="1293" w:name="_Toc29766122"/>
      <w:bookmarkStart w:id="1294" w:name="_Toc29766626"/>
      <w:bookmarkStart w:id="1295" w:name="_Toc45906340"/>
      <w:bookmarkEnd w:id="1287"/>
      <w:bookmarkEnd w:id="1288"/>
      <w:bookmarkEnd w:id="1289"/>
      <w:bookmarkEnd w:id="1290"/>
      <w:bookmarkEnd w:id="1291"/>
    </w:p>
    <w:p w14:paraId="41292C37" w14:textId="1E50F951" w:rsidR="001C65AF" w:rsidRPr="00FA19F9" w:rsidRDefault="001C65AF" w:rsidP="0098090A">
      <w:pPr>
        <w:pStyle w:val="Heading5"/>
      </w:pPr>
      <w:bookmarkStart w:id="1296" w:name="_Toc61115543"/>
      <w:r w:rsidRPr="00FA19F9">
        <w:t>6.6.2.4.1</w:t>
      </w:r>
      <w:r w:rsidRPr="00FA19F9">
        <w:tab/>
        <w:t>Initial conditions</w:t>
      </w:r>
      <w:bookmarkEnd w:id="1292"/>
      <w:bookmarkEnd w:id="1293"/>
      <w:bookmarkEnd w:id="1294"/>
      <w:bookmarkEnd w:id="1295"/>
      <w:bookmarkEnd w:id="1296"/>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1297" w:name="_Toc21094102"/>
      <w:bookmarkStart w:id="1298" w:name="_Toc29766123"/>
      <w:bookmarkStart w:id="1299" w:name="_Toc29766627"/>
      <w:bookmarkStart w:id="1300" w:name="_Toc45906341"/>
      <w:bookmarkStart w:id="1301" w:name="_Toc61115544"/>
      <w:r w:rsidRPr="00FA19F9">
        <w:t>6.6.2.4.2</w:t>
      </w:r>
      <w:r w:rsidRPr="00FA19F9">
        <w:tab/>
        <w:t>Procedure</w:t>
      </w:r>
      <w:bookmarkEnd w:id="1297"/>
      <w:bookmarkEnd w:id="1298"/>
      <w:bookmarkEnd w:id="1299"/>
      <w:bookmarkEnd w:id="1300"/>
      <w:bookmarkEnd w:id="1301"/>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A70452" w:rsidP="00091DFB">
            <w:pPr>
              <w:pStyle w:val="TAC"/>
              <w:rPr>
                <w:lang w:val="en-US" w:eastAsia="zh-CN"/>
              </w:rPr>
            </w:pPr>
            <w:r>
              <w:rPr>
                <w:rFonts w:eastAsia="SimSun"/>
                <w:lang w:val="en-US" w:eastAsia="zh-CN"/>
              </w:rPr>
              <w:pict w14:anchorId="4655744E">
                <v:shape id="_x0000_i1033" type="#_x0000_t75" style="width:57pt;height:11.2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A70452">
              <w:rPr>
                <w:rFonts w:eastAsia="SimSun"/>
                <w:lang w:val="en-US" w:eastAsia="zh-CN"/>
              </w:rPr>
              <w:pict w14:anchorId="0CB30611">
                <v:shape id="_x0000_i1034" type="#_x0000_t75" style="width:57pt;height:19.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A70452">
              <w:rPr>
                <w:rFonts w:eastAsia="SimSun"/>
                <w:lang w:val="en-US" w:eastAsia="zh-CN"/>
              </w:rPr>
              <w:pict w14:anchorId="4AFC6A0E">
                <v:shape id="_x0000_i1035" type="#_x0000_t75" style="width:57pt;height:19.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1302" w:name="_Toc21094103"/>
      <w:bookmarkStart w:id="1303" w:name="_Toc29766124"/>
      <w:bookmarkStart w:id="1304" w:name="_Toc29766628"/>
      <w:bookmarkStart w:id="1305" w:name="_Toc45906342"/>
      <w:bookmarkStart w:id="1306" w:name="_Toc61115545"/>
      <w:r w:rsidRPr="00FA19F9">
        <w:t>6.6.2.5</w:t>
      </w:r>
      <w:r w:rsidRPr="00FA19F9">
        <w:tab/>
        <w:t>Test requirements</w:t>
      </w:r>
      <w:bookmarkEnd w:id="1302"/>
      <w:bookmarkEnd w:id="1303"/>
      <w:bookmarkEnd w:id="1304"/>
      <w:bookmarkEnd w:id="1305"/>
      <w:bookmarkEnd w:id="1306"/>
    </w:p>
    <w:p w14:paraId="3FED56B7" w14:textId="77777777" w:rsidR="001C65AF" w:rsidRPr="00FA19F9" w:rsidRDefault="001C65AF" w:rsidP="0098090A">
      <w:pPr>
        <w:pStyle w:val="Heading5"/>
      </w:pPr>
      <w:bookmarkStart w:id="1307" w:name="_Toc21094104"/>
      <w:bookmarkStart w:id="1308" w:name="_Toc29766125"/>
      <w:bookmarkStart w:id="1309" w:name="_Toc29766629"/>
      <w:bookmarkStart w:id="1310" w:name="_Toc45906343"/>
      <w:bookmarkStart w:id="1311" w:name="_Toc61115546"/>
      <w:r w:rsidRPr="00FA19F9">
        <w:t>6.6.2.5.1</w:t>
      </w:r>
      <w:r w:rsidRPr="00FA19F9">
        <w:tab/>
        <w:t>MSR</w:t>
      </w:r>
      <w:bookmarkEnd w:id="1307"/>
      <w:bookmarkEnd w:id="1308"/>
      <w:bookmarkEnd w:id="1309"/>
      <w:bookmarkEnd w:id="1310"/>
      <w:bookmarkEnd w:id="1311"/>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1312" w:name="_Toc21094105"/>
      <w:bookmarkStart w:id="1313" w:name="_Toc29766126"/>
      <w:bookmarkStart w:id="1314" w:name="_Toc29766630"/>
      <w:bookmarkStart w:id="1315" w:name="_Toc45906344"/>
      <w:bookmarkStart w:id="1316" w:name="_Toc61115547"/>
      <w:r w:rsidRPr="00FA19F9">
        <w:t>6.6.2.5.2</w:t>
      </w:r>
      <w:r w:rsidRPr="00FA19F9">
        <w:tab/>
        <w:t>UTRA FDD</w:t>
      </w:r>
      <w:bookmarkEnd w:id="1312"/>
      <w:bookmarkEnd w:id="1313"/>
      <w:bookmarkEnd w:id="1314"/>
      <w:bookmarkEnd w:id="1315"/>
      <w:bookmarkEnd w:id="1316"/>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1317" w:name="_Toc21094106"/>
      <w:bookmarkStart w:id="1318" w:name="_Toc29766127"/>
      <w:bookmarkStart w:id="1319" w:name="_Toc29766631"/>
      <w:bookmarkStart w:id="1320" w:name="_Toc45906345"/>
      <w:bookmarkStart w:id="1321" w:name="_Toc61115548"/>
      <w:r w:rsidRPr="00FA19F9">
        <w:t>6.6.2.5.3</w:t>
      </w:r>
      <w:r w:rsidRPr="00FA19F9">
        <w:tab/>
        <w:t>UTRA TDD</w:t>
      </w:r>
      <w:bookmarkEnd w:id="1317"/>
      <w:bookmarkEnd w:id="1318"/>
      <w:bookmarkEnd w:id="1319"/>
      <w:bookmarkEnd w:id="1320"/>
      <w:bookmarkEnd w:id="1321"/>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1322" w:name="_Toc21094107"/>
      <w:bookmarkStart w:id="1323" w:name="_Toc29766128"/>
      <w:bookmarkStart w:id="1324" w:name="_Toc29766632"/>
      <w:bookmarkStart w:id="1325" w:name="_Toc45906346"/>
      <w:bookmarkStart w:id="1326" w:name="_Toc61115549"/>
      <w:r w:rsidRPr="00FA19F9">
        <w:t>6.6.2.5.4</w:t>
      </w:r>
      <w:r w:rsidRPr="00FA19F9">
        <w:tab/>
        <w:t>E-UTRA</w:t>
      </w:r>
      <w:bookmarkEnd w:id="1322"/>
      <w:bookmarkEnd w:id="1323"/>
      <w:bookmarkEnd w:id="1324"/>
      <w:bookmarkEnd w:id="1325"/>
      <w:bookmarkEnd w:id="1326"/>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1327" w:name="_Toc21094108"/>
      <w:bookmarkStart w:id="1328" w:name="_Toc29766129"/>
      <w:bookmarkStart w:id="1329" w:name="_Toc29766633"/>
      <w:bookmarkStart w:id="1330" w:name="_Toc45906347"/>
      <w:bookmarkStart w:id="1331" w:name="_Toc61115550"/>
      <w:r w:rsidRPr="00FA19F9">
        <w:lastRenderedPageBreak/>
        <w:t>6.6.3</w:t>
      </w:r>
      <w:r w:rsidRPr="00FA19F9">
        <w:tab/>
        <w:t>Adjacent Channel Leakage power Ratio</w:t>
      </w:r>
      <w:bookmarkEnd w:id="1327"/>
      <w:bookmarkEnd w:id="1328"/>
      <w:bookmarkEnd w:id="1329"/>
      <w:bookmarkEnd w:id="1330"/>
      <w:bookmarkEnd w:id="1331"/>
    </w:p>
    <w:p w14:paraId="6A81F223" w14:textId="77777777" w:rsidR="001C65AF" w:rsidRPr="00FA19F9" w:rsidRDefault="001C65AF" w:rsidP="0098090A">
      <w:pPr>
        <w:pStyle w:val="Heading4"/>
      </w:pPr>
      <w:bookmarkStart w:id="1332" w:name="_Toc21094109"/>
      <w:bookmarkStart w:id="1333" w:name="_Toc29766130"/>
      <w:bookmarkStart w:id="1334" w:name="_Toc29766634"/>
      <w:bookmarkStart w:id="1335" w:name="_Toc45906348"/>
      <w:bookmarkStart w:id="1336" w:name="_Toc61115551"/>
      <w:r w:rsidRPr="00FA19F9">
        <w:t>6.6.3.1</w:t>
      </w:r>
      <w:r w:rsidRPr="00FA19F9">
        <w:tab/>
        <w:t>Definition and applicability</w:t>
      </w:r>
      <w:bookmarkEnd w:id="1332"/>
      <w:bookmarkEnd w:id="1333"/>
      <w:bookmarkEnd w:id="1334"/>
      <w:bookmarkEnd w:id="1335"/>
      <w:bookmarkEnd w:id="1336"/>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1337" w:name="_Toc21094110"/>
      <w:bookmarkStart w:id="1338" w:name="_Toc29766131"/>
      <w:bookmarkStart w:id="1339" w:name="_Toc29766635"/>
      <w:bookmarkStart w:id="1340" w:name="_Toc45906349"/>
      <w:bookmarkStart w:id="1341" w:name="_Toc61115552"/>
      <w:r w:rsidRPr="00FA19F9">
        <w:t>6.6.3.2</w:t>
      </w:r>
      <w:r w:rsidRPr="00FA19F9">
        <w:tab/>
        <w:t>Minimum requirement</w:t>
      </w:r>
      <w:bookmarkEnd w:id="1337"/>
      <w:bookmarkEnd w:id="1338"/>
      <w:bookmarkEnd w:id="1339"/>
      <w:bookmarkEnd w:id="1340"/>
      <w:bookmarkEnd w:id="1341"/>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1342" w:name="_Toc21094111"/>
      <w:bookmarkStart w:id="1343" w:name="_Toc29766132"/>
      <w:bookmarkStart w:id="1344" w:name="_Toc29766636"/>
      <w:bookmarkStart w:id="1345" w:name="_Toc45906350"/>
      <w:bookmarkStart w:id="1346" w:name="_Toc61115553"/>
      <w:r w:rsidRPr="00FA19F9">
        <w:t>6.6.3.3</w:t>
      </w:r>
      <w:r w:rsidRPr="00FA19F9">
        <w:tab/>
        <w:t>Test purpose</w:t>
      </w:r>
      <w:bookmarkEnd w:id="1342"/>
      <w:bookmarkEnd w:id="1343"/>
      <w:bookmarkEnd w:id="1344"/>
      <w:bookmarkEnd w:id="1345"/>
      <w:bookmarkEnd w:id="1346"/>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1347" w:name="_Toc21094112"/>
      <w:bookmarkStart w:id="1348" w:name="_Toc29766133"/>
      <w:bookmarkStart w:id="1349" w:name="_Toc29766637"/>
      <w:bookmarkStart w:id="1350" w:name="_Toc45906351"/>
      <w:bookmarkStart w:id="1351" w:name="_Toc61115554"/>
      <w:r w:rsidRPr="00FA19F9">
        <w:t>6.6.3.4</w:t>
      </w:r>
      <w:r w:rsidRPr="00FA19F9">
        <w:tab/>
        <w:t>Method of test</w:t>
      </w:r>
      <w:bookmarkStart w:id="1352" w:name="_Toc21094113"/>
      <w:bookmarkStart w:id="1353" w:name="_Toc29766134"/>
      <w:bookmarkStart w:id="1354" w:name="_Toc29766638"/>
      <w:bookmarkStart w:id="1355" w:name="_Toc45906352"/>
      <w:bookmarkEnd w:id="1347"/>
      <w:bookmarkEnd w:id="1348"/>
      <w:bookmarkEnd w:id="1349"/>
      <w:bookmarkEnd w:id="1350"/>
      <w:bookmarkEnd w:id="1351"/>
    </w:p>
    <w:p w14:paraId="2AF5A592" w14:textId="14100B62" w:rsidR="001C65AF" w:rsidRPr="00FA19F9" w:rsidRDefault="001C65AF" w:rsidP="0098090A">
      <w:pPr>
        <w:pStyle w:val="Heading5"/>
      </w:pPr>
      <w:bookmarkStart w:id="1356" w:name="_Toc61115555"/>
      <w:r w:rsidRPr="00FA19F9">
        <w:t>6.6.3.4.1</w:t>
      </w:r>
      <w:r w:rsidRPr="00FA19F9">
        <w:tab/>
        <w:t>Initial conditions</w:t>
      </w:r>
      <w:bookmarkEnd w:id="1352"/>
      <w:bookmarkEnd w:id="1353"/>
      <w:bookmarkEnd w:id="1354"/>
      <w:bookmarkEnd w:id="1355"/>
      <w:bookmarkEnd w:id="1356"/>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1357" w:name="_Toc21094114"/>
      <w:bookmarkStart w:id="1358" w:name="_Toc29766135"/>
      <w:bookmarkStart w:id="1359" w:name="_Toc29766639"/>
      <w:bookmarkStart w:id="1360" w:name="_Toc45906353"/>
      <w:bookmarkStart w:id="1361" w:name="_Toc61115556"/>
      <w:r w:rsidRPr="00FA19F9">
        <w:lastRenderedPageBreak/>
        <w:t>6.6.3.4.2</w:t>
      </w:r>
      <w:r w:rsidRPr="00FA19F9">
        <w:tab/>
        <w:t>Procedure</w:t>
      </w:r>
      <w:bookmarkEnd w:id="1357"/>
      <w:bookmarkEnd w:id="1358"/>
      <w:bookmarkEnd w:id="1359"/>
      <w:bookmarkEnd w:id="1360"/>
      <w:bookmarkEnd w:id="1361"/>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1362" w:name="_Toc21094115"/>
      <w:bookmarkStart w:id="1363" w:name="_Toc29766136"/>
      <w:bookmarkStart w:id="1364" w:name="_Toc29766640"/>
      <w:bookmarkStart w:id="1365" w:name="_Toc45906354"/>
      <w:bookmarkStart w:id="1366" w:name="_Toc61115557"/>
      <w:r w:rsidRPr="00FA19F9">
        <w:t>6.6.3.5</w:t>
      </w:r>
      <w:r w:rsidRPr="00FA19F9">
        <w:tab/>
        <w:t>Test requirements</w:t>
      </w:r>
      <w:bookmarkEnd w:id="1362"/>
      <w:bookmarkEnd w:id="1363"/>
      <w:bookmarkEnd w:id="1364"/>
      <w:bookmarkEnd w:id="1365"/>
      <w:bookmarkEnd w:id="1366"/>
    </w:p>
    <w:p w14:paraId="338C2473" w14:textId="77777777" w:rsidR="001C65AF" w:rsidRPr="00FA19F9" w:rsidRDefault="001C65AF" w:rsidP="0098090A">
      <w:pPr>
        <w:pStyle w:val="Heading5"/>
      </w:pPr>
      <w:bookmarkStart w:id="1367" w:name="_Toc21094116"/>
      <w:bookmarkStart w:id="1368" w:name="_Toc29766137"/>
      <w:bookmarkStart w:id="1369" w:name="_Toc29766641"/>
      <w:bookmarkStart w:id="1370" w:name="_Toc45906355"/>
      <w:bookmarkStart w:id="1371" w:name="_Toc61115558"/>
      <w:r w:rsidRPr="00FA19F9">
        <w:t>6.6.3.5.1</w:t>
      </w:r>
      <w:r w:rsidRPr="00FA19F9">
        <w:tab/>
        <w:t>General Requirements</w:t>
      </w:r>
      <w:bookmarkEnd w:id="1367"/>
      <w:bookmarkEnd w:id="1368"/>
      <w:bookmarkEnd w:id="1369"/>
      <w:bookmarkEnd w:id="1370"/>
      <w:bookmarkEnd w:id="1371"/>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1372"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1372"/>
    </w:p>
    <w:p w14:paraId="38A154A9" w14:textId="28B45310" w:rsidR="001C65AF" w:rsidRPr="00FA19F9" w:rsidRDefault="001C65AF" w:rsidP="0098090A">
      <w:pPr>
        <w:pStyle w:val="Heading5"/>
      </w:pPr>
      <w:bookmarkStart w:id="1373" w:name="_Toc21094117"/>
      <w:bookmarkStart w:id="1374" w:name="_Toc29766138"/>
      <w:bookmarkStart w:id="1375" w:name="_Toc29766642"/>
      <w:bookmarkStart w:id="1376" w:name="_Toc45906356"/>
      <w:bookmarkStart w:id="1377" w:name="_Toc61115559"/>
      <w:r w:rsidRPr="00FA19F9">
        <w:t>6.6.3.5.2</w:t>
      </w:r>
      <w:r w:rsidRPr="00FA19F9">
        <w:tab/>
      </w:r>
      <w:r w:rsidR="00C14E44" w:rsidRPr="00FA19F9">
        <w:t>Absolute</w:t>
      </w:r>
      <w:r w:rsidRPr="00FA19F9">
        <w:t xml:space="preserve"> Limits</w:t>
      </w:r>
      <w:bookmarkEnd w:id="1373"/>
      <w:bookmarkEnd w:id="1374"/>
      <w:bookmarkEnd w:id="1375"/>
      <w:bookmarkEnd w:id="1376"/>
      <w:bookmarkEnd w:id="1377"/>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1378" w:name="_Toc21094118"/>
      <w:bookmarkStart w:id="1379" w:name="_Toc29766139"/>
      <w:bookmarkStart w:id="1380" w:name="_Toc29766643"/>
      <w:bookmarkStart w:id="1381" w:name="_Toc45906357"/>
      <w:bookmarkStart w:id="1382" w:name="_Toc61115560"/>
      <w:r w:rsidRPr="00FA19F9">
        <w:t>6.6.3.5.3</w:t>
      </w:r>
      <w:r w:rsidRPr="00FA19F9">
        <w:tab/>
        <w:t>MSR</w:t>
      </w:r>
      <w:bookmarkEnd w:id="1378"/>
      <w:bookmarkEnd w:id="1379"/>
      <w:bookmarkEnd w:id="1380"/>
      <w:bookmarkEnd w:id="1381"/>
      <w:bookmarkEnd w:id="1382"/>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1383" w:name="_Toc21094119"/>
      <w:bookmarkStart w:id="1384" w:name="_Toc29766140"/>
      <w:bookmarkStart w:id="1385" w:name="_Toc29766644"/>
      <w:bookmarkStart w:id="1386" w:name="_Toc45906358"/>
      <w:bookmarkStart w:id="1387" w:name="_Toc61115561"/>
      <w:r w:rsidRPr="00FA19F9">
        <w:t>6.6.3.5.4</w:t>
      </w:r>
      <w:r w:rsidRPr="00FA19F9">
        <w:tab/>
        <w:t>UTRA FDD</w:t>
      </w:r>
      <w:bookmarkEnd w:id="1383"/>
      <w:bookmarkEnd w:id="1384"/>
      <w:bookmarkEnd w:id="1385"/>
      <w:bookmarkEnd w:id="1386"/>
      <w:bookmarkEnd w:id="1387"/>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1388" w:name="_Toc21094120"/>
      <w:bookmarkStart w:id="1389" w:name="_Toc29766141"/>
      <w:bookmarkStart w:id="1390" w:name="_Toc29766645"/>
      <w:bookmarkStart w:id="1391" w:name="_Toc45906359"/>
      <w:bookmarkStart w:id="1392" w:name="_Toc61115562"/>
      <w:r w:rsidRPr="00FA19F9">
        <w:t>6.6.3.5.5</w:t>
      </w:r>
      <w:r w:rsidRPr="00FA19F9">
        <w:tab/>
        <w:t>UTRA TDD, 1,28Mcps option</w:t>
      </w:r>
      <w:bookmarkEnd w:id="1388"/>
      <w:bookmarkEnd w:id="1389"/>
      <w:bookmarkEnd w:id="1390"/>
      <w:bookmarkEnd w:id="1391"/>
      <w:bookmarkEnd w:id="1392"/>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1393" w:name="_Toc21094121"/>
      <w:bookmarkStart w:id="1394" w:name="_Toc29766142"/>
      <w:bookmarkStart w:id="1395" w:name="_Toc29766646"/>
      <w:bookmarkStart w:id="1396" w:name="_Toc45906360"/>
      <w:bookmarkStart w:id="1397" w:name="_Toc61115563"/>
      <w:r w:rsidRPr="00FA19F9">
        <w:t>6.6.3.5.6</w:t>
      </w:r>
      <w:r w:rsidRPr="00FA19F9">
        <w:tab/>
        <w:t>E-UTRA</w:t>
      </w:r>
      <w:bookmarkEnd w:id="1393"/>
      <w:bookmarkEnd w:id="1394"/>
      <w:bookmarkEnd w:id="1395"/>
      <w:bookmarkEnd w:id="1396"/>
      <w:bookmarkEnd w:id="1397"/>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1398" w:name="OLE_LINK105"/>
      <w:bookmarkStart w:id="1399"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1398"/>
      <w:bookmarkEnd w:id="1399"/>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1400" w:name="_Toc21094122"/>
      <w:bookmarkStart w:id="1401" w:name="_Toc29766143"/>
      <w:bookmarkStart w:id="1402" w:name="_Toc29766647"/>
      <w:bookmarkStart w:id="1403" w:name="_Toc45906361"/>
      <w:bookmarkStart w:id="1404" w:name="_Toc61115564"/>
      <w:r w:rsidRPr="00FA19F9">
        <w:t>6.6.4</w:t>
      </w:r>
      <w:r w:rsidRPr="00FA19F9">
        <w:tab/>
        <w:t>Spectrum emission mask</w:t>
      </w:r>
      <w:bookmarkStart w:id="1405" w:name="_Toc21094123"/>
      <w:bookmarkStart w:id="1406" w:name="_Toc29766144"/>
      <w:bookmarkStart w:id="1407" w:name="_Toc29766648"/>
      <w:bookmarkStart w:id="1408" w:name="_Toc45906362"/>
      <w:bookmarkEnd w:id="1400"/>
      <w:bookmarkEnd w:id="1401"/>
      <w:bookmarkEnd w:id="1402"/>
      <w:bookmarkEnd w:id="1403"/>
      <w:bookmarkEnd w:id="1404"/>
    </w:p>
    <w:p w14:paraId="65B06B0E" w14:textId="6D071B68" w:rsidR="001C65AF" w:rsidRPr="00FA19F9" w:rsidRDefault="001C65AF" w:rsidP="0098090A">
      <w:pPr>
        <w:pStyle w:val="Heading4"/>
      </w:pPr>
      <w:bookmarkStart w:id="1409" w:name="_Toc61115565"/>
      <w:r w:rsidRPr="00FA19F9">
        <w:t>6.6.4.1</w:t>
      </w:r>
      <w:r w:rsidRPr="00FA19F9">
        <w:tab/>
        <w:t>Definition and applicability</w:t>
      </w:r>
      <w:bookmarkEnd w:id="1405"/>
      <w:bookmarkEnd w:id="1406"/>
      <w:bookmarkEnd w:id="1407"/>
      <w:bookmarkEnd w:id="1408"/>
      <w:bookmarkEnd w:id="1409"/>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1410" w:name="_Toc21094124"/>
      <w:bookmarkStart w:id="1411" w:name="_Toc29766145"/>
      <w:bookmarkStart w:id="1412" w:name="_Toc29766649"/>
      <w:bookmarkStart w:id="1413" w:name="_Toc45906363"/>
      <w:bookmarkStart w:id="1414" w:name="_Toc61115566"/>
      <w:r w:rsidRPr="00FA19F9">
        <w:t>6.6.4.2</w:t>
      </w:r>
      <w:r w:rsidRPr="00FA19F9">
        <w:tab/>
        <w:t>Minimum requirement</w:t>
      </w:r>
      <w:bookmarkEnd w:id="1410"/>
      <w:bookmarkEnd w:id="1411"/>
      <w:bookmarkEnd w:id="1412"/>
      <w:bookmarkEnd w:id="1413"/>
      <w:bookmarkEnd w:id="1414"/>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1415" w:name="_Toc21094125"/>
      <w:bookmarkStart w:id="1416" w:name="_Toc29766146"/>
      <w:bookmarkStart w:id="1417" w:name="_Toc29766650"/>
      <w:bookmarkStart w:id="1418" w:name="_Toc45906364"/>
      <w:bookmarkStart w:id="1419" w:name="_Toc61115567"/>
      <w:r w:rsidRPr="00FA19F9">
        <w:t>6.6.4.3</w:t>
      </w:r>
      <w:r w:rsidRPr="00FA19F9">
        <w:tab/>
        <w:t>Test purpose</w:t>
      </w:r>
      <w:bookmarkEnd w:id="1415"/>
      <w:bookmarkEnd w:id="1416"/>
      <w:bookmarkEnd w:id="1417"/>
      <w:bookmarkEnd w:id="1418"/>
      <w:bookmarkEnd w:id="1419"/>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1420" w:name="_Toc21094126"/>
      <w:bookmarkStart w:id="1421" w:name="_Toc29766147"/>
      <w:bookmarkStart w:id="1422" w:name="_Toc29766651"/>
      <w:bookmarkStart w:id="1423" w:name="_Toc45906365"/>
      <w:bookmarkStart w:id="1424" w:name="_Toc61115568"/>
      <w:r w:rsidRPr="00FA19F9">
        <w:t>6.6.4.4</w:t>
      </w:r>
      <w:r w:rsidRPr="00FA19F9">
        <w:tab/>
        <w:t>Method of test</w:t>
      </w:r>
      <w:bookmarkStart w:id="1425" w:name="_Toc21094127"/>
      <w:bookmarkStart w:id="1426" w:name="_Toc29766148"/>
      <w:bookmarkStart w:id="1427" w:name="_Toc29766652"/>
      <w:bookmarkStart w:id="1428" w:name="_Toc45906366"/>
      <w:bookmarkEnd w:id="1420"/>
      <w:bookmarkEnd w:id="1421"/>
      <w:bookmarkEnd w:id="1422"/>
      <w:bookmarkEnd w:id="1423"/>
      <w:bookmarkEnd w:id="1424"/>
    </w:p>
    <w:p w14:paraId="296F51DA" w14:textId="5AF9D74C" w:rsidR="001C65AF" w:rsidRPr="00FA19F9" w:rsidRDefault="001C65AF" w:rsidP="0098090A">
      <w:pPr>
        <w:pStyle w:val="Heading5"/>
      </w:pPr>
      <w:bookmarkStart w:id="1429" w:name="_Toc61115569"/>
      <w:r w:rsidRPr="00FA19F9">
        <w:t>6.6.4.4.1</w:t>
      </w:r>
      <w:r w:rsidRPr="00FA19F9">
        <w:tab/>
        <w:t>Initial conditions</w:t>
      </w:r>
      <w:bookmarkEnd w:id="1425"/>
      <w:bookmarkEnd w:id="1426"/>
      <w:bookmarkEnd w:id="1427"/>
      <w:bookmarkEnd w:id="1428"/>
      <w:bookmarkEnd w:id="1429"/>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1430" w:name="_Toc21094128"/>
      <w:bookmarkStart w:id="1431" w:name="_Toc29766149"/>
      <w:bookmarkStart w:id="1432" w:name="_Toc29766653"/>
      <w:bookmarkStart w:id="1433" w:name="_Toc45906367"/>
      <w:bookmarkStart w:id="1434" w:name="_Toc61115570"/>
      <w:r w:rsidRPr="00FA19F9">
        <w:t>6.6.4.4.2</w:t>
      </w:r>
      <w:r w:rsidRPr="00FA19F9">
        <w:tab/>
        <w:t>Procedure</w:t>
      </w:r>
      <w:bookmarkEnd w:id="1430"/>
      <w:bookmarkEnd w:id="1431"/>
      <w:bookmarkEnd w:id="1432"/>
      <w:bookmarkEnd w:id="1433"/>
      <w:bookmarkEnd w:id="1434"/>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1435" w:name="_Toc21094129"/>
      <w:bookmarkStart w:id="1436" w:name="_Toc29766150"/>
      <w:bookmarkStart w:id="1437" w:name="_Toc29766654"/>
      <w:bookmarkStart w:id="1438" w:name="_Toc45906368"/>
      <w:bookmarkStart w:id="1439" w:name="_Toc61115571"/>
      <w:r w:rsidRPr="00FA19F9">
        <w:t>6.6.4.5</w:t>
      </w:r>
      <w:r w:rsidRPr="00FA19F9">
        <w:tab/>
        <w:t>Test requirements</w:t>
      </w:r>
      <w:bookmarkEnd w:id="1435"/>
      <w:bookmarkEnd w:id="1436"/>
      <w:bookmarkEnd w:id="1437"/>
      <w:bookmarkEnd w:id="1438"/>
      <w:bookmarkEnd w:id="1439"/>
    </w:p>
    <w:p w14:paraId="7EB2B796" w14:textId="77777777" w:rsidR="001C65AF" w:rsidRPr="00FA19F9" w:rsidRDefault="001C65AF" w:rsidP="0098090A">
      <w:pPr>
        <w:pStyle w:val="Heading5"/>
      </w:pPr>
      <w:bookmarkStart w:id="1440" w:name="_Toc21094130"/>
      <w:bookmarkStart w:id="1441" w:name="_Toc29766151"/>
      <w:bookmarkStart w:id="1442" w:name="_Toc29766655"/>
      <w:bookmarkStart w:id="1443" w:name="_Toc45906369"/>
      <w:bookmarkStart w:id="1444" w:name="_Toc61115572"/>
      <w:r w:rsidRPr="00FA19F9">
        <w:t>6.6.4.5.1</w:t>
      </w:r>
      <w:r w:rsidRPr="00FA19F9">
        <w:tab/>
        <w:t>General</w:t>
      </w:r>
      <w:bookmarkEnd w:id="1440"/>
      <w:bookmarkEnd w:id="1441"/>
      <w:bookmarkEnd w:id="1442"/>
      <w:bookmarkEnd w:id="1443"/>
      <w:bookmarkEnd w:id="1444"/>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1445" w:name="_Toc21094131"/>
      <w:bookmarkStart w:id="1446" w:name="_Toc29766152"/>
      <w:bookmarkStart w:id="1447" w:name="_Toc29766656"/>
      <w:bookmarkStart w:id="1448" w:name="_Toc45906370"/>
      <w:bookmarkStart w:id="1449" w:name="_Toc61115573"/>
      <w:r w:rsidRPr="00FA19F9">
        <w:t>6.6.4.5.2</w:t>
      </w:r>
      <w:r w:rsidRPr="00FA19F9">
        <w:tab/>
        <w:t>Basic Limits</w:t>
      </w:r>
      <w:bookmarkEnd w:id="1445"/>
      <w:bookmarkEnd w:id="1446"/>
      <w:bookmarkEnd w:id="1447"/>
      <w:bookmarkEnd w:id="1448"/>
      <w:bookmarkEnd w:id="1449"/>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25pt" o:ole="" fillcolor="window">
                  <v:imagedata r:id="rId31" o:title=""/>
                </v:shape>
                <o:OLEObject Type="Embed" ProgID="Equation.3" ShapeID="_x0000_i1036" DrawAspect="Content" ObjectID="_1671728385"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25pt" o:ole="" fillcolor="window">
                  <v:imagedata r:id="rId33" o:title=""/>
                </v:shape>
                <o:OLEObject Type="Embed" ProgID="Equation.3" ShapeID="_x0000_i1037" DrawAspect="Content" ObjectID="_1671728386"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25pt" o:ole="" fillcolor="window">
                  <v:imagedata r:id="rId35" o:title=""/>
                </v:shape>
                <o:OLEObject Type="Embed" ProgID="Equation.3" ShapeID="_x0000_i1038" DrawAspect="Content" ObjectID="_1671728387"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25pt;height:29.25pt" o:ole="" fillcolor="window">
                  <v:imagedata r:id="rId37" o:title=""/>
                </v:shape>
                <o:OLEObject Type="Embed" ProgID="Equation.3" ShapeID="_x0000_i1039" DrawAspect="Content" ObjectID="_1671728388"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pt;height:33.75pt;mso-wrap-style:square;mso-position-horizontal-relative:page;mso-position-vertical-relative:page" o:ole="">
                  <v:fill o:detectmouseclick="t"/>
                  <v:imagedata r:id="rId39" o:title=""/>
                </v:shape>
                <o:OLEObject Type="Embed" ProgID="Equation.3" ShapeID="对象 220" DrawAspect="Content" ObjectID="_1671728389"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pt;height:33.75pt;mso-wrap-style:square;mso-position-horizontal-relative:page;mso-position-vertical-relative:page" o:ole="">
                  <v:fill o:detectmouseclick="t"/>
                  <v:imagedata r:id="rId41" o:title=""/>
                </v:shape>
                <o:OLEObject Type="Embed" ProgID="Equation.3" ShapeID="对象 221" DrawAspect="Content" ObjectID="_1671728390"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75pt;height:29.25pt" o:ole="" fillcolor="window">
                  <v:imagedata r:id="rId43" o:title=""/>
                </v:shape>
                <o:OLEObject Type="Embed" ProgID="Equation.3" ShapeID="_x0000_i1042" DrawAspect="Content" ObjectID="_1671728391"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25pt;height:29.25pt" o:ole="" fillcolor="window">
                  <v:imagedata r:id="rId45" o:title=""/>
                </v:shape>
                <o:OLEObject Type="Embed" ProgID="Equation.3" ShapeID="_x0000_i1043" DrawAspect="Content" ObjectID="_1671728392"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9.25pt" o:ole="" fillcolor="window">
                  <v:imagedata r:id="rId47" o:title=""/>
                </v:shape>
                <o:OLEObject Type="Embed" ProgID="Equation.3" ShapeID="_x0000_i1044" DrawAspect="Content" ObjectID="_1671728393"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pt;height:47.25pt;mso-wrap-style:square;mso-position-horizontal-relative:page;mso-position-vertical-relative:page" o:ole="">
                  <v:fill o:detectmouseclick="t"/>
                  <v:imagedata r:id="rId49" o:title=""/>
                </v:shape>
                <o:OLEObject Type="Embed" ProgID="Equation.3" ShapeID="对象 222" DrawAspect="Content" ObjectID="_1671728394"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5pt;height:29.25pt" o:ole="" fillcolor="window">
                  <v:imagedata r:id="rId51" o:title=""/>
                </v:shape>
                <o:OLEObject Type="Embed" ProgID="Equation.3" ShapeID="_x0000_i1046" DrawAspect="Content" ObjectID="_1671728395"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1450" w:name="_Toc21094132"/>
      <w:bookmarkStart w:id="1451" w:name="_Toc29766153"/>
      <w:bookmarkStart w:id="1452" w:name="_Toc29766657"/>
      <w:bookmarkStart w:id="1453" w:name="_Toc45906371"/>
      <w:bookmarkStart w:id="1454" w:name="_Toc61115574"/>
      <w:r w:rsidRPr="00FA19F9">
        <w:t>6.6.5</w:t>
      </w:r>
      <w:r w:rsidRPr="00FA19F9">
        <w:tab/>
        <w:t>Operating band unwanted emission</w:t>
      </w:r>
      <w:bookmarkEnd w:id="1450"/>
      <w:bookmarkEnd w:id="1451"/>
      <w:bookmarkEnd w:id="1452"/>
      <w:bookmarkEnd w:id="1453"/>
      <w:bookmarkEnd w:id="1454"/>
    </w:p>
    <w:p w14:paraId="259CB55A" w14:textId="77777777" w:rsidR="001C65AF" w:rsidRPr="00FA19F9" w:rsidRDefault="001C65AF" w:rsidP="0098090A">
      <w:pPr>
        <w:pStyle w:val="Heading4"/>
      </w:pPr>
      <w:bookmarkStart w:id="1455" w:name="_Toc21094133"/>
      <w:bookmarkStart w:id="1456" w:name="_Toc29766154"/>
      <w:bookmarkStart w:id="1457" w:name="_Toc29766658"/>
      <w:bookmarkStart w:id="1458" w:name="_Toc45906372"/>
      <w:bookmarkStart w:id="1459" w:name="_Toc61115575"/>
      <w:r w:rsidRPr="00FA19F9">
        <w:t>6.6.5.1</w:t>
      </w:r>
      <w:r w:rsidRPr="00FA19F9">
        <w:tab/>
        <w:t>Definition and applicability</w:t>
      </w:r>
      <w:bookmarkEnd w:id="1455"/>
      <w:bookmarkEnd w:id="1456"/>
      <w:bookmarkEnd w:id="1457"/>
      <w:bookmarkEnd w:id="1458"/>
      <w:bookmarkEnd w:id="1459"/>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1460" w:name="_Toc21094134"/>
      <w:bookmarkStart w:id="1461" w:name="_Toc29766155"/>
      <w:bookmarkStart w:id="1462" w:name="_Toc29766659"/>
      <w:bookmarkStart w:id="1463" w:name="_Toc45906373"/>
      <w:bookmarkStart w:id="1464" w:name="_Toc61115576"/>
      <w:r w:rsidRPr="00FA19F9">
        <w:t>6.6.5.2</w:t>
      </w:r>
      <w:r w:rsidRPr="00FA19F9">
        <w:tab/>
        <w:t>Minimum requirement</w:t>
      </w:r>
      <w:bookmarkEnd w:id="1460"/>
      <w:bookmarkEnd w:id="1461"/>
      <w:bookmarkEnd w:id="1462"/>
      <w:bookmarkEnd w:id="1463"/>
      <w:bookmarkEnd w:id="1464"/>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1465" w:name="_Toc21094135"/>
      <w:bookmarkStart w:id="1466" w:name="_Toc29766156"/>
      <w:bookmarkStart w:id="1467" w:name="_Toc29766660"/>
      <w:bookmarkStart w:id="1468" w:name="_Toc45906374"/>
      <w:bookmarkStart w:id="1469" w:name="_Toc61115577"/>
      <w:r w:rsidRPr="00FA19F9">
        <w:t>6.6.5.3</w:t>
      </w:r>
      <w:r w:rsidRPr="00FA19F9">
        <w:tab/>
        <w:t>Test purpose</w:t>
      </w:r>
      <w:bookmarkEnd w:id="1465"/>
      <w:bookmarkEnd w:id="1466"/>
      <w:bookmarkEnd w:id="1467"/>
      <w:bookmarkEnd w:id="1468"/>
      <w:bookmarkEnd w:id="1469"/>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1470" w:name="_Toc21094136"/>
      <w:bookmarkStart w:id="1471" w:name="_Toc29766157"/>
      <w:bookmarkStart w:id="1472" w:name="_Toc29766661"/>
      <w:bookmarkStart w:id="1473" w:name="_Toc45906375"/>
      <w:bookmarkStart w:id="1474" w:name="_Toc61115578"/>
      <w:r w:rsidRPr="00FA19F9">
        <w:t>6.6.5.4</w:t>
      </w:r>
      <w:r w:rsidRPr="00FA19F9">
        <w:tab/>
        <w:t>Method of test</w:t>
      </w:r>
      <w:bookmarkStart w:id="1475" w:name="_Toc21094137"/>
      <w:bookmarkStart w:id="1476" w:name="_Toc29766158"/>
      <w:bookmarkStart w:id="1477" w:name="_Toc29766662"/>
      <w:bookmarkStart w:id="1478" w:name="_Toc45906376"/>
      <w:bookmarkEnd w:id="1470"/>
      <w:bookmarkEnd w:id="1471"/>
      <w:bookmarkEnd w:id="1472"/>
      <w:bookmarkEnd w:id="1473"/>
      <w:bookmarkEnd w:id="1474"/>
    </w:p>
    <w:p w14:paraId="0D04BF37" w14:textId="7DBEE013" w:rsidR="001C65AF" w:rsidRPr="00FA19F9" w:rsidRDefault="001C65AF" w:rsidP="0098090A">
      <w:pPr>
        <w:pStyle w:val="Heading5"/>
      </w:pPr>
      <w:bookmarkStart w:id="1479" w:name="_Toc61115579"/>
      <w:r w:rsidRPr="00FA19F9">
        <w:t>6.6.5.4.1</w:t>
      </w:r>
      <w:r w:rsidRPr="00FA19F9">
        <w:tab/>
        <w:t>Initial conditions</w:t>
      </w:r>
      <w:bookmarkEnd w:id="1475"/>
      <w:bookmarkEnd w:id="1476"/>
      <w:bookmarkEnd w:id="1477"/>
      <w:bookmarkEnd w:id="1478"/>
      <w:bookmarkEnd w:id="1479"/>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1480" w:name="_Toc21094138"/>
      <w:bookmarkStart w:id="1481" w:name="_Toc29766159"/>
      <w:bookmarkStart w:id="1482" w:name="_Toc29766663"/>
      <w:bookmarkStart w:id="1483" w:name="_Toc45906377"/>
      <w:bookmarkStart w:id="1484" w:name="_Toc61115580"/>
      <w:r w:rsidRPr="00FA19F9">
        <w:t>6.6.5.4.2</w:t>
      </w:r>
      <w:r w:rsidRPr="00FA19F9">
        <w:tab/>
        <w:t>Procedure</w:t>
      </w:r>
      <w:bookmarkEnd w:id="1480"/>
      <w:bookmarkEnd w:id="1481"/>
      <w:bookmarkEnd w:id="1482"/>
      <w:bookmarkEnd w:id="1483"/>
      <w:bookmarkEnd w:id="1484"/>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1485" w:name="_Toc21094139"/>
      <w:bookmarkStart w:id="1486" w:name="_Toc29766160"/>
      <w:bookmarkStart w:id="1487" w:name="_Toc29766664"/>
      <w:bookmarkStart w:id="1488" w:name="_Toc45906378"/>
      <w:bookmarkStart w:id="1489" w:name="_Toc61115581"/>
      <w:r w:rsidRPr="00FA19F9">
        <w:t>6.6.5.5</w:t>
      </w:r>
      <w:r w:rsidRPr="00FA19F9">
        <w:tab/>
        <w:t>Test requirements</w:t>
      </w:r>
      <w:bookmarkEnd w:id="1485"/>
      <w:bookmarkEnd w:id="1486"/>
      <w:bookmarkEnd w:id="1487"/>
      <w:bookmarkEnd w:id="1488"/>
      <w:bookmarkEnd w:id="1489"/>
    </w:p>
    <w:p w14:paraId="5314D577" w14:textId="77777777" w:rsidR="001C65AF" w:rsidRPr="00FA19F9" w:rsidRDefault="001C65AF" w:rsidP="0098090A">
      <w:pPr>
        <w:pStyle w:val="Heading5"/>
      </w:pPr>
      <w:bookmarkStart w:id="1490" w:name="_Toc21094140"/>
      <w:bookmarkStart w:id="1491" w:name="_Toc29766161"/>
      <w:bookmarkStart w:id="1492" w:name="_Toc29766665"/>
      <w:bookmarkStart w:id="1493" w:name="_Toc45906379"/>
      <w:bookmarkStart w:id="1494" w:name="_Toc61115582"/>
      <w:r w:rsidRPr="00FA19F9">
        <w:t>6.6.5.5.1</w:t>
      </w:r>
      <w:r w:rsidRPr="00FA19F9">
        <w:tab/>
        <w:t>General</w:t>
      </w:r>
      <w:bookmarkEnd w:id="1490"/>
      <w:bookmarkEnd w:id="1491"/>
      <w:bookmarkEnd w:id="1492"/>
      <w:bookmarkEnd w:id="1493"/>
      <w:bookmarkEnd w:id="1494"/>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w:t>
      </w:r>
      <w:r w:rsidR="001C65AF" w:rsidRPr="00FA19F9">
        <w:lastRenderedPageBreak/>
        <w:t xml:space="preserve">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1495" w:name="_Toc21094141"/>
      <w:bookmarkStart w:id="1496" w:name="_Toc29766162"/>
      <w:bookmarkStart w:id="1497" w:name="_Toc29766666"/>
      <w:bookmarkStart w:id="1498" w:name="_Toc45906380"/>
      <w:bookmarkStart w:id="1499" w:name="_Toc61115583"/>
      <w:r w:rsidRPr="00FA19F9">
        <w:t>6.6.5.5.2</w:t>
      </w:r>
      <w:r w:rsidRPr="00FA19F9">
        <w:tab/>
        <w:t>Basic Limits for MSR Band Categories 1 and 3</w:t>
      </w:r>
      <w:bookmarkEnd w:id="1495"/>
      <w:bookmarkEnd w:id="1496"/>
      <w:bookmarkEnd w:id="1497"/>
      <w:bookmarkEnd w:id="1498"/>
      <w:bookmarkEnd w:id="1499"/>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1500" w:name="_Hlk534357754"/>
      <w:r w:rsidR="004C5B06" w:rsidRPr="00FA19F9">
        <w:rPr>
          <w:i/>
        </w:rPr>
        <w:t>basic limits</w:t>
      </w:r>
      <w:r w:rsidR="004C5B06" w:rsidRPr="00FA19F9">
        <w:t xml:space="preserve"> are</w:t>
      </w:r>
      <w:bookmarkEnd w:id="1500"/>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1501"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1501"/>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1502" w:name="_Hlk534357824"/>
      <w:r w:rsidR="004C5B06" w:rsidRPr="00FA19F9">
        <w:rPr>
          <w:i/>
        </w:rPr>
        <w:t xml:space="preserve">basic </w:t>
      </w:r>
      <w:bookmarkEnd w:id="1502"/>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1503"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1503"/>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3EE4817B" w14:textId="55B69E59" w:rsidR="001C65AF" w:rsidRPr="00FA19F9" w:rsidRDefault="001C65AF" w:rsidP="001C65AF">
      <w:pPr>
        <w:pStyle w:val="TH"/>
        <w:rPr>
          <w:rFonts w:cs="v5.0.0"/>
        </w:rPr>
      </w:pPr>
      <w:r w:rsidRPr="00FA19F9">
        <w:lastRenderedPageBreak/>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47" type="#_x0000_t75" style="width:159pt;height:29.25pt" o:ole="" fillcolor="window">
                  <v:imagedata r:id="rId53" o:title=""/>
                </v:shape>
                <o:OLEObject Type="Embed" ProgID="Equation.DSMT4" ShapeID="_x0000_i1047" DrawAspect="Content" ObjectID="_1671728396" r:id="rId54"/>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403F8824" w14:textId="77777777" w:rsidR="00E252F5"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3F7AD3E5" w14:textId="6056A9B0"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48" type="#_x0000_t75" style="width:158.25pt;height:29.25pt" o:ole="" fillcolor="window">
                  <v:imagedata r:id="rId55" o:title=""/>
                </v:shape>
                <o:OLEObject Type="Embed" ProgID="Equation.3" ShapeID="_x0000_i1048" DrawAspect="Content" ObjectID="_1671728397" r:id="rId56"/>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7BFEADD7" w14:textId="77777777" w:rsidR="00E252F5"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03AC9590" w14:textId="746001F2"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lastRenderedPageBreak/>
        <w:t xml:space="preserve">Table 6.6.5.5.2-2a: </w:t>
      </w:r>
      <w:bookmarkStart w:id="1504" w:name="_Hlk510517866"/>
      <w:r w:rsidRPr="00FA19F9">
        <w:t>Wide Area operating band unwanted emission mask (UEM) for BS supporting NR and not supporting UTRA in BC1 and BC3 bands below 1GHz</w:t>
      </w:r>
      <w:bookmarkEnd w:id="150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E252F5">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06301027" w14:textId="77777777" w:rsidR="00A90A75" w:rsidRPr="00FA19F9" w:rsidRDefault="00A90A75" w:rsidP="00091DFB">
            <w:pPr>
              <w:pStyle w:val="TAH"/>
              <w:rPr>
                <w:rFonts w:cs="v5.0.0"/>
              </w:rPr>
            </w:pPr>
            <w:r w:rsidRPr="00FA19F9">
              <w:rPr>
                <w:rFonts w:cs="v5.0.0"/>
              </w:rPr>
              <w:t>Measurement bandwidth</w:t>
            </w:r>
          </w:p>
        </w:tc>
      </w:tr>
      <w:tr w:rsidR="00E252F5" w:rsidRPr="00FA19F9" w14:paraId="18093B32" w14:textId="77777777" w:rsidTr="00E252F5">
        <w:trPr>
          <w:cantSplit/>
          <w:jc w:val="center"/>
        </w:trPr>
        <w:tc>
          <w:tcPr>
            <w:tcW w:w="1953" w:type="dxa"/>
          </w:tcPr>
          <w:p w14:paraId="7A49EC83" w14:textId="77777777" w:rsidR="00E252F5" w:rsidRPr="00FA19F9" w:rsidRDefault="00E252F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E252F5" w:rsidRPr="00FA19F9" w:rsidRDefault="00E252F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E252F5" w:rsidRPr="00FA19F9" w:rsidRDefault="00E252F5" w:rsidP="00091DFB">
            <w:pPr>
              <w:pStyle w:val="TAC"/>
              <w:rPr>
                <w:rFonts w:cs="Arial"/>
              </w:rPr>
            </w:pPr>
            <w:r w:rsidRPr="00FA19F9">
              <w:rPr>
                <w:rFonts w:cs="Arial"/>
                <w:position w:val="-28"/>
              </w:rPr>
              <w:object w:dxaOrig="3580" w:dyaOrig="680" w14:anchorId="2DBBDAEA">
                <v:shape id="_x0000_i1049" type="#_x0000_t75" style="width:129.75pt;height:29.25pt" o:ole="" fillcolor="window">
                  <v:imagedata r:id="rId57" o:title=""/>
                </v:shape>
                <o:OLEObject Type="Embed" ProgID="Equation.3" ShapeID="_x0000_i1049" DrawAspect="Content" ObjectID="_1671728398" r:id="rId58"/>
              </w:object>
            </w:r>
          </w:p>
        </w:tc>
        <w:tc>
          <w:tcPr>
            <w:tcW w:w="1430" w:type="dxa"/>
            <w:tcBorders>
              <w:bottom w:val="nil"/>
            </w:tcBorders>
            <w:shd w:val="clear" w:color="auto" w:fill="auto"/>
            <w:vAlign w:val="center"/>
          </w:tcPr>
          <w:p w14:paraId="16CB8064" w14:textId="232484ED" w:rsidR="00E252F5" w:rsidRPr="00FA19F9" w:rsidRDefault="00E252F5" w:rsidP="00091DFB">
            <w:pPr>
              <w:pStyle w:val="TAC"/>
              <w:rPr>
                <w:rFonts w:cs="Arial"/>
              </w:rPr>
            </w:pPr>
          </w:p>
        </w:tc>
      </w:tr>
      <w:tr w:rsidR="00E252F5" w:rsidRPr="00FA19F9" w14:paraId="0D06C183" w14:textId="77777777" w:rsidTr="00E252F5">
        <w:trPr>
          <w:cantSplit/>
          <w:jc w:val="center"/>
        </w:trPr>
        <w:tc>
          <w:tcPr>
            <w:tcW w:w="1953" w:type="dxa"/>
          </w:tcPr>
          <w:p w14:paraId="5A23C43A" w14:textId="77777777" w:rsidR="00E252F5" w:rsidRPr="00FA19F9" w:rsidRDefault="00E252F5" w:rsidP="00E252F5">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7D70B00" w14:textId="292BCCD9" w:rsidR="00E252F5" w:rsidRPr="00FA19F9" w:rsidRDefault="00E252F5" w:rsidP="00E252F5">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CAB43DD" w14:textId="77777777" w:rsidR="00E252F5" w:rsidRPr="00FA19F9" w:rsidRDefault="00E252F5" w:rsidP="00E252F5">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125017F8" w14:textId="5157648E" w:rsidR="00E252F5" w:rsidRPr="00FA19F9" w:rsidRDefault="00E252F5" w:rsidP="00E252F5">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E252F5" w:rsidRPr="00FA19F9" w:rsidRDefault="00E252F5" w:rsidP="00E252F5">
            <w:pPr>
              <w:pStyle w:val="TAC"/>
              <w:rPr>
                <w:rFonts w:cs="Arial"/>
              </w:rPr>
            </w:pPr>
            <w:r w:rsidRPr="00FA19F9">
              <w:rPr>
                <w:rFonts w:cs="Arial"/>
              </w:rPr>
              <w:t>-12.5 dBm</w:t>
            </w:r>
          </w:p>
        </w:tc>
        <w:tc>
          <w:tcPr>
            <w:tcW w:w="1430" w:type="dxa"/>
            <w:tcBorders>
              <w:top w:val="nil"/>
              <w:bottom w:val="nil"/>
            </w:tcBorders>
            <w:shd w:val="clear" w:color="auto" w:fill="auto"/>
            <w:vAlign w:val="center"/>
          </w:tcPr>
          <w:p w14:paraId="0DEB0AB7" w14:textId="3E2BE6CC" w:rsidR="00E252F5" w:rsidRPr="00FA19F9" w:rsidRDefault="00E252F5" w:rsidP="00E252F5">
            <w:pPr>
              <w:pStyle w:val="TAC"/>
              <w:rPr>
                <w:rFonts w:cs="Arial"/>
              </w:rPr>
            </w:pPr>
            <w:r w:rsidRPr="00FA19F9">
              <w:rPr>
                <w:rFonts w:cs="Arial"/>
              </w:rPr>
              <w:t>100 kHz</w:t>
            </w:r>
          </w:p>
        </w:tc>
      </w:tr>
      <w:tr w:rsidR="00E252F5" w:rsidRPr="00FA19F9" w14:paraId="3A339F20" w14:textId="77777777" w:rsidTr="00E252F5">
        <w:trPr>
          <w:cantSplit/>
          <w:jc w:val="center"/>
        </w:trPr>
        <w:tc>
          <w:tcPr>
            <w:tcW w:w="1953" w:type="dxa"/>
          </w:tcPr>
          <w:p w14:paraId="573A6673" w14:textId="77777777" w:rsidR="00E252F5" w:rsidRPr="00FA19F9" w:rsidRDefault="00E252F5" w:rsidP="00E252F5">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E252F5" w:rsidRPr="00FA19F9" w:rsidRDefault="00E252F5" w:rsidP="00E252F5">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E252F5" w:rsidRPr="00FA19F9" w:rsidRDefault="00E252F5" w:rsidP="00E252F5">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043D2EA8" w14:textId="77777777" w:rsidR="00E252F5" w:rsidRPr="00FA19F9" w:rsidRDefault="00E252F5" w:rsidP="00E252F5">
            <w:pPr>
              <w:pStyle w:val="TAC"/>
              <w:rPr>
                <w:rFonts w:cs="Arial"/>
              </w:rPr>
            </w:pPr>
          </w:p>
        </w:tc>
      </w:tr>
      <w:tr w:rsidR="00E252F5" w:rsidRPr="00FA19F9" w14:paraId="21813C58" w14:textId="77777777" w:rsidTr="00091DFB">
        <w:trPr>
          <w:cantSplit/>
          <w:jc w:val="center"/>
        </w:trPr>
        <w:tc>
          <w:tcPr>
            <w:tcW w:w="9814" w:type="dxa"/>
            <w:gridSpan w:val="4"/>
          </w:tcPr>
          <w:p w14:paraId="696C5C06" w14:textId="77777777" w:rsidR="00E252F5" w:rsidRPr="00FA19F9" w:rsidRDefault="00E252F5" w:rsidP="00E252F5">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79ACB1B" w14:textId="77777777" w:rsidR="00E252F5" w:rsidRPr="00FA19F9" w:rsidRDefault="00E252F5" w:rsidP="00E252F5">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732C375" w14:textId="086EB390" w:rsidR="00E252F5" w:rsidRPr="00FA19F9" w:rsidRDefault="00E252F5" w:rsidP="00E252F5">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338457F4" w:rsidR="00A90A75" w:rsidRPr="00FA19F9" w:rsidRDefault="00A90A75" w:rsidP="00A90A75">
      <w:pPr>
        <w:pStyle w:val="TH"/>
        <w:rPr>
          <w:rFonts w:cs="v5.0.0"/>
        </w:rPr>
      </w:pPr>
      <w:r w:rsidRPr="00FA19F9">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0" type="#_x0000_t75" style="width:129.75pt;height:29.25pt" o:ole="" fillcolor="window">
                  <v:imagedata r:id="rId57" o:title=""/>
                </v:shape>
                <o:OLEObject Type="Embed" ProgID="Equation.3" ShapeID="_x0000_i1050" DrawAspect="Content" ObjectID="_1671728399" r:id="rId59"/>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5AA94EF9" w14:textId="77777777" w:rsidR="00E252F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FF11A1E" w14:textId="2C478F22"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B78253B" w14:textId="77777777" w:rsidR="00E252F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7D88D75" w14:textId="7B3933CD"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5ACE302D" w14:textId="77777777" w:rsidR="00E252F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E847DCD" w14:textId="331B0A49"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lastRenderedPageBreak/>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1" type="#_x0000_t75" style="width:125.25pt;height:39.75pt;mso-wrap-style:square;mso-position-horizontal-relative:page;mso-position-vertical-relative:page" o:ole="">
                  <v:fill o:detectmouseclick="t"/>
                  <v:imagedata r:id="rId60" o:title=""/>
                </v:shape>
                <o:OLEObject Type="Embed" ProgID="Equation.3" ShapeID="对象 186" DrawAspect="Content" ObjectID="_1671728400" r:id="rId61"/>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2" type="#_x0000_t75" style="width:124.5pt;height:39.75pt;mso-wrap-style:square;mso-position-horizontal-relative:page;mso-position-vertical-relative:page" o:ole="">
                  <v:fill o:detectmouseclick="t"/>
                  <v:imagedata r:id="rId62" o:title=""/>
                </v:shape>
                <o:OLEObject Type="Embed" ProgID="Equation.3" ShapeID="对象 188" DrawAspect="Content" ObjectID="_1671728401" r:id="rId63"/>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lastRenderedPageBreak/>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3817F37D" w14:textId="77777777" w:rsidR="00E252F5" w:rsidRPr="00FA19F9" w:rsidRDefault="001C65AF" w:rsidP="006475A7">
            <w:pPr>
              <w:pStyle w:val="TAH"/>
              <w:rPr>
                <w:rFonts w:cs="Arial"/>
              </w:rPr>
            </w:pPr>
            <w:r w:rsidRPr="00FA19F9">
              <w:rPr>
                <w:rFonts w:cs="Arial"/>
              </w:rPr>
              <w:t>Frequency offset of measurement filter</w:t>
            </w:r>
          </w:p>
          <w:p w14:paraId="019EDCB3" w14:textId="09E4CB3E"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3" type="#_x0000_t75" style="width:114.75pt;height:39.75pt;mso-wrap-style:square;mso-position-horizontal-relative:page;mso-position-vertical-relative:page" o:ole="">
                  <v:fill o:detectmouseclick="t"/>
                  <v:imagedata r:id="rId64" o:title=""/>
                </v:shape>
                <o:OLEObject Type="Embed" ProgID="Equation.3" ShapeID="对象 187" DrawAspect="Content" ObjectID="_1671728402" r:id="rId65"/>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54" type="#_x0000_t75" style="width:120.75pt;height:39.75pt;mso-wrap-style:square;mso-position-horizontal-relative:page;mso-position-vertical-relative:page" o:ole="">
                  <v:fill o:detectmouseclick="t"/>
                  <v:imagedata r:id="rId66" o:title=""/>
                </v:shape>
                <o:OLEObject Type="Embed" ProgID="Equation.3" ShapeID="对象 189" DrawAspect="Content" ObjectID="_1671728403" r:id="rId67"/>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55" type="#_x0000_t75" style="width:165.75pt;height:29.25pt" o:ole="">
                  <v:imagedata r:id="rId68" o:title=""/>
                </v:shape>
                <o:OLEObject Type="Embed" ProgID="Equation.DSMT4" ShapeID="_x0000_i1055" DrawAspect="Content" ObjectID="_1671728404" r:id="rId69"/>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56" type="#_x0000_t75" style="width:159pt;height:29.25pt" o:ole="" fillcolor="window">
                  <v:imagedata r:id="rId70" o:title=""/>
                </v:shape>
                <o:OLEObject Type="Embed" ProgID="Equation.DSMT4" ShapeID="_x0000_i1056" DrawAspect="Content" ObjectID="_1671728405" r:id="rId71"/>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57" type="#_x0000_t75" style="width:165.75pt;height:29.25pt" o:ole="">
                  <v:imagedata r:id="rId72" o:title=""/>
                </v:shape>
                <o:OLEObject Type="Embed" ProgID="Equation.DSMT4" ShapeID="_x0000_i1057" DrawAspect="Content" ObjectID="_1671728406" r:id="rId73"/>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58" type="#_x0000_t75" style="width:158.25pt;height:29.25pt" o:ole="" fillcolor="window">
                  <v:imagedata r:id="rId74" o:title=""/>
                </v:shape>
                <o:OLEObject Type="Embed" ProgID="Equation.DSMT4" ShapeID="_x0000_i1058" DrawAspect="Content" ObjectID="_1671728407" r:id="rId75"/>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59" type="#_x0000_t75" style="width:165.75pt;height:29.25pt" o:ole="">
                  <v:imagedata r:id="rId76" o:title=""/>
                </v:shape>
                <o:OLEObject Type="Embed" ProgID="Equation.3" ShapeID="_x0000_i1059" DrawAspect="Content" ObjectID="_1671728408" r:id="rId77"/>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lastRenderedPageBreak/>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0" type="#_x0000_t75" style="width:165.75pt;height:29.25pt" o:ole="">
                  <v:imagedata r:id="rId78" o:title=""/>
                </v:shape>
                <o:OLEObject Type="Embed" ProgID="Equation.3" ShapeID="_x0000_i1060" DrawAspect="Content" ObjectID="_1671728409" r:id="rId79"/>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1505" w:name="_Toc21094142"/>
      <w:bookmarkStart w:id="1506" w:name="_Toc29766163"/>
      <w:bookmarkStart w:id="1507" w:name="_Toc29766667"/>
      <w:bookmarkStart w:id="1508" w:name="_Toc45906381"/>
      <w:bookmarkStart w:id="1509" w:name="_Toc61115584"/>
      <w:r w:rsidRPr="00FA19F9">
        <w:t>6.6.5.5.3</w:t>
      </w:r>
      <w:r w:rsidRPr="00FA19F9">
        <w:tab/>
        <w:t>Basic Limits for MSR Band Category 2</w:t>
      </w:r>
      <w:bookmarkEnd w:id="1505"/>
      <w:bookmarkEnd w:id="1506"/>
      <w:bookmarkEnd w:id="1507"/>
      <w:bookmarkEnd w:id="1508"/>
      <w:bookmarkEnd w:id="150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lastRenderedPageBreak/>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1" type="#_x0000_t75" style="width:159pt;height:29.25pt" o:ole="" fillcolor="window">
                  <v:imagedata r:id="rId80" o:title=""/>
                </v:shape>
                <o:OLEObject Type="Embed" ProgID="Equation.DSMT4" ShapeID="_x0000_i1061" DrawAspect="Content" ObjectID="_1671728410" r:id="rId81"/>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1AC7A91D"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2DD193E7" w14:textId="78AF8490"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2EF631" w:rsidR="00091DFB" w:rsidRPr="00FA19F9" w:rsidRDefault="00091DFB" w:rsidP="00091DFB">
      <w:pPr>
        <w:pStyle w:val="TH"/>
        <w:rPr>
          <w:rFonts w:cs="v5.0.0"/>
        </w:rPr>
      </w:pPr>
      <w:r w:rsidRPr="00FA19F9">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682E6D73" w14:textId="77777777" w:rsidR="00E252F5"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3A0A7E44" w14:textId="5829CFE2"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BFE2EB7" w14:textId="77777777" w:rsidR="00E252F5"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05C2063" w14:textId="5152F786"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5FA7ABBC"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3E6E2C4D" w14:textId="77777777" w:rsidR="00E252F5"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3E7892DD" w14:textId="23A653E6"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F51CA6D" w14:textId="77777777" w:rsidR="00E252F5"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4E2B7EB9" w14:textId="6FCF73D6"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lastRenderedPageBreak/>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2" type="#_x0000_t75" style="width:147pt;height:39.75pt;mso-wrap-style:square;mso-position-horizontal-relative:page;mso-position-vertical-relative:page" o:ole="">
                  <v:fill o:detectmouseclick="t"/>
                  <v:imagedata r:id="rId82" o:title=""/>
                </v:shape>
                <o:OLEObject Type="Embed" ProgID="Equation.3" ShapeID="对象 190" DrawAspect="Content" ObjectID="_1671728411" r:id="rId83"/>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63" type="#_x0000_t75" style="width:147.75pt;height:39.75pt;mso-wrap-style:square;mso-position-horizontal-relative:page;mso-position-vertical-relative:page" o:ole="">
                  <v:fill o:detectmouseclick="t"/>
                  <v:imagedata r:id="rId84" o:title=""/>
                </v:shape>
                <o:OLEObject Type="Embed" ProgID="Equation.3" ShapeID="对象 191" DrawAspect="Content" ObjectID="_1671728412" r:id="rId85"/>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64" type="#_x0000_t75" style="width:114.75pt;height:39.75pt;mso-wrap-style:square;mso-position-horizontal-relative:page;mso-position-vertical-relative:page" o:ole="">
                  <v:fill o:detectmouseclick="t"/>
                  <v:imagedata r:id="rId86" o:title=""/>
                </v:shape>
                <o:OLEObject Type="Embed" ProgID="Equation.3" ShapeID="对象 192" DrawAspect="Content" ObjectID="_1671728413" r:id="rId87"/>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65" type="#_x0000_t75" style="width:120.75pt;height:39.75pt;mso-wrap-style:square;mso-position-horizontal-relative:page;mso-position-vertical-relative:page" o:ole="">
                  <v:fill o:detectmouseclick="t"/>
                  <v:imagedata r:id="rId88" o:title=""/>
                </v:shape>
                <o:OLEObject Type="Embed" ProgID="Equation.3" ShapeID="对象 193" DrawAspect="Content" ObjectID="_1671728414" r:id="rId89"/>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lastRenderedPageBreak/>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3E7447E7"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66" type="#_x0000_t75" style="width:159.75pt;height:27.75pt;mso-wrap-style:square;mso-position-horizontal-relative:page;mso-position-vertical-relative:page" o:ole="">
                  <v:fill o:detectmouseclick="t"/>
                  <v:imagedata r:id="rId90" o:title=""/>
                </v:shape>
                <o:OLEObject Type="Embed" ProgID="Equation.3" ShapeID="对象 195" DrawAspect="Content" ObjectID="_1671728415" r:id="rId91">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67" type="#_x0000_t75" style="width:159pt;height:29.25pt" o:ole="" fillcolor="window">
                  <v:imagedata r:id="rId92" o:title=""/>
                </v:shape>
                <o:OLEObject Type="Embed" ProgID="Equation.DSMT4" ShapeID="_x0000_i1067" DrawAspect="Content" ObjectID="_1671728416" r:id="rId93"/>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lastRenderedPageBreak/>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68" type="#_x0000_t75" style="width:120pt;height:39.75pt;mso-wrap-style:square;mso-position-horizontal-relative:page;mso-position-vertical-relative:page" o:ole="">
                  <v:fill o:detectmouseclick="t"/>
                  <v:imagedata r:id="rId94" o:title=""/>
                </v:shape>
                <o:OLEObject Type="Embed" ProgID="Equation.3" ShapeID="对象 196" DrawAspect="Content" ObjectID="_1671728417" r:id="rId95"/>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69" type="#_x0000_t75" style="width:119.25pt;height:39.75pt;mso-wrap-style:square;mso-position-horizontal-relative:page;mso-position-vertical-relative:page" o:ole="">
                  <v:fill o:detectmouseclick="t"/>
                  <v:imagedata r:id="rId96" o:title=""/>
                </v:shape>
                <o:OLEObject Type="Embed" ProgID="Equation.3" ShapeID="对象 197" DrawAspect="Content" ObjectID="_1671728418" r:id="rId97"/>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lastRenderedPageBreak/>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70" type="#_x0000_t75" style="width:121.5pt;height:33pt;mso-wrap-style:square;mso-position-horizontal-relative:page;mso-position-vertical-relative:page" o:ole="">
                  <v:fill o:detectmouseclick="t"/>
                  <v:imagedata r:id="rId98" o:title=""/>
                </v:shape>
                <o:OLEObject Type="Embed" ProgID="Equation.3" ShapeID="对象 198" DrawAspect="Content" ObjectID="_1671728419" r:id="rId99"/>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71" type="#_x0000_t75" style="width:126.75pt;height:33pt;mso-wrap-style:square;mso-position-horizontal-relative:page;mso-position-vertical-relative:page" o:ole="">
                  <v:fill o:detectmouseclick="t"/>
                  <v:imagedata r:id="rId100" o:title=""/>
                </v:shape>
                <o:OLEObject Type="Embed" ProgID="Equation.3" ShapeID="对象 199" DrawAspect="Content" ObjectID="_1671728420" r:id="rId101"/>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72" type="#_x0000_t75" style="width:2in;height:29.25pt" o:ole="">
                  <v:imagedata r:id="rId102" o:title=""/>
                </v:shape>
                <o:OLEObject Type="Embed" ProgID="Equation.3" ShapeID="_x0000_i1072" DrawAspect="Content" ObjectID="_1671728421"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lastRenderedPageBreak/>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73" type="#_x0000_t75" style="width:132.75pt;height:32.25pt" o:ole="">
                  <v:fill o:detectmouseclick="t"/>
                  <v:imagedata r:id="rId104" o:title=""/>
                </v:shape>
                <o:OLEObject Type="Embed" ProgID="Equation.DSMT4" ShapeID="_x0000_i1073" DrawAspect="Content" ObjectID="_1671728422"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74" type="#_x0000_t75" style="width:137.25pt;height:35.25pt" o:ole="">
                  <v:fill o:detectmouseclick="t"/>
                  <v:imagedata r:id="rId106" o:title=""/>
                </v:shape>
                <o:OLEObject Type="Embed" ProgID="Equation.DSMT4" ShapeID="_x0000_i1074" DrawAspect="Content" ObjectID="_1671728423"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1510" w:name="_Toc21094143"/>
      <w:bookmarkStart w:id="1511" w:name="_Toc29766164"/>
      <w:bookmarkStart w:id="1512" w:name="_Toc29766668"/>
      <w:bookmarkStart w:id="1513" w:name="_Toc45906382"/>
      <w:bookmarkStart w:id="1514" w:name="_Toc61115585"/>
      <w:r w:rsidRPr="00FA19F9">
        <w:t>6.6.5.5.4</w:t>
      </w:r>
      <w:r w:rsidRPr="00FA19F9">
        <w:tab/>
        <w:t>Basic Limits for MSR Additional requirements</w:t>
      </w:r>
      <w:bookmarkEnd w:id="1510"/>
      <w:bookmarkEnd w:id="1511"/>
      <w:bookmarkEnd w:id="1512"/>
      <w:bookmarkEnd w:id="1513"/>
      <w:bookmarkEnd w:id="1514"/>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lastRenderedPageBreak/>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5BBCDD0E"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1515" w:name="_Toc21094144"/>
      <w:bookmarkStart w:id="1516" w:name="_Toc29766165"/>
      <w:bookmarkStart w:id="1517" w:name="_Toc29766669"/>
      <w:bookmarkStart w:id="1518" w:name="_Toc45906383"/>
      <w:bookmarkStart w:id="1519" w:name="_Toc61115586"/>
      <w:r w:rsidRPr="00FA19F9">
        <w:t>6.6.5.5.5</w:t>
      </w:r>
      <w:r w:rsidRPr="00FA19F9">
        <w:tab/>
      </w:r>
      <w:r w:rsidR="001C65AF" w:rsidRPr="00FA19F9">
        <w:t>Basic Limits for E-UTRA</w:t>
      </w:r>
      <w:bookmarkEnd w:id="1515"/>
      <w:bookmarkEnd w:id="1516"/>
      <w:bookmarkEnd w:id="1517"/>
      <w:bookmarkEnd w:id="1518"/>
      <w:bookmarkEnd w:id="1519"/>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w:t>
      </w:r>
      <w:r w:rsidRPr="00FA19F9">
        <w:rPr>
          <w:lang w:eastAsia="zh-CN"/>
        </w:rPr>
        <w:lastRenderedPageBreak/>
        <w:t xml:space="preserve">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25pt" o:ole="" fillcolor="window">
                  <v:imagedata r:id="rId108" o:title=""/>
                </v:shape>
                <o:OLEObject Type="Embed" ProgID="Equation.3" ShapeID="_x0000_i1075" DrawAspect="Content" ObjectID="_1671728424"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25pt" o:ole="" fillcolor="window">
                  <v:imagedata r:id="rId110" o:title=""/>
                </v:shape>
                <o:OLEObject Type="Embed" ProgID="Equation.3" ShapeID="_x0000_i1076" DrawAspect="Content" ObjectID="_1671728425"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25pt;height:29.25pt" o:ole="" fillcolor="window">
                  <v:imagedata r:id="rId112" o:title=""/>
                </v:shape>
                <o:OLEObject Type="Embed" ProgID="Equation.3" ShapeID="_x0000_i1077" DrawAspect="Content" ObjectID="_1671728426"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25pt" o:ole="" fillcolor="window">
                  <v:imagedata r:id="rId114" o:title=""/>
                </v:shape>
                <o:OLEObject Type="Embed" ProgID="Equation.3" ShapeID="_x0000_i1078" DrawAspect="Content" ObjectID="_1671728427"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25pt" o:ole="" fillcolor="window">
                  <v:imagedata r:id="rId116" o:title=""/>
                </v:shape>
                <o:OLEObject Type="Embed" ProgID="Equation.3" ShapeID="_x0000_i1079" DrawAspect="Content" ObjectID="_1671728428"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25pt" o:ole="" fillcolor="window">
                  <v:imagedata r:id="rId110" o:title=""/>
                </v:shape>
                <o:OLEObject Type="Embed" ProgID="Equation.3" ShapeID="_x0000_i1080" DrawAspect="Content" ObjectID="_1671728429"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25pt" o:ole="" fillcolor="window">
                  <v:imagedata r:id="rId119" o:title=""/>
                </v:shape>
                <o:OLEObject Type="Embed" ProgID="Equation.3" ShapeID="_x0000_i1081" DrawAspect="Content" ObjectID="_1671728430"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25pt;height:29.25pt" o:ole="" fillcolor="window">
                  <v:imagedata r:id="rId121" o:title=""/>
                </v:shape>
                <o:OLEObject Type="Embed" ProgID="Equation.3" ShapeID="_x0000_i1082" DrawAspect="Content" ObjectID="_1671728431"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25pt;height:29.25pt" o:ole="" fillcolor="window">
                  <v:imagedata r:id="rId123" o:title=""/>
                </v:shape>
                <o:OLEObject Type="Embed" ProgID="Equation.3" ShapeID="_x0000_i1083" DrawAspect="Content" ObjectID="_1671728432"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25pt" o:ole="" fillcolor="window">
                  <v:imagedata r:id="rId125" o:title=""/>
                </v:shape>
                <o:OLEObject Type="Embed" ProgID="Equation.3" ShapeID="_x0000_i1084" DrawAspect="Content" ObjectID="_1671728433"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25pt" o:ole="" fillcolor="window">
                  <v:imagedata r:id="rId127" o:title=""/>
                </v:shape>
                <o:OLEObject Type="Embed" ProgID="Equation.3" ShapeID="_x0000_i1085" DrawAspect="Content" ObjectID="_1671728434"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75pt;height:29.25pt" o:ole="" fillcolor="window">
                  <v:imagedata r:id="rId57" o:title=""/>
                </v:shape>
                <o:OLEObject Type="Embed" ProgID="Equation.3" ShapeID="_x0000_i1086" DrawAspect="Content" ObjectID="_1671728435"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25pt" o:ole="" fillcolor="window">
                  <v:imagedata r:id="rId130" o:title=""/>
                </v:shape>
                <o:OLEObject Type="Embed" ProgID="Equation.3" ShapeID="_x0000_i1087" DrawAspect="Content" ObjectID="_1671728436"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25pt" o:ole="" fillcolor="window">
                  <v:imagedata r:id="rId132" o:title=""/>
                </v:shape>
                <o:OLEObject Type="Embed" ProgID="Equation.3" ShapeID="_x0000_i1088" DrawAspect="Content" ObjectID="_1671728437"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25pt" o:ole="" fillcolor="window">
                  <v:imagedata r:id="rId134" o:title=""/>
                </v:shape>
                <o:OLEObject Type="Embed" ProgID="Equation.3" ShapeID="_x0000_i1089" DrawAspect="Content" ObjectID="_1671728438"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25pt" o:ole="" fillcolor="window">
                  <v:imagedata r:id="rId136" o:title=""/>
                </v:shape>
                <o:OLEObject Type="Embed" ProgID="Equation.3" ShapeID="_x0000_i1090" DrawAspect="Content" ObjectID="_1671728439"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25pt;height:29.25pt" o:ole="" fillcolor="window">
                  <v:imagedata r:id="rId138" o:title=""/>
                </v:shape>
                <o:OLEObject Type="Embed" ProgID="Equation.3" ShapeID="_x0000_i1091" DrawAspect="Content" ObjectID="_1671728440"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25pt;height:29.25pt" o:ole="" fillcolor="window">
                  <v:imagedata r:id="rId140" o:title=""/>
                </v:shape>
                <o:OLEObject Type="Embed" ProgID="Equation.3" ShapeID="_x0000_i1092" DrawAspect="Content" ObjectID="_1671728441"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25pt;height:29.25pt" o:ole="" fillcolor="window">
                  <v:imagedata r:id="rId142" o:title=""/>
                </v:shape>
                <o:OLEObject Type="Embed" ProgID="Equation.3" ShapeID="_x0000_i1093" DrawAspect="Content" ObjectID="_1671728442"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pt;height:29.25pt" o:ole="" fillcolor="window">
                  <v:imagedata r:id="rId144" o:title=""/>
                </v:shape>
                <o:OLEObject Type="Embed" ProgID="Equation.3" ShapeID="_x0000_i1094" DrawAspect="Content" ObjectID="_1671728443"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75pt;height:29.25pt" o:ole="" fillcolor="window">
                  <v:imagedata r:id="rId146" o:title=""/>
                </v:shape>
                <o:OLEObject Type="Embed" ProgID="Equation.3" ShapeID="_x0000_i1095" DrawAspect="Content" ObjectID="_1671728444"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pt;height:21pt" o:ole="" fillcolor="window">
                  <v:imagedata r:id="rId148" o:title=""/>
                </v:shape>
                <o:OLEObject Type="Embed" ProgID="Equation.3" ShapeID="_x0000_i1096" DrawAspect="Content" ObjectID="_1671728445"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pt;height:29.25pt" o:ole="" fillcolor="window">
                  <v:imagedata r:id="rId150" o:title=""/>
                </v:shape>
                <o:OLEObject Type="Embed" ProgID="Equation.3" ShapeID="_x0000_i1097" DrawAspect="Content" ObjectID="_1671728446"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75pt;height:29.25pt" o:ole="" fillcolor="window">
                  <v:imagedata r:id="rId152" o:title=""/>
                </v:shape>
                <o:OLEObject Type="Embed" ProgID="Equation.3" ShapeID="_x0000_i1098" DrawAspect="Content" ObjectID="_1671728447"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75pt;height:21pt" o:ole="" fillcolor="window">
                  <v:imagedata r:id="rId154" o:title=""/>
                </v:shape>
                <o:OLEObject Type="Embed" ProgID="Equation.3" ShapeID="_x0000_i1099" DrawAspect="Content" ObjectID="_1671728448"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pt;height:29.25pt" o:ole="">
                  <v:imagedata r:id="rId156" o:title=""/>
                </v:shape>
                <o:OLEObject Type="Embed" ProgID="Equation.DSMT4" ShapeID="_x0000_i1100" DrawAspect="Content" ObjectID="_1671728449"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25pt" o:ole="" fillcolor="window">
                  <v:imagedata r:id="rId158" o:title=""/>
                </v:shape>
                <o:OLEObject Type="Embed" ProgID="Equation.3" ShapeID="_x0000_i1101" DrawAspect="Content" ObjectID="_1671728450"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5.75pt;height:29.25pt" o:ole="">
                  <v:imagedata r:id="rId160" o:title=""/>
                </v:shape>
                <o:OLEObject Type="Embed" ProgID="Equation.DSMT4" ShapeID="_x0000_i1102" DrawAspect="Content" ObjectID="_1671728451"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25pt" o:ole="" fillcolor="window">
                  <v:imagedata r:id="rId162" o:title=""/>
                </v:shape>
                <o:OLEObject Type="Embed" ProgID="Equation.3" ShapeID="_x0000_i1103" DrawAspect="Content" ObjectID="_1671728452"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25pt;height:29.25pt" o:ole="">
                  <v:imagedata r:id="rId164" o:title=""/>
                </v:shape>
                <o:OLEObject Type="Embed" ProgID="Equation.DSMT4" ShapeID="_x0000_i1104" DrawAspect="Content" ObjectID="_1671728453"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25pt" o:ole="" fillcolor="window">
                  <v:imagedata r:id="rId166" o:title=""/>
                </v:shape>
                <o:OLEObject Type="Embed" ProgID="Equation.3" ShapeID="_x0000_i1105" DrawAspect="Content" ObjectID="_1671728454"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25pt;height:39.75pt;mso-wrap-style:square;mso-position-horizontal-relative:page;mso-position-vertical-relative:page" o:ole="">
                  <v:fill o:detectmouseclick="t"/>
                  <v:imagedata r:id="rId168" o:title=""/>
                </v:shape>
                <o:OLEObject Type="Embed" ProgID="Equation.3" ShapeID="对象 202" DrawAspect="Content" ObjectID="_1671728455"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25pt;height:39.75pt;mso-wrap-style:square;mso-position-horizontal-relative:page;mso-position-vertical-relative:page" o:ole="">
                  <v:fill o:detectmouseclick="t"/>
                  <v:imagedata r:id="rId170" o:title=""/>
                </v:shape>
                <o:OLEObject Type="Embed" ProgID="Equation.3" ShapeID="对象 203" DrawAspect="Content" ObjectID="_1671728456"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75pt;height:29.25pt" o:ole="">
                  <v:imagedata r:id="rId172" o:title=""/>
                </v:shape>
                <o:OLEObject Type="Embed" ProgID="Equation.DSMT4" ShapeID="_x0000_i1108" DrawAspect="Content" ObjectID="_1671728457"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75pt;height:29.25pt" o:ole="">
                  <v:imagedata r:id="rId174" o:title=""/>
                </v:shape>
                <o:OLEObject Type="Embed" ProgID="Equation.DSMT4" ShapeID="_x0000_i1109" DrawAspect="Content" ObjectID="_1671728458"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8.75pt;height:39.75pt;mso-wrap-style:square;mso-position-horizontal-relative:page;mso-position-vertical-relative:page" o:ole="">
                  <v:fill o:detectmouseclick="t"/>
                  <v:imagedata r:id="rId176" o:title=""/>
                </v:shape>
                <o:OLEObject Type="Embed" ProgID="Equation.3" ShapeID="对象 204" DrawAspect="Content" ObjectID="_1671728459"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8.75pt;height:39.75pt;mso-wrap-style:square;mso-position-horizontal-relative:page;mso-position-vertical-relative:page" o:ole="">
                  <v:fill o:detectmouseclick="t"/>
                  <v:imagedata r:id="rId178" o:title=""/>
                </v:shape>
                <o:OLEObject Type="Embed" ProgID="Equation.3" ShapeID="对象 206" DrawAspect="Content" ObjectID="_1671728460"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25pt" o:ole="">
                  <v:imagedata r:id="rId180" o:title=""/>
                </v:shape>
                <o:OLEObject Type="Embed" ProgID="Equation.DSMT4" ShapeID="_x0000_i1112" DrawAspect="Content" ObjectID="_1671728461"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25pt" o:ole="">
                  <v:imagedata r:id="rId182" o:title=""/>
                </v:shape>
                <o:OLEObject Type="Embed" ProgID="Equation.DSMT4" ShapeID="_x0000_i1113" DrawAspect="Content" ObjectID="_1671728462"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25pt;height:39.75pt;mso-wrap-style:square;mso-position-horizontal-relative:page;mso-position-vertical-relative:page" o:ole="">
                  <v:fill o:detectmouseclick="t"/>
                  <v:imagedata r:id="rId184" o:title=""/>
                </v:shape>
                <o:OLEObject Type="Embed" ProgID="Equation.3" ShapeID="对象 208" DrawAspect="Content" ObjectID="_1671728463"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25pt;height:39.75pt;mso-wrap-style:square;mso-position-horizontal-relative:page;mso-position-vertical-relative:page" o:ole="">
                  <v:fill o:detectmouseclick="t"/>
                  <v:imagedata r:id="rId186" o:title=""/>
                </v:shape>
                <o:OLEObject Type="Embed" ProgID="Equation.3" ShapeID="对象 207" DrawAspect="Content" ObjectID="_1671728464"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25pt" o:ole="">
                  <v:imagedata r:id="rId188" o:title=""/>
                </v:shape>
                <o:OLEObject Type="Embed" ProgID="Equation.DSMT4" ShapeID="_x0000_i1116" DrawAspect="Content" ObjectID="_1671728465"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25pt" o:ole="">
                  <v:imagedata r:id="rId190" o:title=""/>
                </v:shape>
                <o:OLEObject Type="Embed" ProgID="Equation.DSMT4" ShapeID="_x0000_i1117" DrawAspect="Content" ObjectID="_1671728466"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1691BCFC" w14:textId="77777777" w:rsidR="00E252F5" w:rsidRPr="00FA19F9" w:rsidRDefault="001C65AF" w:rsidP="006475A7">
            <w:pPr>
              <w:pStyle w:val="TAH"/>
              <w:rPr>
                <w:rFonts w:cs="v5.0.0"/>
              </w:rPr>
            </w:pPr>
            <w:r w:rsidRPr="00FA19F9">
              <w:rPr>
                <w:rFonts w:cs="Arial"/>
              </w:rPr>
              <w:t>Declared emission level</w:t>
            </w:r>
            <w:r w:rsidR="00E252F5">
              <w:rPr>
                <w:rFonts w:cs="Arial"/>
              </w:rPr>
              <w:t> </w:t>
            </w:r>
            <w:r w:rsidR="00E252F5" w:rsidRPr="00FA19F9">
              <w:rPr>
                <w:rFonts w:cs="Arial"/>
              </w:rPr>
              <w:t>[</w:t>
            </w:r>
            <w:r w:rsidRPr="00FA19F9">
              <w:rPr>
                <w:rFonts w:cs="v5.0.0"/>
              </w:rPr>
              <w:t>dBW]</w:t>
            </w:r>
          </w:p>
          <w:p w14:paraId="29835B8C" w14:textId="700BC63E" w:rsidR="001C65AF" w:rsidRPr="00FA19F9" w:rsidRDefault="001C65AF" w:rsidP="006475A7">
            <w:pPr>
              <w:pStyle w:val="TAC"/>
              <w:rPr>
                <w:rFonts w:cs="v5.0.0"/>
              </w:rPr>
            </w:pPr>
            <w:r w:rsidRPr="00FA19F9">
              <w:rPr>
                <w:rFonts w:cs="v5.0.0"/>
              </w:rPr>
              <w:t>(Measurement bandwidth = 1 MHz)</w:t>
            </w:r>
          </w:p>
        </w:tc>
        <w:tc>
          <w:tcPr>
            <w:tcW w:w="3536" w:type="dxa"/>
          </w:tcPr>
          <w:p w14:paraId="2F5BCD12" w14:textId="4808538E"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00E252F5">
              <w:rPr>
                <w:rFonts w:cs="Arial"/>
              </w:rPr>
              <w:t> </w:t>
            </w:r>
            <w:r w:rsidR="00E252F5" w:rsidRPr="00FA19F9">
              <w:rPr>
                <w:rFonts w:cs="Arial"/>
              </w:rPr>
              <w:t>[</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1612A9BE"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Pr="00FA19F9">
        <w:t>S </w:t>
      </w:r>
      <w:r w:rsidR="001C65AF" w:rsidRPr="00FA19F9">
        <w:t>36.104</w:t>
      </w:r>
      <w:r w:rsidR="00E252F5">
        <w:t> </w:t>
      </w:r>
      <w:r w:rsidR="00E252F5" w:rsidRPr="00FA19F9">
        <w:t>[</w:t>
      </w:r>
      <w:r w:rsidR="001C65AF" w:rsidRPr="00FA19F9">
        <w:t>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4A8B134E" w14:textId="77777777" w:rsidR="00E252F5"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5703B82A" w14:textId="5470875A"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477613C4"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354618C3"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E252F5">
        <w:trPr>
          <w:cantSplit/>
          <w:jc w:val="center"/>
        </w:trPr>
        <w:tc>
          <w:tcPr>
            <w:tcW w:w="1247" w:type="dxa"/>
            <w:tcBorders>
              <w:bottom w:val="single" w:sz="4" w:space="0" w:color="auto"/>
            </w:tcBorders>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E252F5" w:rsidRPr="00FA19F9" w14:paraId="65B2DF17" w14:textId="77777777" w:rsidTr="00E252F5">
        <w:trPr>
          <w:cantSplit/>
          <w:jc w:val="center"/>
        </w:trPr>
        <w:tc>
          <w:tcPr>
            <w:tcW w:w="1247" w:type="dxa"/>
            <w:tcBorders>
              <w:bottom w:val="nil"/>
            </w:tcBorders>
            <w:shd w:val="clear" w:color="auto" w:fill="auto"/>
          </w:tcPr>
          <w:p w14:paraId="5D944FEE" w14:textId="5B192BCB" w:rsidR="00E252F5" w:rsidRPr="00FA19F9" w:rsidRDefault="00E252F5" w:rsidP="006475A7">
            <w:pPr>
              <w:keepNext/>
              <w:keepLines/>
              <w:spacing w:after="0"/>
              <w:jc w:val="center"/>
              <w:rPr>
                <w:rFonts w:ascii="Arial" w:hAnsi="Arial" w:cs="Arial"/>
                <w:sz w:val="18"/>
                <w:szCs w:val="18"/>
                <w:lang w:eastAsia="zh-CN"/>
              </w:rPr>
            </w:pPr>
          </w:p>
        </w:tc>
        <w:tc>
          <w:tcPr>
            <w:tcW w:w="3041" w:type="dxa"/>
          </w:tcPr>
          <w:p w14:paraId="1DCB5772"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01F39B1F" w14:textId="77777777" w:rsidTr="00E252F5">
        <w:trPr>
          <w:cantSplit/>
          <w:jc w:val="center"/>
        </w:trPr>
        <w:tc>
          <w:tcPr>
            <w:tcW w:w="1247" w:type="dxa"/>
            <w:tcBorders>
              <w:top w:val="nil"/>
              <w:bottom w:val="nil"/>
            </w:tcBorders>
            <w:shd w:val="clear" w:color="auto" w:fill="auto"/>
          </w:tcPr>
          <w:p w14:paraId="1A2558DD" w14:textId="77777777" w:rsidR="00E252F5" w:rsidRPr="00FA19F9" w:rsidRDefault="00E252F5" w:rsidP="006475A7">
            <w:pPr>
              <w:keepNext/>
              <w:keepLines/>
              <w:spacing w:after="0"/>
              <w:jc w:val="center"/>
              <w:rPr>
                <w:rFonts w:ascii="Arial" w:hAnsi="Arial" w:cs="Arial"/>
                <w:sz w:val="18"/>
                <w:szCs w:val="18"/>
              </w:rPr>
            </w:pPr>
          </w:p>
        </w:tc>
        <w:tc>
          <w:tcPr>
            <w:tcW w:w="3041" w:type="dxa"/>
          </w:tcPr>
          <w:p w14:paraId="25CED22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467B1FBE" w14:textId="77777777" w:rsidTr="00E252F5">
        <w:trPr>
          <w:cantSplit/>
          <w:jc w:val="center"/>
        </w:trPr>
        <w:tc>
          <w:tcPr>
            <w:tcW w:w="1247" w:type="dxa"/>
            <w:tcBorders>
              <w:top w:val="nil"/>
              <w:bottom w:val="nil"/>
            </w:tcBorders>
            <w:shd w:val="clear" w:color="auto" w:fill="auto"/>
          </w:tcPr>
          <w:p w14:paraId="7992B539" w14:textId="44069892" w:rsidR="00E252F5" w:rsidRPr="00FA19F9" w:rsidRDefault="00E252F5" w:rsidP="00E252F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C3F380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29E28F9D" w14:textId="77777777" w:rsidTr="00E252F5">
        <w:trPr>
          <w:cantSplit/>
          <w:jc w:val="center"/>
        </w:trPr>
        <w:tc>
          <w:tcPr>
            <w:tcW w:w="1247" w:type="dxa"/>
            <w:tcBorders>
              <w:top w:val="nil"/>
              <w:bottom w:val="nil"/>
            </w:tcBorders>
            <w:shd w:val="clear" w:color="auto" w:fill="auto"/>
          </w:tcPr>
          <w:p w14:paraId="7C7D9496"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78BA332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54C36683" w14:textId="77777777" w:rsidTr="00E252F5">
        <w:trPr>
          <w:cantSplit/>
          <w:jc w:val="center"/>
        </w:trPr>
        <w:tc>
          <w:tcPr>
            <w:tcW w:w="1247" w:type="dxa"/>
            <w:tcBorders>
              <w:top w:val="nil"/>
              <w:bottom w:val="nil"/>
            </w:tcBorders>
            <w:shd w:val="clear" w:color="auto" w:fill="auto"/>
          </w:tcPr>
          <w:p w14:paraId="73AC4749"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33379FC6"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7C5DF8D6" w14:textId="77777777" w:rsidTr="00E252F5">
        <w:trPr>
          <w:cantSplit/>
          <w:jc w:val="center"/>
        </w:trPr>
        <w:tc>
          <w:tcPr>
            <w:tcW w:w="1247" w:type="dxa"/>
            <w:tcBorders>
              <w:top w:val="nil"/>
            </w:tcBorders>
            <w:shd w:val="clear" w:color="auto" w:fill="auto"/>
          </w:tcPr>
          <w:p w14:paraId="6740933E" w14:textId="77777777" w:rsidR="00E252F5" w:rsidRPr="00FA19F9" w:rsidRDefault="00E252F5" w:rsidP="00E252F5">
            <w:pPr>
              <w:keepNext/>
              <w:keepLines/>
              <w:spacing w:after="0"/>
              <w:jc w:val="center"/>
              <w:rPr>
                <w:rFonts w:ascii="Arial" w:hAnsi="Arial" w:cs="Arial"/>
                <w:sz w:val="18"/>
                <w:szCs w:val="18"/>
              </w:rPr>
            </w:pPr>
          </w:p>
        </w:tc>
        <w:tc>
          <w:tcPr>
            <w:tcW w:w="3041" w:type="dxa"/>
            <w:vAlign w:val="center"/>
          </w:tcPr>
          <w:p w14:paraId="335DA1B1"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1520" w:name="_Toc21094145"/>
      <w:bookmarkStart w:id="1521" w:name="_Toc29766166"/>
      <w:bookmarkStart w:id="1522" w:name="_Toc29766670"/>
      <w:bookmarkStart w:id="1523" w:name="_Toc45906384"/>
      <w:bookmarkStart w:id="1524" w:name="_Toc61115587"/>
      <w:r w:rsidRPr="00FA19F9">
        <w:t>6.6.6</w:t>
      </w:r>
      <w:r w:rsidRPr="00FA19F9">
        <w:tab/>
      </w:r>
      <w:r w:rsidR="001C65AF" w:rsidRPr="00FA19F9">
        <w:t>Spurious emission</w:t>
      </w:r>
      <w:bookmarkEnd w:id="1520"/>
      <w:bookmarkEnd w:id="1521"/>
      <w:bookmarkEnd w:id="1522"/>
      <w:bookmarkEnd w:id="1523"/>
      <w:bookmarkEnd w:id="1524"/>
    </w:p>
    <w:p w14:paraId="24FD86C4" w14:textId="77777777" w:rsidR="001C65AF" w:rsidRPr="00FA19F9" w:rsidRDefault="001C65AF" w:rsidP="0098090A">
      <w:pPr>
        <w:pStyle w:val="Heading4"/>
      </w:pPr>
      <w:bookmarkStart w:id="1525" w:name="_Toc21094146"/>
      <w:bookmarkStart w:id="1526" w:name="_Toc29766167"/>
      <w:bookmarkStart w:id="1527" w:name="_Toc29766671"/>
      <w:bookmarkStart w:id="1528" w:name="_Toc45906385"/>
      <w:bookmarkStart w:id="1529" w:name="_Toc61115588"/>
      <w:r w:rsidRPr="00FA19F9">
        <w:t>6.6.6.1</w:t>
      </w:r>
      <w:r w:rsidRPr="00FA19F9">
        <w:tab/>
        <w:t>Definition and applicability</w:t>
      </w:r>
      <w:bookmarkEnd w:id="1525"/>
      <w:bookmarkEnd w:id="1526"/>
      <w:bookmarkEnd w:id="1527"/>
      <w:bookmarkEnd w:id="1528"/>
      <w:bookmarkEnd w:id="1529"/>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lastRenderedPageBreak/>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2FEB5447" w:rsidR="001C65AF" w:rsidRPr="00FA19F9"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0E3EA5B3" w14:textId="77777777" w:rsidR="001C65AF" w:rsidRPr="00FA19F9" w:rsidRDefault="001C65AF" w:rsidP="0098090A">
      <w:pPr>
        <w:pStyle w:val="Heading4"/>
      </w:pPr>
      <w:bookmarkStart w:id="1530" w:name="_Toc21094147"/>
      <w:bookmarkStart w:id="1531" w:name="_Toc29766168"/>
      <w:bookmarkStart w:id="1532" w:name="_Toc29766672"/>
      <w:bookmarkStart w:id="1533" w:name="_Toc45906386"/>
      <w:bookmarkStart w:id="1534" w:name="_Toc61115589"/>
      <w:r w:rsidRPr="00FA19F9">
        <w:t>6.6.6.2</w:t>
      </w:r>
      <w:r w:rsidRPr="00FA19F9">
        <w:tab/>
        <w:t>Minimum requirement</w:t>
      </w:r>
      <w:bookmarkEnd w:id="1530"/>
      <w:bookmarkEnd w:id="1531"/>
      <w:bookmarkEnd w:id="1532"/>
      <w:bookmarkEnd w:id="1533"/>
      <w:bookmarkEnd w:id="1534"/>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1535" w:name="_Toc21094148"/>
      <w:bookmarkStart w:id="1536" w:name="_Toc29766169"/>
      <w:bookmarkStart w:id="1537" w:name="_Toc29766673"/>
      <w:bookmarkStart w:id="1538" w:name="_Toc45906387"/>
      <w:bookmarkStart w:id="1539" w:name="_Toc61115590"/>
      <w:r w:rsidRPr="00FA19F9">
        <w:t>6.6.2.3</w:t>
      </w:r>
      <w:r w:rsidRPr="00FA19F9">
        <w:tab/>
        <w:t>Test purpose</w:t>
      </w:r>
      <w:bookmarkEnd w:id="1535"/>
      <w:bookmarkEnd w:id="1536"/>
      <w:bookmarkEnd w:id="1537"/>
      <w:bookmarkEnd w:id="1538"/>
      <w:bookmarkEnd w:id="1539"/>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1540" w:name="_Toc21094149"/>
      <w:bookmarkStart w:id="1541" w:name="_Toc29766170"/>
      <w:bookmarkStart w:id="1542" w:name="_Toc29766674"/>
      <w:bookmarkStart w:id="1543" w:name="_Toc45906388"/>
      <w:bookmarkStart w:id="1544" w:name="_Toc61115591"/>
      <w:r w:rsidRPr="00FA19F9">
        <w:t>6.6.6.4</w:t>
      </w:r>
      <w:r w:rsidRPr="00FA19F9">
        <w:tab/>
        <w:t>Method of test</w:t>
      </w:r>
      <w:bookmarkEnd w:id="1540"/>
      <w:bookmarkEnd w:id="1541"/>
      <w:bookmarkEnd w:id="1542"/>
      <w:bookmarkEnd w:id="1543"/>
      <w:bookmarkEnd w:id="1544"/>
    </w:p>
    <w:p w14:paraId="0FB67960" w14:textId="77777777" w:rsidR="001C65AF" w:rsidRPr="00FA19F9" w:rsidRDefault="001C65AF" w:rsidP="0098090A">
      <w:pPr>
        <w:pStyle w:val="Heading5"/>
      </w:pPr>
      <w:bookmarkStart w:id="1545" w:name="_Toc21094150"/>
      <w:bookmarkStart w:id="1546" w:name="_Toc29766171"/>
      <w:bookmarkStart w:id="1547" w:name="_Toc29766675"/>
      <w:bookmarkStart w:id="1548" w:name="_Toc45906389"/>
      <w:bookmarkStart w:id="1549" w:name="_Toc61115592"/>
      <w:r w:rsidRPr="00FA19F9">
        <w:t>6.6.6.4.1</w:t>
      </w:r>
      <w:r w:rsidRPr="00FA19F9">
        <w:tab/>
        <w:t>Initial conditions</w:t>
      </w:r>
      <w:bookmarkEnd w:id="1545"/>
      <w:bookmarkEnd w:id="1546"/>
      <w:bookmarkEnd w:id="1547"/>
      <w:bookmarkEnd w:id="1548"/>
      <w:bookmarkEnd w:id="1549"/>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1550"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1550"/>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1551"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1551"/>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1552" w:name="_Toc21094151"/>
      <w:bookmarkStart w:id="1553" w:name="_Toc29766172"/>
      <w:bookmarkStart w:id="1554" w:name="_Toc29766676"/>
      <w:bookmarkStart w:id="1555" w:name="_Toc45906390"/>
      <w:bookmarkStart w:id="1556" w:name="_Toc61115593"/>
      <w:r w:rsidRPr="00FA19F9">
        <w:lastRenderedPageBreak/>
        <w:t>6.6.6.4.2</w:t>
      </w:r>
      <w:r w:rsidRPr="00FA19F9">
        <w:tab/>
        <w:t>Procedure</w:t>
      </w:r>
      <w:bookmarkEnd w:id="1552"/>
      <w:bookmarkEnd w:id="1553"/>
      <w:bookmarkEnd w:id="1554"/>
      <w:bookmarkEnd w:id="1555"/>
      <w:bookmarkEnd w:id="1556"/>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1557" w:name="_Toc21094152"/>
      <w:bookmarkStart w:id="1558" w:name="_Toc29766173"/>
      <w:bookmarkStart w:id="1559" w:name="_Toc29766677"/>
      <w:bookmarkStart w:id="1560" w:name="_Toc45906391"/>
      <w:bookmarkStart w:id="1561" w:name="_Toc61115594"/>
      <w:r w:rsidRPr="00FA19F9">
        <w:t>6.6.6.5</w:t>
      </w:r>
      <w:r w:rsidRPr="00FA19F9">
        <w:tab/>
        <w:t>Test requirements</w:t>
      </w:r>
      <w:bookmarkEnd w:id="1557"/>
      <w:bookmarkEnd w:id="1558"/>
      <w:bookmarkEnd w:id="1559"/>
      <w:bookmarkEnd w:id="1560"/>
      <w:bookmarkEnd w:id="1561"/>
    </w:p>
    <w:p w14:paraId="144C4923" w14:textId="77777777" w:rsidR="001C65AF" w:rsidRPr="00FA19F9" w:rsidRDefault="001C65AF" w:rsidP="0098090A">
      <w:pPr>
        <w:pStyle w:val="Heading5"/>
      </w:pPr>
      <w:bookmarkStart w:id="1562" w:name="_Toc21094153"/>
      <w:bookmarkStart w:id="1563" w:name="_Toc29766174"/>
      <w:bookmarkStart w:id="1564" w:name="_Toc29766678"/>
      <w:bookmarkStart w:id="1565" w:name="_Toc45906392"/>
      <w:bookmarkStart w:id="1566" w:name="_Toc61115595"/>
      <w:r w:rsidRPr="00FA19F9">
        <w:t>6.6.6.5.1</w:t>
      </w:r>
      <w:r w:rsidRPr="00FA19F9">
        <w:tab/>
        <w:t>General</w:t>
      </w:r>
      <w:bookmarkEnd w:id="1562"/>
      <w:bookmarkEnd w:id="1563"/>
      <w:bookmarkEnd w:id="1564"/>
      <w:bookmarkEnd w:id="1565"/>
      <w:bookmarkEnd w:id="1566"/>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1567" w:name="_Toc21094154"/>
      <w:bookmarkStart w:id="1568" w:name="_Toc29766175"/>
      <w:bookmarkStart w:id="1569" w:name="_Toc29766679"/>
      <w:bookmarkStart w:id="1570" w:name="_Toc45906393"/>
      <w:bookmarkStart w:id="1571" w:name="_Toc61115596"/>
      <w:r w:rsidRPr="00FA19F9">
        <w:t>6.6.6.5.2</w:t>
      </w:r>
      <w:r w:rsidRPr="00FA19F9">
        <w:tab/>
        <w:t>Basic limits</w:t>
      </w:r>
      <w:bookmarkEnd w:id="1567"/>
      <w:bookmarkEnd w:id="1568"/>
      <w:bookmarkEnd w:id="1569"/>
      <w:bookmarkEnd w:id="1570"/>
      <w:bookmarkEnd w:id="1571"/>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lastRenderedPageBreak/>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4105A851"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38ED2D80"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14922CF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4F16B99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 xml:space="preserve">.6.5.2.4. </w:t>
            </w:r>
          </w:p>
        </w:tc>
      </w:tr>
      <w:tr w:rsidR="00FA19F9"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53D87192" w:rsidR="008D4221" w:rsidRPr="00FA19F9" w:rsidRDefault="008D4221" w:rsidP="00E252F5">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DADC5E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E252F5"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77777777" w:rsidR="00E252F5" w:rsidRPr="00FA19F9" w:rsidRDefault="00E252F5"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E252F5" w:rsidRPr="00FA19F9" w:rsidRDefault="00E252F5"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12/n12, 29 or 85.</w:t>
            </w:r>
          </w:p>
        </w:tc>
      </w:tr>
      <w:tr w:rsidR="00E252F5"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E252F5" w:rsidRPr="00FA19F9" w:rsidRDefault="00E252F5"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47C574A9"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sidR="00BD7850">
              <w:rPr>
                <w:rFonts w:cs="Arial"/>
                <w:lang w:eastAsia="ko-KR"/>
              </w:rPr>
              <w:t>clause</w:t>
            </w:r>
            <w:r>
              <w:rPr>
                <w:rFonts w:cs="Arial"/>
                <w:lang w:eastAsia="ko-KR"/>
              </w:rPr>
              <w:t> </w:t>
            </w:r>
            <w:r w:rsidRPr="00FA19F9">
              <w:rPr>
                <w:rFonts w:cs="Arial"/>
                <w:lang w:eastAsia="ko-KR"/>
              </w:rPr>
              <w:t>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4D76D1A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lastRenderedPageBreak/>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6DFD3A67"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BD7850" w:rsidRPr="00FA19F9" w14:paraId="779EABF3" w14:textId="77777777" w:rsidTr="00953842">
        <w:trPr>
          <w:cantSplit/>
          <w:jc w:val="center"/>
        </w:trPr>
        <w:tc>
          <w:tcPr>
            <w:tcW w:w="1492" w:type="dxa"/>
            <w:tcBorders>
              <w:bottom w:val="single" w:sz="4" w:space="0" w:color="auto"/>
            </w:tcBorders>
          </w:tcPr>
          <w:p w14:paraId="2898DDAD" w14:textId="77777777" w:rsidR="00BD7850" w:rsidRPr="00FA19F9" w:rsidRDefault="00BD7850" w:rsidP="00953842">
            <w:pPr>
              <w:pStyle w:val="TAH"/>
              <w:rPr>
                <w:rFonts w:cs="Arial"/>
              </w:rPr>
            </w:pPr>
            <w:r w:rsidRPr="00FA19F9">
              <w:rPr>
                <w:rFonts w:cs="Arial"/>
              </w:rPr>
              <w:t>Operating Band</w:t>
            </w:r>
          </w:p>
        </w:tc>
        <w:tc>
          <w:tcPr>
            <w:tcW w:w="2023" w:type="dxa"/>
          </w:tcPr>
          <w:p w14:paraId="0B7CECEC" w14:textId="77777777" w:rsidR="00BD7850" w:rsidRPr="00FA19F9" w:rsidRDefault="00BD7850" w:rsidP="00953842">
            <w:pPr>
              <w:pStyle w:val="TAH"/>
              <w:rPr>
                <w:rFonts w:cs="Arial"/>
              </w:rPr>
            </w:pPr>
            <w:r w:rsidRPr="00FA19F9">
              <w:rPr>
                <w:rFonts w:cs="Arial"/>
              </w:rPr>
              <w:t>Band</w:t>
            </w:r>
          </w:p>
        </w:tc>
        <w:tc>
          <w:tcPr>
            <w:tcW w:w="2853" w:type="dxa"/>
          </w:tcPr>
          <w:p w14:paraId="5299E09E" w14:textId="77777777" w:rsidR="00BD7850" w:rsidRPr="00FA19F9" w:rsidRDefault="00BD7850" w:rsidP="00953842">
            <w:pPr>
              <w:pStyle w:val="TAH"/>
              <w:rPr>
                <w:rFonts w:cs="Arial"/>
              </w:rPr>
            </w:pPr>
            <w:r w:rsidRPr="00FA19F9">
              <w:rPr>
                <w:rFonts w:cs="Arial"/>
                <w:i/>
              </w:rPr>
              <w:t>Basic limit</w:t>
            </w:r>
          </w:p>
        </w:tc>
        <w:tc>
          <w:tcPr>
            <w:tcW w:w="1642" w:type="dxa"/>
          </w:tcPr>
          <w:p w14:paraId="744AE0CA" w14:textId="77777777" w:rsidR="00BD7850" w:rsidRPr="00FA19F9" w:rsidRDefault="00BD7850" w:rsidP="00953842">
            <w:pPr>
              <w:pStyle w:val="TAH"/>
              <w:rPr>
                <w:rFonts w:cs="Arial"/>
              </w:rPr>
            </w:pPr>
            <w:r w:rsidRPr="00FA19F9">
              <w:rPr>
                <w:rFonts w:cs="Arial"/>
              </w:rPr>
              <w:t>Measurement Bandwidth</w:t>
            </w:r>
          </w:p>
        </w:tc>
      </w:tr>
      <w:tr w:rsidR="00BD7850" w:rsidRPr="00FA19F9" w14:paraId="13D47209" w14:textId="77777777" w:rsidTr="00953842">
        <w:trPr>
          <w:cantSplit/>
          <w:jc w:val="center"/>
        </w:trPr>
        <w:tc>
          <w:tcPr>
            <w:tcW w:w="1492" w:type="dxa"/>
            <w:tcBorders>
              <w:bottom w:val="nil"/>
            </w:tcBorders>
            <w:shd w:val="clear" w:color="auto" w:fill="auto"/>
          </w:tcPr>
          <w:p w14:paraId="1B31EA53" w14:textId="77777777" w:rsidR="00BD7850" w:rsidRPr="00FA19F9" w:rsidRDefault="00BD7850" w:rsidP="00953842">
            <w:pPr>
              <w:pStyle w:val="TAC"/>
              <w:rPr>
                <w:rFonts w:cs="Arial"/>
              </w:rPr>
            </w:pPr>
            <w:r w:rsidRPr="00FA19F9">
              <w:rPr>
                <w:rFonts w:cs="Arial"/>
              </w:rPr>
              <w:t>VII</w:t>
            </w:r>
          </w:p>
        </w:tc>
        <w:tc>
          <w:tcPr>
            <w:tcW w:w="2023" w:type="dxa"/>
          </w:tcPr>
          <w:p w14:paraId="64F72088" w14:textId="77777777" w:rsidR="00BD7850" w:rsidRPr="00FA19F9" w:rsidRDefault="00BD7850" w:rsidP="00953842">
            <w:pPr>
              <w:pStyle w:val="TAC"/>
              <w:rPr>
                <w:rFonts w:cs="Arial"/>
              </w:rPr>
            </w:pPr>
            <w:r w:rsidRPr="00FA19F9">
              <w:rPr>
                <w:rFonts w:cs="Arial"/>
              </w:rPr>
              <w:t>2610 - 2615 MHz</w:t>
            </w:r>
          </w:p>
        </w:tc>
        <w:tc>
          <w:tcPr>
            <w:tcW w:w="2853" w:type="dxa"/>
          </w:tcPr>
          <w:p w14:paraId="77A7EBF4" w14:textId="77777777" w:rsidR="00BD7850" w:rsidRPr="00FA19F9" w:rsidRDefault="00BD7850" w:rsidP="00953842">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- 2610 MHz) dBm</w:t>
            </w:r>
          </w:p>
        </w:tc>
        <w:tc>
          <w:tcPr>
            <w:tcW w:w="1642" w:type="dxa"/>
          </w:tcPr>
          <w:p w14:paraId="0013D4B9" w14:textId="77777777" w:rsidR="00BD7850" w:rsidRPr="00FA19F9" w:rsidRDefault="00BD7850" w:rsidP="00953842">
            <w:pPr>
              <w:pStyle w:val="TAC"/>
              <w:rPr>
                <w:rFonts w:cs="Arial"/>
              </w:rPr>
            </w:pPr>
            <w:r w:rsidRPr="00FA19F9">
              <w:rPr>
                <w:rFonts w:cs="Arial"/>
              </w:rPr>
              <w:t>1 MHz</w:t>
            </w:r>
          </w:p>
        </w:tc>
      </w:tr>
      <w:tr w:rsidR="00BD7850" w:rsidRPr="00FA19F9" w14:paraId="3670DDB0" w14:textId="77777777" w:rsidTr="00953842">
        <w:trPr>
          <w:cantSplit/>
          <w:jc w:val="center"/>
        </w:trPr>
        <w:tc>
          <w:tcPr>
            <w:tcW w:w="1492" w:type="dxa"/>
            <w:tcBorders>
              <w:top w:val="nil"/>
            </w:tcBorders>
            <w:shd w:val="clear" w:color="auto" w:fill="auto"/>
          </w:tcPr>
          <w:p w14:paraId="582778EB" w14:textId="77777777" w:rsidR="00BD7850" w:rsidRPr="00FA19F9" w:rsidRDefault="00BD7850" w:rsidP="00953842">
            <w:pPr>
              <w:pStyle w:val="TAC"/>
              <w:rPr>
                <w:rFonts w:cs="Arial"/>
              </w:rPr>
            </w:pPr>
          </w:p>
        </w:tc>
        <w:tc>
          <w:tcPr>
            <w:tcW w:w="2023" w:type="dxa"/>
          </w:tcPr>
          <w:p w14:paraId="7D56B8F6" w14:textId="77777777" w:rsidR="00BD7850" w:rsidRPr="00FA19F9" w:rsidRDefault="00BD7850" w:rsidP="00953842">
            <w:pPr>
              <w:pStyle w:val="TAC"/>
              <w:rPr>
                <w:rFonts w:cs="Arial"/>
              </w:rPr>
            </w:pPr>
            <w:r w:rsidRPr="00FA19F9">
              <w:rPr>
                <w:rFonts w:cs="Arial"/>
              </w:rPr>
              <w:t>2695 - 2700 MHz</w:t>
            </w:r>
          </w:p>
        </w:tc>
        <w:tc>
          <w:tcPr>
            <w:tcW w:w="2853" w:type="dxa"/>
          </w:tcPr>
          <w:p w14:paraId="0302AB15" w14:textId="77777777" w:rsidR="00BD7850" w:rsidRPr="00FA19F9" w:rsidRDefault="00BD7850" w:rsidP="00953842">
            <w:pPr>
              <w:pStyle w:val="TAC"/>
              <w:rPr>
                <w:rFonts w:cs="Arial"/>
              </w:rPr>
            </w:pPr>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p>
        </w:tc>
        <w:tc>
          <w:tcPr>
            <w:tcW w:w="1642" w:type="dxa"/>
          </w:tcPr>
          <w:p w14:paraId="186A05E5" w14:textId="77777777" w:rsidR="00BD7850" w:rsidRPr="00FA19F9" w:rsidRDefault="00BD7850" w:rsidP="00953842">
            <w:pPr>
              <w:pStyle w:val="TAC"/>
              <w:rPr>
                <w:rFonts w:cs="Arial"/>
              </w:rPr>
            </w:pPr>
            <w:r w:rsidRPr="00FA19F9">
              <w:rPr>
                <w:rFonts w:cs="Arial"/>
              </w:rPr>
              <w:t>1 MHz</w:t>
            </w:r>
          </w:p>
        </w:tc>
      </w:tr>
    </w:tbl>
    <w:p w14:paraId="22F57BF6" w14:textId="77777777" w:rsidR="00BD7850" w:rsidRPr="00FA19F9" w:rsidRDefault="00BD7850" w:rsidP="00BD7850">
      <w:pPr>
        <w:rPr>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lastRenderedPageBreak/>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lastRenderedPageBreak/>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lastRenderedPageBreak/>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lastRenderedPageBreak/>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1572" w:name="_Toc21094155"/>
      <w:bookmarkStart w:id="1573" w:name="_Toc29766176"/>
      <w:bookmarkStart w:id="1574" w:name="_Toc29766680"/>
      <w:bookmarkStart w:id="1575" w:name="_Toc45906394"/>
      <w:bookmarkStart w:id="1576" w:name="_Toc61115597"/>
      <w:r w:rsidRPr="00FA19F9">
        <w:rPr>
          <w:lang w:eastAsia="zh-CN"/>
        </w:rPr>
        <w:t>6.7</w:t>
      </w:r>
      <w:r w:rsidRPr="00FA19F9">
        <w:rPr>
          <w:lang w:eastAsia="zh-CN"/>
        </w:rPr>
        <w:tab/>
        <w:t>Transmitter intermodulation</w:t>
      </w:r>
      <w:bookmarkEnd w:id="1572"/>
      <w:bookmarkEnd w:id="1573"/>
      <w:bookmarkEnd w:id="1574"/>
      <w:bookmarkEnd w:id="1575"/>
      <w:bookmarkEnd w:id="1576"/>
    </w:p>
    <w:p w14:paraId="54CB8FB9" w14:textId="77777777" w:rsidR="007E1B90" w:rsidRPr="00FA19F9" w:rsidRDefault="007E1B90" w:rsidP="0098090A">
      <w:pPr>
        <w:pStyle w:val="Heading3"/>
      </w:pPr>
      <w:bookmarkStart w:id="1577" w:name="_Toc21094156"/>
      <w:bookmarkStart w:id="1578" w:name="_Toc29766177"/>
      <w:bookmarkStart w:id="1579" w:name="_Toc29766681"/>
      <w:bookmarkStart w:id="1580" w:name="_Toc45906395"/>
      <w:bookmarkStart w:id="1581" w:name="_Toc61115598"/>
      <w:r w:rsidRPr="00FA19F9">
        <w:t>6.7.1</w:t>
      </w:r>
      <w:r w:rsidRPr="00FA19F9">
        <w:tab/>
        <w:t>Definition and applicability</w:t>
      </w:r>
      <w:bookmarkEnd w:id="1577"/>
      <w:bookmarkEnd w:id="1578"/>
      <w:bookmarkEnd w:id="1579"/>
      <w:bookmarkEnd w:id="1580"/>
      <w:bookmarkEnd w:id="1581"/>
    </w:p>
    <w:p w14:paraId="20559868" w14:textId="77777777" w:rsidR="007E1B90" w:rsidRPr="00FA19F9" w:rsidRDefault="007E1B90" w:rsidP="0098090A">
      <w:pPr>
        <w:pStyle w:val="Heading4"/>
      </w:pPr>
      <w:bookmarkStart w:id="1582" w:name="_Toc21094157"/>
      <w:bookmarkStart w:id="1583" w:name="_Toc29766178"/>
      <w:bookmarkStart w:id="1584" w:name="_Toc29766682"/>
      <w:bookmarkStart w:id="1585" w:name="_Toc45906396"/>
      <w:bookmarkStart w:id="1586" w:name="_Toc61115599"/>
      <w:r w:rsidRPr="00FA19F9">
        <w:t>6.7.1.1</w:t>
      </w:r>
      <w:r w:rsidRPr="00FA19F9">
        <w:tab/>
        <w:t>General</w:t>
      </w:r>
      <w:bookmarkEnd w:id="1582"/>
      <w:bookmarkEnd w:id="1583"/>
      <w:bookmarkEnd w:id="1584"/>
      <w:bookmarkEnd w:id="1585"/>
      <w:bookmarkEnd w:id="1586"/>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1587" w:name="_Toc21094158"/>
      <w:bookmarkStart w:id="1588" w:name="_Toc29766179"/>
      <w:bookmarkStart w:id="1589" w:name="_Toc29766683"/>
      <w:bookmarkStart w:id="1590" w:name="_Toc45906397"/>
      <w:bookmarkStart w:id="1591" w:name="_Toc61115600"/>
      <w:r w:rsidRPr="00FA19F9">
        <w:t>6.7.2</w:t>
      </w:r>
      <w:r w:rsidRPr="00FA19F9">
        <w:tab/>
      </w:r>
      <w:r w:rsidR="007E1B90" w:rsidRPr="00FA19F9">
        <w:t>Minimum requirement</w:t>
      </w:r>
      <w:bookmarkEnd w:id="1587"/>
      <w:bookmarkEnd w:id="1588"/>
      <w:bookmarkEnd w:id="1589"/>
      <w:bookmarkEnd w:id="1590"/>
      <w:bookmarkEnd w:id="1591"/>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1592" w:name="_Toc21094159"/>
      <w:bookmarkStart w:id="1593" w:name="_Toc29766180"/>
      <w:bookmarkStart w:id="1594" w:name="_Toc29766684"/>
      <w:bookmarkStart w:id="1595" w:name="_Toc45906398"/>
      <w:bookmarkStart w:id="1596" w:name="_Toc61115601"/>
      <w:r w:rsidRPr="00FA19F9">
        <w:t>6.7.3</w:t>
      </w:r>
      <w:r w:rsidR="007E1B90" w:rsidRPr="00FA19F9">
        <w:tab/>
        <w:t>Test purpose</w:t>
      </w:r>
      <w:bookmarkEnd w:id="1592"/>
      <w:bookmarkEnd w:id="1593"/>
      <w:bookmarkEnd w:id="1594"/>
      <w:bookmarkEnd w:id="1595"/>
      <w:bookmarkEnd w:id="1596"/>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1597" w:name="_Toc21094160"/>
      <w:bookmarkStart w:id="1598" w:name="_Toc29766181"/>
      <w:bookmarkStart w:id="1599" w:name="_Toc29766685"/>
      <w:bookmarkStart w:id="1600" w:name="_Toc45906399"/>
      <w:bookmarkStart w:id="1601" w:name="_Toc61115602"/>
      <w:r w:rsidRPr="00FA19F9">
        <w:t>6.7.4</w:t>
      </w:r>
      <w:r w:rsidRPr="00FA19F9">
        <w:tab/>
        <w:t>Method of test</w:t>
      </w:r>
      <w:bookmarkEnd w:id="1597"/>
      <w:bookmarkEnd w:id="1598"/>
      <w:bookmarkEnd w:id="1599"/>
      <w:bookmarkEnd w:id="1600"/>
      <w:bookmarkEnd w:id="1601"/>
    </w:p>
    <w:p w14:paraId="27C75BCE" w14:textId="77777777" w:rsidR="007E1B90" w:rsidRPr="00FA19F9" w:rsidRDefault="007E1B90" w:rsidP="0098090A">
      <w:pPr>
        <w:pStyle w:val="Heading4"/>
      </w:pPr>
      <w:bookmarkStart w:id="1602" w:name="_Toc21094161"/>
      <w:bookmarkStart w:id="1603" w:name="_Toc29766182"/>
      <w:bookmarkStart w:id="1604" w:name="_Toc29766686"/>
      <w:bookmarkStart w:id="1605" w:name="_Toc45906400"/>
      <w:bookmarkStart w:id="1606" w:name="_Toc61115603"/>
      <w:r w:rsidRPr="00FA19F9">
        <w:t>6.7.4.1</w:t>
      </w:r>
      <w:r w:rsidRPr="00FA19F9">
        <w:tab/>
        <w:t>Initial conditions</w:t>
      </w:r>
      <w:bookmarkEnd w:id="1602"/>
      <w:bookmarkEnd w:id="1603"/>
      <w:bookmarkEnd w:id="1604"/>
      <w:bookmarkEnd w:id="1605"/>
      <w:bookmarkEnd w:id="1606"/>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1607" w:name="_Toc21094162"/>
      <w:bookmarkStart w:id="1608" w:name="_Toc29766183"/>
      <w:bookmarkStart w:id="1609" w:name="_Toc29766687"/>
      <w:bookmarkStart w:id="1610" w:name="_Toc45906401"/>
      <w:bookmarkStart w:id="1611" w:name="_Toc61115604"/>
      <w:r w:rsidRPr="00FA19F9">
        <w:t>6.7.4.2</w:t>
      </w:r>
      <w:r w:rsidRPr="00FA19F9">
        <w:tab/>
        <w:t>Procedure</w:t>
      </w:r>
      <w:bookmarkEnd w:id="1607"/>
      <w:bookmarkEnd w:id="1608"/>
      <w:bookmarkEnd w:id="1609"/>
      <w:bookmarkEnd w:id="1610"/>
      <w:bookmarkEnd w:id="1611"/>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686B78D3"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72284FE6"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1612" w:name="_Toc21094163"/>
      <w:bookmarkStart w:id="1613" w:name="_Toc29766184"/>
      <w:bookmarkStart w:id="1614" w:name="_Toc29766688"/>
      <w:bookmarkStart w:id="1615" w:name="_Toc45906402"/>
      <w:bookmarkStart w:id="1616" w:name="_Toc61115605"/>
      <w:r w:rsidRPr="00FA19F9">
        <w:t>6.7.5</w:t>
      </w:r>
      <w:r w:rsidRPr="00FA19F9">
        <w:tab/>
      </w:r>
      <w:r w:rsidR="007E1B90" w:rsidRPr="00FA19F9">
        <w:t>Test requirements</w:t>
      </w:r>
      <w:bookmarkEnd w:id="1612"/>
      <w:bookmarkEnd w:id="1613"/>
      <w:bookmarkEnd w:id="1614"/>
      <w:bookmarkEnd w:id="1615"/>
      <w:bookmarkEnd w:id="1616"/>
    </w:p>
    <w:p w14:paraId="5A520064" w14:textId="77777777" w:rsidR="007E1B90" w:rsidRPr="00FA19F9" w:rsidRDefault="007E1B90" w:rsidP="0098090A">
      <w:pPr>
        <w:pStyle w:val="Heading4"/>
      </w:pPr>
      <w:bookmarkStart w:id="1617" w:name="_Toc21094164"/>
      <w:bookmarkStart w:id="1618" w:name="_Toc29766185"/>
      <w:bookmarkStart w:id="1619" w:name="_Toc29766689"/>
      <w:bookmarkStart w:id="1620" w:name="_Toc45906403"/>
      <w:bookmarkStart w:id="1621" w:name="_Toc61115606"/>
      <w:r w:rsidRPr="00FA19F9">
        <w:t>6.7.5.1</w:t>
      </w:r>
      <w:r w:rsidRPr="00FA19F9">
        <w:tab/>
        <w:t>MSR test requirements</w:t>
      </w:r>
      <w:bookmarkEnd w:id="1617"/>
      <w:bookmarkEnd w:id="1618"/>
      <w:bookmarkEnd w:id="1619"/>
      <w:bookmarkEnd w:id="1620"/>
      <w:bookmarkEnd w:id="1621"/>
    </w:p>
    <w:p w14:paraId="16E5EEF9" w14:textId="77777777" w:rsidR="007E1B90" w:rsidRPr="00FA19F9" w:rsidRDefault="007E1B90" w:rsidP="0098090A">
      <w:pPr>
        <w:pStyle w:val="Heading5"/>
      </w:pPr>
      <w:bookmarkStart w:id="1622" w:name="_Toc21094165"/>
      <w:bookmarkStart w:id="1623" w:name="_Toc29766186"/>
      <w:bookmarkStart w:id="1624" w:name="_Toc29766690"/>
      <w:bookmarkStart w:id="1625" w:name="_Toc45906404"/>
      <w:bookmarkStart w:id="1626" w:name="_Toc61115607"/>
      <w:r w:rsidRPr="00FA19F9">
        <w:t>6.7.5.1.1</w:t>
      </w:r>
      <w:r w:rsidRPr="00FA19F9">
        <w:tab/>
        <w:t>General test requirement</w:t>
      </w:r>
      <w:bookmarkEnd w:id="1622"/>
      <w:bookmarkEnd w:id="1623"/>
      <w:bookmarkEnd w:id="1624"/>
      <w:bookmarkEnd w:id="1625"/>
      <w:bookmarkEnd w:id="1626"/>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1627" w:name="_Toc21094166"/>
      <w:bookmarkStart w:id="1628" w:name="_Toc29766187"/>
      <w:bookmarkStart w:id="1629" w:name="_Toc29766691"/>
      <w:bookmarkStart w:id="1630" w:name="_Toc45906405"/>
      <w:bookmarkStart w:id="1631" w:name="_Toc61115608"/>
      <w:r w:rsidRPr="00FA19F9">
        <w:t>6.7.5.1.2</w:t>
      </w:r>
      <w:r w:rsidRPr="00FA19F9">
        <w:tab/>
        <w:t>Additional test requirement (BC1 and BC2)</w:t>
      </w:r>
      <w:bookmarkEnd w:id="1627"/>
      <w:bookmarkEnd w:id="1628"/>
      <w:bookmarkEnd w:id="1629"/>
      <w:bookmarkEnd w:id="1630"/>
      <w:bookmarkEnd w:id="1631"/>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1632" w:name="_Toc21094167"/>
      <w:bookmarkStart w:id="1633" w:name="_Toc29766188"/>
      <w:bookmarkStart w:id="1634" w:name="_Toc29766692"/>
      <w:bookmarkStart w:id="1635" w:name="_Toc45906406"/>
      <w:bookmarkStart w:id="1636" w:name="_Toc61115609"/>
      <w:r w:rsidRPr="00FA19F9">
        <w:t>6.7.5.1.3</w:t>
      </w:r>
      <w:r w:rsidRPr="00FA19F9">
        <w:tab/>
        <w:t>Additional test requirement (BC3)</w:t>
      </w:r>
      <w:bookmarkEnd w:id="1632"/>
      <w:bookmarkEnd w:id="1633"/>
      <w:bookmarkEnd w:id="1634"/>
      <w:bookmarkEnd w:id="1635"/>
      <w:bookmarkEnd w:id="1636"/>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1637" w:name="_Toc21094168"/>
      <w:bookmarkStart w:id="1638" w:name="_Toc29766189"/>
      <w:bookmarkStart w:id="1639" w:name="_Toc29766693"/>
      <w:bookmarkStart w:id="1640" w:name="_Toc45906407"/>
      <w:bookmarkStart w:id="1641" w:name="_Toc61115610"/>
      <w:r w:rsidRPr="00FA19F9">
        <w:t>6.7.5.1.4</w:t>
      </w:r>
      <w:r w:rsidRPr="00FA19F9">
        <w:tab/>
        <w:t>Intra-system test requirement</w:t>
      </w:r>
      <w:bookmarkEnd w:id="1637"/>
      <w:bookmarkEnd w:id="1638"/>
      <w:bookmarkEnd w:id="1639"/>
      <w:bookmarkEnd w:id="1640"/>
      <w:bookmarkEnd w:id="1641"/>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1642" w:name="_Toc21094169"/>
      <w:bookmarkStart w:id="1643" w:name="_Toc29766190"/>
      <w:bookmarkStart w:id="1644" w:name="_Toc29766694"/>
      <w:bookmarkStart w:id="1645" w:name="_Toc45906408"/>
      <w:bookmarkStart w:id="1646" w:name="_Toc61115611"/>
      <w:r w:rsidRPr="00FA19F9">
        <w:t>6.7.5.2</w:t>
      </w:r>
      <w:r w:rsidRPr="00FA19F9">
        <w:tab/>
        <w:t>Single RAT UTRA operation</w:t>
      </w:r>
      <w:bookmarkEnd w:id="1642"/>
      <w:bookmarkEnd w:id="1643"/>
      <w:bookmarkEnd w:id="1644"/>
      <w:bookmarkEnd w:id="1645"/>
      <w:bookmarkEnd w:id="1646"/>
    </w:p>
    <w:p w14:paraId="03951C76" w14:textId="77777777" w:rsidR="007E1B90" w:rsidRPr="00FA19F9" w:rsidRDefault="007E1B90" w:rsidP="0098090A">
      <w:pPr>
        <w:pStyle w:val="Heading5"/>
      </w:pPr>
      <w:bookmarkStart w:id="1647" w:name="_Toc21094170"/>
      <w:bookmarkStart w:id="1648" w:name="_Toc29766191"/>
      <w:bookmarkStart w:id="1649" w:name="_Toc29766695"/>
      <w:bookmarkStart w:id="1650" w:name="_Toc45906409"/>
      <w:bookmarkStart w:id="1651" w:name="_Toc61115612"/>
      <w:r w:rsidRPr="00FA19F9">
        <w:t>6.7.5.2.1</w:t>
      </w:r>
      <w:r w:rsidRPr="00FA19F9">
        <w:tab/>
        <w:t>General test requirement for UTRA FDD</w:t>
      </w:r>
      <w:bookmarkEnd w:id="1647"/>
      <w:bookmarkEnd w:id="1648"/>
      <w:bookmarkEnd w:id="1649"/>
      <w:bookmarkEnd w:id="1650"/>
      <w:bookmarkEnd w:id="1651"/>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1652" w:name="_Toc21094171"/>
      <w:bookmarkStart w:id="1653" w:name="_Toc29766192"/>
      <w:bookmarkStart w:id="1654" w:name="_Toc29766696"/>
      <w:bookmarkStart w:id="1655" w:name="_Toc45906410"/>
      <w:bookmarkStart w:id="1656" w:name="_Toc61115613"/>
      <w:r w:rsidRPr="00FA19F9">
        <w:t>6.7.5.2.2</w:t>
      </w:r>
      <w:r w:rsidRPr="00FA19F9">
        <w:tab/>
        <w:t>General test requirement for UTRA TDD</w:t>
      </w:r>
      <w:bookmarkEnd w:id="1652"/>
      <w:bookmarkEnd w:id="1653"/>
      <w:bookmarkEnd w:id="1654"/>
      <w:bookmarkEnd w:id="1655"/>
      <w:bookmarkEnd w:id="1656"/>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1657" w:name="_Toc21094172"/>
      <w:bookmarkStart w:id="1658" w:name="_Toc29766193"/>
      <w:bookmarkStart w:id="1659" w:name="_Toc29766697"/>
      <w:bookmarkStart w:id="1660" w:name="_Toc45906411"/>
      <w:bookmarkStart w:id="1661" w:name="_Toc61115614"/>
      <w:r w:rsidRPr="00FA19F9">
        <w:lastRenderedPageBreak/>
        <w:t>6.7.5.2.3</w:t>
      </w:r>
      <w:r w:rsidRPr="00FA19F9">
        <w:tab/>
        <w:t>Intra-system test requirement</w:t>
      </w:r>
      <w:bookmarkEnd w:id="1657"/>
      <w:bookmarkEnd w:id="1658"/>
      <w:bookmarkEnd w:id="1659"/>
      <w:bookmarkEnd w:id="1660"/>
      <w:bookmarkEnd w:id="1661"/>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1662" w:name="_Toc21094173"/>
      <w:bookmarkStart w:id="1663" w:name="_Toc29766194"/>
      <w:bookmarkStart w:id="1664" w:name="_Toc29766698"/>
      <w:bookmarkStart w:id="1665" w:name="_Toc45906412"/>
      <w:bookmarkStart w:id="1666" w:name="_Toc61115615"/>
      <w:r w:rsidRPr="00FA19F9">
        <w:t>6.7.5.4</w:t>
      </w:r>
      <w:r w:rsidRPr="00FA19F9">
        <w:tab/>
        <w:t>Single RAT E-UTRA operation</w:t>
      </w:r>
      <w:bookmarkEnd w:id="1662"/>
      <w:bookmarkEnd w:id="1663"/>
      <w:bookmarkEnd w:id="1664"/>
      <w:bookmarkEnd w:id="1665"/>
      <w:bookmarkEnd w:id="1666"/>
    </w:p>
    <w:p w14:paraId="25BC6513" w14:textId="77777777" w:rsidR="007E1B90" w:rsidRPr="00FA19F9" w:rsidRDefault="007E1B90" w:rsidP="0098090A">
      <w:pPr>
        <w:pStyle w:val="Heading5"/>
      </w:pPr>
      <w:bookmarkStart w:id="1667" w:name="_Toc21094174"/>
      <w:bookmarkStart w:id="1668" w:name="_Toc29766195"/>
      <w:bookmarkStart w:id="1669" w:name="_Toc29766699"/>
      <w:bookmarkStart w:id="1670" w:name="_Toc45906413"/>
      <w:bookmarkStart w:id="1671" w:name="_Toc61115616"/>
      <w:r w:rsidRPr="00FA19F9">
        <w:t>6.7.5.4.1</w:t>
      </w:r>
      <w:r w:rsidRPr="00FA19F9">
        <w:tab/>
        <w:t>General test requirement</w:t>
      </w:r>
      <w:bookmarkEnd w:id="1667"/>
      <w:bookmarkEnd w:id="1668"/>
      <w:bookmarkEnd w:id="1669"/>
      <w:bookmarkEnd w:id="1670"/>
      <w:bookmarkEnd w:id="1671"/>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1672" w:name="_Toc21094175"/>
      <w:bookmarkStart w:id="1673" w:name="_Toc29766196"/>
      <w:bookmarkStart w:id="1674" w:name="_Toc29766700"/>
      <w:bookmarkStart w:id="1675" w:name="_Toc45906414"/>
      <w:bookmarkStart w:id="1676" w:name="_Toc61115617"/>
      <w:r w:rsidRPr="00FA19F9">
        <w:t>6.7.5.4.2</w:t>
      </w:r>
      <w:r w:rsidRPr="00FA19F9">
        <w:tab/>
        <w:t>Additional test requirement for Band 41</w:t>
      </w:r>
      <w:bookmarkEnd w:id="1672"/>
      <w:bookmarkEnd w:id="1673"/>
      <w:bookmarkEnd w:id="1674"/>
      <w:bookmarkEnd w:id="1675"/>
      <w:bookmarkEnd w:id="1676"/>
    </w:p>
    <w:p w14:paraId="6301C882" w14:textId="79D19E2A"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00BD7850">
        <w:t>clause</w:t>
      </w:r>
      <w:r w:rsidR="00E252F5">
        <w:t> </w:t>
      </w:r>
      <w:r w:rsidR="00E252F5" w:rsidRPr="00FA19F9">
        <w:t>6</w:t>
      </w:r>
      <w:r w:rsidRPr="00FA19F9">
        <w:t>.7.4.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1677" w:name="_Toc21094176"/>
      <w:bookmarkStart w:id="1678" w:name="_Toc29766197"/>
      <w:bookmarkStart w:id="1679" w:name="_Toc29766701"/>
      <w:bookmarkStart w:id="1680" w:name="_Toc45906415"/>
      <w:bookmarkStart w:id="1681" w:name="_Toc61115618"/>
      <w:r w:rsidRPr="00FA19F9">
        <w:t>6.7.5.4.3</w:t>
      </w:r>
      <w:r w:rsidRPr="00FA19F9">
        <w:tab/>
        <w:t>Intra-system test requirement</w:t>
      </w:r>
      <w:bookmarkEnd w:id="1677"/>
      <w:bookmarkEnd w:id="1678"/>
      <w:bookmarkEnd w:id="1679"/>
      <w:bookmarkEnd w:id="1680"/>
      <w:bookmarkEnd w:id="1681"/>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1682" w:name="_Toc21094177"/>
      <w:bookmarkStart w:id="1683" w:name="_Toc29766198"/>
      <w:bookmarkStart w:id="1684" w:name="_Toc29766702"/>
      <w:bookmarkStart w:id="1685" w:name="_Toc45906416"/>
      <w:bookmarkStart w:id="1686" w:name="_Toc61115619"/>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1682"/>
      <w:bookmarkEnd w:id="1683"/>
      <w:bookmarkEnd w:id="1684"/>
      <w:bookmarkEnd w:id="1685"/>
      <w:bookmarkEnd w:id="1686"/>
    </w:p>
    <w:p w14:paraId="24BA5CB7" w14:textId="77777777" w:rsidR="00972B90" w:rsidRPr="00FA19F9" w:rsidRDefault="00972B90" w:rsidP="0098090A">
      <w:pPr>
        <w:pStyle w:val="Heading2"/>
      </w:pPr>
      <w:bookmarkStart w:id="1687" w:name="_Toc21094178"/>
      <w:bookmarkStart w:id="1688" w:name="_Toc29766199"/>
      <w:bookmarkStart w:id="1689" w:name="_Toc29766703"/>
      <w:bookmarkStart w:id="1690" w:name="_Toc45906417"/>
      <w:bookmarkStart w:id="1691" w:name="_Toc61115620"/>
      <w:r w:rsidRPr="00FA19F9">
        <w:t>7.1</w:t>
      </w:r>
      <w:r w:rsidRPr="00FA19F9">
        <w:tab/>
        <w:t>General</w:t>
      </w:r>
      <w:bookmarkEnd w:id="1687"/>
      <w:bookmarkEnd w:id="1688"/>
      <w:bookmarkEnd w:id="1689"/>
      <w:bookmarkEnd w:id="1690"/>
      <w:bookmarkEnd w:id="1691"/>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1692" w:name="_Toc21094179"/>
      <w:bookmarkStart w:id="1693" w:name="_Toc29766200"/>
      <w:bookmarkStart w:id="1694" w:name="_Toc29766704"/>
      <w:bookmarkStart w:id="1695" w:name="_Toc45906418"/>
      <w:bookmarkStart w:id="1696" w:name="_Toc61115621"/>
      <w:r w:rsidRPr="00FA19F9">
        <w:t>7.2</w:t>
      </w:r>
      <w:r w:rsidRPr="00FA19F9">
        <w:tab/>
        <w:t>Reference sensitivity level</w:t>
      </w:r>
      <w:bookmarkEnd w:id="1692"/>
      <w:bookmarkEnd w:id="1693"/>
      <w:bookmarkEnd w:id="1694"/>
      <w:bookmarkEnd w:id="1695"/>
      <w:bookmarkEnd w:id="1696"/>
    </w:p>
    <w:p w14:paraId="2469163A" w14:textId="77777777" w:rsidR="00670603" w:rsidRPr="00FA19F9" w:rsidRDefault="0048459D" w:rsidP="0098090A">
      <w:pPr>
        <w:pStyle w:val="Heading3"/>
      </w:pPr>
      <w:bookmarkStart w:id="1697" w:name="_Toc21094180"/>
      <w:bookmarkStart w:id="1698" w:name="_Toc29766201"/>
      <w:bookmarkStart w:id="1699" w:name="_Toc29766705"/>
      <w:bookmarkStart w:id="1700" w:name="_Toc45906419"/>
      <w:bookmarkStart w:id="1701" w:name="_Toc61115622"/>
      <w:r w:rsidRPr="00FA19F9">
        <w:t>7.2.1</w:t>
      </w:r>
      <w:r w:rsidRPr="00FA19F9">
        <w:tab/>
      </w:r>
      <w:r w:rsidR="00670603" w:rsidRPr="00FA19F9">
        <w:t>Definition and applicability</w:t>
      </w:r>
      <w:bookmarkEnd w:id="1697"/>
      <w:bookmarkEnd w:id="1698"/>
      <w:bookmarkEnd w:id="1699"/>
      <w:bookmarkEnd w:id="1700"/>
      <w:bookmarkEnd w:id="1701"/>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1702" w:name="_Toc21094181"/>
      <w:bookmarkStart w:id="1703" w:name="_Toc29766202"/>
      <w:bookmarkStart w:id="1704" w:name="_Toc29766706"/>
      <w:bookmarkStart w:id="1705" w:name="_Toc45906420"/>
      <w:bookmarkStart w:id="1706" w:name="_Toc61115623"/>
      <w:r w:rsidRPr="00FA19F9">
        <w:t>7.2.2</w:t>
      </w:r>
      <w:r w:rsidRPr="00FA19F9">
        <w:tab/>
        <w:t>Minimum Requirement</w:t>
      </w:r>
      <w:bookmarkEnd w:id="1702"/>
      <w:bookmarkEnd w:id="1703"/>
      <w:bookmarkEnd w:id="1704"/>
      <w:bookmarkEnd w:id="1705"/>
      <w:bookmarkEnd w:id="1706"/>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1707" w:name="_Toc21094182"/>
      <w:bookmarkStart w:id="1708" w:name="_Toc29766203"/>
      <w:bookmarkStart w:id="1709" w:name="_Toc29766707"/>
      <w:bookmarkStart w:id="1710" w:name="_Toc45906421"/>
      <w:bookmarkStart w:id="1711" w:name="_Toc61115624"/>
      <w:r w:rsidRPr="00FA19F9">
        <w:t>7.2.3</w:t>
      </w:r>
      <w:r w:rsidRPr="00FA19F9">
        <w:tab/>
      </w:r>
      <w:r w:rsidR="00670603" w:rsidRPr="00FA19F9">
        <w:t>Test Purpose</w:t>
      </w:r>
      <w:bookmarkEnd w:id="1707"/>
      <w:bookmarkEnd w:id="1708"/>
      <w:bookmarkEnd w:id="1709"/>
      <w:bookmarkEnd w:id="1710"/>
      <w:bookmarkEnd w:id="1711"/>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1712" w:name="_Toc21094183"/>
      <w:bookmarkStart w:id="1713" w:name="_Toc29766204"/>
      <w:bookmarkStart w:id="1714" w:name="_Toc29766708"/>
      <w:bookmarkStart w:id="1715" w:name="_Toc45906422"/>
      <w:bookmarkStart w:id="1716" w:name="_Toc61115625"/>
      <w:r w:rsidRPr="00FA19F9">
        <w:t>7.2.4</w:t>
      </w:r>
      <w:r w:rsidR="00670603" w:rsidRPr="00FA19F9">
        <w:tab/>
        <w:t>Method of test</w:t>
      </w:r>
      <w:bookmarkEnd w:id="1712"/>
      <w:bookmarkEnd w:id="1713"/>
      <w:bookmarkEnd w:id="1714"/>
      <w:bookmarkEnd w:id="1715"/>
      <w:bookmarkEnd w:id="1716"/>
    </w:p>
    <w:p w14:paraId="7853F44F" w14:textId="77777777" w:rsidR="00670603" w:rsidRPr="00FA19F9" w:rsidRDefault="00670603" w:rsidP="0098090A">
      <w:pPr>
        <w:pStyle w:val="Heading4"/>
      </w:pPr>
      <w:bookmarkStart w:id="1717" w:name="_Toc21094184"/>
      <w:bookmarkStart w:id="1718" w:name="_Toc29766205"/>
      <w:bookmarkStart w:id="1719" w:name="_Toc29766709"/>
      <w:bookmarkStart w:id="1720" w:name="_Toc45906423"/>
      <w:bookmarkStart w:id="1721" w:name="_Toc61115626"/>
      <w:r w:rsidRPr="00FA19F9">
        <w:t>7.2.4.1</w:t>
      </w:r>
      <w:r w:rsidRPr="00FA19F9">
        <w:tab/>
        <w:t>Initial conditions</w:t>
      </w:r>
      <w:bookmarkEnd w:id="1717"/>
      <w:bookmarkEnd w:id="1718"/>
      <w:bookmarkEnd w:id="1719"/>
      <w:bookmarkEnd w:id="1720"/>
      <w:bookmarkEnd w:id="1721"/>
    </w:p>
    <w:p w14:paraId="6B92036A" w14:textId="77777777" w:rsidR="00E252F5" w:rsidRPr="00FA19F9" w:rsidRDefault="00670603" w:rsidP="00670603">
      <w:r w:rsidRPr="00FA19F9">
        <w:t>Test environment:</w:t>
      </w:r>
    </w:p>
    <w:p w14:paraId="256671E4" w14:textId="5B99DBD0"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1722" w:name="_Toc21094185"/>
      <w:bookmarkStart w:id="1723" w:name="_Toc29766206"/>
      <w:bookmarkStart w:id="1724" w:name="_Toc29766710"/>
      <w:bookmarkStart w:id="1725" w:name="_Toc45906424"/>
      <w:bookmarkStart w:id="1726" w:name="_Toc61115627"/>
      <w:r w:rsidRPr="00FA19F9">
        <w:t>7.2.4.2</w:t>
      </w:r>
      <w:r w:rsidRPr="00FA19F9">
        <w:tab/>
        <w:t>Procedure</w:t>
      </w:r>
      <w:bookmarkEnd w:id="1722"/>
      <w:bookmarkEnd w:id="1723"/>
      <w:bookmarkEnd w:id="1724"/>
      <w:bookmarkEnd w:id="1725"/>
      <w:bookmarkEnd w:id="1726"/>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1727" w:name="_Toc21094186"/>
      <w:bookmarkStart w:id="1728" w:name="_Toc29766207"/>
      <w:bookmarkStart w:id="1729" w:name="_Toc29766711"/>
      <w:bookmarkStart w:id="1730" w:name="_Toc45906425"/>
      <w:bookmarkStart w:id="1731" w:name="_Toc61115628"/>
      <w:r w:rsidRPr="00FA19F9">
        <w:t>7.2.5</w:t>
      </w:r>
      <w:r w:rsidR="00950045" w:rsidRPr="00FA19F9">
        <w:tab/>
      </w:r>
      <w:r w:rsidRPr="00FA19F9">
        <w:t>Test Requirements</w:t>
      </w:r>
      <w:bookmarkEnd w:id="1727"/>
      <w:bookmarkEnd w:id="1728"/>
      <w:bookmarkEnd w:id="1729"/>
      <w:bookmarkEnd w:id="1730"/>
      <w:bookmarkEnd w:id="1731"/>
    </w:p>
    <w:p w14:paraId="1243019D" w14:textId="77777777" w:rsidR="00670603" w:rsidRPr="00FA19F9" w:rsidRDefault="00670603" w:rsidP="0098090A">
      <w:pPr>
        <w:pStyle w:val="Heading4"/>
      </w:pPr>
      <w:bookmarkStart w:id="1732" w:name="_Toc21094187"/>
      <w:bookmarkStart w:id="1733" w:name="_Toc29766208"/>
      <w:bookmarkStart w:id="1734" w:name="_Toc29766712"/>
      <w:bookmarkStart w:id="1735" w:name="_Toc45906426"/>
      <w:bookmarkStart w:id="1736" w:name="_Toc61115629"/>
      <w:r w:rsidRPr="00FA19F9">
        <w:t>7.2.5.1</w:t>
      </w:r>
      <w:r w:rsidRPr="00FA19F9">
        <w:tab/>
        <w:t>UTRA FDD operation</w:t>
      </w:r>
      <w:bookmarkEnd w:id="1732"/>
      <w:bookmarkEnd w:id="1733"/>
      <w:bookmarkEnd w:id="1734"/>
      <w:bookmarkEnd w:id="1735"/>
      <w:bookmarkEnd w:id="1736"/>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1737" w:name="_Toc21094188"/>
      <w:bookmarkStart w:id="1738" w:name="_Toc29766209"/>
      <w:bookmarkStart w:id="1739" w:name="_Toc29766713"/>
      <w:bookmarkStart w:id="1740" w:name="_Toc45906427"/>
      <w:bookmarkStart w:id="1741" w:name="_Toc61115630"/>
      <w:r w:rsidRPr="00FA19F9">
        <w:t>7.2.5.2</w:t>
      </w:r>
      <w:r w:rsidRPr="00FA19F9">
        <w:tab/>
        <w:t>UTRA TDD 1,28 Mcps option operation</w:t>
      </w:r>
      <w:bookmarkEnd w:id="1737"/>
      <w:bookmarkEnd w:id="1738"/>
      <w:bookmarkEnd w:id="1739"/>
      <w:bookmarkEnd w:id="1740"/>
      <w:bookmarkEnd w:id="1741"/>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1742" w:name="_Toc21094189"/>
      <w:bookmarkStart w:id="1743" w:name="_Toc29766210"/>
      <w:bookmarkStart w:id="1744" w:name="_Toc29766714"/>
      <w:bookmarkStart w:id="1745" w:name="_Toc45906428"/>
      <w:bookmarkStart w:id="1746" w:name="_Toc61115631"/>
      <w:r w:rsidRPr="00FA19F9">
        <w:t>7.2.5.3</w:t>
      </w:r>
      <w:r w:rsidRPr="00FA19F9">
        <w:tab/>
        <w:t>E-UTRA operation</w:t>
      </w:r>
      <w:bookmarkEnd w:id="1742"/>
      <w:bookmarkEnd w:id="1743"/>
      <w:bookmarkEnd w:id="1744"/>
      <w:bookmarkEnd w:id="1745"/>
      <w:bookmarkEnd w:id="1746"/>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1747" w:name="_Toc21094190"/>
      <w:bookmarkStart w:id="1748" w:name="_Toc29766211"/>
      <w:bookmarkStart w:id="1749" w:name="_Toc29766715"/>
      <w:bookmarkStart w:id="1750" w:name="_Toc45906429"/>
      <w:bookmarkStart w:id="1751" w:name="_Toc61115632"/>
      <w:r w:rsidRPr="00FA19F9">
        <w:t>7.2.5.4</w:t>
      </w:r>
      <w:r w:rsidRPr="00FA19F9">
        <w:tab/>
        <w:t>NR operation</w:t>
      </w:r>
      <w:bookmarkEnd w:id="1747"/>
      <w:bookmarkEnd w:id="1748"/>
      <w:bookmarkEnd w:id="1749"/>
      <w:bookmarkEnd w:id="1750"/>
      <w:bookmarkEnd w:id="1751"/>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1752" w:name="OLE_LINK318"/>
      <w:bookmarkStart w:id="1753" w:name="OLE_LINK317"/>
      <w:bookmarkStart w:id="1754" w:name="OLE_LINK320"/>
      <w:bookmarkStart w:id="175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1752"/>
      <w:bookmarkEnd w:id="1753"/>
      <w:bookmarkEnd w:id="1754"/>
      <w:bookmarkEnd w:id="1755"/>
    </w:p>
    <w:p w14:paraId="5DFB0E42" w14:textId="77777777" w:rsidR="009A7DA2" w:rsidRPr="00FA19F9" w:rsidRDefault="00972B90" w:rsidP="0098090A">
      <w:pPr>
        <w:pStyle w:val="Heading2"/>
      </w:pPr>
      <w:bookmarkStart w:id="1756" w:name="_Toc21094191"/>
      <w:bookmarkStart w:id="1757" w:name="_Toc29766212"/>
      <w:bookmarkStart w:id="1758" w:name="_Toc29766716"/>
      <w:bookmarkStart w:id="1759" w:name="_Toc45906430"/>
      <w:bookmarkStart w:id="1760" w:name="_Toc61115633"/>
      <w:r w:rsidRPr="00FA19F9">
        <w:t>7.3</w:t>
      </w:r>
      <w:r w:rsidRPr="00FA19F9">
        <w:tab/>
        <w:t>Dynamic range</w:t>
      </w:r>
      <w:bookmarkEnd w:id="1756"/>
      <w:bookmarkEnd w:id="1757"/>
      <w:bookmarkEnd w:id="1758"/>
      <w:bookmarkEnd w:id="1759"/>
      <w:bookmarkEnd w:id="1760"/>
    </w:p>
    <w:p w14:paraId="035EE773" w14:textId="77777777" w:rsidR="00670603" w:rsidRPr="00FA19F9" w:rsidRDefault="0048459D" w:rsidP="0098090A">
      <w:pPr>
        <w:pStyle w:val="Heading3"/>
      </w:pPr>
      <w:bookmarkStart w:id="1761" w:name="_Toc21094192"/>
      <w:bookmarkStart w:id="1762" w:name="_Toc29766213"/>
      <w:bookmarkStart w:id="1763" w:name="_Toc29766717"/>
      <w:bookmarkStart w:id="1764" w:name="_Toc45906431"/>
      <w:bookmarkStart w:id="1765" w:name="_Toc61115634"/>
      <w:r w:rsidRPr="00FA19F9">
        <w:t>7.3.1</w:t>
      </w:r>
      <w:r w:rsidRPr="00FA19F9">
        <w:tab/>
      </w:r>
      <w:r w:rsidR="00670603" w:rsidRPr="00FA19F9">
        <w:t>Definition and applicability</w:t>
      </w:r>
      <w:bookmarkEnd w:id="1761"/>
      <w:bookmarkEnd w:id="1762"/>
      <w:bookmarkEnd w:id="1763"/>
      <w:bookmarkEnd w:id="1764"/>
      <w:bookmarkEnd w:id="1765"/>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1766" w:name="_Toc21094193"/>
      <w:bookmarkStart w:id="1767" w:name="_Toc29766214"/>
      <w:bookmarkStart w:id="1768" w:name="_Toc29766718"/>
      <w:bookmarkStart w:id="1769" w:name="_Toc45906432"/>
      <w:bookmarkStart w:id="1770" w:name="_Toc61115635"/>
      <w:r w:rsidRPr="00FA19F9">
        <w:t>7.3.2</w:t>
      </w:r>
      <w:r w:rsidRPr="00FA19F9">
        <w:tab/>
      </w:r>
      <w:r w:rsidR="00670603" w:rsidRPr="00FA19F9">
        <w:t>Minimum requirement</w:t>
      </w:r>
      <w:bookmarkEnd w:id="1766"/>
      <w:bookmarkEnd w:id="1767"/>
      <w:bookmarkEnd w:id="1768"/>
      <w:bookmarkEnd w:id="1769"/>
      <w:bookmarkEnd w:id="1770"/>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1771" w:name="_Toc21094194"/>
      <w:bookmarkStart w:id="1772" w:name="_Toc29766215"/>
      <w:bookmarkStart w:id="1773" w:name="_Toc29766719"/>
      <w:bookmarkStart w:id="1774" w:name="_Toc45906433"/>
      <w:bookmarkStart w:id="1775" w:name="_Toc61115636"/>
      <w:r w:rsidRPr="00FA19F9">
        <w:t>7.3.3</w:t>
      </w:r>
      <w:r w:rsidRPr="00FA19F9">
        <w:tab/>
      </w:r>
      <w:r w:rsidR="00670603" w:rsidRPr="00FA19F9">
        <w:t>Test purpose</w:t>
      </w:r>
      <w:bookmarkEnd w:id="1771"/>
      <w:bookmarkEnd w:id="1772"/>
      <w:bookmarkEnd w:id="1773"/>
      <w:bookmarkEnd w:id="1774"/>
      <w:bookmarkEnd w:id="1775"/>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1776" w:name="_Toc21094195"/>
      <w:bookmarkStart w:id="1777" w:name="_Toc29766216"/>
      <w:bookmarkStart w:id="1778" w:name="_Toc29766720"/>
      <w:bookmarkStart w:id="1779" w:name="_Toc45906434"/>
    </w:p>
    <w:p w14:paraId="1D614FE2" w14:textId="40DD33CC" w:rsidR="00670603" w:rsidRPr="00FA19F9" w:rsidRDefault="0048459D" w:rsidP="0098090A">
      <w:pPr>
        <w:pStyle w:val="Heading3"/>
      </w:pPr>
      <w:bookmarkStart w:id="1780" w:name="_Toc61115637"/>
      <w:r w:rsidRPr="00FA19F9">
        <w:t>7.3.4</w:t>
      </w:r>
      <w:r w:rsidRPr="00FA19F9">
        <w:tab/>
      </w:r>
      <w:r w:rsidR="00670603" w:rsidRPr="00FA19F9">
        <w:t>Method of test</w:t>
      </w:r>
      <w:bookmarkEnd w:id="1776"/>
      <w:bookmarkEnd w:id="1777"/>
      <w:bookmarkEnd w:id="1778"/>
      <w:bookmarkEnd w:id="1779"/>
      <w:bookmarkEnd w:id="1780"/>
    </w:p>
    <w:p w14:paraId="39425F07" w14:textId="77777777" w:rsidR="00670603" w:rsidRPr="00FA19F9" w:rsidRDefault="00670603" w:rsidP="0098090A">
      <w:pPr>
        <w:pStyle w:val="Heading4"/>
      </w:pPr>
      <w:bookmarkStart w:id="1781" w:name="_Toc21094196"/>
      <w:bookmarkStart w:id="1782" w:name="_Toc29766217"/>
      <w:bookmarkStart w:id="1783" w:name="_Toc29766721"/>
      <w:bookmarkStart w:id="1784" w:name="_Toc45906435"/>
      <w:bookmarkStart w:id="1785" w:name="_Toc61115638"/>
      <w:r w:rsidRPr="00FA19F9">
        <w:t>7.3.4.1</w:t>
      </w:r>
      <w:r w:rsidRPr="00FA19F9">
        <w:tab/>
        <w:t>Initial conditions</w:t>
      </w:r>
      <w:bookmarkEnd w:id="1781"/>
      <w:bookmarkEnd w:id="1782"/>
      <w:bookmarkEnd w:id="1783"/>
      <w:bookmarkEnd w:id="1784"/>
      <w:bookmarkEnd w:id="1785"/>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1786" w:name="_Toc21094197"/>
      <w:bookmarkStart w:id="1787" w:name="_Toc29766218"/>
      <w:bookmarkStart w:id="1788" w:name="_Toc29766722"/>
      <w:bookmarkStart w:id="1789" w:name="_Toc45906436"/>
      <w:bookmarkStart w:id="1790" w:name="_Toc61115639"/>
      <w:r w:rsidRPr="00FA19F9">
        <w:t>7.3.4.2</w:t>
      </w:r>
      <w:r w:rsidRPr="00FA19F9">
        <w:tab/>
        <w:t>Procedure</w:t>
      </w:r>
      <w:bookmarkEnd w:id="1786"/>
      <w:bookmarkEnd w:id="1787"/>
      <w:bookmarkEnd w:id="1788"/>
      <w:bookmarkEnd w:id="1789"/>
      <w:bookmarkEnd w:id="1790"/>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1791" w:name="_Toc21094198"/>
      <w:bookmarkStart w:id="1792" w:name="_Toc29766219"/>
      <w:bookmarkStart w:id="1793" w:name="_Toc29766723"/>
      <w:bookmarkStart w:id="1794" w:name="_Toc45906437"/>
      <w:bookmarkStart w:id="1795" w:name="_Toc61115640"/>
      <w:r w:rsidRPr="00FA19F9">
        <w:t>7.3.5</w:t>
      </w:r>
      <w:r w:rsidRPr="00FA19F9">
        <w:tab/>
      </w:r>
      <w:r w:rsidR="00670603" w:rsidRPr="00FA19F9">
        <w:t>Test requirements</w:t>
      </w:r>
      <w:bookmarkEnd w:id="1791"/>
      <w:bookmarkEnd w:id="1792"/>
      <w:bookmarkEnd w:id="1793"/>
      <w:bookmarkEnd w:id="1794"/>
      <w:bookmarkEnd w:id="1795"/>
    </w:p>
    <w:p w14:paraId="028C2B57" w14:textId="77777777" w:rsidR="00670603" w:rsidRPr="00FA19F9" w:rsidRDefault="00670603" w:rsidP="0098090A">
      <w:pPr>
        <w:pStyle w:val="Heading4"/>
      </w:pPr>
      <w:bookmarkStart w:id="1796" w:name="_Toc21094199"/>
      <w:bookmarkStart w:id="1797" w:name="_Toc29766220"/>
      <w:bookmarkStart w:id="1798" w:name="_Toc29766724"/>
      <w:bookmarkStart w:id="1799" w:name="_Toc45906438"/>
      <w:bookmarkStart w:id="1800" w:name="_Toc61115641"/>
      <w:r w:rsidRPr="00FA19F9">
        <w:t>7.3.5.1</w:t>
      </w:r>
      <w:r w:rsidRPr="00FA19F9">
        <w:tab/>
        <w:t>UTRA FDD operation</w:t>
      </w:r>
      <w:bookmarkEnd w:id="1796"/>
      <w:bookmarkEnd w:id="1797"/>
      <w:bookmarkEnd w:id="1798"/>
      <w:bookmarkEnd w:id="1799"/>
      <w:bookmarkEnd w:id="1800"/>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1801" w:name="_Toc21094200"/>
      <w:bookmarkStart w:id="1802" w:name="_Toc29766221"/>
      <w:bookmarkStart w:id="1803" w:name="_Toc29766725"/>
      <w:bookmarkStart w:id="1804" w:name="_Toc45906439"/>
      <w:bookmarkStart w:id="1805" w:name="_Toc61115642"/>
      <w:r w:rsidRPr="00FA19F9">
        <w:t>7.3.5.2</w:t>
      </w:r>
      <w:r w:rsidRPr="00FA19F9">
        <w:tab/>
        <w:t>UTRA TDD 1,28 Mcps option operation</w:t>
      </w:r>
      <w:bookmarkEnd w:id="1801"/>
      <w:bookmarkEnd w:id="1802"/>
      <w:bookmarkEnd w:id="1803"/>
      <w:bookmarkEnd w:id="1804"/>
      <w:bookmarkEnd w:id="180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1806" w:name="_Toc21094201"/>
      <w:bookmarkStart w:id="1807" w:name="_Toc29766222"/>
      <w:bookmarkStart w:id="1808" w:name="_Toc29766726"/>
      <w:bookmarkStart w:id="1809" w:name="_Toc45906440"/>
      <w:bookmarkStart w:id="1810" w:name="_Toc61115643"/>
      <w:r w:rsidRPr="00FA19F9">
        <w:t>7.3.5.3</w:t>
      </w:r>
      <w:r w:rsidRPr="00FA19F9">
        <w:tab/>
        <w:t>E-UTRA operation</w:t>
      </w:r>
      <w:bookmarkEnd w:id="1806"/>
      <w:bookmarkEnd w:id="1807"/>
      <w:bookmarkEnd w:id="1808"/>
      <w:bookmarkEnd w:id="1809"/>
      <w:bookmarkEnd w:id="1810"/>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1811" w:name="_Toc21094202"/>
      <w:bookmarkStart w:id="1812" w:name="_Toc29766223"/>
      <w:bookmarkStart w:id="1813" w:name="_Toc29766727"/>
      <w:bookmarkStart w:id="1814" w:name="_Toc45906441"/>
      <w:bookmarkStart w:id="1815" w:name="_Toc61115644"/>
      <w:r w:rsidRPr="00FA19F9">
        <w:t>7.3.5.4</w:t>
      </w:r>
      <w:r w:rsidRPr="00FA19F9">
        <w:tab/>
        <w:t>NR operation</w:t>
      </w:r>
      <w:bookmarkEnd w:id="1811"/>
      <w:bookmarkEnd w:id="1812"/>
      <w:bookmarkEnd w:id="1813"/>
      <w:bookmarkEnd w:id="1814"/>
      <w:bookmarkEnd w:id="1815"/>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1816" w:name="_Toc21094203"/>
      <w:bookmarkStart w:id="1817" w:name="_Toc29766224"/>
      <w:bookmarkStart w:id="1818" w:name="_Toc29766728"/>
      <w:bookmarkStart w:id="1819" w:name="_Toc45906442"/>
      <w:bookmarkStart w:id="1820" w:name="_Toc61115645"/>
      <w:r w:rsidRPr="00FA19F9">
        <w:t>7.4</w:t>
      </w:r>
      <w:r w:rsidRPr="00FA19F9">
        <w:tab/>
        <w:t>Adjacent channel selectivity and narrowband blocking</w:t>
      </w:r>
      <w:bookmarkEnd w:id="1816"/>
      <w:bookmarkEnd w:id="1817"/>
      <w:bookmarkEnd w:id="1818"/>
      <w:bookmarkEnd w:id="1819"/>
      <w:bookmarkEnd w:id="1820"/>
    </w:p>
    <w:p w14:paraId="22BFCE14" w14:textId="77777777" w:rsidR="00670603" w:rsidRPr="00FA19F9" w:rsidRDefault="00670603" w:rsidP="0098090A">
      <w:pPr>
        <w:pStyle w:val="Heading3"/>
      </w:pPr>
      <w:bookmarkStart w:id="1821" w:name="_Toc21094204"/>
      <w:bookmarkStart w:id="1822" w:name="_Toc29766225"/>
      <w:bookmarkStart w:id="1823" w:name="_Toc29766729"/>
      <w:bookmarkStart w:id="1824" w:name="_Toc45906443"/>
      <w:bookmarkStart w:id="1825" w:name="_Toc61115646"/>
      <w:r w:rsidRPr="00FA19F9">
        <w:t>7.4.1</w:t>
      </w:r>
      <w:r w:rsidRPr="00FA19F9">
        <w:tab/>
        <w:t>Definition and applicability</w:t>
      </w:r>
      <w:bookmarkEnd w:id="1821"/>
      <w:bookmarkEnd w:id="1822"/>
      <w:bookmarkEnd w:id="1823"/>
      <w:bookmarkEnd w:id="1824"/>
      <w:bookmarkEnd w:id="1825"/>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1826" w:name="_Toc21094205"/>
      <w:bookmarkStart w:id="1827" w:name="_Toc29766226"/>
      <w:bookmarkStart w:id="1828" w:name="_Toc29766730"/>
      <w:bookmarkStart w:id="1829" w:name="_Toc45906444"/>
      <w:bookmarkStart w:id="1830" w:name="_Toc61115647"/>
      <w:r w:rsidRPr="00FA19F9">
        <w:t>7.4.2</w:t>
      </w:r>
      <w:r w:rsidRPr="00FA19F9">
        <w:tab/>
        <w:t>Minimum requirement</w:t>
      </w:r>
      <w:bookmarkEnd w:id="1826"/>
      <w:bookmarkEnd w:id="1827"/>
      <w:bookmarkEnd w:id="1828"/>
      <w:bookmarkEnd w:id="1829"/>
      <w:bookmarkEnd w:id="1830"/>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1831" w:name="_Toc21094206"/>
      <w:bookmarkStart w:id="1832" w:name="_Toc29766227"/>
      <w:bookmarkStart w:id="1833" w:name="_Toc29766731"/>
      <w:bookmarkStart w:id="1834" w:name="_Toc45906445"/>
      <w:bookmarkStart w:id="1835" w:name="_Toc61115648"/>
      <w:r w:rsidRPr="00FA19F9">
        <w:t>7.4.4</w:t>
      </w:r>
      <w:r w:rsidR="00670603" w:rsidRPr="00FA19F9">
        <w:tab/>
        <w:t>Method of test</w:t>
      </w:r>
      <w:bookmarkEnd w:id="1831"/>
      <w:bookmarkEnd w:id="1832"/>
      <w:bookmarkEnd w:id="1833"/>
      <w:bookmarkEnd w:id="1834"/>
      <w:bookmarkEnd w:id="1835"/>
    </w:p>
    <w:p w14:paraId="4FAEEBF0" w14:textId="77777777" w:rsidR="00670603" w:rsidRPr="00FA19F9" w:rsidRDefault="00670603" w:rsidP="0098090A">
      <w:pPr>
        <w:pStyle w:val="Heading4"/>
      </w:pPr>
      <w:bookmarkStart w:id="1836" w:name="_Toc21094207"/>
      <w:bookmarkStart w:id="1837" w:name="_Toc29766228"/>
      <w:bookmarkStart w:id="1838" w:name="_Toc29766732"/>
      <w:bookmarkStart w:id="1839" w:name="_Toc45906446"/>
      <w:bookmarkStart w:id="1840" w:name="_Toc61115649"/>
      <w:r w:rsidRPr="00FA19F9">
        <w:t>7.4.4.1</w:t>
      </w:r>
      <w:r w:rsidRPr="00FA19F9">
        <w:tab/>
        <w:t>Initial conditions</w:t>
      </w:r>
      <w:bookmarkEnd w:id="1836"/>
      <w:bookmarkEnd w:id="1837"/>
      <w:bookmarkEnd w:id="1838"/>
      <w:bookmarkEnd w:id="1839"/>
      <w:bookmarkEnd w:id="1840"/>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1841" w:name="_Toc21094208"/>
      <w:bookmarkStart w:id="1842" w:name="_Toc29766229"/>
      <w:bookmarkStart w:id="1843" w:name="_Toc29766733"/>
      <w:bookmarkStart w:id="1844" w:name="_Toc45906447"/>
      <w:bookmarkStart w:id="1845" w:name="_Toc61115650"/>
      <w:r w:rsidRPr="00FA19F9">
        <w:t>7.4.4.2</w:t>
      </w:r>
      <w:r w:rsidRPr="00FA19F9">
        <w:tab/>
      </w:r>
      <w:r w:rsidRPr="00FA19F9">
        <w:rPr>
          <w:rFonts w:cs="v4.2.0"/>
        </w:rPr>
        <w:t>Procedure</w:t>
      </w:r>
      <w:bookmarkEnd w:id="1841"/>
      <w:bookmarkEnd w:id="1842"/>
      <w:bookmarkEnd w:id="1843"/>
      <w:bookmarkEnd w:id="1844"/>
      <w:bookmarkEnd w:id="1845"/>
    </w:p>
    <w:p w14:paraId="50306B80" w14:textId="77777777" w:rsidR="00670603" w:rsidRPr="00FA19F9" w:rsidRDefault="00670603" w:rsidP="0098090A">
      <w:pPr>
        <w:pStyle w:val="Heading5"/>
      </w:pPr>
      <w:bookmarkStart w:id="1846" w:name="_Toc21094209"/>
      <w:bookmarkStart w:id="1847" w:name="_Toc29766230"/>
      <w:bookmarkStart w:id="1848" w:name="_Toc29766734"/>
      <w:bookmarkStart w:id="1849" w:name="_Toc45906448"/>
      <w:bookmarkStart w:id="1850" w:name="_Toc61115651"/>
      <w:r w:rsidRPr="00FA19F9">
        <w:t>7.4.4.2.1</w:t>
      </w:r>
      <w:r w:rsidRPr="00FA19F9">
        <w:tab/>
        <w:t>General procedure</w:t>
      </w:r>
      <w:bookmarkEnd w:id="1846"/>
      <w:bookmarkEnd w:id="1847"/>
      <w:bookmarkEnd w:id="1848"/>
      <w:bookmarkEnd w:id="1849"/>
      <w:bookmarkEnd w:id="1850"/>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1851" w:name="_Toc21094210"/>
      <w:bookmarkStart w:id="1852" w:name="_Toc29766231"/>
      <w:bookmarkStart w:id="1853" w:name="_Toc29766735"/>
      <w:bookmarkStart w:id="1854" w:name="_Toc45906449"/>
      <w:bookmarkStart w:id="1855" w:name="_Toc61115652"/>
      <w:r w:rsidRPr="00FA19F9">
        <w:t>7.4.4.2.2</w:t>
      </w:r>
      <w:r w:rsidRPr="00FA19F9">
        <w:tab/>
        <w:t>MSR operation</w:t>
      </w:r>
      <w:bookmarkEnd w:id="1851"/>
      <w:bookmarkEnd w:id="1852"/>
      <w:bookmarkEnd w:id="1853"/>
      <w:bookmarkEnd w:id="1854"/>
      <w:bookmarkEnd w:id="185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1856" w:name="_Toc21094211"/>
      <w:bookmarkStart w:id="1857" w:name="_Toc29766232"/>
      <w:bookmarkStart w:id="1858" w:name="_Toc29766736"/>
      <w:bookmarkStart w:id="1859" w:name="_Toc45906450"/>
      <w:bookmarkStart w:id="1860" w:name="_Toc61115653"/>
      <w:r w:rsidRPr="00FA19F9">
        <w:t>7.4.4.2.3</w:t>
      </w:r>
      <w:r w:rsidRPr="00FA19F9">
        <w:tab/>
        <w:t>Single RAT UTRA FDD operation</w:t>
      </w:r>
      <w:bookmarkEnd w:id="1856"/>
      <w:bookmarkEnd w:id="1857"/>
      <w:bookmarkEnd w:id="1858"/>
      <w:bookmarkEnd w:id="1859"/>
      <w:bookmarkEnd w:id="1860"/>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1861" w:name="_Toc21094212"/>
      <w:bookmarkStart w:id="1862" w:name="_Toc29766233"/>
      <w:bookmarkStart w:id="1863" w:name="_Toc29766737"/>
      <w:bookmarkStart w:id="1864" w:name="_Toc45906451"/>
      <w:bookmarkStart w:id="1865" w:name="_Toc61115654"/>
      <w:r w:rsidRPr="00FA19F9">
        <w:t>7.4.4.2.4</w:t>
      </w:r>
      <w:r w:rsidR="00670603" w:rsidRPr="00FA19F9">
        <w:tab/>
        <w:t>Single RAT UTRA TDD 1,28Mcps option operation</w:t>
      </w:r>
      <w:bookmarkEnd w:id="1861"/>
      <w:bookmarkEnd w:id="1862"/>
      <w:bookmarkEnd w:id="1863"/>
      <w:bookmarkEnd w:id="1864"/>
      <w:bookmarkEnd w:id="1865"/>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1866" w:name="_Toc21094213"/>
      <w:bookmarkStart w:id="1867" w:name="_Toc29766234"/>
      <w:bookmarkStart w:id="1868" w:name="_Toc29766738"/>
      <w:bookmarkStart w:id="1869" w:name="_Toc45906452"/>
      <w:bookmarkStart w:id="1870" w:name="_Toc61115655"/>
      <w:r w:rsidRPr="00FA19F9">
        <w:t>7.4.4.2.5</w:t>
      </w:r>
      <w:r w:rsidR="00670603" w:rsidRPr="00FA19F9">
        <w:tab/>
        <w:t>Single RAT E-UTRA operation</w:t>
      </w:r>
      <w:bookmarkEnd w:id="1866"/>
      <w:bookmarkEnd w:id="1867"/>
      <w:bookmarkEnd w:id="1868"/>
      <w:bookmarkEnd w:id="1869"/>
      <w:bookmarkEnd w:id="1870"/>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1871" w:name="_Toc21094214"/>
      <w:bookmarkStart w:id="1872" w:name="_Toc29766235"/>
      <w:bookmarkStart w:id="1873" w:name="_Toc29766739"/>
      <w:bookmarkStart w:id="1874" w:name="_Toc45906453"/>
      <w:bookmarkStart w:id="1875" w:name="_Toc61115656"/>
      <w:r w:rsidRPr="00FA19F9">
        <w:t>7.4.5</w:t>
      </w:r>
      <w:r w:rsidR="00670603" w:rsidRPr="00FA19F9">
        <w:tab/>
        <w:t>Test requirements</w:t>
      </w:r>
      <w:bookmarkEnd w:id="1871"/>
      <w:bookmarkEnd w:id="1872"/>
      <w:bookmarkEnd w:id="1873"/>
      <w:bookmarkEnd w:id="1874"/>
      <w:bookmarkEnd w:id="1875"/>
    </w:p>
    <w:p w14:paraId="35BEBB1B" w14:textId="77777777" w:rsidR="00670603" w:rsidRPr="00FA19F9" w:rsidRDefault="00670603" w:rsidP="0098090A">
      <w:pPr>
        <w:pStyle w:val="Heading4"/>
      </w:pPr>
      <w:bookmarkStart w:id="1876" w:name="_Toc21094215"/>
      <w:bookmarkStart w:id="1877" w:name="_Toc29766236"/>
      <w:bookmarkStart w:id="1878" w:name="_Toc29766740"/>
      <w:bookmarkStart w:id="1879" w:name="_Toc45906454"/>
      <w:bookmarkStart w:id="1880" w:name="_Toc61115657"/>
      <w:r w:rsidRPr="00FA19F9">
        <w:t>7.4.5.1</w:t>
      </w:r>
      <w:r w:rsidRPr="00FA19F9">
        <w:tab/>
        <w:t>MSR operation</w:t>
      </w:r>
      <w:bookmarkEnd w:id="1876"/>
      <w:bookmarkEnd w:id="1877"/>
      <w:bookmarkEnd w:id="1878"/>
      <w:bookmarkEnd w:id="1879"/>
      <w:bookmarkEnd w:id="1880"/>
    </w:p>
    <w:p w14:paraId="711CBD44" w14:textId="77777777" w:rsidR="00670603" w:rsidRPr="00FA19F9" w:rsidRDefault="00670603" w:rsidP="0098090A">
      <w:pPr>
        <w:pStyle w:val="Heading5"/>
      </w:pPr>
      <w:bookmarkStart w:id="1881" w:name="_Toc21094216"/>
      <w:bookmarkStart w:id="1882" w:name="_Toc29766237"/>
      <w:bookmarkStart w:id="1883" w:name="_Toc29766741"/>
      <w:bookmarkStart w:id="1884" w:name="_Toc45906455"/>
      <w:bookmarkStart w:id="1885" w:name="_Toc61115658"/>
      <w:r w:rsidRPr="00FA19F9">
        <w:t>7.4.5.1.1</w:t>
      </w:r>
      <w:r w:rsidRPr="00FA19F9">
        <w:tab/>
        <w:t>General blocking test requirement</w:t>
      </w:r>
      <w:bookmarkEnd w:id="1881"/>
      <w:bookmarkEnd w:id="1882"/>
      <w:bookmarkEnd w:id="1883"/>
      <w:bookmarkEnd w:id="1884"/>
      <w:bookmarkEnd w:id="1885"/>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E252F5" w:rsidRPr="00FA19F9" w:rsidRDefault="00E252F5" w:rsidP="00E252F5">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1886"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1886"/>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1887" w:name="_Toc21094217"/>
      <w:bookmarkStart w:id="1888" w:name="_Toc29766238"/>
      <w:bookmarkStart w:id="1889" w:name="_Toc29766742"/>
      <w:bookmarkStart w:id="1890" w:name="_Toc45906456"/>
      <w:bookmarkStart w:id="1891" w:name="_Toc61115659"/>
      <w:r w:rsidRPr="00FA19F9">
        <w:t>7.4.5.1.2</w:t>
      </w:r>
      <w:r w:rsidRPr="00FA19F9">
        <w:tab/>
        <w:t>General narrowband blocking test requirement</w:t>
      </w:r>
      <w:bookmarkEnd w:id="1887"/>
      <w:bookmarkEnd w:id="1888"/>
      <w:bookmarkEnd w:id="1889"/>
      <w:bookmarkEnd w:id="1890"/>
      <w:bookmarkEnd w:id="1891"/>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1892"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1892"/>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1893" w:name="_Toc21094218"/>
      <w:bookmarkStart w:id="1894" w:name="_Toc29766239"/>
      <w:bookmarkStart w:id="1895" w:name="_Toc29766743"/>
      <w:bookmarkStart w:id="1896" w:name="_Toc45906457"/>
      <w:bookmarkStart w:id="1897" w:name="_Toc61115660"/>
      <w:r w:rsidRPr="00FA19F9">
        <w:t>7.4.5.1.3</w:t>
      </w:r>
      <w:r w:rsidRPr="00FA19F9">
        <w:tab/>
        <w:t>Additional BC3 blocking test requirement</w:t>
      </w:r>
      <w:bookmarkEnd w:id="1893"/>
      <w:bookmarkEnd w:id="1894"/>
      <w:bookmarkEnd w:id="1895"/>
      <w:bookmarkEnd w:id="1896"/>
      <w:bookmarkEnd w:id="1897"/>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1898" w:name="_Toc21094219"/>
      <w:bookmarkStart w:id="1899" w:name="_Toc29766240"/>
      <w:bookmarkStart w:id="1900" w:name="_Toc29766744"/>
      <w:bookmarkStart w:id="1901" w:name="_Toc45906458"/>
      <w:bookmarkStart w:id="1902" w:name="_Toc61115661"/>
      <w:r w:rsidRPr="00FA19F9">
        <w:lastRenderedPageBreak/>
        <w:t>7.4.5.2</w:t>
      </w:r>
      <w:r w:rsidRPr="00FA19F9">
        <w:tab/>
        <w:t>Single RAT UTRA FDD operation</w:t>
      </w:r>
      <w:bookmarkEnd w:id="1898"/>
      <w:bookmarkEnd w:id="1899"/>
      <w:bookmarkEnd w:id="1900"/>
      <w:bookmarkEnd w:id="1901"/>
      <w:bookmarkEnd w:id="1902"/>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1903" w:name="_Toc21094220"/>
      <w:bookmarkStart w:id="1904" w:name="_Toc29766241"/>
      <w:bookmarkStart w:id="1905" w:name="_Toc29766745"/>
      <w:bookmarkStart w:id="1906" w:name="_Toc45906459"/>
      <w:bookmarkStart w:id="1907" w:name="_Toc61115662"/>
      <w:r w:rsidRPr="00FA19F9">
        <w:t>7.4.5.3</w:t>
      </w:r>
      <w:r w:rsidRPr="00FA19F9">
        <w:tab/>
        <w:t>Single RAT UTRA TDD 1,28 Mcps option operation</w:t>
      </w:r>
      <w:bookmarkEnd w:id="1903"/>
      <w:bookmarkEnd w:id="1904"/>
      <w:bookmarkEnd w:id="1905"/>
      <w:bookmarkEnd w:id="1906"/>
      <w:bookmarkEnd w:id="190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1908" w:name="_Toc21094221"/>
      <w:bookmarkStart w:id="1909" w:name="_Toc29766242"/>
      <w:bookmarkStart w:id="1910" w:name="_Toc29766746"/>
      <w:bookmarkStart w:id="1911" w:name="_Toc45906460"/>
      <w:bookmarkStart w:id="1912" w:name="_Toc61115663"/>
      <w:r w:rsidRPr="00FA19F9">
        <w:t>7.4.5.4</w:t>
      </w:r>
      <w:r w:rsidRPr="00FA19F9">
        <w:tab/>
        <w:t>Single RAT E-UTRA operation</w:t>
      </w:r>
      <w:bookmarkEnd w:id="1908"/>
      <w:bookmarkEnd w:id="1909"/>
      <w:bookmarkEnd w:id="1910"/>
      <w:bookmarkEnd w:id="1911"/>
      <w:bookmarkEnd w:id="1912"/>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1913" w:name="_Toc21094222"/>
      <w:bookmarkStart w:id="1914" w:name="_Toc29766243"/>
      <w:bookmarkStart w:id="1915" w:name="_Toc29766747"/>
      <w:bookmarkStart w:id="1916" w:name="_Toc45906461"/>
      <w:bookmarkStart w:id="1917" w:name="_Toc61115664"/>
      <w:r w:rsidRPr="00FA19F9">
        <w:t>7.5</w:t>
      </w:r>
      <w:r w:rsidRPr="00FA19F9">
        <w:tab/>
        <w:t>Blocking</w:t>
      </w:r>
      <w:bookmarkEnd w:id="1913"/>
      <w:bookmarkEnd w:id="1914"/>
      <w:bookmarkEnd w:id="1915"/>
      <w:bookmarkEnd w:id="1916"/>
      <w:bookmarkEnd w:id="1917"/>
    </w:p>
    <w:p w14:paraId="1A615248" w14:textId="77777777" w:rsidR="00670603" w:rsidRPr="00FA19F9" w:rsidRDefault="00A253C4" w:rsidP="0098090A">
      <w:pPr>
        <w:pStyle w:val="Heading3"/>
      </w:pPr>
      <w:bookmarkStart w:id="1918" w:name="_Toc21094223"/>
      <w:bookmarkStart w:id="1919" w:name="_Toc29766244"/>
      <w:bookmarkStart w:id="1920" w:name="_Toc29766748"/>
      <w:bookmarkStart w:id="1921" w:name="_Toc45906462"/>
      <w:bookmarkStart w:id="1922" w:name="_Toc61115665"/>
      <w:r w:rsidRPr="00FA19F9">
        <w:t>7.5.1</w:t>
      </w:r>
      <w:r w:rsidRPr="00FA19F9">
        <w:tab/>
      </w:r>
      <w:r w:rsidR="00670603" w:rsidRPr="00FA19F9">
        <w:t>Definition and applicability</w:t>
      </w:r>
      <w:bookmarkEnd w:id="1918"/>
      <w:bookmarkEnd w:id="1919"/>
      <w:bookmarkEnd w:id="1920"/>
      <w:bookmarkEnd w:id="1921"/>
      <w:bookmarkEnd w:id="1922"/>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1923" w:name="_Toc21094224"/>
      <w:bookmarkStart w:id="1924" w:name="_Toc29766245"/>
      <w:bookmarkStart w:id="1925" w:name="_Toc29766749"/>
      <w:bookmarkStart w:id="1926" w:name="_Toc45906463"/>
    </w:p>
    <w:p w14:paraId="2F738967" w14:textId="651151E4" w:rsidR="00670603" w:rsidRPr="00FA19F9" w:rsidRDefault="00A253C4" w:rsidP="0098090A">
      <w:pPr>
        <w:pStyle w:val="Heading3"/>
      </w:pPr>
      <w:bookmarkStart w:id="1927" w:name="_Toc61115666"/>
      <w:r w:rsidRPr="00FA19F9">
        <w:t>7.5.2</w:t>
      </w:r>
      <w:r w:rsidRPr="00FA19F9">
        <w:tab/>
      </w:r>
      <w:r w:rsidR="00670603" w:rsidRPr="00FA19F9">
        <w:t>Minimum requirement</w:t>
      </w:r>
      <w:bookmarkEnd w:id="1923"/>
      <w:bookmarkEnd w:id="1924"/>
      <w:bookmarkEnd w:id="1925"/>
      <w:bookmarkEnd w:id="1926"/>
      <w:bookmarkEnd w:id="1927"/>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1928" w:name="_Toc21094225"/>
      <w:bookmarkStart w:id="1929" w:name="_Toc29766246"/>
      <w:bookmarkStart w:id="1930" w:name="_Toc29766750"/>
      <w:bookmarkStart w:id="1931" w:name="_Toc45906464"/>
      <w:bookmarkStart w:id="1932" w:name="_Toc61115667"/>
      <w:r w:rsidRPr="00FA19F9">
        <w:t>7</w:t>
      </w:r>
      <w:r w:rsidR="00A253C4" w:rsidRPr="00FA19F9">
        <w:t>.5.3</w:t>
      </w:r>
      <w:r w:rsidR="00A253C4" w:rsidRPr="00FA19F9">
        <w:tab/>
      </w:r>
      <w:r w:rsidRPr="00FA19F9">
        <w:t>Test purpose</w:t>
      </w:r>
      <w:bookmarkEnd w:id="1928"/>
      <w:bookmarkEnd w:id="1929"/>
      <w:bookmarkEnd w:id="1930"/>
      <w:bookmarkEnd w:id="1931"/>
      <w:bookmarkEnd w:id="1932"/>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1933" w:name="_Toc21094226"/>
      <w:bookmarkStart w:id="1934" w:name="_Toc29766247"/>
      <w:bookmarkStart w:id="1935" w:name="_Toc29766751"/>
      <w:bookmarkStart w:id="1936" w:name="_Toc45906465"/>
      <w:bookmarkStart w:id="1937" w:name="_Toc61115668"/>
      <w:r w:rsidRPr="00FA19F9">
        <w:t>7.5.4</w:t>
      </w:r>
      <w:r w:rsidRPr="00FA19F9">
        <w:tab/>
      </w:r>
      <w:r w:rsidR="00670603" w:rsidRPr="00FA19F9">
        <w:t>Method of test</w:t>
      </w:r>
      <w:bookmarkEnd w:id="1933"/>
      <w:bookmarkEnd w:id="1934"/>
      <w:bookmarkEnd w:id="1935"/>
      <w:bookmarkEnd w:id="1936"/>
      <w:bookmarkEnd w:id="1937"/>
    </w:p>
    <w:p w14:paraId="0BE78336" w14:textId="77777777" w:rsidR="00670603" w:rsidRPr="00FA19F9" w:rsidRDefault="00670603" w:rsidP="0098090A">
      <w:pPr>
        <w:pStyle w:val="Heading4"/>
      </w:pPr>
      <w:bookmarkStart w:id="1938" w:name="_Toc21094227"/>
      <w:bookmarkStart w:id="1939" w:name="_Toc29766248"/>
      <w:bookmarkStart w:id="1940" w:name="_Toc29766752"/>
      <w:bookmarkStart w:id="1941" w:name="_Toc45906466"/>
      <w:bookmarkStart w:id="1942" w:name="_Toc61115669"/>
      <w:r w:rsidRPr="00FA19F9">
        <w:t>7.5.4.1</w:t>
      </w:r>
      <w:r w:rsidRPr="00FA19F9">
        <w:tab/>
        <w:t>Initial conditions</w:t>
      </w:r>
      <w:bookmarkEnd w:id="1938"/>
      <w:bookmarkEnd w:id="1939"/>
      <w:bookmarkEnd w:id="1940"/>
      <w:bookmarkEnd w:id="1941"/>
      <w:bookmarkEnd w:id="1942"/>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1943" w:name="_Toc21094228"/>
      <w:bookmarkStart w:id="1944" w:name="_Toc29766249"/>
      <w:bookmarkStart w:id="1945" w:name="_Toc29766753"/>
      <w:bookmarkStart w:id="1946" w:name="_Toc45906467"/>
      <w:bookmarkStart w:id="1947" w:name="_Toc61115670"/>
      <w:r w:rsidRPr="00FA19F9">
        <w:t>7.5.4.2</w:t>
      </w:r>
      <w:r w:rsidRPr="00FA19F9">
        <w:tab/>
        <w:t>Procedure</w:t>
      </w:r>
      <w:bookmarkEnd w:id="1943"/>
      <w:bookmarkEnd w:id="1944"/>
      <w:bookmarkEnd w:id="1945"/>
      <w:bookmarkEnd w:id="1946"/>
      <w:bookmarkEnd w:id="1947"/>
    </w:p>
    <w:p w14:paraId="61FA4A69" w14:textId="77777777" w:rsidR="00670603" w:rsidRPr="00FA19F9" w:rsidRDefault="00670603" w:rsidP="0098090A">
      <w:pPr>
        <w:pStyle w:val="Heading5"/>
      </w:pPr>
      <w:bookmarkStart w:id="1948" w:name="_Toc21094229"/>
      <w:bookmarkStart w:id="1949" w:name="_Toc29766250"/>
      <w:bookmarkStart w:id="1950" w:name="_Toc29766754"/>
      <w:bookmarkStart w:id="1951" w:name="_Toc45906468"/>
      <w:bookmarkStart w:id="1952" w:name="_Toc61115671"/>
      <w:r w:rsidRPr="00FA19F9">
        <w:t>7.5.4.2.1</w:t>
      </w:r>
      <w:r w:rsidRPr="00FA19F9">
        <w:tab/>
        <w:t>General Procedure</w:t>
      </w:r>
      <w:bookmarkEnd w:id="1948"/>
      <w:bookmarkEnd w:id="1949"/>
      <w:bookmarkEnd w:id="1950"/>
      <w:bookmarkEnd w:id="1951"/>
      <w:bookmarkEnd w:id="1952"/>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1953" w:name="_Toc21094230"/>
      <w:bookmarkStart w:id="1954" w:name="_Toc29766251"/>
      <w:bookmarkStart w:id="1955" w:name="_Toc29766755"/>
      <w:bookmarkStart w:id="1956" w:name="_Toc45906469"/>
      <w:bookmarkStart w:id="1957" w:name="_Toc61115672"/>
      <w:r w:rsidRPr="00FA19F9">
        <w:t>7.5.4.2.2</w:t>
      </w:r>
      <w:r w:rsidR="00670603" w:rsidRPr="00FA19F9">
        <w:tab/>
        <w:t>MSR operation</w:t>
      </w:r>
      <w:bookmarkEnd w:id="1953"/>
      <w:bookmarkEnd w:id="1954"/>
      <w:bookmarkEnd w:id="1955"/>
      <w:bookmarkEnd w:id="1956"/>
      <w:bookmarkEnd w:id="1957"/>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1958" w:name="_Toc21094231"/>
      <w:bookmarkStart w:id="1959" w:name="_Toc29766252"/>
      <w:bookmarkStart w:id="1960" w:name="_Toc29766756"/>
      <w:bookmarkStart w:id="1961" w:name="_Toc45906470"/>
      <w:bookmarkStart w:id="1962" w:name="_Toc61115673"/>
      <w:r w:rsidRPr="00FA19F9">
        <w:t>7.5.4.2.3</w:t>
      </w:r>
      <w:r w:rsidR="00670603" w:rsidRPr="00FA19F9">
        <w:tab/>
        <w:t>Single RAT UTRA FDD operation</w:t>
      </w:r>
      <w:bookmarkEnd w:id="1958"/>
      <w:bookmarkEnd w:id="1959"/>
      <w:bookmarkEnd w:id="1960"/>
      <w:bookmarkEnd w:id="1961"/>
      <w:bookmarkEnd w:id="1962"/>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1963" w:name="_Toc21094232"/>
      <w:bookmarkStart w:id="1964" w:name="_Toc29766253"/>
      <w:bookmarkStart w:id="1965" w:name="_Toc29766757"/>
      <w:bookmarkStart w:id="1966" w:name="_Toc45906471"/>
      <w:bookmarkStart w:id="1967" w:name="_Toc61115674"/>
      <w:r w:rsidRPr="00FA19F9">
        <w:t>7.5.4.2.</w:t>
      </w:r>
      <w:r w:rsidR="001E0976" w:rsidRPr="00FA19F9">
        <w:t>4</w:t>
      </w:r>
      <w:r w:rsidRPr="00FA19F9">
        <w:tab/>
        <w:t>Single RAT UTRA TDD 1,28 Mcps option operation</w:t>
      </w:r>
      <w:bookmarkEnd w:id="1963"/>
      <w:bookmarkEnd w:id="1964"/>
      <w:bookmarkEnd w:id="1965"/>
      <w:bookmarkEnd w:id="1966"/>
      <w:bookmarkEnd w:id="1967"/>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1968" w:name="_Toc21094233"/>
      <w:bookmarkStart w:id="1969" w:name="_Toc29766254"/>
      <w:bookmarkStart w:id="1970" w:name="_Toc29766758"/>
      <w:bookmarkStart w:id="1971" w:name="_Toc45906472"/>
      <w:bookmarkStart w:id="1972" w:name="_Toc61115675"/>
      <w:r w:rsidRPr="00FA19F9">
        <w:t>7.5.4.2.</w:t>
      </w:r>
      <w:r w:rsidR="001E0976" w:rsidRPr="00FA19F9">
        <w:t>5</w:t>
      </w:r>
      <w:r w:rsidRPr="00FA19F9">
        <w:tab/>
        <w:t>Single RAT E-UTRA operation</w:t>
      </w:r>
      <w:bookmarkEnd w:id="1968"/>
      <w:bookmarkEnd w:id="1969"/>
      <w:bookmarkEnd w:id="1970"/>
      <w:bookmarkEnd w:id="1971"/>
      <w:bookmarkEnd w:id="1972"/>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1973" w:name="_Toc21094234"/>
      <w:bookmarkStart w:id="1974" w:name="_Toc29766255"/>
      <w:bookmarkStart w:id="1975" w:name="_Toc29766759"/>
      <w:bookmarkStart w:id="1976" w:name="_Toc45906473"/>
      <w:bookmarkStart w:id="1977" w:name="_Toc61115676"/>
      <w:r w:rsidRPr="00FA19F9">
        <w:t>7.5.5</w:t>
      </w:r>
      <w:r w:rsidR="00670603" w:rsidRPr="00FA19F9">
        <w:tab/>
        <w:t>Test requirements</w:t>
      </w:r>
      <w:bookmarkEnd w:id="1973"/>
      <w:bookmarkEnd w:id="1974"/>
      <w:bookmarkEnd w:id="1975"/>
      <w:bookmarkEnd w:id="1976"/>
      <w:bookmarkEnd w:id="1977"/>
    </w:p>
    <w:p w14:paraId="19E4D1FD" w14:textId="77777777" w:rsidR="00670603" w:rsidRPr="00FA19F9" w:rsidRDefault="00670603" w:rsidP="0098090A">
      <w:pPr>
        <w:pStyle w:val="Heading4"/>
      </w:pPr>
      <w:bookmarkStart w:id="1978" w:name="_Toc21094235"/>
      <w:bookmarkStart w:id="1979" w:name="_Toc29766256"/>
      <w:bookmarkStart w:id="1980" w:name="_Toc29766760"/>
      <w:bookmarkStart w:id="1981" w:name="_Toc45906474"/>
      <w:bookmarkStart w:id="1982" w:name="_Toc61115677"/>
      <w:r w:rsidRPr="00FA19F9">
        <w:t>7.5.5.1</w:t>
      </w:r>
      <w:r w:rsidRPr="00FA19F9">
        <w:tab/>
        <w:t>MSR operation</w:t>
      </w:r>
      <w:bookmarkEnd w:id="1978"/>
      <w:bookmarkEnd w:id="1979"/>
      <w:bookmarkEnd w:id="1980"/>
      <w:bookmarkEnd w:id="1981"/>
      <w:bookmarkEnd w:id="1982"/>
    </w:p>
    <w:p w14:paraId="7A58904D" w14:textId="77777777" w:rsidR="00670603" w:rsidRPr="00FA19F9" w:rsidRDefault="00670603" w:rsidP="0098090A">
      <w:pPr>
        <w:pStyle w:val="Heading5"/>
      </w:pPr>
      <w:bookmarkStart w:id="1983" w:name="_Toc21094236"/>
      <w:bookmarkStart w:id="1984" w:name="_Toc29766257"/>
      <w:bookmarkStart w:id="1985" w:name="_Toc29766761"/>
      <w:bookmarkStart w:id="1986" w:name="_Toc45906475"/>
      <w:bookmarkStart w:id="1987" w:name="_Toc61115678"/>
      <w:r w:rsidRPr="00FA19F9">
        <w:t>7.5.5.1.1</w:t>
      </w:r>
      <w:r w:rsidRPr="00FA19F9">
        <w:tab/>
        <w:t>General out-of-band blocking test requirements</w:t>
      </w:r>
      <w:bookmarkEnd w:id="1983"/>
      <w:bookmarkEnd w:id="1984"/>
      <w:bookmarkEnd w:id="1985"/>
      <w:bookmarkEnd w:id="1986"/>
      <w:bookmarkEnd w:id="1987"/>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1988" w:name="_Toc21094237"/>
      <w:bookmarkStart w:id="1989" w:name="_Toc29766258"/>
      <w:bookmarkStart w:id="1990" w:name="_Toc29766762"/>
      <w:bookmarkStart w:id="1991" w:name="_Toc45906476"/>
      <w:bookmarkStart w:id="1992" w:name="_Toc61115679"/>
      <w:r w:rsidRPr="00FA19F9">
        <w:t>7.5.5.1.2</w:t>
      </w:r>
      <w:r w:rsidRPr="00FA19F9">
        <w:tab/>
        <w:t>Co-location test requirements</w:t>
      </w:r>
      <w:bookmarkEnd w:id="1988"/>
      <w:bookmarkEnd w:id="1989"/>
      <w:bookmarkEnd w:id="1990"/>
      <w:bookmarkEnd w:id="1991"/>
      <w:bookmarkEnd w:id="1992"/>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1993" w:name="_Toc21094238"/>
      <w:bookmarkStart w:id="1994" w:name="_Toc29766259"/>
      <w:bookmarkStart w:id="1995" w:name="_Toc29766763"/>
      <w:bookmarkStart w:id="1996" w:name="_Toc45906477"/>
      <w:bookmarkStart w:id="1997" w:name="_Toc61115680"/>
      <w:r w:rsidRPr="00FA19F9">
        <w:t>7.5.5.2</w:t>
      </w:r>
      <w:r w:rsidRPr="00FA19F9">
        <w:tab/>
        <w:t>Single RAT UTRA FDD operation</w:t>
      </w:r>
      <w:bookmarkEnd w:id="1993"/>
      <w:bookmarkEnd w:id="1994"/>
      <w:bookmarkEnd w:id="1995"/>
      <w:bookmarkEnd w:id="1996"/>
      <w:bookmarkEnd w:id="1997"/>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lastRenderedPageBreak/>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1998" w:name="_Toc21094239"/>
      <w:bookmarkStart w:id="1999" w:name="_Toc29766260"/>
      <w:bookmarkStart w:id="2000" w:name="_Toc29766764"/>
      <w:bookmarkStart w:id="2001" w:name="_Toc45906478"/>
      <w:bookmarkStart w:id="2002" w:name="_Toc61115681"/>
      <w:r w:rsidRPr="00FA19F9">
        <w:t>7.5.5.3</w:t>
      </w:r>
      <w:r w:rsidRPr="00FA19F9">
        <w:tab/>
        <w:t>Single RAT UTRA TDD 1,28 Mcps option operation</w:t>
      </w:r>
      <w:bookmarkEnd w:id="1998"/>
      <w:bookmarkEnd w:id="1999"/>
      <w:bookmarkEnd w:id="2000"/>
      <w:bookmarkEnd w:id="2001"/>
      <w:bookmarkEnd w:id="2002"/>
    </w:p>
    <w:p w14:paraId="37629983" w14:textId="77777777" w:rsidR="00670603" w:rsidRPr="00FA19F9" w:rsidRDefault="00670603" w:rsidP="0098090A">
      <w:pPr>
        <w:pStyle w:val="Heading5"/>
      </w:pPr>
      <w:bookmarkStart w:id="2003" w:name="_Toc21094240"/>
      <w:bookmarkStart w:id="2004" w:name="_Toc29766261"/>
      <w:bookmarkStart w:id="2005" w:name="_Toc29766765"/>
      <w:bookmarkStart w:id="2006" w:name="_Toc45906479"/>
      <w:bookmarkStart w:id="2007" w:name="_Toc61115682"/>
      <w:r w:rsidRPr="00FA19F9">
        <w:t>7.5.5.3.1</w:t>
      </w:r>
      <w:r w:rsidRPr="00FA19F9">
        <w:tab/>
        <w:t>General requirements</w:t>
      </w:r>
      <w:bookmarkEnd w:id="2003"/>
      <w:bookmarkEnd w:id="2004"/>
      <w:bookmarkEnd w:id="2005"/>
      <w:bookmarkEnd w:id="2006"/>
      <w:bookmarkEnd w:id="2007"/>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2008" w:name="_Toc21094241"/>
      <w:bookmarkStart w:id="2009" w:name="_Toc29766262"/>
      <w:bookmarkStart w:id="2010" w:name="_Toc29766766"/>
      <w:bookmarkStart w:id="2011" w:name="_Toc45906480"/>
      <w:bookmarkStart w:id="2012" w:name="_Toc61115683"/>
      <w:r w:rsidRPr="00FA19F9">
        <w:t>7.5.5.3.2</w:t>
      </w:r>
      <w:r w:rsidRPr="00FA19F9">
        <w:tab/>
        <w:t>Co-location with GSM, DCS, UTRA FDD and/or E-UTRA FDD, UTRA TDD and/or E-UTRA TDD</w:t>
      </w:r>
      <w:bookmarkEnd w:id="2008"/>
      <w:bookmarkEnd w:id="2009"/>
      <w:bookmarkEnd w:id="2010"/>
      <w:bookmarkEnd w:id="2011"/>
      <w:bookmarkEnd w:id="2012"/>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2013" w:name="_Toc21094242"/>
      <w:bookmarkStart w:id="2014" w:name="_Toc29766263"/>
      <w:bookmarkStart w:id="2015" w:name="_Toc29766767"/>
      <w:bookmarkStart w:id="2016" w:name="_Toc45906481"/>
      <w:bookmarkStart w:id="2017" w:name="_Toc61115684"/>
      <w:r w:rsidRPr="00FA19F9">
        <w:lastRenderedPageBreak/>
        <w:t>7.5.5.4</w:t>
      </w:r>
      <w:r w:rsidRPr="00FA19F9">
        <w:tab/>
        <w:t>Single RAT E-UTRA operation</w:t>
      </w:r>
      <w:bookmarkEnd w:id="2013"/>
      <w:bookmarkEnd w:id="2014"/>
      <w:bookmarkEnd w:id="2015"/>
      <w:bookmarkEnd w:id="2016"/>
      <w:bookmarkEnd w:id="2017"/>
    </w:p>
    <w:p w14:paraId="22A7426D" w14:textId="77777777" w:rsidR="00670603" w:rsidRPr="00FA19F9" w:rsidRDefault="00670603" w:rsidP="0098090A">
      <w:pPr>
        <w:pStyle w:val="Heading5"/>
      </w:pPr>
      <w:bookmarkStart w:id="2018" w:name="_Toc21094243"/>
      <w:bookmarkStart w:id="2019" w:name="_Toc29766264"/>
      <w:bookmarkStart w:id="2020" w:name="_Toc29766768"/>
      <w:bookmarkStart w:id="2021" w:name="_Toc45906482"/>
      <w:bookmarkStart w:id="2022" w:name="_Toc61115685"/>
      <w:r w:rsidRPr="00FA19F9">
        <w:t>7.5.5.4.1</w:t>
      </w:r>
      <w:r w:rsidRPr="00FA19F9">
        <w:tab/>
        <w:t>General test requirement</w:t>
      </w:r>
      <w:bookmarkEnd w:id="2018"/>
      <w:bookmarkEnd w:id="2019"/>
      <w:bookmarkEnd w:id="2020"/>
      <w:bookmarkEnd w:id="2021"/>
      <w:bookmarkEnd w:id="2022"/>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1463C7B8"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0BAE9E35"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2E04D5CD"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2023" w:name="_Toc21094244"/>
      <w:bookmarkStart w:id="2024" w:name="_Toc29766265"/>
      <w:bookmarkStart w:id="2025" w:name="_Toc29766769"/>
      <w:bookmarkStart w:id="2026" w:name="_Toc45906483"/>
      <w:bookmarkStart w:id="2027" w:name="_Toc61115686"/>
      <w:r w:rsidRPr="00FA19F9">
        <w:t>7.5.5.4.2</w:t>
      </w:r>
      <w:r w:rsidRPr="00FA19F9">
        <w:tab/>
        <w:t>Co-location with other base stations</w:t>
      </w:r>
      <w:bookmarkEnd w:id="2023"/>
      <w:bookmarkEnd w:id="2024"/>
      <w:bookmarkEnd w:id="2025"/>
      <w:bookmarkEnd w:id="2026"/>
      <w:bookmarkEnd w:id="2027"/>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2028"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2028"/>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2029" w:name="_Toc21094245"/>
      <w:bookmarkStart w:id="2030" w:name="_Toc29766266"/>
      <w:bookmarkStart w:id="2031" w:name="_Toc29766770"/>
      <w:bookmarkStart w:id="2032" w:name="_Toc45906484"/>
      <w:bookmarkStart w:id="2033" w:name="_Toc61115687"/>
      <w:r w:rsidRPr="00FA19F9">
        <w:t>7.6</w:t>
      </w:r>
      <w:r w:rsidRPr="00FA19F9">
        <w:tab/>
        <w:t>Receiver spurious emissions</w:t>
      </w:r>
      <w:bookmarkEnd w:id="2029"/>
      <w:bookmarkEnd w:id="2030"/>
      <w:bookmarkEnd w:id="2031"/>
      <w:bookmarkEnd w:id="2032"/>
      <w:bookmarkEnd w:id="2033"/>
    </w:p>
    <w:p w14:paraId="279912B0" w14:textId="77777777" w:rsidR="00670603" w:rsidRPr="00FA19F9" w:rsidRDefault="00670603" w:rsidP="0098090A">
      <w:pPr>
        <w:pStyle w:val="Heading3"/>
      </w:pPr>
      <w:bookmarkStart w:id="2034" w:name="_Toc21094246"/>
      <w:bookmarkStart w:id="2035" w:name="_Toc29766267"/>
      <w:bookmarkStart w:id="2036" w:name="_Toc29766771"/>
      <w:bookmarkStart w:id="2037" w:name="_Toc45906485"/>
      <w:bookmarkStart w:id="2038" w:name="_Toc61115688"/>
      <w:r w:rsidRPr="00FA19F9">
        <w:t>7.6.1</w:t>
      </w:r>
      <w:r w:rsidRPr="00FA19F9">
        <w:tab/>
        <w:t>Definition and applicability</w:t>
      </w:r>
      <w:bookmarkEnd w:id="2034"/>
      <w:bookmarkEnd w:id="2035"/>
      <w:bookmarkEnd w:id="2036"/>
      <w:bookmarkEnd w:id="2037"/>
      <w:bookmarkEnd w:id="2038"/>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2039" w:name="_Toc21094247"/>
      <w:bookmarkStart w:id="2040" w:name="_Toc29766268"/>
      <w:bookmarkStart w:id="2041" w:name="_Toc29766772"/>
      <w:bookmarkStart w:id="2042" w:name="_Toc45906486"/>
      <w:bookmarkStart w:id="2043" w:name="_Toc61115689"/>
      <w:r w:rsidRPr="00FA19F9">
        <w:t>7.6.2</w:t>
      </w:r>
      <w:r w:rsidRPr="00FA19F9">
        <w:tab/>
      </w:r>
      <w:r w:rsidR="00670603" w:rsidRPr="00FA19F9">
        <w:t>Minimum Requirement</w:t>
      </w:r>
      <w:bookmarkEnd w:id="2039"/>
      <w:bookmarkEnd w:id="2040"/>
      <w:bookmarkEnd w:id="2041"/>
      <w:bookmarkEnd w:id="2042"/>
      <w:bookmarkEnd w:id="2043"/>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2044" w:name="_Toc21094248"/>
      <w:bookmarkStart w:id="2045" w:name="_Toc29766269"/>
      <w:bookmarkStart w:id="2046" w:name="_Toc29766773"/>
      <w:bookmarkStart w:id="2047" w:name="_Toc45906487"/>
      <w:bookmarkStart w:id="2048" w:name="_Toc61115690"/>
      <w:r w:rsidRPr="00FA19F9">
        <w:t>7.6.3</w:t>
      </w:r>
      <w:r w:rsidRPr="00FA19F9">
        <w:tab/>
      </w:r>
      <w:r w:rsidR="00670603" w:rsidRPr="00FA19F9">
        <w:t>Test Purpose</w:t>
      </w:r>
      <w:bookmarkEnd w:id="2044"/>
      <w:bookmarkEnd w:id="2045"/>
      <w:bookmarkEnd w:id="2046"/>
      <w:bookmarkEnd w:id="2047"/>
      <w:bookmarkEnd w:id="2048"/>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2049" w:name="_Toc21094249"/>
      <w:bookmarkStart w:id="2050" w:name="_Toc29766270"/>
      <w:bookmarkStart w:id="2051" w:name="_Toc29766774"/>
      <w:bookmarkStart w:id="2052" w:name="_Toc45906488"/>
      <w:bookmarkStart w:id="2053" w:name="_Toc61115691"/>
      <w:r w:rsidRPr="00FA19F9">
        <w:t>7.6.4</w:t>
      </w:r>
      <w:r w:rsidR="00670603" w:rsidRPr="00FA19F9">
        <w:tab/>
        <w:t>Method of test</w:t>
      </w:r>
      <w:bookmarkEnd w:id="2049"/>
      <w:bookmarkEnd w:id="2050"/>
      <w:bookmarkEnd w:id="2051"/>
      <w:bookmarkEnd w:id="2052"/>
      <w:bookmarkEnd w:id="2053"/>
    </w:p>
    <w:p w14:paraId="708AAB52" w14:textId="77777777" w:rsidR="00670603" w:rsidRPr="00FA19F9" w:rsidRDefault="00670603" w:rsidP="0098090A">
      <w:pPr>
        <w:pStyle w:val="Heading4"/>
      </w:pPr>
      <w:bookmarkStart w:id="2054" w:name="_Toc21094250"/>
      <w:bookmarkStart w:id="2055" w:name="_Toc29766271"/>
      <w:bookmarkStart w:id="2056" w:name="_Toc29766775"/>
      <w:bookmarkStart w:id="2057" w:name="_Toc45906489"/>
      <w:bookmarkStart w:id="2058" w:name="_Toc61115692"/>
      <w:r w:rsidRPr="00FA19F9">
        <w:t>7.6.4.1</w:t>
      </w:r>
      <w:r w:rsidRPr="00FA19F9">
        <w:tab/>
        <w:t>Initial conditions</w:t>
      </w:r>
      <w:bookmarkEnd w:id="2054"/>
      <w:bookmarkEnd w:id="2055"/>
      <w:bookmarkEnd w:id="2056"/>
      <w:bookmarkEnd w:id="2057"/>
      <w:bookmarkEnd w:id="2058"/>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2059" w:name="_Toc21094251"/>
      <w:bookmarkStart w:id="2060" w:name="_Toc29766272"/>
      <w:bookmarkStart w:id="2061" w:name="_Toc29766776"/>
      <w:bookmarkStart w:id="2062" w:name="_Toc45906490"/>
      <w:bookmarkStart w:id="2063" w:name="_Toc61115693"/>
      <w:r w:rsidRPr="00FA19F9">
        <w:t>7.6.4.2</w:t>
      </w:r>
      <w:r w:rsidRPr="00FA19F9">
        <w:tab/>
        <w:t>Procedure</w:t>
      </w:r>
      <w:bookmarkEnd w:id="2059"/>
      <w:bookmarkEnd w:id="2060"/>
      <w:bookmarkEnd w:id="2061"/>
      <w:bookmarkEnd w:id="2062"/>
      <w:bookmarkEnd w:id="2063"/>
    </w:p>
    <w:p w14:paraId="663169EF" w14:textId="77777777" w:rsidR="00670603" w:rsidRPr="00FA19F9" w:rsidRDefault="00670603" w:rsidP="0098090A">
      <w:pPr>
        <w:pStyle w:val="Heading5"/>
      </w:pPr>
      <w:bookmarkStart w:id="2064" w:name="_Toc21094252"/>
      <w:bookmarkStart w:id="2065" w:name="_Toc29766273"/>
      <w:bookmarkStart w:id="2066" w:name="_Toc29766777"/>
      <w:bookmarkStart w:id="2067" w:name="_Toc45906491"/>
      <w:bookmarkStart w:id="2068" w:name="_Toc61115694"/>
      <w:r w:rsidRPr="00FA19F9">
        <w:t>7.6.4.2.1</w:t>
      </w:r>
      <w:r w:rsidRPr="00FA19F9">
        <w:tab/>
        <w:t>General procedure</w:t>
      </w:r>
      <w:bookmarkEnd w:id="2064"/>
      <w:bookmarkEnd w:id="2065"/>
      <w:bookmarkEnd w:id="2066"/>
      <w:bookmarkEnd w:id="2067"/>
      <w:bookmarkEnd w:id="2068"/>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2069" w:name="_Toc21094253"/>
      <w:bookmarkStart w:id="2070" w:name="_Toc29766274"/>
      <w:bookmarkStart w:id="2071" w:name="_Toc29766778"/>
      <w:bookmarkStart w:id="2072" w:name="_Toc45906492"/>
      <w:bookmarkStart w:id="2073" w:name="_Toc61115695"/>
      <w:r w:rsidRPr="00FA19F9">
        <w:t>7.6.4.2.2</w:t>
      </w:r>
      <w:r w:rsidRPr="00FA19F9">
        <w:tab/>
        <w:t>MSR operation</w:t>
      </w:r>
      <w:bookmarkEnd w:id="2069"/>
      <w:bookmarkEnd w:id="2070"/>
      <w:bookmarkEnd w:id="2071"/>
      <w:bookmarkEnd w:id="2072"/>
      <w:bookmarkEnd w:id="2073"/>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2074" w:name="_Toc21094254"/>
      <w:bookmarkStart w:id="2075" w:name="_Toc29766275"/>
      <w:bookmarkStart w:id="2076" w:name="_Toc29766779"/>
      <w:bookmarkStart w:id="2077" w:name="_Toc45906493"/>
      <w:bookmarkStart w:id="2078" w:name="_Toc61115696"/>
      <w:r w:rsidRPr="00FA19F9">
        <w:t>7.6.4.2.3</w:t>
      </w:r>
      <w:r w:rsidRPr="00FA19F9">
        <w:tab/>
        <w:t>Single RAT UTRA FDD operation</w:t>
      </w:r>
      <w:bookmarkEnd w:id="2074"/>
      <w:bookmarkEnd w:id="2075"/>
      <w:bookmarkEnd w:id="2076"/>
      <w:bookmarkEnd w:id="2077"/>
      <w:bookmarkEnd w:id="2078"/>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2079" w:name="_Toc21094255"/>
      <w:bookmarkStart w:id="2080" w:name="_Toc29766276"/>
      <w:bookmarkStart w:id="2081" w:name="_Toc29766780"/>
      <w:bookmarkStart w:id="2082" w:name="_Toc45906494"/>
      <w:bookmarkStart w:id="2083" w:name="_Toc61115697"/>
      <w:r w:rsidRPr="00FA19F9">
        <w:t>7.6.4.2.4</w:t>
      </w:r>
      <w:r w:rsidRPr="00FA19F9">
        <w:tab/>
        <w:t>Single RAT UTRA TDD 1,28Mcps option operation</w:t>
      </w:r>
      <w:bookmarkEnd w:id="2079"/>
      <w:bookmarkEnd w:id="2080"/>
      <w:bookmarkEnd w:id="2081"/>
      <w:bookmarkEnd w:id="2082"/>
      <w:bookmarkEnd w:id="2083"/>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2084" w:name="_Toc21094256"/>
      <w:bookmarkStart w:id="2085" w:name="_Toc29766277"/>
      <w:bookmarkStart w:id="2086" w:name="_Toc29766781"/>
      <w:bookmarkStart w:id="2087" w:name="_Toc45906495"/>
      <w:bookmarkStart w:id="2088" w:name="_Toc61115698"/>
      <w:r w:rsidRPr="00FA19F9">
        <w:t>7.6.4.2.5</w:t>
      </w:r>
      <w:r w:rsidRPr="00FA19F9">
        <w:tab/>
        <w:t>Single RAT E-UTRA operation</w:t>
      </w:r>
      <w:bookmarkEnd w:id="2084"/>
      <w:bookmarkEnd w:id="2085"/>
      <w:bookmarkEnd w:id="2086"/>
      <w:bookmarkEnd w:id="2087"/>
      <w:bookmarkEnd w:id="2088"/>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2089" w:name="_Toc21094257"/>
      <w:bookmarkStart w:id="2090" w:name="_Toc29766278"/>
      <w:bookmarkStart w:id="2091" w:name="_Toc29766782"/>
      <w:bookmarkStart w:id="2092" w:name="_Toc45906496"/>
      <w:bookmarkStart w:id="2093" w:name="_Toc61115699"/>
      <w:r w:rsidRPr="00FA19F9">
        <w:t>7.6.5</w:t>
      </w:r>
      <w:r w:rsidR="00670603" w:rsidRPr="00FA19F9">
        <w:tab/>
        <w:t>Test Requirements</w:t>
      </w:r>
      <w:bookmarkEnd w:id="2089"/>
      <w:bookmarkEnd w:id="2090"/>
      <w:bookmarkEnd w:id="2091"/>
      <w:bookmarkEnd w:id="2092"/>
      <w:bookmarkEnd w:id="2093"/>
    </w:p>
    <w:p w14:paraId="1018E749" w14:textId="77777777" w:rsidR="00670603" w:rsidRPr="00FA19F9" w:rsidRDefault="00670603" w:rsidP="0098090A">
      <w:pPr>
        <w:pStyle w:val="Heading4"/>
      </w:pPr>
      <w:bookmarkStart w:id="2094" w:name="_Toc21094258"/>
      <w:bookmarkStart w:id="2095" w:name="_Toc29766279"/>
      <w:bookmarkStart w:id="2096" w:name="_Toc29766783"/>
      <w:bookmarkStart w:id="2097" w:name="_Toc45906497"/>
      <w:bookmarkStart w:id="2098" w:name="_Toc61115700"/>
      <w:r w:rsidRPr="00FA19F9">
        <w:t>7.6.5.1</w:t>
      </w:r>
      <w:r w:rsidRPr="00FA19F9">
        <w:tab/>
        <w:t>General</w:t>
      </w:r>
      <w:bookmarkEnd w:id="2094"/>
      <w:bookmarkEnd w:id="2095"/>
      <w:bookmarkEnd w:id="2096"/>
      <w:bookmarkEnd w:id="2097"/>
      <w:bookmarkEnd w:id="2098"/>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2099" w:name="_Toc21094259"/>
      <w:bookmarkStart w:id="2100" w:name="_Toc29766280"/>
      <w:bookmarkStart w:id="2101" w:name="_Toc29766784"/>
      <w:bookmarkStart w:id="2102" w:name="_Toc45906498"/>
      <w:bookmarkStart w:id="2103" w:name="_Toc61115701"/>
      <w:r w:rsidRPr="00FA19F9">
        <w:lastRenderedPageBreak/>
        <w:t>7.6.5.2</w:t>
      </w:r>
      <w:r w:rsidRPr="00FA19F9">
        <w:tab/>
        <w:t>Basic limits</w:t>
      </w:r>
      <w:bookmarkEnd w:id="2099"/>
      <w:bookmarkEnd w:id="2100"/>
      <w:bookmarkEnd w:id="2101"/>
      <w:bookmarkEnd w:id="2102"/>
      <w:bookmarkEnd w:id="2103"/>
    </w:p>
    <w:p w14:paraId="1C57D6FD" w14:textId="77777777" w:rsidR="00670603" w:rsidRPr="00FA19F9" w:rsidRDefault="00670603" w:rsidP="0098090A">
      <w:pPr>
        <w:pStyle w:val="Heading5"/>
      </w:pPr>
      <w:bookmarkStart w:id="2104" w:name="_Toc21094260"/>
      <w:bookmarkStart w:id="2105" w:name="_Toc29766281"/>
      <w:bookmarkStart w:id="2106" w:name="_Toc29766785"/>
      <w:bookmarkStart w:id="2107" w:name="_Toc45906499"/>
      <w:bookmarkStart w:id="2108" w:name="_Toc61115702"/>
      <w:r w:rsidRPr="00FA19F9">
        <w:t>7.6.5.2.1</w:t>
      </w:r>
      <w:r w:rsidRPr="00FA19F9">
        <w:tab/>
        <w:t>MSR operation</w:t>
      </w:r>
      <w:bookmarkEnd w:id="2104"/>
      <w:bookmarkEnd w:id="2105"/>
      <w:bookmarkEnd w:id="2106"/>
      <w:bookmarkEnd w:id="2107"/>
      <w:bookmarkEnd w:id="2108"/>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2109" w:name="_Toc21094261"/>
      <w:bookmarkStart w:id="2110" w:name="_Toc29766282"/>
      <w:bookmarkStart w:id="2111" w:name="_Toc29766786"/>
      <w:bookmarkStart w:id="2112" w:name="_Toc45906500"/>
      <w:bookmarkStart w:id="2113" w:name="_Toc61115703"/>
      <w:r w:rsidRPr="00FA19F9">
        <w:t>7.6.5.2.2</w:t>
      </w:r>
      <w:r w:rsidRPr="00FA19F9">
        <w:tab/>
        <w:t>Single RAT UTRA FDD operation</w:t>
      </w:r>
      <w:bookmarkEnd w:id="2109"/>
      <w:bookmarkEnd w:id="2110"/>
      <w:bookmarkEnd w:id="2111"/>
      <w:bookmarkEnd w:id="2112"/>
      <w:bookmarkEnd w:id="2113"/>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2114" w:name="_Toc21094262"/>
      <w:bookmarkStart w:id="2115" w:name="_Toc29766283"/>
      <w:bookmarkStart w:id="2116" w:name="_Toc29766787"/>
      <w:bookmarkStart w:id="2117" w:name="_Toc45906501"/>
      <w:bookmarkStart w:id="2118" w:name="_Toc61115704"/>
      <w:r w:rsidRPr="00FA19F9">
        <w:t>7.6.5.2.3</w:t>
      </w:r>
      <w:r w:rsidRPr="00FA19F9">
        <w:tab/>
        <w:t>Single RAT UTRA TDD 1,28Mcps option operation</w:t>
      </w:r>
      <w:bookmarkEnd w:id="2114"/>
      <w:bookmarkEnd w:id="2115"/>
      <w:bookmarkEnd w:id="2116"/>
      <w:bookmarkEnd w:id="2117"/>
      <w:bookmarkEnd w:id="2118"/>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2119" w:name="_Toc21094263"/>
      <w:bookmarkStart w:id="2120" w:name="_Toc29766284"/>
      <w:bookmarkStart w:id="2121" w:name="_Toc29766788"/>
      <w:bookmarkStart w:id="2122" w:name="_Toc45906502"/>
      <w:bookmarkStart w:id="2123" w:name="_Toc61115705"/>
      <w:r w:rsidRPr="00FA19F9">
        <w:t>7.6.5.2.4</w:t>
      </w:r>
      <w:r w:rsidRPr="00FA19F9">
        <w:tab/>
        <w:t>Single RAT E-UTRA operation</w:t>
      </w:r>
      <w:bookmarkEnd w:id="2119"/>
      <w:bookmarkEnd w:id="2120"/>
      <w:bookmarkEnd w:id="2121"/>
      <w:bookmarkEnd w:id="2122"/>
      <w:bookmarkEnd w:id="2123"/>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2124" w:name="_Toc21094264"/>
      <w:bookmarkStart w:id="2125" w:name="_Toc29766285"/>
      <w:bookmarkStart w:id="2126" w:name="_Toc29766789"/>
      <w:bookmarkStart w:id="2127" w:name="_Toc45906503"/>
      <w:bookmarkStart w:id="2128" w:name="_Toc61115706"/>
      <w:r w:rsidRPr="00FA19F9">
        <w:lastRenderedPageBreak/>
        <w:t>7.7</w:t>
      </w:r>
      <w:r w:rsidRPr="00FA19F9">
        <w:tab/>
        <w:t>Receiver intermodulation</w:t>
      </w:r>
      <w:bookmarkEnd w:id="2124"/>
      <w:bookmarkEnd w:id="2125"/>
      <w:bookmarkEnd w:id="2126"/>
      <w:bookmarkEnd w:id="2127"/>
      <w:bookmarkEnd w:id="2128"/>
    </w:p>
    <w:p w14:paraId="0A2B34E5" w14:textId="77777777" w:rsidR="00670603" w:rsidRPr="00FA19F9" w:rsidRDefault="002A346B" w:rsidP="0098090A">
      <w:pPr>
        <w:pStyle w:val="Heading3"/>
      </w:pPr>
      <w:bookmarkStart w:id="2129" w:name="_Toc21094265"/>
      <w:bookmarkStart w:id="2130" w:name="_Toc29766286"/>
      <w:bookmarkStart w:id="2131" w:name="_Toc29766790"/>
      <w:bookmarkStart w:id="2132" w:name="_Toc45906504"/>
      <w:bookmarkStart w:id="2133" w:name="_Toc61115707"/>
      <w:r w:rsidRPr="00FA19F9">
        <w:t>7.7.1</w:t>
      </w:r>
      <w:r w:rsidRPr="00FA19F9">
        <w:tab/>
      </w:r>
      <w:r w:rsidR="00670603" w:rsidRPr="00FA19F9">
        <w:t>Definition and applicability</w:t>
      </w:r>
      <w:bookmarkEnd w:id="2129"/>
      <w:bookmarkEnd w:id="2130"/>
      <w:bookmarkEnd w:id="2131"/>
      <w:bookmarkEnd w:id="2132"/>
      <w:bookmarkEnd w:id="2133"/>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2134" w:name="_Toc21094266"/>
      <w:bookmarkStart w:id="2135" w:name="_Toc29766287"/>
      <w:bookmarkStart w:id="2136" w:name="_Toc29766791"/>
      <w:bookmarkStart w:id="2137" w:name="_Toc45906505"/>
      <w:bookmarkStart w:id="2138" w:name="_Toc61115708"/>
      <w:r w:rsidRPr="00FA19F9">
        <w:t>7.7.2</w:t>
      </w:r>
      <w:r w:rsidRPr="00FA19F9">
        <w:tab/>
      </w:r>
      <w:r w:rsidR="00670603" w:rsidRPr="00FA19F9">
        <w:t>Minimum requirement</w:t>
      </w:r>
      <w:bookmarkEnd w:id="2134"/>
      <w:bookmarkEnd w:id="2135"/>
      <w:bookmarkEnd w:id="2136"/>
      <w:bookmarkEnd w:id="2137"/>
      <w:bookmarkEnd w:id="2138"/>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2139" w:name="_Toc21094267"/>
      <w:bookmarkStart w:id="2140" w:name="_Toc29766288"/>
      <w:bookmarkStart w:id="2141" w:name="_Toc29766792"/>
      <w:bookmarkStart w:id="2142" w:name="_Toc45906506"/>
      <w:bookmarkStart w:id="2143" w:name="_Toc61115709"/>
      <w:r w:rsidRPr="00FA19F9">
        <w:t>7.7.3</w:t>
      </w:r>
      <w:r w:rsidRPr="00FA19F9">
        <w:tab/>
      </w:r>
      <w:r w:rsidR="00670603" w:rsidRPr="00FA19F9">
        <w:t>Test purpose</w:t>
      </w:r>
      <w:bookmarkEnd w:id="2139"/>
      <w:bookmarkEnd w:id="2140"/>
      <w:bookmarkEnd w:id="2141"/>
      <w:bookmarkEnd w:id="2142"/>
      <w:bookmarkEnd w:id="2143"/>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2144" w:name="_Toc21094268"/>
      <w:bookmarkStart w:id="2145" w:name="_Toc29766289"/>
      <w:bookmarkStart w:id="2146" w:name="_Toc29766793"/>
      <w:bookmarkStart w:id="2147" w:name="_Toc45906507"/>
      <w:bookmarkStart w:id="2148" w:name="_Toc61115710"/>
      <w:r w:rsidRPr="00FA19F9">
        <w:t>7.7.4</w:t>
      </w:r>
      <w:r w:rsidRPr="00FA19F9">
        <w:tab/>
      </w:r>
      <w:r w:rsidR="00670603" w:rsidRPr="00FA19F9">
        <w:t>Method of test</w:t>
      </w:r>
      <w:bookmarkEnd w:id="2144"/>
      <w:bookmarkEnd w:id="2145"/>
      <w:bookmarkEnd w:id="2146"/>
      <w:bookmarkEnd w:id="2147"/>
      <w:bookmarkEnd w:id="2148"/>
    </w:p>
    <w:p w14:paraId="01FB4CDB" w14:textId="77777777" w:rsidR="00670603" w:rsidRPr="00FA19F9" w:rsidRDefault="00670603" w:rsidP="0098090A">
      <w:pPr>
        <w:pStyle w:val="Heading4"/>
      </w:pPr>
      <w:bookmarkStart w:id="2149" w:name="_Toc21094269"/>
      <w:bookmarkStart w:id="2150" w:name="_Toc29766290"/>
      <w:bookmarkStart w:id="2151" w:name="_Toc29766794"/>
      <w:bookmarkStart w:id="2152" w:name="_Toc45906508"/>
      <w:bookmarkStart w:id="2153" w:name="_Toc61115711"/>
      <w:r w:rsidRPr="00FA19F9">
        <w:t>7.7.4.1</w:t>
      </w:r>
      <w:r w:rsidRPr="00FA19F9">
        <w:tab/>
        <w:t>Initial conditions</w:t>
      </w:r>
      <w:bookmarkEnd w:id="2149"/>
      <w:bookmarkEnd w:id="2150"/>
      <w:bookmarkEnd w:id="2151"/>
      <w:bookmarkEnd w:id="2152"/>
      <w:bookmarkEnd w:id="2153"/>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2154" w:name="_Toc21094270"/>
      <w:bookmarkStart w:id="2155" w:name="_Toc29766291"/>
      <w:bookmarkStart w:id="2156" w:name="_Toc29766795"/>
      <w:bookmarkStart w:id="2157" w:name="_Toc45906509"/>
      <w:bookmarkStart w:id="2158" w:name="_Toc61115712"/>
      <w:r w:rsidRPr="00FA19F9">
        <w:lastRenderedPageBreak/>
        <w:t>7.7.4.2</w:t>
      </w:r>
      <w:r w:rsidRPr="00FA19F9">
        <w:tab/>
      </w:r>
      <w:r w:rsidRPr="00FA19F9">
        <w:rPr>
          <w:rFonts w:cs="v4.2.0"/>
        </w:rPr>
        <w:t>Procedure</w:t>
      </w:r>
      <w:bookmarkEnd w:id="2154"/>
      <w:bookmarkEnd w:id="2155"/>
      <w:bookmarkEnd w:id="2156"/>
      <w:bookmarkEnd w:id="2157"/>
      <w:bookmarkEnd w:id="2158"/>
    </w:p>
    <w:p w14:paraId="59A8D8E2" w14:textId="77777777" w:rsidR="00670603" w:rsidRPr="00FA19F9" w:rsidRDefault="00670603" w:rsidP="0098090A">
      <w:pPr>
        <w:pStyle w:val="Heading5"/>
      </w:pPr>
      <w:bookmarkStart w:id="2159" w:name="_Toc21094271"/>
      <w:bookmarkStart w:id="2160" w:name="_Toc29766292"/>
      <w:bookmarkStart w:id="2161" w:name="_Toc29766796"/>
      <w:bookmarkStart w:id="2162" w:name="_Toc45906510"/>
      <w:bookmarkStart w:id="2163" w:name="_Toc61115713"/>
      <w:r w:rsidRPr="00FA19F9">
        <w:t>7.7.4.2.1</w:t>
      </w:r>
      <w:r w:rsidRPr="00FA19F9">
        <w:tab/>
        <w:t>General procedure</w:t>
      </w:r>
      <w:bookmarkEnd w:id="2159"/>
      <w:bookmarkEnd w:id="2160"/>
      <w:bookmarkEnd w:id="2161"/>
      <w:bookmarkEnd w:id="2162"/>
      <w:bookmarkEnd w:id="2163"/>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2164" w:name="_Toc21094272"/>
      <w:bookmarkStart w:id="2165" w:name="_Toc29766293"/>
      <w:bookmarkStart w:id="2166" w:name="_Toc29766797"/>
      <w:bookmarkStart w:id="2167" w:name="_Toc45906511"/>
      <w:bookmarkStart w:id="2168" w:name="_Toc61115714"/>
      <w:r w:rsidRPr="00FA19F9">
        <w:t>7.7.4.2.2</w:t>
      </w:r>
      <w:r w:rsidRPr="00FA19F9">
        <w:tab/>
        <w:t>MSR operation</w:t>
      </w:r>
      <w:bookmarkEnd w:id="2164"/>
      <w:bookmarkEnd w:id="2165"/>
      <w:bookmarkEnd w:id="2166"/>
      <w:bookmarkEnd w:id="2167"/>
      <w:bookmarkEnd w:id="2168"/>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2169" w:name="_Toc21094273"/>
      <w:bookmarkStart w:id="2170" w:name="_Toc29766294"/>
      <w:bookmarkStart w:id="2171" w:name="_Toc29766798"/>
      <w:bookmarkStart w:id="2172" w:name="_Toc45906512"/>
      <w:bookmarkStart w:id="2173" w:name="_Toc61115715"/>
      <w:r w:rsidRPr="00FA19F9">
        <w:t>7.7.4.2.3</w:t>
      </w:r>
      <w:r w:rsidRPr="00FA19F9">
        <w:tab/>
        <w:t>Single RAT UTRA FDD operation</w:t>
      </w:r>
      <w:bookmarkEnd w:id="2169"/>
      <w:bookmarkEnd w:id="2170"/>
      <w:bookmarkEnd w:id="2171"/>
      <w:bookmarkEnd w:id="2172"/>
      <w:bookmarkEnd w:id="2173"/>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2174" w:name="_Toc21094274"/>
      <w:bookmarkStart w:id="2175" w:name="_Toc29766295"/>
      <w:bookmarkStart w:id="2176" w:name="_Toc29766799"/>
      <w:bookmarkStart w:id="2177" w:name="_Toc45906513"/>
      <w:bookmarkStart w:id="2178" w:name="_Toc61115716"/>
      <w:r w:rsidRPr="00FA19F9">
        <w:lastRenderedPageBreak/>
        <w:t>7.7.4.2.4</w:t>
      </w:r>
      <w:r w:rsidRPr="00FA19F9">
        <w:tab/>
        <w:t>Single RAT UTRA TDD 1,28Mcps option operation</w:t>
      </w:r>
      <w:bookmarkEnd w:id="2174"/>
      <w:bookmarkEnd w:id="2175"/>
      <w:bookmarkEnd w:id="2176"/>
      <w:bookmarkEnd w:id="2177"/>
      <w:bookmarkEnd w:id="2178"/>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2179" w:name="_Toc21094275"/>
      <w:bookmarkStart w:id="2180" w:name="_Toc29766296"/>
      <w:bookmarkStart w:id="2181" w:name="_Toc29766800"/>
      <w:bookmarkStart w:id="2182" w:name="_Toc45906514"/>
      <w:bookmarkStart w:id="2183" w:name="_Toc61115717"/>
      <w:r w:rsidRPr="00FA19F9">
        <w:t>7.7.4.2.5</w:t>
      </w:r>
      <w:r w:rsidRPr="00FA19F9">
        <w:tab/>
        <w:t>Single RAT E-UTRA operation</w:t>
      </w:r>
      <w:bookmarkEnd w:id="2179"/>
      <w:bookmarkEnd w:id="2180"/>
      <w:bookmarkEnd w:id="2181"/>
      <w:bookmarkEnd w:id="2182"/>
      <w:bookmarkEnd w:id="2183"/>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2184" w:name="_Toc21094276"/>
      <w:bookmarkStart w:id="2185" w:name="_Toc29766297"/>
      <w:bookmarkStart w:id="2186" w:name="_Toc29766801"/>
      <w:bookmarkStart w:id="2187" w:name="_Toc45906515"/>
      <w:bookmarkStart w:id="2188" w:name="_Toc61115718"/>
      <w:r w:rsidRPr="00FA19F9">
        <w:t>7.7</w:t>
      </w:r>
      <w:r w:rsidR="002A346B" w:rsidRPr="00FA19F9">
        <w:t>.5</w:t>
      </w:r>
      <w:r w:rsidR="002A346B" w:rsidRPr="00FA19F9">
        <w:tab/>
      </w:r>
      <w:r w:rsidRPr="00FA19F9">
        <w:t>Test requirements</w:t>
      </w:r>
      <w:bookmarkEnd w:id="2184"/>
      <w:bookmarkEnd w:id="2185"/>
      <w:bookmarkEnd w:id="2186"/>
      <w:bookmarkEnd w:id="2187"/>
      <w:bookmarkEnd w:id="2188"/>
    </w:p>
    <w:p w14:paraId="2580B5C5" w14:textId="77777777" w:rsidR="00670603" w:rsidRPr="00FA19F9" w:rsidRDefault="00670603" w:rsidP="0098090A">
      <w:pPr>
        <w:pStyle w:val="Heading4"/>
      </w:pPr>
      <w:bookmarkStart w:id="2189" w:name="_Toc21094277"/>
      <w:bookmarkStart w:id="2190" w:name="_Toc29766298"/>
      <w:bookmarkStart w:id="2191" w:name="_Toc29766802"/>
      <w:bookmarkStart w:id="2192" w:name="_Toc45906516"/>
      <w:bookmarkStart w:id="2193" w:name="_Toc61115719"/>
      <w:r w:rsidRPr="00FA19F9">
        <w:t>7.7.5.1</w:t>
      </w:r>
      <w:r w:rsidRPr="00FA19F9">
        <w:tab/>
        <w:t>MSR operation</w:t>
      </w:r>
      <w:bookmarkEnd w:id="2189"/>
      <w:bookmarkEnd w:id="2190"/>
      <w:bookmarkEnd w:id="2191"/>
      <w:bookmarkEnd w:id="2192"/>
      <w:bookmarkEnd w:id="2193"/>
    </w:p>
    <w:p w14:paraId="55C9FE9D" w14:textId="77777777" w:rsidR="00670603" w:rsidRPr="00FA19F9" w:rsidRDefault="00670603" w:rsidP="0098090A">
      <w:pPr>
        <w:pStyle w:val="Heading5"/>
      </w:pPr>
      <w:bookmarkStart w:id="2194" w:name="_Toc21094278"/>
      <w:bookmarkStart w:id="2195" w:name="_Toc29766299"/>
      <w:bookmarkStart w:id="2196" w:name="_Toc29766803"/>
      <w:bookmarkStart w:id="2197" w:name="_Toc45906517"/>
      <w:bookmarkStart w:id="2198" w:name="_Toc61115720"/>
      <w:r w:rsidRPr="00FA19F9">
        <w:t>7.7.5.1.1</w:t>
      </w:r>
      <w:r w:rsidRPr="00FA19F9">
        <w:tab/>
        <w:t>General intermodulation test requirement</w:t>
      </w:r>
      <w:bookmarkEnd w:id="2194"/>
      <w:bookmarkEnd w:id="2195"/>
      <w:bookmarkEnd w:id="2196"/>
      <w:bookmarkEnd w:id="2197"/>
      <w:bookmarkEnd w:id="2198"/>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2199" w:name="_Toc21094279"/>
      <w:bookmarkStart w:id="2200" w:name="_Toc29766300"/>
      <w:bookmarkStart w:id="2201" w:name="_Toc29766804"/>
      <w:bookmarkStart w:id="2202" w:name="_Toc45906518"/>
      <w:bookmarkStart w:id="2203" w:name="_Toc61115721"/>
      <w:r w:rsidRPr="00FA19F9">
        <w:t>7.7.5.1.2</w:t>
      </w:r>
      <w:r w:rsidRPr="00FA19F9">
        <w:tab/>
        <w:t>General narrowband intermodulation test requirement</w:t>
      </w:r>
      <w:bookmarkEnd w:id="2199"/>
      <w:bookmarkEnd w:id="2200"/>
      <w:bookmarkEnd w:id="2201"/>
      <w:bookmarkEnd w:id="2202"/>
      <w:bookmarkEnd w:id="2203"/>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2204" w:name="_Toc21094280"/>
      <w:bookmarkStart w:id="2205" w:name="_Toc29766301"/>
      <w:bookmarkStart w:id="2206" w:name="_Toc29766805"/>
      <w:bookmarkStart w:id="2207" w:name="_Toc45906519"/>
      <w:bookmarkStart w:id="2208" w:name="_Toc61115722"/>
      <w:r w:rsidRPr="00FA19F9">
        <w:t>7.7.5.2</w:t>
      </w:r>
      <w:r w:rsidRPr="00FA19F9">
        <w:tab/>
        <w:t>Single RAT UTRA FDD operation</w:t>
      </w:r>
      <w:bookmarkEnd w:id="2204"/>
      <w:bookmarkEnd w:id="2205"/>
      <w:bookmarkEnd w:id="2206"/>
      <w:bookmarkEnd w:id="2207"/>
      <w:bookmarkEnd w:id="220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2209" w:name="_Toc21094281"/>
      <w:bookmarkStart w:id="2210" w:name="_Toc29766302"/>
      <w:bookmarkStart w:id="2211" w:name="_Toc29766806"/>
      <w:bookmarkStart w:id="2212" w:name="_Toc45906520"/>
      <w:bookmarkStart w:id="2213" w:name="_Toc61115723"/>
      <w:r w:rsidRPr="00FA19F9">
        <w:t>7.7.5.3</w:t>
      </w:r>
      <w:r w:rsidRPr="00FA19F9">
        <w:tab/>
        <w:t>Single RAT UTRA TDD 1,28Mcps option operation</w:t>
      </w:r>
      <w:bookmarkEnd w:id="2209"/>
      <w:bookmarkEnd w:id="2210"/>
      <w:bookmarkEnd w:id="2211"/>
      <w:bookmarkEnd w:id="2212"/>
      <w:bookmarkEnd w:id="2213"/>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2214" w:name="_Toc21094282"/>
      <w:bookmarkStart w:id="2215" w:name="_Toc29766303"/>
      <w:bookmarkStart w:id="2216" w:name="_Toc29766807"/>
      <w:bookmarkStart w:id="2217" w:name="_Toc45906521"/>
      <w:bookmarkStart w:id="2218" w:name="_Toc61115724"/>
      <w:r w:rsidRPr="00FA19F9">
        <w:t>7.7.5.4</w:t>
      </w:r>
      <w:r w:rsidRPr="00FA19F9">
        <w:tab/>
        <w:t>Single RAT E-UTRA operation</w:t>
      </w:r>
      <w:bookmarkEnd w:id="2214"/>
      <w:bookmarkEnd w:id="2215"/>
      <w:bookmarkEnd w:id="2216"/>
      <w:bookmarkEnd w:id="2217"/>
      <w:bookmarkEnd w:id="2218"/>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2219" w:name="_Toc21094283"/>
      <w:bookmarkStart w:id="2220" w:name="_Toc29766304"/>
      <w:bookmarkStart w:id="2221" w:name="_Toc29766808"/>
      <w:bookmarkStart w:id="2222" w:name="_Toc45906522"/>
      <w:bookmarkStart w:id="2223" w:name="_Toc61115725"/>
      <w:r w:rsidRPr="00FA19F9">
        <w:t>7.8</w:t>
      </w:r>
      <w:r w:rsidRPr="00FA19F9">
        <w:tab/>
        <w:t>In-channel selectivity</w:t>
      </w:r>
      <w:bookmarkEnd w:id="2219"/>
      <w:bookmarkEnd w:id="2220"/>
      <w:bookmarkEnd w:id="2221"/>
      <w:bookmarkEnd w:id="2222"/>
      <w:bookmarkEnd w:id="2223"/>
    </w:p>
    <w:p w14:paraId="7DEC4CDE" w14:textId="77777777" w:rsidR="00DD69A8" w:rsidRPr="00FA19F9" w:rsidRDefault="00DD69A8" w:rsidP="0098090A">
      <w:pPr>
        <w:pStyle w:val="Heading3"/>
      </w:pPr>
      <w:bookmarkStart w:id="2224" w:name="_Toc21094284"/>
      <w:bookmarkStart w:id="2225" w:name="_Toc29766305"/>
      <w:bookmarkStart w:id="2226" w:name="_Toc29766809"/>
      <w:bookmarkStart w:id="2227" w:name="_Toc45906523"/>
      <w:bookmarkStart w:id="2228" w:name="_Toc61115726"/>
      <w:r w:rsidRPr="00FA19F9">
        <w:t>7.8.1</w:t>
      </w:r>
      <w:r w:rsidRPr="00FA19F9">
        <w:tab/>
        <w:t>Definition and applicability</w:t>
      </w:r>
      <w:bookmarkEnd w:id="2224"/>
      <w:bookmarkEnd w:id="2225"/>
      <w:bookmarkEnd w:id="2226"/>
      <w:bookmarkEnd w:id="2227"/>
      <w:bookmarkEnd w:id="2228"/>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2229" w:name="_Toc21094285"/>
      <w:bookmarkStart w:id="2230" w:name="_Toc29766306"/>
      <w:bookmarkStart w:id="2231" w:name="_Toc29766810"/>
      <w:bookmarkStart w:id="2232" w:name="_Toc45906524"/>
      <w:bookmarkStart w:id="2233" w:name="_Toc61115727"/>
      <w:r w:rsidRPr="00FA19F9">
        <w:t>7.8.2</w:t>
      </w:r>
      <w:r w:rsidRPr="00FA19F9">
        <w:tab/>
        <w:t>Minimum requirement</w:t>
      </w:r>
      <w:bookmarkEnd w:id="2229"/>
      <w:bookmarkEnd w:id="2230"/>
      <w:bookmarkEnd w:id="2231"/>
      <w:bookmarkEnd w:id="2232"/>
      <w:bookmarkEnd w:id="2233"/>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2234" w:name="_Toc21094286"/>
      <w:bookmarkStart w:id="2235" w:name="_Toc29766307"/>
      <w:bookmarkStart w:id="2236" w:name="_Toc29766811"/>
      <w:bookmarkStart w:id="2237" w:name="_Toc45906525"/>
      <w:bookmarkStart w:id="2238" w:name="_Toc61115728"/>
      <w:r w:rsidRPr="00FA19F9">
        <w:t>7.8.3</w:t>
      </w:r>
      <w:r w:rsidRPr="00FA19F9">
        <w:tab/>
        <w:t>Test purpose</w:t>
      </w:r>
      <w:bookmarkEnd w:id="2234"/>
      <w:bookmarkEnd w:id="2235"/>
      <w:bookmarkEnd w:id="2236"/>
      <w:bookmarkEnd w:id="2237"/>
      <w:bookmarkEnd w:id="2238"/>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2239" w:name="_Toc21094287"/>
      <w:bookmarkStart w:id="2240" w:name="_Toc29766308"/>
      <w:bookmarkStart w:id="2241" w:name="_Toc29766812"/>
      <w:bookmarkStart w:id="2242" w:name="_Toc45906526"/>
      <w:bookmarkStart w:id="2243" w:name="_Toc61115729"/>
      <w:r w:rsidRPr="00FA19F9">
        <w:t>7.8.4</w:t>
      </w:r>
      <w:r w:rsidRPr="00FA19F9">
        <w:tab/>
        <w:t>Method of test</w:t>
      </w:r>
      <w:bookmarkEnd w:id="2239"/>
      <w:bookmarkEnd w:id="2240"/>
      <w:bookmarkEnd w:id="2241"/>
      <w:bookmarkEnd w:id="2242"/>
      <w:bookmarkEnd w:id="2243"/>
    </w:p>
    <w:p w14:paraId="6B00912A" w14:textId="77777777" w:rsidR="00DD69A8" w:rsidRPr="00FA19F9" w:rsidRDefault="00DD69A8" w:rsidP="0098090A">
      <w:pPr>
        <w:pStyle w:val="Heading4"/>
      </w:pPr>
      <w:bookmarkStart w:id="2244" w:name="_Toc21094288"/>
      <w:bookmarkStart w:id="2245" w:name="_Toc29766309"/>
      <w:bookmarkStart w:id="2246" w:name="_Toc29766813"/>
      <w:bookmarkStart w:id="2247" w:name="_Toc45906527"/>
      <w:bookmarkStart w:id="2248" w:name="_Toc61115730"/>
      <w:r w:rsidRPr="00FA19F9">
        <w:t>7.8.4.1</w:t>
      </w:r>
      <w:r w:rsidRPr="00FA19F9">
        <w:tab/>
        <w:t>Initial conditions</w:t>
      </w:r>
      <w:bookmarkEnd w:id="2244"/>
      <w:bookmarkEnd w:id="2245"/>
      <w:bookmarkEnd w:id="2246"/>
      <w:bookmarkEnd w:id="2247"/>
      <w:bookmarkEnd w:id="2248"/>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2249" w:name="_Toc21094289"/>
      <w:bookmarkStart w:id="2250" w:name="_Toc29766310"/>
      <w:bookmarkStart w:id="2251" w:name="_Toc29766814"/>
      <w:bookmarkStart w:id="2252" w:name="_Toc45906528"/>
      <w:bookmarkStart w:id="2253" w:name="_Toc61115731"/>
      <w:r w:rsidRPr="00FA19F9">
        <w:t>7.8.4.2</w:t>
      </w:r>
      <w:r w:rsidRPr="00FA19F9">
        <w:tab/>
        <w:t>Procedure</w:t>
      </w:r>
      <w:bookmarkEnd w:id="2249"/>
      <w:bookmarkEnd w:id="2250"/>
      <w:bookmarkEnd w:id="2251"/>
      <w:bookmarkEnd w:id="2252"/>
      <w:bookmarkEnd w:id="2253"/>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2254" w:name="_Toc21094290"/>
      <w:bookmarkStart w:id="2255" w:name="_Toc29766311"/>
      <w:bookmarkStart w:id="2256" w:name="_Toc29766815"/>
      <w:bookmarkStart w:id="2257" w:name="_Toc45906529"/>
      <w:bookmarkStart w:id="2258" w:name="_Toc61115732"/>
      <w:r w:rsidRPr="00FA19F9">
        <w:t>7.8.5</w:t>
      </w:r>
      <w:r w:rsidR="00DD69A8" w:rsidRPr="00FA19F9">
        <w:tab/>
        <w:t>Test requirements</w:t>
      </w:r>
      <w:bookmarkEnd w:id="2254"/>
      <w:bookmarkEnd w:id="2255"/>
      <w:bookmarkEnd w:id="2256"/>
      <w:bookmarkEnd w:id="2257"/>
      <w:bookmarkEnd w:id="2258"/>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225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225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2260" w:name="_Toc21094291"/>
      <w:bookmarkStart w:id="2261" w:name="_Toc29766312"/>
      <w:bookmarkStart w:id="2262" w:name="_Toc29766816"/>
      <w:bookmarkStart w:id="2263" w:name="_Toc45906530"/>
      <w:bookmarkStart w:id="2264" w:name="_Toc61115733"/>
      <w:r w:rsidRPr="00FA19F9">
        <w:t>8</w:t>
      </w:r>
      <w:r w:rsidRPr="00FA19F9">
        <w:tab/>
        <w:t>Performance requirements</w:t>
      </w:r>
      <w:bookmarkEnd w:id="2260"/>
      <w:bookmarkEnd w:id="2261"/>
      <w:bookmarkEnd w:id="2262"/>
      <w:bookmarkEnd w:id="2263"/>
      <w:bookmarkEnd w:id="2264"/>
    </w:p>
    <w:p w14:paraId="6B37A39E" w14:textId="77777777" w:rsidR="006D55EE" w:rsidRPr="00FA19F9" w:rsidRDefault="005473D3" w:rsidP="0098090A">
      <w:pPr>
        <w:pStyle w:val="Heading2"/>
      </w:pPr>
      <w:bookmarkStart w:id="2265" w:name="_Toc21094292"/>
      <w:bookmarkStart w:id="2266" w:name="_Toc29766313"/>
      <w:bookmarkStart w:id="2267" w:name="_Toc29766817"/>
      <w:bookmarkStart w:id="2268" w:name="_Toc45906531"/>
      <w:bookmarkStart w:id="2269" w:name="_Toc61115734"/>
      <w:r w:rsidRPr="00FA19F9">
        <w:t>8.1</w:t>
      </w:r>
      <w:r w:rsidR="006D55EE" w:rsidRPr="00FA19F9">
        <w:tab/>
        <w:t>General</w:t>
      </w:r>
      <w:bookmarkEnd w:id="2265"/>
      <w:bookmarkEnd w:id="2266"/>
      <w:bookmarkEnd w:id="2267"/>
      <w:bookmarkEnd w:id="2268"/>
      <w:bookmarkEnd w:id="2269"/>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2270" w:name="_Toc21094293"/>
      <w:bookmarkStart w:id="2271" w:name="_Toc29766314"/>
      <w:bookmarkStart w:id="2272" w:name="_Toc29766818"/>
      <w:bookmarkStart w:id="2273" w:name="_Toc45906532"/>
      <w:bookmarkStart w:id="2274" w:name="_Toc61115735"/>
      <w:r w:rsidRPr="00FA19F9">
        <w:t>8.2</w:t>
      </w:r>
      <w:r w:rsidRPr="00FA19F9">
        <w:tab/>
        <w:t xml:space="preserve">Performance requirements </w:t>
      </w:r>
      <w:r w:rsidR="007A5661" w:rsidRPr="00FA19F9">
        <w:t xml:space="preserve">for </w:t>
      </w:r>
      <w:r w:rsidRPr="00FA19F9">
        <w:t>MSR</w:t>
      </w:r>
      <w:bookmarkEnd w:id="2270"/>
      <w:bookmarkEnd w:id="2271"/>
      <w:bookmarkEnd w:id="2272"/>
      <w:bookmarkEnd w:id="2273"/>
      <w:bookmarkEnd w:id="2274"/>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2275" w:name="_Toc21094294"/>
      <w:bookmarkStart w:id="2276" w:name="_Toc29766315"/>
      <w:bookmarkStart w:id="2277" w:name="_Toc29766819"/>
      <w:bookmarkStart w:id="2278" w:name="_Toc45906533"/>
      <w:bookmarkStart w:id="2279" w:name="_Toc61115736"/>
      <w:r w:rsidRPr="00FA19F9">
        <w:t>8.3</w:t>
      </w:r>
      <w:r w:rsidRPr="00FA19F9">
        <w:tab/>
        <w:t xml:space="preserve">Performance requirements </w:t>
      </w:r>
      <w:r w:rsidR="007A5661" w:rsidRPr="00FA19F9">
        <w:t xml:space="preserve">for </w:t>
      </w:r>
      <w:r w:rsidRPr="00FA19F9">
        <w:t>UTRA FDD</w:t>
      </w:r>
      <w:bookmarkEnd w:id="2275"/>
      <w:bookmarkEnd w:id="2276"/>
      <w:bookmarkEnd w:id="2277"/>
      <w:bookmarkEnd w:id="2278"/>
      <w:bookmarkEnd w:id="2279"/>
    </w:p>
    <w:p w14:paraId="4BC1BFC6" w14:textId="77777777" w:rsidR="006D55EE" w:rsidRPr="00FA19F9" w:rsidRDefault="006D55EE" w:rsidP="0098090A">
      <w:pPr>
        <w:pStyle w:val="Heading3"/>
      </w:pPr>
      <w:bookmarkStart w:id="2280" w:name="_Toc21094295"/>
      <w:bookmarkStart w:id="2281" w:name="_Toc29766316"/>
      <w:bookmarkStart w:id="2282" w:name="_Toc29766820"/>
      <w:bookmarkStart w:id="2283" w:name="_Toc45906534"/>
      <w:bookmarkStart w:id="2284" w:name="_Toc61115737"/>
      <w:r w:rsidRPr="00FA19F9">
        <w:t>8.3.1</w:t>
      </w:r>
      <w:r w:rsidRPr="00FA19F9">
        <w:tab/>
        <w:t>Definition and applicability</w:t>
      </w:r>
      <w:bookmarkEnd w:id="2280"/>
      <w:bookmarkEnd w:id="2281"/>
      <w:bookmarkEnd w:id="2282"/>
      <w:bookmarkEnd w:id="2283"/>
      <w:bookmarkEnd w:id="2284"/>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pt;height:36.75pt" o:ole="" fillcolor="window">
            <v:imagedata r:id="rId192" o:title=""/>
          </v:shape>
          <o:OLEObject Type="Embed" ProgID="Equation.3" ShapeID="_x0000_i1118" DrawAspect="Content" ObjectID="_1671728467"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75pt;height:18pt" o:ole="" fillcolor="window">
            <v:imagedata r:id="rId194" o:title=""/>
          </v:shape>
          <o:OLEObject Type="Embed" ProgID="Equation.3" ShapeID="_x0000_i1119" DrawAspect="Content" ObjectID="_1671728468"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5pt;height:18pt" o:ole="" fillcolor="window">
            <v:imagedata r:id="rId196" o:title=""/>
          </v:shape>
          <o:OLEObject Type="Embed" ProgID="Equation.3" ShapeID="_x0000_i1120" DrawAspect="Content" ObjectID="_1671728469"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25pt;height:18.75pt" o:ole="" fillcolor="window">
            <v:imagedata r:id="rId198" o:title=""/>
          </v:shape>
          <o:OLEObject Type="Embed" ProgID="Equation.3" ShapeID="_x0000_i1121" DrawAspect="Content" ObjectID="_1671728470"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671728471"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2285" w:name="_Toc21094296"/>
      <w:bookmarkStart w:id="2286" w:name="_Toc29766317"/>
      <w:bookmarkStart w:id="2287" w:name="_Toc29766821"/>
      <w:bookmarkStart w:id="2288" w:name="_Toc45906535"/>
      <w:bookmarkStart w:id="2289" w:name="_Toc61115738"/>
      <w:r w:rsidRPr="00FA19F9">
        <w:t>8.3.2</w:t>
      </w:r>
      <w:r w:rsidRPr="00FA19F9">
        <w:tab/>
        <w:t>Minimum Requirement</w:t>
      </w:r>
      <w:bookmarkEnd w:id="2285"/>
      <w:bookmarkEnd w:id="2286"/>
      <w:bookmarkEnd w:id="2287"/>
      <w:bookmarkEnd w:id="2288"/>
      <w:bookmarkEnd w:id="2289"/>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2290" w:name="_Toc21094297"/>
      <w:bookmarkStart w:id="2291" w:name="_Toc29766318"/>
      <w:bookmarkStart w:id="2292" w:name="_Toc29766822"/>
      <w:bookmarkStart w:id="2293" w:name="_Toc45906536"/>
      <w:bookmarkStart w:id="2294" w:name="_Toc61115739"/>
      <w:r w:rsidRPr="00FA19F9">
        <w:t>8.3.3</w:t>
      </w:r>
      <w:r w:rsidRPr="00FA19F9">
        <w:tab/>
        <w:t xml:space="preserve">Test </w:t>
      </w:r>
      <w:r w:rsidR="003E093F" w:rsidRPr="00FA19F9">
        <w:t>p</w:t>
      </w:r>
      <w:r w:rsidRPr="00FA19F9">
        <w:t>urpose</w:t>
      </w:r>
      <w:bookmarkEnd w:id="2290"/>
      <w:bookmarkEnd w:id="2291"/>
      <w:bookmarkEnd w:id="2292"/>
      <w:bookmarkEnd w:id="2293"/>
      <w:bookmarkEnd w:id="2294"/>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2295" w:name="_Toc21094298"/>
      <w:bookmarkStart w:id="2296" w:name="_Toc29766319"/>
      <w:bookmarkStart w:id="2297" w:name="_Toc29766823"/>
      <w:bookmarkStart w:id="2298" w:name="_Toc45906537"/>
      <w:bookmarkStart w:id="2299" w:name="_Toc61115740"/>
      <w:r w:rsidRPr="00FA19F9">
        <w:t>8.3.4</w:t>
      </w:r>
      <w:r w:rsidRPr="00FA19F9">
        <w:tab/>
        <w:t>Method of test</w:t>
      </w:r>
      <w:bookmarkEnd w:id="2295"/>
      <w:bookmarkEnd w:id="2296"/>
      <w:bookmarkEnd w:id="2297"/>
      <w:bookmarkEnd w:id="2298"/>
      <w:bookmarkEnd w:id="2299"/>
    </w:p>
    <w:p w14:paraId="44B5032C" w14:textId="77777777" w:rsidR="006D55EE" w:rsidRPr="00FA19F9" w:rsidRDefault="006D55EE" w:rsidP="0098090A">
      <w:pPr>
        <w:pStyle w:val="Heading4"/>
      </w:pPr>
      <w:bookmarkStart w:id="2300" w:name="_Toc21094299"/>
      <w:bookmarkStart w:id="2301" w:name="_Toc29766320"/>
      <w:bookmarkStart w:id="2302" w:name="_Toc29766824"/>
      <w:bookmarkStart w:id="2303" w:name="_Toc45906538"/>
      <w:bookmarkStart w:id="2304" w:name="_Toc61115741"/>
      <w:r w:rsidRPr="00FA19F9">
        <w:t>8.3.4.1</w:t>
      </w:r>
      <w:r w:rsidRPr="00FA19F9">
        <w:tab/>
        <w:t>Initial Conditions</w:t>
      </w:r>
      <w:bookmarkEnd w:id="2300"/>
      <w:bookmarkEnd w:id="2301"/>
      <w:bookmarkEnd w:id="2302"/>
      <w:bookmarkEnd w:id="2303"/>
      <w:bookmarkEnd w:id="2304"/>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2305" w:name="_Toc21094300"/>
      <w:bookmarkStart w:id="2306" w:name="_Toc29766321"/>
      <w:bookmarkStart w:id="2307" w:name="_Toc29766825"/>
      <w:bookmarkStart w:id="2308" w:name="_Toc45906539"/>
      <w:bookmarkStart w:id="2309" w:name="_Toc61115742"/>
      <w:r w:rsidRPr="00FA19F9">
        <w:t>8.3.4.2</w:t>
      </w:r>
      <w:r w:rsidRPr="00FA19F9">
        <w:tab/>
        <w:t>Procedure</w:t>
      </w:r>
      <w:bookmarkEnd w:id="2305"/>
      <w:bookmarkEnd w:id="2306"/>
      <w:bookmarkEnd w:id="2307"/>
      <w:bookmarkEnd w:id="2308"/>
      <w:bookmarkEnd w:id="2309"/>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2310" w:name="_Toc21094301"/>
      <w:bookmarkStart w:id="2311" w:name="_Toc29766322"/>
      <w:bookmarkStart w:id="2312" w:name="_Toc29766826"/>
      <w:bookmarkStart w:id="2313" w:name="_Toc45906540"/>
      <w:bookmarkStart w:id="2314" w:name="_Toc61115743"/>
      <w:r w:rsidRPr="00FA19F9">
        <w:t>8.3.5</w:t>
      </w:r>
      <w:r w:rsidRPr="00FA19F9">
        <w:tab/>
        <w:t>Test Requirement</w:t>
      </w:r>
      <w:bookmarkEnd w:id="2310"/>
      <w:bookmarkEnd w:id="2311"/>
      <w:bookmarkEnd w:id="2312"/>
      <w:bookmarkEnd w:id="2313"/>
      <w:bookmarkEnd w:id="2314"/>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2315" w:name="_Toc21094302"/>
      <w:bookmarkStart w:id="2316" w:name="_Toc29766323"/>
      <w:bookmarkStart w:id="2317" w:name="_Toc29766827"/>
      <w:bookmarkStart w:id="2318" w:name="_Toc45906541"/>
      <w:bookmarkStart w:id="2319" w:name="_Toc61115744"/>
      <w:r w:rsidRPr="00FA19F9">
        <w:lastRenderedPageBreak/>
        <w:t>8.4</w:t>
      </w:r>
      <w:r w:rsidRPr="00FA19F9">
        <w:tab/>
        <w:t xml:space="preserve">Performance requirements </w:t>
      </w:r>
      <w:r w:rsidR="007A5661" w:rsidRPr="00FA19F9">
        <w:t xml:space="preserve">for </w:t>
      </w:r>
      <w:r w:rsidRPr="00FA19F9">
        <w:t>UTRA TDD</w:t>
      </w:r>
      <w:bookmarkEnd w:id="2315"/>
      <w:bookmarkEnd w:id="2316"/>
      <w:bookmarkEnd w:id="2317"/>
      <w:bookmarkEnd w:id="2318"/>
      <w:bookmarkEnd w:id="2319"/>
    </w:p>
    <w:p w14:paraId="68D924FB" w14:textId="77777777" w:rsidR="006D55EE" w:rsidRPr="00FA19F9" w:rsidRDefault="006D55EE" w:rsidP="0098090A">
      <w:pPr>
        <w:pStyle w:val="Heading3"/>
      </w:pPr>
      <w:bookmarkStart w:id="2320" w:name="_Toc21094303"/>
      <w:bookmarkStart w:id="2321" w:name="_Toc29766324"/>
      <w:bookmarkStart w:id="2322" w:name="_Toc29766828"/>
      <w:bookmarkStart w:id="2323" w:name="_Toc45906542"/>
      <w:bookmarkStart w:id="2324" w:name="_Toc61115745"/>
      <w:r w:rsidRPr="00FA19F9">
        <w:t>8.4.1</w:t>
      </w:r>
      <w:r w:rsidRPr="00FA19F9">
        <w:tab/>
        <w:t>Definition and applicability</w:t>
      </w:r>
      <w:bookmarkEnd w:id="2320"/>
      <w:bookmarkEnd w:id="2321"/>
      <w:bookmarkEnd w:id="2322"/>
      <w:bookmarkEnd w:id="2323"/>
      <w:bookmarkEnd w:id="2324"/>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2325" w:name="_Toc21094304"/>
      <w:bookmarkStart w:id="2326" w:name="_Toc29766325"/>
      <w:bookmarkStart w:id="2327" w:name="_Toc29766829"/>
      <w:bookmarkStart w:id="2328" w:name="_Toc45906543"/>
      <w:bookmarkStart w:id="2329" w:name="_Toc61115746"/>
      <w:r w:rsidRPr="00FA19F9">
        <w:t>8.4.2</w:t>
      </w:r>
      <w:r w:rsidR="006D55EE" w:rsidRPr="00FA19F9">
        <w:tab/>
        <w:t>Minimum Requirement</w:t>
      </w:r>
      <w:bookmarkEnd w:id="2325"/>
      <w:bookmarkEnd w:id="2326"/>
      <w:bookmarkEnd w:id="2327"/>
      <w:bookmarkEnd w:id="2328"/>
      <w:bookmarkEnd w:id="2329"/>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2330" w:name="_Toc21094305"/>
      <w:bookmarkStart w:id="2331" w:name="_Toc29766326"/>
      <w:bookmarkStart w:id="2332" w:name="_Toc29766830"/>
      <w:bookmarkStart w:id="2333" w:name="_Toc45906544"/>
      <w:bookmarkStart w:id="2334" w:name="_Toc61115747"/>
      <w:r w:rsidRPr="00FA19F9">
        <w:t>8.4.3</w:t>
      </w:r>
      <w:r w:rsidRPr="00FA19F9">
        <w:tab/>
        <w:t xml:space="preserve">Test </w:t>
      </w:r>
      <w:r w:rsidR="003E093F" w:rsidRPr="00FA19F9">
        <w:t>p</w:t>
      </w:r>
      <w:r w:rsidRPr="00FA19F9">
        <w:t>urpose</w:t>
      </w:r>
      <w:bookmarkEnd w:id="2330"/>
      <w:bookmarkEnd w:id="2331"/>
      <w:bookmarkEnd w:id="2332"/>
      <w:bookmarkEnd w:id="2333"/>
      <w:bookmarkEnd w:id="2334"/>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2335" w:name="_Toc21094306"/>
      <w:bookmarkStart w:id="2336" w:name="_Toc29766327"/>
      <w:bookmarkStart w:id="2337" w:name="_Toc29766831"/>
      <w:bookmarkStart w:id="2338" w:name="_Toc45906545"/>
      <w:bookmarkStart w:id="2339" w:name="_Toc61115748"/>
      <w:r w:rsidRPr="00FA19F9">
        <w:t>8.4.4</w:t>
      </w:r>
      <w:r w:rsidRPr="00FA19F9">
        <w:tab/>
        <w:t>Method of test</w:t>
      </w:r>
      <w:bookmarkEnd w:id="2335"/>
      <w:bookmarkEnd w:id="2336"/>
      <w:bookmarkEnd w:id="2337"/>
      <w:bookmarkEnd w:id="2338"/>
      <w:bookmarkEnd w:id="2339"/>
    </w:p>
    <w:p w14:paraId="44B2C881" w14:textId="77777777" w:rsidR="006D55EE" w:rsidRPr="00FA19F9" w:rsidRDefault="006D55EE" w:rsidP="0098090A">
      <w:pPr>
        <w:pStyle w:val="Heading4"/>
      </w:pPr>
      <w:bookmarkStart w:id="2340" w:name="_Toc21094307"/>
      <w:bookmarkStart w:id="2341" w:name="_Toc29766328"/>
      <w:bookmarkStart w:id="2342" w:name="_Toc29766832"/>
      <w:bookmarkStart w:id="2343" w:name="_Toc45906546"/>
      <w:bookmarkStart w:id="2344" w:name="_Toc61115749"/>
      <w:r w:rsidRPr="00FA19F9">
        <w:t>8.4.4.1</w:t>
      </w:r>
      <w:r w:rsidRPr="00FA19F9">
        <w:tab/>
        <w:t>Initial Conditions</w:t>
      </w:r>
      <w:bookmarkEnd w:id="2340"/>
      <w:bookmarkEnd w:id="2341"/>
      <w:bookmarkEnd w:id="2342"/>
      <w:bookmarkEnd w:id="2343"/>
      <w:bookmarkEnd w:id="2344"/>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2345" w:name="_Toc21094308"/>
      <w:bookmarkStart w:id="2346" w:name="_Toc29766329"/>
      <w:bookmarkStart w:id="2347" w:name="_Toc29766833"/>
      <w:bookmarkStart w:id="2348" w:name="_Toc45906547"/>
      <w:bookmarkStart w:id="2349" w:name="_Toc61115750"/>
      <w:r w:rsidRPr="00FA19F9">
        <w:t>8.4.4.2</w:t>
      </w:r>
      <w:r w:rsidRPr="00FA19F9">
        <w:tab/>
        <w:t>Procedure</w:t>
      </w:r>
      <w:bookmarkEnd w:id="2345"/>
      <w:bookmarkEnd w:id="2346"/>
      <w:bookmarkEnd w:id="2347"/>
      <w:bookmarkEnd w:id="2348"/>
      <w:bookmarkEnd w:id="2349"/>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2350" w:name="_Toc21094309"/>
      <w:bookmarkStart w:id="2351" w:name="_Toc29766330"/>
      <w:bookmarkStart w:id="2352" w:name="_Toc29766834"/>
      <w:bookmarkStart w:id="2353" w:name="_Toc45906548"/>
      <w:bookmarkStart w:id="2354" w:name="_Toc61115751"/>
      <w:r w:rsidRPr="00FA19F9">
        <w:t>8.4.5</w:t>
      </w:r>
      <w:r w:rsidRPr="00FA19F9">
        <w:tab/>
        <w:t>Test Requirement</w:t>
      </w:r>
      <w:bookmarkEnd w:id="2350"/>
      <w:bookmarkEnd w:id="2351"/>
      <w:bookmarkEnd w:id="2352"/>
      <w:bookmarkEnd w:id="2353"/>
      <w:bookmarkEnd w:id="2354"/>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2355" w:name="_Toc21094310"/>
      <w:bookmarkStart w:id="2356" w:name="_Toc29766331"/>
      <w:bookmarkStart w:id="2357" w:name="_Toc29766835"/>
      <w:bookmarkStart w:id="2358" w:name="_Toc45906549"/>
      <w:bookmarkStart w:id="2359" w:name="_Toc61115752"/>
      <w:r w:rsidRPr="00FA19F9">
        <w:t>8.5</w:t>
      </w:r>
      <w:r w:rsidRPr="00FA19F9">
        <w:tab/>
        <w:t xml:space="preserve">Performance requirements </w:t>
      </w:r>
      <w:r w:rsidR="007A5661" w:rsidRPr="00FA19F9">
        <w:t xml:space="preserve">for </w:t>
      </w:r>
      <w:r w:rsidRPr="00FA19F9">
        <w:t>E-UTRA</w:t>
      </w:r>
      <w:bookmarkEnd w:id="2355"/>
      <w:bookmarkEnd w:id="2356"/>
      <w:bookmarkEnd w:id="2357"/>
      <w:bookmarkEnd w:id="2358"/>
      <w:bookmarkEnd w:id="2359"/>
    </w:p>
    <w:p w14:paraId="3D6B28FE" w14:textId="77777777" w:rsidR="006D55EE" w:rsidRPr="00FA19F9" w:rsidRDefault="006D55EE" w:rsidP="0098090A">
      <w:pPr>
        <w:pStyle w:val="Heading3"/>
      </w:pPr>
      <w:bookmarkStart w:id="2360" w:name="_Toc21094311"/>
      <w:bookmarkStart w:id="2361" w:name="_Toc29766332"/>
      <w:bookmarkStart w:id="2362" w:name="_Toc29766836"/>
      <w:bookmarkStart w:id="2363" w:name="_Toc45906550"/>
      <w:bookmarkStart w:id="2364" w:name="_Toc61115753"/>
      <w:r w:rsidRPr="00FA19F9">
        <w:t>8.5.1</w:t>
      </w:r>
      <w:r w:rsidRPr="00FA19F9">
        <w:tab/>
        <w:t>Definition and applicability</w:t>
      </w:r>
      <w:bookmarkEnd w:id="2360"/>
      <w:bookmarkEnd w:id="2361"/>
      <w:bookmarkEnd w:id="2362"/>
      <w:bookmarkEnd w:id="2363"/>
      <w:bookmarkEnd w:id="2364"/>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75pt;height:16.5pt" o:ole="">
            <v:imagedata r:id="rId202" o:title=""/>
          </v:shape>
          <o:OLEObject Type="Embed" ProgID="Equation.DSMT4" ShapeID="_x0000_i1123" DrawAspect="Content" ObjectID="_1671728472"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25pt;height:14.25pt" o:ole="">
            <v:imagedata r:id="rId204" o:title=""/>
          </v:shape>
          <o:OLEObject Type="Embed" ProgID="Equation.DSMT4" ShapeID="_x0000_i1124" DrawAspect="Content" ObjectID="_1671728473"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75pt;height:14.25pt" o:ole="">
            <v:imagedata r:id="rId206" o:title=""/>
          </v:shape>
          <o:OLEObject Type="Embed" ProgID="Equation.DSMT4" ShapeID="_x0000_i1125" DrawAspect="Content" ObjectID="_1671728474"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75pt;height:14.25pt" o:ole="">
            <v:imagedata r:id="rId206" o:title=""/>
          </v:shape>
          <o:OLEObject Type="Embed" ProgID="Equation.DSMT4" ShapeID="_x0000_i1126" DrawAspect="Content" ObjectID="_1671728475"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2365" w:name="_Toc21094312"/>
      <w:bookmarkStart w:id="2366" w:name="_Toc29766333"/>
      <w:bookmarkStart w:id="2367" w:name="_Toc29766837"/>
      <w:bookmarkStart w:id="2368" w:name="_Toc45906551"/>
      <w:bookmarkStart w:id="2369" w:name="_Toc61115754"/>
      <w:r w:rsidRPr="00FA19F9">
        <w:t>8.5.2</w:t>
      </w:r>
      <w:r w:rsidRPr="00FA19F9">
        <w:tab/>
        <w:t>Minimum Requirement</w:t>
      </w:r>
      <w:bookmarkEnd w:id="2365"/>
      <w:bookmarkEnd w:id="2366"/>
      <w:bookmarkEnd w:id="2367"/>
      <w:bookmarkEnd w:id="2368"/>
      <w:bookmarkEnd w:id="2369"/>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2370" w:name="_Hlk4751257"/>
      <w:r w:rsidR="00F5167E" w:rsidRPr="00FA19F9">
        <w:t>–</w:t>
      </w:r>
      <w:bookmarkEnd w:id="2370"/>
      <w:r w:rsidRPr="00FA19F9">
        <w:t xml:space="preserve"> 8.4 </w:t>
      </w:r>
      <w:bookmarkStart w:id="2371" w:name="_Hlk4751284"/>
      <w:r w:rsidR="00F5167E" w:rsidRPr="00FA19F9">
        <w:t xml:space="preserve">(for PUSCH, PUCCH and PRACH) and 8.6 – 8.7 (for subslot-PUSCH and SPUCCH) </w:t>
      </w:r>
      <w:bookmarkEnd w:id="2371"/>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2372" w:name="_Hlk4751314"/>
      <w:r w:rsidR="00F5167E" w:rsidRPr="00FA19F9">
        <w:t>–</w:t>
      </w:r>
      <w:bookmarkEnd w:id="2372"/>
      <w:r w:rsidRPr="00FA19F9">
        <w:t xml:space="preserve"> 8.4 </w:t>
      </w:r>
      <w:bookmarkStart w:id="2373" w:name="_Hlk4751326"/>
      <w:r w:rsidR="00F5167E" w:rsidRPr="00FA19F9">
        <w:t xml:space="preserve">and 8.6 – 8.7 </w:t>
      </w:r>
      <w:bookmarkEnd w:id="2373"/>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2374" w:name="_Toc21094313"/>
      <w:bookmarkStart w:id="2375" w:name="_Toc29766334"/>
      <w:bookmarkStart w:id="2376" w:name="_Toc29766838"/>
      <w:bookmarkStart w:id="2377" w:name="_Toc45906552"/>
      <w:bookmarkStart w:id="2378" w:name="_Toc61115755"/>
      <w:r w:rsidRPr="00FA19F9">
        <w:t>8.5.3</w:t>
      </w:r>
      <w:r w:rsidRPr="00FA19F9">
        <w:tab/>
        <w:t xml:space="preserve">Test </w:t>
      </w:r>
      <w:r w:rsidR="003E093F" w:rsidRPr="00FA19F9">
        <w:t>p</w:t>
      </w:r>
      <w:r w:rsidRPr="00FA19F9">
        <w:t>urpose</w:t>
      </w:r>
      <w:bookmarkEnd w:id="2374"/>
      <w:bookmarkEnd w:id="2375"/>
      <w:bookmarkEnd w:id="2376"/>
      <w:bookmarkEnd w:id="2377"/>
      <w:bookmarkEnd w:id="2378"/>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2379" w:name="_Toc21094314"/>
      <w:bookmarkStart w:id="2380" w:name="_Toc29766335"/>
      <w:bookmarkStart w:id="2381" w:name="_Toc29766839"/>
      <w:bookmarkStart w:id="2382" w:name="_Toc45906553"/>
      <w:bookmarkStart w:id="2383" w:name="_Toc61115756"/>
      <w:r w:rsidRPr="00FA19F9">
        <w:t>8.5.4</w:t>
      </w:r>
      <w:r w:rsidRPr="00FA19F9">
        <w:tab/>
        <w:t>Method of test</w:t>
      </w:r>
      <w:bookmarkEnd w:id="2379"/>
      <w:bookmarkEnd w:id="2380"/>
      <w:bookmarkEnd w:id="2381"/>
      <w:bookmarkEnd w:id="2382"/>
      <w:bookmarkEnd w:id="2383"/>
    </w:p>
    <w:p w14:paraId="32B2B175" w14:textId="77777777" w:rsidR="006D55EE" w:rsidRPr="00FA19F9" w:rsidRDefault="006D55EE" w:rsidP="0098090A">
      <w:pPr>
        <w:pStyle w:val="Heading4"/>
      </w:pPr>
      <w:bookmarkStart w:id="2384" w:name="_Toc21094315"/>
      <w:bookmarkStart w:id="2385" w:name="_Toc29766336"/>
      <w:bookmarkStart w:id="2386" w:name="_Toc29766840"/>
      <w:bookmarkStart w:id="2387" w:name="_Toc45906554"/>
      <w:bookmarkStart w:id="2388" w:name="_Toc61115757"/>
      <w:r w:rsidRPr="00FA19F9">
        <w:t>8.5.4.1</w:t>
      </w:r>
      <w:r w:rsidRPr="00FA19F9">
        <w:tab/>
        <w:t>Initial Conditions</w:t>
      </w:r>
      <w:bookmarkEnd w:id="2384"/>
      <w:bookmarkEnd w:id="2385"/>
      <w:bookmarkEnd w:id="2386"/>
      <w:bookmarkEnd w:id="2387"/>
      <w:bookmarkEnd w:id="2388"/>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2389" w:name="_Toc21094316"/>
      <w:bookmarkStart w:id="2390" w:name="_Toc29766337"/>
      <w:bookmarkStart w:id="2391" w:name="_Toc29766841"/>
      <w:bookmarkStart w:id="2392" w:name="_Toc45906555"/>
      <w:bookmarkStart w:id="2393" w:name="_Toc61115758"/>
      <w:r w:rsidRPr="00FA19F9">
        <w:t>8.5.4.2</w:t>
      </w:r>
      <w:r w:rsidRPr="00FA19F9">
        <w:tab/>
        <w:t>Procedure</w:t>
      </w:r>
      <w:bookmarkEnd w:id="2389"/>
      <w:bookmarkEnd w:id="2390"/>
      <w:bookmarkEnd w:id="2391"/>
      <w:bookmarkEnd w:id="2392"/>
      <w:bookmarkEnd w:id="2393"/>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2394" w:name="_Toc21094317"/>
      <w:bookmarkStart w:id="2395" w:name="_Toc29766338"/>
      <w:bookmarkStart w:id="2396" w:name="_Toc29766842"/>
      <w:bookmarkStart w:id="2397" w:name="_Toc45906556"/>
      <w:bookmarkStart w:id="2398" w:name="_Toc61115759"/>
      <w:r w:rsidRPr="00FA19F9">
        <w:t>8.5.5</w:t>
      </w:r>
      <w:r w:rsidRPr="00FA19F9">
        <w:tab/>
        <w:t>Test Requirement</w:t>
      </w:r>
      <w:bookmarkEnd w:id="2394"/>
      <w:bookmarkEnd w:id="2395"/>
      <w:bookmarkEnd w:id="2396"/>
      <w:bookmarkEnd w:id="2397"/>
      <w:bookmarkEnd w:id="2398"/>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2399" w:name="_Toc21094318"/>
      <w:bookmarkStart w:id="2400" w:name="_Toc29766339"/>
      <w:bookmarkStart w:id="2401" w:name="_Toc29766843"/>
      <w:bookmarkStart w:id="2402" w:name="_Toc45906557"/>
      <w:bookmarkStart w:id="2403" w:name="_Toc61115760"/>
      <w:r w:rsidRPr="00FA19F9">
        <w:t>8.6</w:t>
      </w:r>
      <w:r w:rsidRPr="00FA19F9">
        <w:tab/>
        <w:t xml:space="preserve">Performance requirements </w:t>
      </w:r>
      <w:r w:rsidR="007A5661" w:rsidRPr="00FA19F9">
        <w:t xml:space="preserve">for </w:t>
      </w:r>
      <w:r w:rsidRPr="00FA19F9">
        <w:t>NR</w:t>
      </w:r>
      <w:bookmarkEnd w:id="2399"/>
      <w:bookmarkEnd w:id="2400"/>
      <w:bookmarkEnd w:id="2401"/>
      <w:bookmarkEnd w:id="2402"/>
      <w:bookmarkEnd w:id="2403"/>
    </w:p>
    <w:p w14:paraId="4711A09A" w14:textId="77777777" w:rsidR="007A5661" w:rsidRPr="00FA19F9" w:rsidRDefault="007A5661" w:rsidP="007A5661">
      <w:pPr>
        <w:pStyle w:val="Heading3"/>
      </w:pPr>
      <w:bookmarkStart w:id="2404" w:name="_Toc21094319"/>
      <w:bookmarkStart w:id="2405" w:name="_Toc29766340"/>
      <w:bookmarkStart w:id="2406" w:name="_Toc29766844"/>
      <w:bookmarkStart w:id="2407" w:name="_Toc45906558"/>
      <w:bookmarkStart w:id="2408" w:name="_Toc61115761"/>
      <w:r w:rsidRPr="00FA19F9">
        <w:t>8.6.1</w:t>
      </w:r>
      <w:r w:rsidRPr="00FA19F9">
        <w:tab/>
        <w:t>Definition and applicability</w:t>
      </w:r>
      <w:bookmarkEnd w:id="2404"/>
      <w:bookmarkEnd w:id="2405"/>
      <w:bookmarkEnd w:id="2406"/>
      <w:bookmarkEnd w:id="2407"/>
      <w:bookmarkEnd w:id="2408"/>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2409" w:name="_Toc21094320"/>
      <w:bookmarkStart w:id="2410" w:name="_Toc29766341"/>
      <w:bookmarkStart w:id="2411" w:name="_Toc29766845"/>
      <w:bookmarkStart w:id="2412" w:name="_Toc45906559"/>
      <w:bookmarkStart w:id="2413" w:name="_Toc61115762"/>
      <w:r w:rsidRPr="00FA19F9">
        <w:t>8.6.2</w:t>
      </w:r>
      <w:r w:rsidRPr="00FA19F9">
        <w:tab/>
        <w:t>Minimum Requirement</w:t>
      </w:r>
      <w:bookmarkEnd w:id="2409"/>
      <w:bookmarkEnd w:id="2410"/>
      <w:bookmarkEnd w:id="2411"/>
      <w:bookmarkEnd w:id="2412"/>
      <w:bookmarkEnd w:id="2413"/>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2414" w:name="_Toc21094321"/>
      <w:bookmarkStart w:id="2415" w:name="_Toc29766342"/>
      <w:bookmarkStart w:id="2416" w:name="_Toc29766846"/>
      <w:bookmarkStart w:id="2417" w:name="_Toc45906560"/>
      <w:bookmarkStart w:id="2418" w:name="_Toc61115763"/>
      <w:r w:rsidRPr="00FA19F9">
        <w:t>8.6.3</w:t>
      </w:r>
      <w:r w:rsidRPr="00FA19F9">
        <w:tab/>
        <w:t>Test purpose</w:t>
      </w:r>
      <w:bookmarkEnd w:id="2414"/>
      <w:bookmarkEnd w:id="2415"/>
      <w:bookmarkEnd w:id="2416"/>
      <w:bookmarkEnd w:id="2417"/>
      <w:bookmarkEnd w:id="2418"/>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2419" w:name="_Toc21094322"/>
      <w:bookmarkStart w:id="2420" w:name="_Toc29766343"/>
      <w:bookmarkStart w:id="2421" w:name="_Toc29766847"/>
      <w:bookmarkStart w:id="2422" w:name="_Toc45906561"/>
      <w:bookmarkStart w:id="2423" w:name="_Toc61115764"/>
      <w:r w:rsidRPr="00FA19F9">
        <w:t>8.6.4</w:t>
      </w:r>
      <w:r w:rsidRPr="00FA19F9">
        <w:tab/>
        <w:t>Method of test</w:t>
      </w:r>
      <w:bookmarkEnd w:id="2419"/>
      <w:bookmarkEnd w:id="2420"/>
      <w:bookmarkEnd w:id="2421"/>
      <w:bookmarkEnd w:id="2422"/>
      <w:bookmarkEnd w:id="2423"/>
    </w:p>
    <w:p w14:paraId="7D667A57" w14:textId="77777777" w:rsidR="007A5661" w:rsidRPr="00FA19F9" w:rsidRDefault="007A5661" w:rsidP="007A5661">
      <w:pPr>
        <w:pStyle w:val="Heading4"/>
      </w:pPr>
      <w:bookmarkStart w:id="2424" w:name="_Toc21094323"/>
      <w:bookmarkStart w:id="2425" w:name="_Toc29766344"/>
      <w:bookmarkStart w:id="2426" w:name="_Toc29766848"/>
      <w:bookmarkStart w:id="2427" w:name="_Toc45906562"/>
      <w:bookmarkStart w:id="2428" w:name="_Toc61115765"/>
      <w:r w:rsidRPr="00FA19F9">
        <w:t>8.6.4.1</w:t>
      </w:r>
      <w:r w:rsidRPr="00FA19F9">
        <w:tab/>
        <w:t>Initial conditions</w:t>
      </w:r>
      <w:bookmarkEnd w:id="2424"/>
      <w:bookmarkEnd w:id="2425"/>
      <w:bookmarkEnd w:id="2426"/>
      <w:bookmarkEnd w:id="2427"/>
      <w:bookmarkEnd w:id="2428"/>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2429" w:name="_Toc21094324"/>
      <w:bookmarkStart w:id="2430" w:name="_Toc29766345"/>
      <w:bookmarkStart w:id="2431" w:name="_Toc29766849"/>
      <w:bookmarkStart w:id="2432" w:name="_Toc45906563"/>
      <w:bookmarkStart w:id="2433" w:name="_Toc61115766"/>
      <w:r w:rsidRPr="00FA19F9">
        <w:t>8.6.4.2</w:t>
      </w:r>
      <w:r w:rsidRPr="00FA19F9">
        <w:tab/>
        <w:t>Procedure</w:t>
      </w:r>
      <w:bookmarkEnd w:id="2429"/>
      <w:bookmarkEnd w:id="2430"/>
      <w:bookmarkEnd w:id="2431"/>
      <w:bookmarkEnd w:id="2432"/>
      <w:bookmarkEnd w:id="2433"/>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2434" w:name="_Toc21094325"/>
      <w:bookmarkStart w:id="2435" w:name="_Toc29766346"/>
      <w:bookmarkStart w:id="2436" w:name="_Toc29766850"/>
      <w:bookmarkStart w:id="2437" w:name="_Toc45906564"/>
      <w:bookmarkStart w:id="2438" w:name="_Toc61115767"/>
      <w:r w:rsidRPr="00FA19F9">
        <w:t>8.6.5</w:t>
      </w:r>
      <w:r w:rsidRPr="00FA19F9">
        <w:tab/>
        <w:t>Test Requirement</w:t>
      </w:r>
      <w:bookmarkEnd w:id="2434"/>
      <w:bookmarkEnd w:id="2435"/>
      <w:bookmarkEnd w:id="2436"/>
      <w:bookmarkEnd w:id="2437"/>
      <w:bookmarkEnd w:id="2438"/>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2439" w:name="_Toc21094326"/>
      <w:bookmarkStart w:id="2440" w:name="_Toc29766347"/>
      <w:bookmarkStart w:id="2441" w:name="_Toc29766851"/>
      <w:bookmarkStart w:id="2442" w:name="_Toc45906565"/>
      <w:bookmarkStart w:id="2443" w:name="_Toc61115768"/>
      <w:r w:rsidR="00624882" w:rsidRPr="00FA19F9">
        <w:lastRenderedPageBreak/>
        <w:t>Annex A (normative):</w:t>
      </w:r>
      <w:r w:rsidR="001D4330" w:rsidRPr="00FA19F9">
        <w:t xml:space="preserve"> </w:t>
      </w:r>
      <w:r w:rsidR="00624882" w:rsidRPr="00FA19F9">
        <w:br/>
        <w:t>Characteristics of interfering signals</w:t>
      </w:r>
      <w:bookmarkEnd w:id="2439"/>
      <w:bookmarkEnd w:id="2440"/>
      <w:bookmarkEnd w:id="2441"/>
      <w:bookmarkEnd w:id="2442"/>
      <w:bookmarkEnd w:id="2443"/>
    </w:p>
    <w:p w14:paraId="6663CE97" w14:textId="77777777" w:rsidR="00624882" w:rsidRPr="00FA19F9" w:rsidRDefault="00624882" w:rsidP="00E32702">
      <w:pPr>
        <w:pStyle w:val="Heading8"/>
      </w:pPr>
      <w:r w:rsidRPr="00FA19F9">
        <w:br w:type="page"/>
      </w:r>
      <w:bookmarkStart w:id="2444" w:name="_Toc21094327"/>
      <w:bookmarkStart w:id="2445" w:name="_Toc29766348"/>
      <w:bookmarkStart w:id="2446" w:name="_Toc29766852"/>
      <w:bookmarkStart w:id="2447" w:name="_Toc45906566"/>
      <w:bookmarkStart w:id="2448" w:name="_Toc61115769"/>
      <w:r w:rsidR="001D4330" w:rsidRPr="00FA19F9">
        <w:lastRenderedPageBreak/>
        <w:t xml:space="preserve">Annex B (normative): </w:t>
      </w:r>
      <w:r w:rsidRPr="00FA19F9">
        <w:br/>
        <w:t>Environmental requirements for the BS equipment</w:t>
      </w:r>
      <w:bookmarkEnd w:id="2444"/>
      <w:bookmarkEnd w:id="2445"/>
      <w:bookmarkEnd w:id="2446"/>
      <w:bookmarkEnd w:id="2447"/>
      <w:bookmarkEnd w:id="2448"/>
    </w:p>
    <w:p w14:paraId="1DF95BC9" w14:textId="77777777" w:rsidR="00E83A48" w:rsidRPr="00FA19F9" w:rsidRDefault="005473D3" w:rsidP="0098090A">
      <w:pPr>
        <w:pStyle w:val="Heading1"/>
      </w:pPr>
      <w:bookmarkStart w:id="2449" w:name="_Toc21094328"/>
      <w:bookmarkStart w:id="2450" w:name="_Toc29766349"/>
      <w:bookmarkStart w:id="2451" w:name="_Toc29766853"/>
      <w:bookmarkStart w:id="2452" w:name="_Toc45906567"/>
      <w:bookmarkStart w:id="2453" w:name="_Toc61115770"/>
      <w:r w:rsidRPr="00FA19F9">
        <w:t>B.1</w:t>
      </w:r>
      <w:r w:rsidRPr="00FA19F9">
        <w:tab/>
      </w:r>
      <w:r w:rsidR="00E83A48" w:rsidRPr="00FA19F9">
        <w:t>General</w:t>
      </w:r>
      <w:bookmarkEnd w:id="2449"/>
      <w:bookmarkEnd w:id="2450"/>
      <w:bookmarkEnd w:id="2451"/>
      <w:bookmarkEnd w:id="2452"/>
      <w:bookmarkEnd w:id="2453"/>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2454" w:name="_Toc21094329"/>
      <w:bookmarkStart w:id="2455" w:name="_Toc29766350"/>
      <w:bookmarkStart w:id="2456" w:name="_Toc29766854"/>
      <w:bookmarkStart w:id="2457" w:name="_Toc45906568"/>
      <w:bookmarkStart w:id="2458" w:name="_Toc61115771"/>
      <w:r w:rsidRPr="00FA19F9">
        <w:t>B.2</w:t>
      </w:r>
      <w:r w:rsidR="00E83A48" w:rsidRPr="00FA19F9">
        <w:tab/>
      </w:r>
      <w:r w:rsidR="00E83A48" w:rsidRPr="00FA19F9">
        <w:rPr>
          <w:rFonts w:cs="v4.2.0"/>
        </w:rPr>
        <w:t>Normal test environment</w:t>
      </w:r>
      <w:bookmarkEnd w:id="2454"/>
      <w:bookmarkEnd w:id="2455"/>
      <w:bookmarkEnd w:id="2456"/>
      <w:bookmarkEnd w:id="2457"/>
      <w:bookmarkEnd w:id="2458"/>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2459" w:name="_Toc21094330"/>
      <w:bookmarkStart w:id="2460" w:name="_Toc29766351"/>
      <w:bookmarkStart w:id="2461" w:name="_Toc29766855"/>
      <w:bookmarkStart w:id="2462" w:name="_Toc45906569"/>
      <w:bookmarkStart w:id="2463" w:name="_Toc61115772"/>
      <w:r w:rsidRPr="00FA19F9">
        <w:t>B.3</w:t>
      </w:r>
      <w:r w:rsidRPr="00FA19F9">
        <w:tab/>
      </w:r>
      <w:r w:rsidR="00E83A48" w:rsidRPr="00FA19F9">
        <w:rPr>
          <w:rFonts w:cs="v4.2.0"/>
        </w:rPr>
        <w:t>Extreme test environment</w:t>
      </w:r>
      <w:bookmarkEnd w:id="2459"/>
      <w:bookmarkEnd w:id="2460"/>
      <w:bookmarkEnd w:id="2461"/>
      <w:bookmarkEnd w:id="2462"/>
      <w:bookmarkEnd w:id="2463"/>
    </w:p>
    <w:p w14:paraId="2E1F6B76" w14:textId="77777777" w:rsidR="00290E4B" w:rsidRPr="00FA19F9" w:rsidRDefault="00290E4B" w:rsidP="00290E4B">
      <w:pPr>
        <w:pStyle w:val="Heading2"/>
      </w:pPr>
      <w:bookmarkStart w:id="2464" w:name="_Toc21094331"/>
      <w:bookmarkStart w:id="2465" w:name="_Toc29766352"/>
      <w:bookmarkStart w:id="2466" w:name="_Toc29766856"/>
      <w:bookmarkStart w:id="2467" w:name="_Toc45906570"/>
      <w:bookmarkStart w:id="2468" w:name="_Toc61115773"/>
      <w:r w:rsidRPr="00FA19F9">
        <w:t>B.3.1</w:t>
      </w:r>
      <w:r w:rsidRPr="00FA19F9">
        <w:tab/>
        <w:t>General</w:t>
      </w:r>
      <w:bookmarkEnd w:id="2464"/>
      <w:bookmarkEnd w:id="2465"/>
      <w:bookmarkEnd w:id="2466"/>
      <w:bookmarkEnd w:id="2467"/>
      <w:bookmarkEnd w:id="2468"/>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2469" w:name="_Toc21094332"/>
      <w:bookmarkStart w:id="2470" w:name="_Toc29766353"/>
      <w:bookmarkStart w:id="2471" w:name="_Toc29766857"/>
      <w:bookmarkStart w:id="2472" w:name="_Toc45906571"/>
      <w:bookmarkStart w:id="2473" w:name="_Toc61115774"/>
      <w:r w:rsidRPr="00FA19F9">
        <w:t>B.3.</w:t>
      </w:r>
      <w:r w:rsidR="00290E4B" w:rsidRPr="00FA19F9">
        <w:t>2</w:t>
      </w:r>
      <w:r w:rsidRPr="00FA19F9">
        <w:tab/>
        <w:t>Extreme temperature</w:t>
      </w:r>
      <w:bookmarkEnd w:id="2469"/>
      <w:bookmarkEnd w:id="2470"/>
      <w:bookmarkEnd w:id="2471"/>
      <w:bookmarkEnd w:id="2472"/>
      <w:bookmarkEnd w:id="2473"/>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2474" w:name="_Toc21094333"/>
      <w:bookmarkStart w:id="2475" w:name="_Toc29766354"/>
      <w:bookmarkStart w:id="2476" w:name="_Toc29766858"/>
      <w:bookmarkStart w:id="2477" w:name="_Toc45906572"/>
      <w:bookmarkStart w:id="2478" w:name="_Toc61115775"/>
      <w:r w:rsidRPr="00FA19F9">
        <w:t>B.4</w:t>
      </w:r>
      <w:r w:rsidRPr="00FA19F9">
        <w:tab/>
      </w:r>
      <w:r w:rsidR="00E83A48" w:rsidRPr="00FA19F9">
        <w:rPr>
          <w:rFonts w:cs="v4.2.0"/>
        </w:rPr>
        <w:t>Vibration</w:t>
      </w:r>
      <w:bookmarkEnd w:id="2474"/>
      <w:bookmarkEnd w:id="2475"/>
      <w:bookmarkEnd w:id="2476"/>
      <w:bookmarkEnd w:id="2477"/>
      <w:bookmarkEnd w:id="2478"/>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2479" w:name="_Toc21094334"/>
      <w:bookmarkStart w:id="2480" w:name="_Toc29766355"/>
      <w:bookmarkStart w:id="2481" w:name="_Toc29766859"/>
      <w:bookmarkStart w:id="2482" w:name="_Toc45906573"/>
      <w:bookmarkStart w:id="2483" w:name="_Toc61115776"/>
      <w:r w:rsidRPr="00FA19F9">
        <w:t>B.5</w:t>
      </w:r>
      <w:r w:rsidR="00E83A48" w:rsidRPr="00FA19F9">
        <w:tab/>
      </w:r>
      <w:r w:rsidR="00E83A48" w:rsidRPr="00FA19F9">
        <w:rPr>
          <w:rFonts w:cs="v4.2.0"/>
        </w:rPr>
        <w:t>Power supply</w:t>
      </w:r>
      <w:bookmarkEnd w:id="2479"/>
      <w:bookmarkEnd w:id="2480"/>
      <w:bookmarkEnd w:id="2481"/>
      <w:bookmarkEnd w:id="2482"/>
      <w:bookmarkEnd w:id="2483"/>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2484" w:name="_Toc21094335"/>
      <w:bookmarkStart w:id="2485" w:name="_Toc29766356"/>
      <w:bookmarkStart w:id="2486" w:name="_Toc29766860"/>
      <w:bookmarkStart w:id="2487" w:name="_Toc45906574"/>
      <w:bookmarkStart w:id="2488" w:name="_Toc61115777"/>
      <w:r w:rsidRPr="00FA19F9">
        <w:rPr>
          <w:lang w:eastAsia="sv-SE"/>
        </w:rPr>
        <w:t>B.6</w:t>
      </w:r>
      <w:r w:rsidRPr="00FA19F9">
        <w:rPr>
          <w:lang w:eastAsia="sv-SE"/>
        </w:rPr>
        <w:tab/>
      </w:r>
      <w:r w:rsidR="00E83A48" w:rsidRPr="00FA19F9">
        <w:rPr>
          <w:lang w:eastAsia="sv-SE"/>
        </w:rPr>
        <w:t>Measurement of test environments</w:t>
      </w:r>
      <w:bookmarkEnd w:id="2484"/>
      <w:bookmarkEnd w:id="2485"/>
      <w:bookmarkEnd w:id="2486"/>
      <w:bookmarkEnd w:id="2487"/>
      <w:bookmarkEnd w:id="2488"/>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2489" w:name="_Toc21094336"/>
      <w:bookmarkStart w:id="2490" w:name="_Toc29766357"/>
      <w:bookmarkStart w:id="2491" w:name="_Toc29766861"/>
      <w:bookmarkStart w:id="2492" w:name="_Toc45906575"/>
      <w:bookmarkStart w:id="2493" w:name="_Toc61115778"/>
      <w:r w:rsidR="001B2219" w:rsidRPr="00FA19F9">
        <w:lastRenderedPageBreak/>
        <w:t>Annex C (informative</w:t>
      </w:r>
      <w:r w:rsidR="005473D3" w:rsidRPr="00FA19F9">
        <w:t>):</w:t>
      </w:r>
      <w:r w:rsidR="001B2219" w:rsidRPr="00FA19F9">
        <w:br/>
        <w:t>Test tolerances and derivation of test requirements</w:t>
      </w:r>
      <w:bookmarkEnd w:id="2489"/>
      <w:bookmarkEnd w:id="2490"/>
      <w:bookmarkEnd w:id="2491"/>
      <w:bookmarkEnd w:id="2492"/>
      <w:bookmarkEnd w:id="2493"/>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2494" w:name="_Toc21094337"/>
      <w:bookmarkStart w:id="2495" w:name="_Toc29766358"/>
      <w:bookmarkStart w:id="2496" w:name="_Toc29766862"/>
      <w:bookmarkStart w:id="2497" w:name="_Toc45906576"/>
      <w:bookmarkStart w:id="2498" w:name="_Toc61115779"/>
      <w:r w:rsidRPr="00FA19F9">
        <w:lastRenderedPageBreak/>
        <w:t xml:space="preserve">Annex D (informative): </w:t>
      </w:r>
      <w:r w:rsidRPr="00FA19F9">
        <w:br/>
        <w:t>Measurement system set-up</w:t>
      </w:r>
      <w:bookmarkEnd w:id="2494"/>
      <w:bookmarkEnd w:id="2495"/>
      <w:bookmarkEnd w:id="2496"/>
      <w:bookmarkEnd w:id="2497"/>
      <w:bookmarkEnd w:id="2498"/>
    </w:p>
    <w:p w14:paraId="32F1134D" w14:textId="77777777" w:rsidR="00DD69A8" w:rsidRPr="00FA19F9" w:rsidRDefault="00DD69A8" w:rsidP="0098090A">
      <w:pPr>
        <w:pStyle w:val="Heading1"/>
      </w:pPr>
      <w:bookmarkStart w:id="2499" w:name="_Toc21094338"/>
      <w:bookmarkStart w:id="2500" w:name="_Toc29766359"/>
      <w:bookmarkStart w:id="2501" w:name="_Toc29766863"/>
      <w:bookmarkStart w:id="2502" w:name="_Toc45906577"/>
      <w:bookmarkStart w:id="2503" w:name="_Toc61115780"/>
      <w:r w:rsidRPr="00FA19F9">
        <w:t>D.1</w:t>
      </w:r>
      <w:r w:rsidRPr="00FA19F9">
        <w:tab/>
        <w:t>Transmitter</w:t>
      </w:r>
      <w:bookmarkEnd w:id="2499"/>
      <w:bookmarkEnd w:id="2500"/>
      <w:bookmarkEnd w:id="2501"/>
      <w:bookmarkEnd w:id="2502"/>
      <w:bookmarkEnd w:id="2503"/>
    </w:p>
    <w:p w14:paraId="657E4B99" w14:textId="77777777" w:rsidR="00DD69A8" w:rsidRPr="00FA19F9" w:rsidRDefault="00DD69A8" w:rsidP="005473D3">
      <w:pPr>
        <w:pStyle w:val="Heading2"/>
      </w:pPr>
      <w:bookmarkStart w:id="2504" w:name="_Toc21094339"/>
      <w:bookmarkStart w:id="2505" w:name="_Toc29766360"/>
      <w:bookmarkStart w:id="2506" w:name="_Toc29766864"/>
      <w:bookmarkStart w:id="2507" w:name="_Toc45906578"/>
      <w:bookmarkStart w:id="2508" w:name="_Toc61115781"/>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2504"/>
      <w:bookmarkEnd w:id="2505"/>
      <w:bookmarkEnd w:id="2506"/>
      <w:bookmarkEnd w:id="2507"/>
      <w:bookmarkEnd w:id="2508"/>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25pt;height:213pt" o:ole="">
            <v:imagedata r:id="rId209" o:title=""/>
          </v:shape>
          <o:OLEObject Type="Embed" ProgID="Word.Picture.8" ShapeID="_x0000_i1127" DrawAspect="Content" ObjectID="_1671728476"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2509" w:name="_MON_1537739997"/>
    <w:bookmarkEnd w:id="2509"/>
    <w:p w14:paraId="756FDE2F" w14:textId="77777777" w:rsidR="00DD69A8" w:rsidRPr="00FA19F9" w:rsidRDefault="00A7790F" w:rsidP="00A7790F">
      <w:pPr>
        <w:pStyle w:val="TH"/>
      </w:pPr>
      <w:r w:rsidRPr="00FA19F9">
        <w:object w:dxaOrig="9265" w:dyaOrig="4212" w14:anchorId="44FB31FA">
          <v:shape id="_x0000_i1128" type="#_x0000_t75" style="width:464.25pt;height:213pt" o:ole="">
            <v:imagedata r:id="rId211" o:title=""/>
          </v:shape>
          <o:OLEObject Type="Embed" ProgID="Word.Picture.8" ShapeID="_x0000_i1128" DrawAspect="Content" ObjectID="_1671728477"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2510" w:name="_Toc21094340"/>
      <w:bookmarkStart w:id="2511" w:name="_Toc29766361"/>
      <w:bookmarkStart w:id="2512" w:name="_Toc29766865"/>
      <w:bookmarkStart w:id="2513" w:name="_Toc45906579"/>
      <w:bookmarkStart w:id="2514" w:name="_Toc61115782"/>
      <w:r w:rsidRPr="00FA19F9">
        <w:t>D.1.2</w:t>
      </w:r>
      <w:r w:rsidRPr="00FA19F9">
        <w:tab/>
        <w:t>Transmitter intermodulation</w:t>
      </w:r>
      <w:bookmarkEnd w:id="2510"/>
      <w:bookmarkEnd w:id="2511"/>
      <w:bookmarkEnd w:id="2512"/>
      <w:bookmarkEnd w:id="2513"/>
      <w:bookmarkEnd w:id="2514"/>
    </w:p>
    <w:bookmarkStart w:id="2515" w:name="_MON_1587198493"/>
    <w:bookmarkEnd w:id="2515"/>
    <w:p w14:paraId="57AD3962" w14:textId="278CB741" w:rsidR="00FA52BB" w:rsidRDefault="00FA52BB" w:rsidP="00FA52BB">
      <w:pPr>
        <w:pStyle w:val="TH"/>
      </w:pPr>
      <w:r>
        <w:object w:dxaOrig="9639" w:dyaOrig="3967" w14:anchorId="6775A6CB">
          <v:shape id="_x0000_i1129" type="#_x0000_t75" style="width:481.5pt;height:198pt" o:ole="">
            <v:imagedata r:id="rId213" o:title=""/>
          </v:shape>
          <o:OLEObject Type="Embed" ProgID="Word.Picture.8" ShapeID="_x0000_i1129" DrawAspect="Content" ObjectID="_1671728478"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2516" w:name="_Toc21094341"/>
      <w:bookmarkStart w:id="2517" w:name="_Toc29766362"/>
      <w:bookmarkStart w:id="2518" w:name="_Toc29766866"/>
      <w:bookmarkStart w:id="2519" w:name="_Toc45906580"/>
      <w:bookmarkStart w:id="2520" w:name="_Toc61115783"/>
      <w:r w:rsidRPr="00FA19F9">
        <w:t>D.1.3</w:t>
      </w:r>
      <w:r w:rsidRPr="00FA19F9">
        <w:tab/>
        <w:t>Transmitter spurious emissions</w:t>
      </w:r>
      <w:bookmarkEnd w:id="2516"/>
      <w:bookmarkEnd w:id="2517"/>
      <w:bookmarkEnd w:id="2518"/>
      <w:bookmarkEnd w:id="2519"/>
      <w:bookmarkEnd w:id="2520"/>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2521" w:name="_MON_1550912725"/>
    <w:bookmarkEnd w:id="2521"/>
    <w:p w14:paraId="3544B825" w14:textId="77777777" w:rsidR="007D763A" w:rsidRPr="00FA19F9" w:rsidRDefault="007D763A" w:rsidP="007D763A">
      <w:pPr>
        <w:pStyle w:val="TH"/>
      </w:pPr>
      <w:r w:rsidRPr="00FA19F9">
        <w:object w:dxaOrig="9265" w:dyaOrig="4212" w14:anchorId="4F134516">
          <v:shape id="_x0000_i1130" type="#_x0000_t75" style="width:464.25pt;height:213pt" o:ole="">
            <v:imagedata r:id="rId215" o:title=""/>
          </v:shape>
          <o:OLEObject Type="Embed" ProgID="Word.Picture.8" ShapeID="_x0000_i1130" DrawAspect="Content" ObjectID="_1671728479"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2522" w:name="_MON_1550912890"/>
    <w:bookmarkEnd w:id="2522"/>
    <w:p w14:paraId="025FE708" w14:textId="77777777" w:rsidR="007D763A" w:rsidRPr="00FA19F9" w:rsidRDefault="007D763A" w:rsidP="007D763A">
      <w:pPr>
        <w:pStyle w:val="TH"/>
      </w:pPr>
      <w:r w:rsidRPr="00FA19F9">
        <w:object w:dxaOrig="9265" w:dyaOrig="4212" w14:anchorId="314E32DC">
          <v:shape id="_x0000_i1131" type="#_x0000_t75" style="width:464.25pt;height:213pt" o:ole="">
            <v:imagedata r:id="rId217" o:title=""/>
          </v:shape>
          <o:OLEObject Type="Embed" ProgID="Word.Picture.8" ShapeID="_x0000_i1131" DrawAspect="Content" ObjectID="_1671728480"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2523" w:name="_Toc21094342"/>
      <w:bookmarkStart w:id="2524" w:name="_Toc29766363"/>
      <w:bookmarkStart w:id="2525" w:name="_Toc29766867"/>
      <w:bookmarkStart w:id="2526" w:name="_Toc45906581"/>
      <w:bookmarkStart w:id="2527" w:name="_Toc61115784"/>
      <w:r w:rsidRPr="00FA19F9">
        <w:lastRenderedPageBreak/>
        <w:t>D.2</w:t>
      </w:r>
      <w:r w:rsidRPr="00FA19F9">
        <w:tab/>
        <w:t>Receiver</w:t>
      </w:r>
      <w:bookmarkEnd w:id="2523"/>
      <w:bookmarkEnd w:id="2524"/>
      <w:bookmarkEnd w:id="2525"/>
      <w:bookmarkEnd w:id="2526"/>
      <w:bookmarkEnd w:id="2527"/>
    </w:p>
    <w:p w14:paraId="6492978C" w14:textId="77777777" w:rsidR="00DD69A8" w:rsidRPr="00FA19F9" w:rsidRDefault="005473D3" w:rsidP="005473D3">
      <w:pPr>
        <w:pStyle w:val="Heading2"/>
      </w:pPr>
      <w:bookmarkStart w:id="2528" w:name="_Toc21094343"/>
      <w:bookmarkStart w:id="2529" w:name="_Toc29766364"/>
      <w:bookmarkStart w:id="2530" w:name="_Toc29766868"/>
      <w:bookmarkStart w:id="2531" w:name="_Toc45906582"/>
      <w:bookmarkStart w:id="2532" w:name="_Toc61115785"/>
      <w:r w:rsidRPr="00FA19F9">
        <w:t>D.2.1</w:t>
      </w:r>
      <w:r w:rsidR="00DD69A8" w:rsidRPr="00FA19F9">
        <w:tab/>
        <w:t>Reference sensitivity level</w:t>
      </w:r>
      <w:bookmarkEnd w:id="2528"/>
      <w:bookmarkEnd w:id="2529"/>
      <w:bookmarkEnd w:id="2530"/>
      <w:bookmarkEnd w:id="2531"/>
      <w:bookmarkEnd w:id="2532"/>
    </w:p>
    <w:bookmarkStart w:id="2533" w:name="_MON_1537740134"/>
    <w:bookmarkEnd w:id="2533"/>
    <w:p w14:paraId="66CCD516" w14:textId="77777777" w:rsidR="00DD69A8" w:rsidRPr="00FA19F9" w:rsidRDefault="00A7790F" w:rsidP="005473D3">
      <w:pPr>
        <w:pStyle w:val="TH"/>
      </w:pPr>
      <w:r w:rsidRPr="00FA19F9">
        <w:object w:dxaOrig="9265" w:dyaOrig="4212" w14:anchorId="200201E8">
          <v:shape id="_x0000_i1132" type="#_x0000_t75" style="width:464.25pt;height:213pt" o:ole="">
            <v:imagedata r:id="rId219" o:title=""/>
          </v:shape>
          <o:OLEObject Type="Embed" ProgID="Word.Picture.8" ShapeID="_x0000_i1132" DrawAspect="Content" ObjectID="_1671728481"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2534" w:name="_Toc21094344"/>
      <w:bookmarkStart w:id="2535" w:name="_Toc29766365"/>
      <w:bookmarkStart w:id="2536" w:name="_Toc29766869"/>
      <w:bookmarkStart w:id="2537" w:name="_Toc45906583"/>
      <w:bookmarkStart w:id="2538" w:name="_Toc61115786"/>
      <w:r w:rsidRPr="00FA19F9">
        <w:t>D.2.2</w:t>
      </w:r>
      <w:r w:rsidRPr="00FA19F9">
        <w:tab/>
      </w:r>
      <w:r w:rsidR="00DD69A8" w:rsidRPr="00FA19F9">
        <w:t>Receiver Dynamic Range</w:t>
      </w:r>
      <w:bookmarkEnd w:id="2534"/>
      <w:bookmarkEnd w:id="2535"/>
      <w:bookmarkEnd w:id="2536"/>
      <w:bookmarkEnd w:id="2537"/>
      <w:bookmarkEnd w:id="2538"/>
    </w:p>
    <w:bookmarkStart w:id="2539" w:name="_MON_1537740143"/>
    <w:bookmarkEnd w:id="2539"/>
    <w:p w14:paraId="63B9D746" w14:textId="77777777" w:rsidR="00DD69A8" w:rsidRPr="00FA19F9" w:rsidRDefault="00A7790F" w:rsidP="005473D3">
      <w:pPr>
        <w:pStyle w:val="TH"/>
      </w:pPr>
      <w:r w:rsidRPr="00FA19F9">
        <w:object w:dxaOrig="9265" w:dyaOrig="4212" w14:anchorId="080FEEE9">
          <v:shape id="_x0000_i1133" type="#_x0000_t75" style="width:464.25pt;height:213pt" o:ole="">
            <v:imagedata r:id="rId221" o:title=""/>
          </v:shape>
          <o:OLEObject Type="Embed" ProgID="Word.Picture.8" ShapeID="_x0000_i1133" DrawAspect="Content" ObjectID="_1671728482"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2540" w:name="_Toc21094345"/>
      <w:bookmarkStart w:id="2541" w:name="_Toc29766366"/>
      <w:bookmarkStart w:id="2542" w:name="_Toc29766870"/>
      <w:bookmarkStart w:id="2543" w:name="_Toc45906584"/>
      <w:bookmarkStart w:id="2544" w:name="_Toc61115787"/>
      <w:r w:rsidRPr="00FA19F9">
        <w:lastRenderedPageBreak/>
        <w:t>D.2.3</w:t>
      </w:r>
      <w:r w:rsidR="00DD69A8" w:rsidRPr="00FA19F9">
        <w:tab/>
        <w:t>Receiver Adjacent channel selectivity and narrowband blocking</w:t>
      </w:r>
      <w:bookmarkEnd w:id="2540"/>
      <w:bookmarkEnd w:id="2541"/>
      <w:bookmarkEnd w:id="2542"/>
      <w:bookmarkEnd w:id="2543"/>
      <w:bookmarkEnd w:id="2544"/>
    </w:p>
    <w:bookmarkStart w:id="2545" w:name="_MON_1537740159"/>
    <w:bookmarkEnd w:id="2545"/>
    <w:p w14:paraId="5A032DE0" w14:textId="77777777" w:rsidR="00DD69A8" w:rsidRPr="00FA19F9" w:rsidRDefault="00A7790F" w:rsidP="005473D3">
      <w:pPr>
        <w:pStyle w:val="TH"/>
      </w:pPr>
      <w:r w:rsidRPr="00FA19F9">
        <w:object w:dxaOrig="9265" w:dyaOrig="4212" w14:anchorId="664D1B03">
          <v:shape id="_x0000_i1134" type="#_x0000_t75" style="width:464.25pt;height:213pt" o:ole="">
            <v:imagedata r:id="rId223" o:title=""/>
          </v:shape>
          <o:OLEObject Type="Embed" ProgID="Word.Picture.8" ShapeID="_x0000_i1134" DrawAspect="Content" ObjectID="_1671728483"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2546" w:name="_Toc21094346"/>
      <w:bookmarkStart w:id="2547" w:name="_Toc29766367"/>
      <w:bookmarkStart w:id="2548" w:name="_Toc29766871"/>
      <w:bookmarkStart w:id="2549" w:name="_Toc45906585"/>
      <w:bookmarkStart w:id="2550" w:name="_Toc61115788"/>
      <w:r w:rsidRPr="00FA19F9">
        <w:t>D.2.4</w:t>
      </w:r>
      <w:r w:rsidRPr="00FA19F9">
        <w:tab/>
        <w:t>Receiver spurious emissions</w:t>
      </w:r>
      <w:bookmarkEnd w:id="2546"/>
      <w:bookmarkEnd w:id="2547"/>
      <w:bookmarkEnd w:id="2548"/>
      <w:bookmarkEnd w:id="2549"/>
      <w:bookmarkEnd w:id="2550"/>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2551" w:name="_MON_1537740184"/>
    <w:bookmarkEnd w:id="2551"/>
    <w:p w14:paraId="09E39544" w14:textId="77777777" w:rsidR="00DD69A8" w:rsidRPr="00FA19F9" w:rsidRDefault="00A7790F" w:rsidP="005473D3">
      <w:pPr>
        <w:pStyle w:val="TH"/>
      </w:pPr>
      <w:r w:rsidRPr="00FA19F9">
        <w:object w:dxaOrig="9265" w:dyaOrig="4212" w14:anchorId="37122F09">
          <v:shape id="_x0000_i1135" type="#_x0000_t75" style="width:464.25pt;height:213pt" o:ole="">
            <v:imagedata r:id="rId225" o:title=""/>
          </v:shape>
          <o:OLEObject Type="Embed" ProgID="Word.Picture.8" ShapeID="_x0000_i1135" DrawAspect="Content" ObjectID="_1671728484"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2552" w:name="_MON_1537740200"/>
    <w:bookmarkEnd w:id="2552"/>
    <w:p w14:paraId="4B77ACAF" w14:textId="77777777" w:rsidR="00DD69A8" w:rsidRPr="00FA19F9" w:rsidRDefault="00A7790F" w:rsidP="005473D3">
      <w:pPr>
        <w:pStyle w:val="TH"/>
      </w:pPr>
      <w:r w:rsidRPr="00FA19F9">
        <w:object w:dxaOrig="9265" w:dyaOrig="4212" w14:anchorId="4FA34A27">
          <v:shape id="_x0000_i1136" type="#_x0000_t75" style="width:464.25pt;height:213pt" o:ole="">
            <v:imagedata r:id="rId227" o:title=""/>
          </v:shape>
          <o:OLEObject Type="Embed" ProgID="Word.Picture.8" ShapeID="_x0000_i1136" DrawAspect="Content" ObjectID="_1671728485"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2553" w:name="_Toc21094347"/>
      <w:bookmarkStart w:id="2554" w:name="_Toc29766368"/>
      <w:bookmarkStart w:id="2555" w:name="_Toc29766872"/>
      <w:bookmarkStart w:id="2556" w:name="_Toc45906586"/>
      <w:bookmarkStart w:id="2557" w:name="_Toc61115789"/>
      <w:r w:rsidRPr="00FA19F9">
        <w:t>D.2.5</w:t>
      </w:r>
      <w:r w:rsidRPr="00FA19F9">
        <w:tab/>
        <w:t>Receiver In-channel selectivity</w:t>
      </w:r>
      <w:bookmarkEnd w:id="2553"/>
      <w:bookmarkEnd w:id="2554"/>
      <w:bookmarkEnd w:id="2555"/>
      <w:bookmarkEnd w:id="2556"/>
      <w:bookmarkEnd w:id="2557"/>
    </w:p>
    <w:bookmarkStart w:id="2558" w:name="_MON_1537740211"/>
    <w:bookmarkEnd w:id="2558"/>
    <w:p w14:paraId="4E33F704" w14:textId="77777777" w:rsidR="00DD69A8" w:rsidRPr="00FA19F9" w:rsidRDefault="00A7790F" w:rsidP="00084DF1">
      <w:pPr>
        <w:pStyle w:val="TH"/>
      </w:pPr>
      <w:r w:rsidRPr="00FA19F9">
        <w:object w:dxaOrig="9265" w:dyaOrig="4212" w14:anchorId="4660AADC">
          <v:shape id="_x0000_i1137" type="#_x0000_t75" style="width:464.25pt;height:213pt" o:ole="">
            <v:imagedata r:id="rId229" o:title=""/>
          </v:shape>
          <o:OLEObject Type="Embed" ProgID="Word.Picture.8" ShapeID="_x0000_i1137" DrawAspect="Content" ObjectID="_1671728486"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2559" w:name="_Toc21094348"/>
      <w:bookmarkStart w:id="2560" w:name="_Toc29766369"/>
      <w:bookmarkStart w:id="2561" w:name="_Toc29766873"/>
      <w:bookmarkStart w:id="2562" w:name="_Toc45906587"/>
      <w:bookmarkStart w:id="2563" w:name="_Toc61115790"/>
      <w:r w:rsidRPr="00FA19F9">
        <w:lastRenderedPageBreak/>
        <w:t>D.2</w:t>
      </w:r>
      <w:r w:rsidR="005473D3" w:rsidRPr="00FA19F9">
        <w:t>.6</w:t>
      </w:r>
      <w:r w:rsidRPr="00FA19F9">
        <w:tab/>
        <w:t>Receiver Intermodulation</w:t>
      </w:r>
      <w:bookmarkEnd w:id="2559"/>
      <w:bookmarkEnd w:id="2560"/>
      <w:bookmarkEnd w:id="2561"/>
      <w:bookmarkEnd w:id="2562"/>
      <w:bookmarkEnd w:id="2563"/>
    </w:p>
    <w:bookmarkStart w:id="2564" w:name="_MON_1537740246"/>
    <w:bookmarkEnd w:id="2564"/>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5pt;height:201.75pt" o:ole="">
            <v:imagedata r:id="rId231" o:title=""/>
          </v:shape>
          <o:OLEObject Type="Embed" ProgID="Word.Picture.8" ShapeID="_x0000_i1138" DrawAspect="Content" ObjectID="_1671728487"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2565" w:name="historyclause"/>
      <w:r w:rsidRPr="00FA19F9">
        <w:br w:type="page"/>
      </w:r>
      <w:bookmarkStart w:id="2566" w:name="_Toc21094349"/>
      <w:bookmarkStart w:id="2567" w:name="_Toc29766370"/>
      <w:bookmarkStart w:id="2568" w:name="_Toc29766874"/>
      <w:bookmarkStart w:id="2569" w:name="_Toc45906588"/>
      <w:bookmarkStart w:id="2570" w:name="_Toc61115791"/>
      <w:r w:rsidRPr="00FA19F9">
        <w:lastRenderedPageBreak/>
        <w:t xml:space="preserve">Annex </w:t>
      </w:r>
      <w:r w:rsidR="0089668F" w:rsidRPr="00FA19F9">
        <w:t>E</w:t>
      </w:r>
      <w:r w:rsidRPr="00FA19F9">
        <w:t xml:space="preserve"> (informative):</w:t>
      </w:r>
      <w:r w:rsidRPr="00FA19F9">
        <w:br/>
        <w:t>Change history</w:t>
      </w:r>
      <w:bookmarkEnd w:id="2566"/>
      <w:bookmarkEnd w:id="2567"/>
      <w:bookmarkEnd w:id="2568"/>
      <w:bookmarkEnd w:id="2569"/>
      <w:bookmarkEnd w:id="2570"/>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2565"/>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AE49AE" w14:textId="77777777" w:rsidR="00DF48D8" w:rsidRDefault="00DF48D8">
      <w:r>
        <w:separator/>
      </w:r>
    </w:p>
  </w:endnote>
  <w:endnote w:type="continuationSeparator" w:id="0">
    <w:p w14:paraId="27E86BBD" w14:textId="77777777" w:rsidR="00DF48D8" w:rsidRDefault="00DF4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Yu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953842" w:rsidRDefault="009538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767FB4" w14:textId="77777777" w:rsidR="00DF48D8" w:rsidRDefault="00DF48D8">
      <w:r>
        <w:separator/>
      </w:r>
    </w:p>
  </w:footnote>
  <w:footnote w:type="continuationSeparator" w:id="0">
    <w:p w14:paraId="3DD3EE46" w14:textId="77777777" w:rsidR="00DF48D8" w:rsidRDefault="00DF48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37F626E7" w:rsidR="00953842" w:rsidRDefault="00953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0452">
      <w:rPr>
        <w:rFonts w:ascii="Arial" w:hAnsi="Arial" w:cs="Arial"/>
        <w:b/>
        <w:noProof/>
        <w:sz w:val="18"/>
        <w:szCs w:val="18"/>
      </w:rPr>
      <w:t>3GPP TS 37.145-1 V15.8.0 (2020-12)</w:t>
    </w:r>
    <w:r>
      <w:rPr>
        <w:rFonts w:ascii="Arial" w:hAnsi="Arial" w:cs="Arial"/>
        <w:b/>
        <w:sz w:val="18"/>
        <w:szCs w:val="18"/>
      </w:rPr>
      <w:fldChar w:fldCharType="end"/>
    </w:r>
  </w:p>
  <w:p w14:paraId="03C95BB4" w14:textId="77777777" w:rsidR="00953842" w:rsidRDefault="00953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74DEC">
      <w:rPr>
        <w:rFonts w:ascii="Arial" w:hAnsi="Arial" w:cs="Arial"/>
        <w:b/>
        <w:noProof/>
        <w:sz w:val="18"/>
        <w:szCs w:val="18"/>
      </w:rPr>
      <w:t>45</w:t>
    </w:r>
    <w:r>
      <w:rPr>
        <w:rFonts w:ascii="Arial" w:hAnsi="Arial" w:cs="Arial"/>
        <w:b/>
        <w:sz w:val="18"/>
        <w:szCs w:val="18"/>
      </w:rPr>
      <w:fldChar w:fldCharType="end"/>
    </w:r>
  </w:p>
  <w:p w14:paraId="5ECFBB7D" w14:textId="09222F26" w:rsidR="00953842" w:rsidRDefault="00953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0452">
      <w:rPr>
        <w:rFonts w:ascii="Arial" w:hAnsi="Arial" w:cs="Arial"/>
        <w:b/>
        <w:noProof/>
        <w:sz w:val="18"/>
        <w:szCs w:val="18"/>
      </w:rPr>
      <w:t>Release 15</w:t>
    </w:r>
    <w:r>
      <w:rPr>
        <w:rFonts w:ascii="Arial" w:hAnsi="Arial" w:cs="Arial"/>
        <w:b/>
        <w:sz w:val="18"/>
        <w:szCs w:val="18"/>
      </w:rPr>
      <w:fldChar w:fldCharType="end"/>
    </w:r>
  </w:p>
  <w:p w14:paraId="6258A5F7" w14:textId="77777777" w:rsidR="00953842" w:rsidRDefault="009538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E1372"/>
    <w:rsid w:val="00AE1BED"/>
    <w:rsid w:val="00AE37A0"/>
    <w:rsid w:val="00AE5395"/>
    <w:rsid w:val="00AE5B08"/>
    <w:rsid w:val="00AE74C3"/>
    <w:rsid w:val="00AF57D4"/>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124129</Words>
  <Characters>707536</Characters>
  <Application>Microsoft Office Word</Application>
  <DocSecurity>0</DocSecurity>
  <Lines>5896</Lines>
  <Paragraphs>1660</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830005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4</cp:revision>
  <cp:lastPrinted>2016-05-09T14:14:00Z</cp:lastPrinted>
  <dcterms:created xsi:type="dcterms:W3CDTF">2021-01-06T17:48:00Z</dcterms:created>
  <dcterms:modified xsi:type="dcterms:W3CDTF">2021-01-09T19:09:00Z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