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E1D34B0"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D218AD">
              <w:t>10</w:t>
            </w:r>
            <w:r w:rsidRPr="00A46FD9">
              <w:t>.</w:t>
            </w:r>
            <w:bookmarkEnd w:id="3"/>
            <w:r w:rsidR="00FF3259" w:rsidRPr="00A46FD9">
              <w:t>0</w:t>
            </w:r>
            <w:r w:rsidRPr="00A46FD9">
              <w:t xml:space="preserve"> </w:t>
            </w:r>
            <w:r w:rsidRPr="00A46FD9">
              <w:rPr>
                <w:sz w:val="32"/>
              </w:rPr>
              <w:t>(</w:t>
            </w:r>
            <w:bookmarkStart w:id="4" w:name="issueDate"/>
            <w:r w:rsidR="00C33306" w:rsidRPr="00A46FD9">
              <w:rPr>
                <w:sz w:val="32"/>
              </w:rPr>
              <w:t>202</w:t>
            </w:r>
            <w:r w:rsidR="00C33306">
              <w:rPr>
                <w:sz w:val="32"/>
              </w:rPr>
              <w:t>1</w:t>
            </w:r>
            <w:r w:rsidRPr="00A46FD9">
              <w:rPr>
                <w:sz w:val="32"/>
              </w:rPr>
              <w:t>-</w:t>
            </w:r>
            <w:bookmarkEnd w:id="4"/>
            <w:r w:rsidR="00D218AD">
              <w:rPr>
                <w:sz w:val="32"/>
              </w:rPr>
              <w:t>06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6C02B060"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C33306">
              <w:rPr>
                <w:noProof/>
                <w:sz w:val="18"/>
              </w:rPr>
              <w:t>1</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09BB278D" w14:textId="6CD74C7F" w:rsidR="00D63595" w:rsidRDefault="00D6359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_Toc76504691 \h </w:instrText>
      </w:r>
      <w:r>
        <w:fldChar w:fldCharType="separate"/>
      </w:r>
      <w:r>
        <w:t>11</w:t>
      </w:r>
      <w:r>
        <w:fldChar w:fldCharType="end"/>
      </w:r>
    </w:p>
    <w:p w14:paraId="6BE8F74E" w14:textId="62F87087" w:rsidR="00D63595" w:rsidRDefault="00D6359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_Toc76504692 \h </w:instrText>
      </w:r>
      <w:r>
        <w:fldChar w:fldCharType="separate"/>
      </w:r>
      <w:r>
        <w:t>13</w:t>
      </w:r>
      <w:r>
        <w:fldChar w:fldCharType="end"/>
      </w:r>
    </w:p>
    <w:p w14:paraId="6364562F" w14:textId="6B8E525C" w:rsidR="00D63595" w:rsidRDefault="00D6359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_Toc76504693 \h </w:instrText>
      </w:r>
      <w:r>
        <w:fldChar w:fldCharType="separate"/>
      </w:r>
      <w:r>
        <w:t>13</w:t>
      </w:r>
      <w:r>
        <w:fldChar w:fldCharType="end"/>
      </w:r>
    </w:p>
    <w:p w14:paraId="1B4B23D1" w14:textId="0CAA8E57" w:rsidR="00D63595" w:rsidRDefault="00D6359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_Toc76504694 \h </w:instrText>
      </w:r>
      <w:r>
        <w:fldChar w:fldCharType="separate"/>
      </w:r>
      <w:r>
        <w:t>14</w:t>
      </w:r>
      <w:r>
        <w:fldChar w:fldCharType="end"/>
      </w:r>
    </w:p>
    <w:p w14:paraId="2CA9BB21" w14:textId="4E87E9E6" w:rsidR="00D63595" w:rsidRDefault="00D6359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_Toc76504695 \h </w:instrText>
      </w:r>
      <w:r>
        <w:fldChar w:fldCharType="separate"/>
      </w:r>
      <w:r>
        <w:t>14</w:t>
      </w:r>
      <w:r>
        <w:fldChar w:fldCharType="end"/>
      </w:r>
    </w:p>
    <w:p w14:paraId="067CAF4B" w14:textId="2173D0CB" w:rsidR="00D63595" w:rsidRDefault="00D6359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_Toc76504696 \h </w:instrText>
      </w:r>
      <w:r>
        <w:fldChar w:fldCharType="separate"/>
      </w:r>
      <w:r>
        <w:t>18</w:t>
      </w:r>
      <w:r>
        <w:fldChar w:fldCharType="end"/>
      </w:r>
    </w:p>
    <w:p w14:paraId="785D7C9A" w14:textId="764084CB" w:rsidR="00D63595" w:rsidRDefault="00D6359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_Toc76504697 \h </w:instrText>
      </w:r>
      <w:r>
        <w:fldChar w:fldCharType="separate"/>
      </w:r>
      <w:r>
        <w:t>20</w:t>
      </w:r>
      <w:r>
        <w:fldChar w:fldCharType="end"/>
      </w:r>
    </w:p>
    <w:p w14:paraId="35820E2A" w14:textId="07D67F03" w:rsidR="00D63595" w:rsidRDefault="00D6359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_Toc76504698 \h </w:instrText>
      </w:r>
      <w:r>
        <w:fldChar w:fldCharType="separate"/>
      </w:r>
      <w:r>
        <w:t>21</w:t>
      </w:r>
      <w:r>
        <w:fldChar w:fldCharType="end"/>
      </w:r>
    </w:p>
    <w:p w14:paraId="59664297" w14:textId="575C63BF" w:rsidR="00D63595" w:rsidRDefault="00D6359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_Toc76504699 \h </w:instrText>
      </w:r>
      <w:r>
        <w:fldChar w:fldCharType="separate"/>
      </w:r>
      <w:r>
        <w:t>21</w:t>
      </w:r>
      <w:r>
        <w:fldChar w:fldCharType="end"/>
      </w:r>
    </w:p>
    <w:p w14:paraId="431572D2" w14:textId="690A1285" w:rsidR="00D63595" w:rsidRDefault="00D6359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_Toc76504700 \h </w:instrText>
      </w:r>
      <w:r>
        <w:fldChar w:fldCharType="separate"/>
      </w:r>
      <w:r>
        <w:t>21</w:t>
      </w:r>
      <w:r>
        <w:fldChar w:fldCharType="end"/>
      </w:r>
    </w:p>
    <w:p w14:paraId="28E2C592" w14:textId="56432FCB" w:rsidR="00D63595" w:rsidRDefault="00D6359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_Toc76504701 \h </w:instrText>
      </w:r>
      <w:r>
        <w:fldChar w:fldCharType="separate"/>
      </w:r>
      <w:r>
        <w:t>22</w:t>
      </w:r>
      <w:r>
        <w:fldChar w:fldCharType="end"/>
      </w:r>
    </w:p>
    <w:p w14:paraId="1EC23F5E" w14:textId="181A631B" w:rsidR="00D63595" w:rsidRDefault="00D63595">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_Toc76504702 \h </w:instrText>
      </w:r>
      <w:r>
        <w:fldChar w:fldCharType="separate"/>
      </w:r>
      <w:r>
        <w:t>23</w:t>
      </w:r>
      <w:r>
        <w:fldChar w:fldCharType="end"/>
      </w:r>
    </w:p>
    <w:p w14:paraId="1D05BE03" w14:textId="1EC9286B" w:rsidR="00D63595" w:rsidRDefault="00D63595">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_Toc76504703 \h </w:instrText>
      </w:r>
      <w:r>
        <w:fldChar w:fldCharType="separate"/>
      </w:r>
      <w:r>
        <w:t>24</w:t>
      </w:r>
      <w:r>
        <w:fldChar w:fldCharType="end"/>
      </w:r>
    </w:p>
    <w:p w14:paraId="005729CC" w14:textId="3ADDFAD0" w:rsidR="00D63595" w:rsidRDefault="00D63595">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_Toc76504704 \h </w:instrText>
      </w:r>
      <w:r>
        <w:fldChar w:fldCharType="separate"/>
      </w:r>
      <w:r>
        <w:t>26</w:t>
      </w:r>
      <w:r>
        <w:fldChar w:fldCharType="end"/>
      </w:r>
    </w:p>
    <w:p w14:paraId="2AEB2D22" w14:textId="71F68E12" w:rsidR="00D63595" w:rsidRDefault="00D6359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_Toc76504705 \h </w:instrText>
      </w:r>
      <w:r>
        <w:fldChar w:fldCharType="separate"/>
      </w:r>
      <w:r>
        <w:t>27</w:t>
      </w:r>
      <w:r>
        <w:fldChar w:fldCharType="end"/>
      </w:r>
    </w:p>
    <w:p w14:paraId="1B2F49C5" w14:textId="21424155" w:rsidR="00D63595" w:rsidRDefault="00D6359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_Toc76504706 \h </w:instrText>
      </w:r>
      <w:r>
        <w:fldChar w:fldCharType="separate"/>
      </w:r>
      <w:r>
        <w:t>27</w:t>
      </w:r>
      <w:r>
        <w:fldChar w:fldCharType="end"/>
      </w:r>
    </w:p>
    <w:p w14:paraId="002DD952" w14:textId="0B2E930D" w:rsidR="00D63595" w:rsidRDefault="00D6359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_Toc76504707 \h </w:instrText>
      </w:r>
      <w:r>
        <w:fldChar w:fldCharType="separate"/>
      </w:r>
      <w:r>
        <w:t>29</w:t>
      </w:r>
      <w:r>
        <w:fldChar w:fldCharType="end"/>
      </w:r>
    </w:p>
    <w:p w14:paraId="79F6CE97" w14:textId="23AB7178" w:rsidR="00D63595" w:rsidRDefault="00D63595">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_Toc76504708 \h </w:instrText>
      </w:r>
      <w:r>
        <w:fldChar w:fldCharType="separate"/>
      </w:r>
      <w:r>
        <w:t>33</w:t>
      </w:r>
      <w:r>
        <w:fldChar w:fldCharType="end"/>
      </w:r>
    </w:p>
    <w:p w14:paraId="0C6072B8" w14:textId="2CC1C6B7" w:rsidR="00D63595" w:rsidRDefault="00D63595">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_Toc76504709 \h </w:instrText>
      </w:r>
      <w:r>
        <w:fldChar w:fldCharType="separate"/>
      </w:r>
      <w:r>
        <w:t>34</w:t>
      </w:r>
      <w:r>
        <w:fldChar w:fldCharType="end"/>
      </w:r>
    </w:p>
    <w:p w14:paraId="6B1DA215" w14:textId="64507F10" w:rsidR="00D63595" w:rsidRDefault="00D63595">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_Toc76504710 \h </w:instrText>
      </w:r>
      <w:r>
        <w:fldChar w:fldCharType="separate"/>
      </w:r>
      <w:r>
        <w:t>34</w:t>
      </w:r>
      <w:r>
        <w:fldChar w:fldCharType="end"/>
      </w:r>
    </w:p>
    <w:p w14:paraId="6ADFE408" w14:textId="55AD6319" w:rsidR="00D63595" w:rsidRDefault="00D6359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_Toc76504711 \h </w:instrText>
      </w:r>
      <w:r>
        <w:fldChar w:fldCharType="separate"/>
      </w:r>
      <w:r>
        <w:t>34</w:t>
      </w:r>
      <w:r>
        <w:fldChar w:fldCharType="end"/>
      </w:r>
    </w:p>
    <w:p w14:paraId="2A3BF008" w14:textId="047F3A1C" w:rsidR="00D63595" w:rsidRDefault="00D63595">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_Toc76504712 \h </w:instrText>
      </w:r>
      <w:r>
        <w:fldChar w:fldCharType="separate"/>
      </w:r>
      <w:r>
        <w:t>34</w:t>
      </w:r>
      <w:r>
        <w:fldChar w:fldCharType="end"/>
      </w:r>
    </w:p>
    <w:p w14:paraId="587436C0" w14:textId="73E01B4B" w:rsidR="00D63595" w:rsidRDefault="00D63595">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_Toc76504713 \h </w:instrText>
      </w:r>
      <w:r>
        <w:fldChar w:fldCharType="separate"/>
      </w:r>
      <w:r>
        <w:t>35</w:t>
      </w:r>
      <w:r>
        <w:fldChar w:fldCharType="end"/>
      </w:r>
    </w:p>
    <w:p w14:paraId="7D654767" w14:textId="70253871" w:rsidR="00D63595" w:rsidRDefault="00D63595">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_Toc76504714 \h </w:instrText>
      </w:r>
      <w:r>
        <w:fldChar w:fldCharType="separate"/>
      </w:r>
      <w:r>
        <w:t>36</w:t>
      </w:r>
      <w:r>
        <w:fldChar w:fldCharType="end"/>
      </w:r>
    </w:p>
    <w:p w14:paraId="31712A96" w14:textId="6169066B" w:rsidR="00D63595" w:rsidRDefault="00D63595">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_Toc76504715 \h </w:instrText>
      </w:r>
      <w:r>
        <w:fldChar w:fldCharType="separate"/>
      </w:r>
      <w:r>
        <w:t>36</w:t>
      </w:r>
      <w:r>
        <w:fldChar w:fldCharType="end"/>
      </w:r>
    </w:p>
    <w:p w14:paraId="5D7B932F" w14:textId="27C5314F" w:rsidR="00D63595" w:rsidRDefault="00D63595">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_Toc76504716 \h </w:instrText>
      </w:r>
      <w:r>
        <w:fldChar w:fldCharType="separate"/>
      </w:r>
      <w:r>
        <w:t>36</w:t>
      </w:r>
      <w:r>
        <w:fldChar w:fldCharType="end"/>
      </w:r>
    </w:p>
    <w:p w14:paraId="68CA51FB" w14:textId="2EF6E0D5" w:rsidR="00D63595" w:rsidRDefault="00D63595">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_Toc76504717 \h </w:instrText>
      </w:r>
      <w:r>
        <w:fldChar w:fldCharType="separate"/>
      </w:r>
      <w:r>
        <w:t>36</w:t>
      </w:r>
      <w:r>
        <w:fldChar w:fldCharType="end"/>
      </w:r>
    </w:p>
    <w:p w14:paraId="34B7F735" w14:textId="3CFB2BD7" w:rsidR="00D63595" w:rsidRDefault="00D63595">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_Toc76504718 \h </w:instrText>
      </w:r>
      <w:r>
        <w:fldChar w:fldCharType="separate"/>
      </w:r>
      <w:r>
        <w:t>37</w:t>
      </w:r>
      <w:r>
        <w:fldChar w:fldCharType="end"/>
      </w:r>
    </w:p>
    <w:p w14:paraId="10936ABF" w14:textId="03AE15D4" w:rsidR="00D63595" w:rsidRDefault="00D63595">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_Toc76504719 \h </w:instrText>
      </w:r>
      <w:r>
        <w:fldChar w:fldCharType="separate"/>
      </w:r>
      <w:r>
        <w:t>37</w:t>
      </w:r>
      <w:r>
        <w:fldChar w:fldCharType="end"/>
      </w:r>
    </w:p>
    <w:p w14:paraId="0272E799" w14:textId="192A8686" w:rsidR="00D63595" w:rsidRDefault="00D63595">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_Toc76504720 \h </w:instrText>
      </w:r>
      <w:r>
        <w:fldChar w:fldCharType="separate"/>
      </w:r>
      <w:r>
        <w:t>37</w:t>
      </w:r>
      <w:r>
        <w:fldChar w:fldCharType="end"/>
      </w:r>
    </w:p>
    <w:p w14:paraId="0D2B93A1" w14:textId="2A2333D6" w:rsidR="00D63595" w:rsidRDefault="00D63595">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_Toc76504721 \h </w:instrText>
      </w:r>
      <w:r>
        <w:fldChar w:fldCharType="separate"/>
      </w:r>
      <w:r>
        <w:t>38</w:t>
      </w:r>
      <w:r>
        <w:fldChar w:fldCharType="end"/>
      </w:r>
    </w:p>
    <w:p w14:paraId="5BCB400F" w14:textId="439C978A" w:rsidR="00D63595" w:rsidRDefault="00D63595">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_Toc76504722 \h </w:instrText>
      </w:r>
      <w:r>
        <w:fldChar w:fldCharType="separate"/>
      </w:r>
      <w:r>
        <w:t>38</w:t>
      </w:r>
      <w:r>
        <w:fldChar w:fldCharType="end"/>
      </w:r>
    </w:p>
    <w:p w14:paraId="1F65759B" w14:textId="2BA1AFC7" w:rsidR="00D63595" w:rsidRDefault="00D63595">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_Toc76504723 \h </w:instrText>
      </w:r>
      <w:r>
        <w:fldChar w:fldCharType="separate"/>
      </w:r>
      <w:r>
        <w:t>38</w:t>
      </w:r>
      <w:r>
        <w:fldChar w:fldCharType="end"/>
      </w:r>
    </w:p>
    <w:p w14:paraId="125D70A9" w14:textId="0FCA8577" w:rsidR="00D63595" w:rsidRDefault="00D63595">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_Toc76504724 \h </w:instrText>
      </w:r>
      <w:r>
        <w:fldChar w:fldCharType="separate"/>
      </w:r>
      <w:r>
        <w:t>38</w:t>
      </w:r>
      <w:r>
        <w:fldChar w:fldCharType="end"/>
      </w:r>
    </w:p>
    <w:p w14:paraId="25B7C376" w14:textId="303D0A5D" w:rsidR="00D63595" w:rsidRDefault="00D63595">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_Toc76504725 \h </w:instrText>
      </w:r>
      <w:r>
        <w:fldChar w:fldCharType="separate"/>
      </w:r>
      <w:r>
        <w:t>38</w:t>
      </w:r>
      <w:r>
        <w:fldChar w:fldCharType="end"/>
      </w:r>
    </w:p>
    <w:p w14:paraId="15D244F6" w14:textId="3E78B353" w:rsidR="00D63595" w:rsidRDefault="00D63595">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_Toc76504726 \h </w:instrText>
      </w:r>
      <w:r>
        <w:fldChar w:fldCharType="separate"/>
      </w:r>
      <w:r>
        <w:t>43</w:t>
      </w:r>
      <w:r>
        <w:fldChar w:fldCharType="end"/>
      </w:r>
    </w:p>
    <w:p w14:paraId="3EAC4298" w14:textId="6614F267" w:rsidR="00D63595" w:rsidRDefault="00D63595">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_Toc76504727 \h </w:instrText>
      </w:r>
      <w:r>
        <w:fldChar w:fldCharType="separate"/>
      </w:r>
      <w:r>
        <w:t>47</w:t>
      </w:r>
      <w:r>
        <w:fldChar w:fldCharType="end"/>
      </w:r>
    </w:p>
    <w:p w14:paraId="7183A805" w14:textId="5FF37304" w:rsidR="00D63595" w:rsidRDefault="00D63595">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_Toc76504728 \h </w:instrText>
      </w:r>
      <w:r>
        <w:fldChar w:fldCharType="separate"/>
      </w:r>
      <w:r>
        <w:t>47</w:t>
      </w:r>
      <w:r>
        <w:fldChar w:fldCharType="end"/>
      </w:r>
    </w:p>
    <w:p w14:paraId="62D1A9BF" w14:textId="0157A648" w:rsidR="00D63595" w:rsidRDefault="00D63595">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_Toc76504729 \h </w:instrText>
      </w:r>
      <w:r>
        <w:fldChar w:fldCharType="separate"/>
      </w:r>
      <w:r>
        <w:t>47</w:t>
      </w:r>
      <w:r>
        <w:fldChar w:fldCharType="end"/>
      </w:r>
    </w:p>
    <w:p w14:paraId="2069EDD0" w14:textId="350BC31B" w:rsidR="00D63595" w:rsidRDefault="00D63595">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_Toc76504730 \h </w:instrText>
      </w:r>
      <w:r>
        <w:fldChar w:fldCharType="separate"/>
      </w:r>
      <w:r>
        <w:t>47</w:t>
      </w:r>
      <w:r>
        <w:fldChar w:fldCharType="end"/>
      </w:r>
    </w:p>
    <w:p w14:paraId="1AD50DD8" w14:textId="2D249A6E" w:rsidR="00D63595" w:rsidRDefault="00D63595">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_Toc76504731 \h </w:instrText>
      </w:r>
      <w:r>
        <w:fldChar w:fldCharType="separate"/>
      </w:r>
      <w:r>
        <w:t>47</w:t>
      </w:r>
      <w:r>
        <w:fldChar w:fldCharType="end"/>
      </w:r>
    </w:p>
    <w:p w14:paraId="7A80E3AB" w14:textId="41726A0A" w:rsidR="00D63595" w:rsidRDefault="00D63595">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_Toc76504732 \h </w:instrText>
      </w:r>
      <w:r>
        <w:fldChar w:fldCharType="separate"/>
      </w:r>
      <w:r>
        <w:t>47</w:t>
      </w:r>
      <w:r>
        <w:fldChar w:fldCharType="end"/>
      </w:r>
    </w:p>
    <w:p w14:paraId="3DAB0CE9" w14:textId="7463D35A" w:rsidR="00D63595" w:rsidRDefault="00D63595">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_Toc76504733 \h </w:instrText>
      </w:r>
      <w:r>
        <w:fldChar w:fldCharType="separate"/>
      </w:r>
      <w:r>
        <w:t>48</w:t>
      </w:r>
      <w:r>
        <w:fldChar w:fldCharType="end"/>
      </w:r>
    </w:p>
    <w:p w14:paraId="661B0ECC" w14:textId="03D3FAB3" w:rsidR="00D63595" w:rsidRDefault="00D63595">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_Toc76504734 \h </w:instrText>
      </w:r>
      <w:r>
        <w:fldChar w:fldCharType="separate"/>
      </w:r>
      <w:r>
        <w:t>48</w:t>
      </w:r>
      <w:r>
        <w:fldChar w:fldCharType="end"/>
      </w:r>
    </w:p>
    <w:p w14:paraId="3713A53E" w14:textId="1B819400" w:rsidR="00D63595" w:rsidRDefault="00D63595">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_Toc76504735 \h </w:instrText>
      </w:r>
      <w:r>
        <w:fldChar w:fldCharType="separate"/>
      </w:r>
      <w:r>
        <w:t>48</w:t>
      </w:r>
      <w:r>
        <w:fldChar w:fldCharType="end"/>
      </w:r>
    </w:p>
    <w:p w14:paraId="07B6FC0A" w14:textId="23B760D7" w:rsidR="00D63595" w:rsidRDefault="00D63595">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_Toc76504736 \h </w:instrText>
      </w:r>
      <w:r>
        <w:fldChar w:fldCharType="separate"/>
      </w:r>
      <w:r>
        <w:t>48</w:t>
      </w:r>
      <w:r>
        <w:fldChar w:fldCharType="end"/>
      </w:r>
    </w:p>
    <w:p w14:paraId="11EFCE2C" w14:textId="100444CD" w:rsidR="00D63595" w:rsidRDefault="00D63595">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_Toc76504737 \h </w:instrText>
      </w:r>
      <w:r>
        <w:fldChar w:fldCharType="separate"/>
      </w:r>
      <w:r>
        <w:t>48</w:t>
      </w:r>
      <w:r>
        <w:fldChar w:fldCharType="end"/>
      </w:r>
    </w:p>
    <w:p w14:paraId="37C52CDA" w14:textId="31BDB12D" w:rsidR="00D63595" w:rsidRDefault="00D63595">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_Toc76504738 \h </w:instrText>
      </w:r>
      <w:r>
        <w:fldChar w:fldCharType="separate"/>
      </w:r>
      <w:r>
        <w:t>48</w:t>
      </w:r>
      <w:r>
        <w:fldChar w:fldCharType="end"/>
      </w:r>
    </w:p>
    <w:p w14:paraId="225669E2" w14:textId="2F248803" w:rsidR="00D63595" w:rsidRDefault="00D63595">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_Toc76504739 \h </w:instrText>
      </w:r>
      <w:r>
        <w:fldChar w:fldCharType="separate"/>
      </w:r>
      <w:r>
        <w:t>49</w:t>
      </w:r>
      <w:r>
        <w:fldChar w:fldCharType="end"/>
      </w:r>
    </w:p>
    <w:p w14:paraId="6828CFE7" w14:textId="371A6F43" w:rsidR="00D63595" w:rsidRDefault="00D63595">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_Toc76504740 \h </w:instrText>
      </w:r>
      <w:r>
        <w:fldChar w:fldCharType="separate"/>
      </w:r>
      <w:r>
        <w:t>49</w:t>
      </w:r>
      <w:r>
        <w:fldChar w:fldCharType="end"/>
      </w:r>
    </w:p>
    <w:p w14:paraId="00BCB1BB" w14:textId="51A6B7D2" w:rsidR="00D63595" w:rsidRDefault="00D63595">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_Toc76504741 \h </w:instrText>
      </w:r>
      <w:r>
        <w:fldChar w:fldCharType="separate"/>
      </w:r>
      <w:r>
        <w:t>49</w:t>
      </w:r>
      <w:r>
        <w:fldChar w:fldCharType="end"/>
      </w:r>
    </w:p>
    <w:p w14:paraId="61FAFA1F" w14:textId="2137CEDB" w:rsidR="00D63595" w:rsidRDefault="00D63595">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_Toc76504742 \h </w:instrText>
      </w:r>
      <w:r>
        <w:fldChar w:fldCharType="separate"/>
      </w:r>
      <w:r>
        <w:t>49</w:t>
      </w:r>
      <w:r>
        <w:fldChar w:fldCharType="end"/>
      </w:r>
    </w:p>
    <w:p w14:paraId="745A5106" w14:textId="279CF54A" w:rsidR="00D63595" w:rsidRDefault="00D63595">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_Toc76504743 \h </w:instrText>
      </w:r>
      <w:r>
        <w:fldChar w:fldCharType="separate"/>
      </w:r>
      <w:r>
        <w:t>50</w:t>
      </w:r>
      <w:r>
        <w:fldChar w:fldCharType="end"/>
      </w:r>
    </w:p>
    <w:p w14:paraId="47E34FB6" w14:textId="0D8E253A" w:rsidR="00D63595" w:rsidRDefault="00D63595">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_Toc76504744 \h </w:instrText>
      </w:r>
      <w:r>
        <w:fldChar w:fldCharType="separate"/>
      </w:r>
      <w:r>
        <w:t>50</w:t>
      </w:r>
      <w:r>
        <w:fldChar w:fldCharType="end"/>
      </w:r>
    </w:p>
    <w:p w14:paraId="7675CEC2" w14:textId="0435B450" w:rsidR="00D63595" w:rsidRDefault="00D63595">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_Toc76504745 \h </w:instrText>
      </w:r>
      <w:r>
        <w:fldChar w:fldCharType="separate"/>
      </w:r>
      <w:r>
        <w:t>50</w:t>
      </w:r>
      <w:r>
        <w:fldChar w:fldCharType="end"/>
      </w:r>
    </w:p>
    <w:p w14:paraId="2089D9EC" w14:textId="0625BCAC" w:rsidR="00D63595" w:rsidRDefault="00D63595">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_Toc76504746 \h </w:instrText>
      </w:r>
      <w:r>
        <w:fldChar w:fldCharType="separate"/>
      </w:r>
      <w:r>
        <w:t>50</w:t>
      </w:r>
      <w:r>
        <w:fldChar w:fldCharType="end"/>
      </w:r>
    </w:p>
    <w:p w14:paraId="6379E682" w14:textId="2FE3B73F" w:rsidR="00D63595" w:rsidRDefault="00D63595">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_Toc76504747 \h </w:instrText>
      </w:r>
      <w:r>
        <w:fldChar w:fldCharType="separate"/>
      </w:r>
      <w:r>
        <w:t>51</w:t>
      </w:r>
      <w:r>
        <w:fldChar w:fldCharType="end"/>
      </w:r>
    </w:p>
    <w:p w14:paraId="568CF6C5" w14:textId="2D83CFF6" w:rsidR="00D63595" w:rsidRDefault="00D63595">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_Toc76504748 \h </w:instrText>
      </w:r>
      <w:r>
        <w:fldChar w:fldCharType="separate"/>
      </w:r>
      <w:r>
        <w:t>51</w:t>
      </w:r>
      <w:r>
        <w:fldChar w:fldCharType="end"/>
      </w:r>
    </w:p>
    <w:p w14:paraId="78E3D2D5" w14:textId="25E366F6" w:rsidR="00D63595" w:rsidRDefault="00D63595">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_Toc76504749 \h </w:instrText>
      </w:r>
      <w:r>
        <w:fldChar w:fldCharType="separate"/>
      </w:r>
      <w:r>
        <w:t>51</w:t>
      </w:r>
      <w:r>
        <w:fldChar w:fldCharType="end"/>
      </w:r>
    </w:p>
    <w:p w14:paraId="571C2B77" w14:textId="68141E29" w:rsidR="00D63595" w:rsidRDefault="00D63595">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_Toc76504750 \h </w:instrText>
      </w:r>
      <w:r>
        <w:fldChar w:fldCharType="separate"/>
      </w:r>
      <w:r>
        <w:t>51</w:t>
      </w:r>
      <w:r>
        <w:fldChar w:fldCharType="end"/>
      </w:r>
    </w:p>
    <w:p w14:paraId="6EBC5842" w14:textId="60FFF3E3" w:rsidR="00D63595" w:rsidRDefault="00D63595">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_Toc76504751 \h </w:instrText>
      </w:r>
      <w:r>
        <w:fldChar w:fldCharType="separate"/>
      </w:r>
      <w:r>
        <w:t>52</w:t>
      </w:r>
      <w:r>
        <w:fldChar w:fldCharType="end"/>
      </w:r>
    </w:p>
    <w:p w14:paraId="4A92C89F" w14:textId="2E250907" w:rsidR="00D63595" w:rsidRDefault="00D63595">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_Toc76504752 \h </w:instrText>
      </w:r>
      <w:r>
        <w:fldChar w:fldCharType="separate"/>
      </w:r>
      <w:r>
        <w:t>52</w:t>
      </w:r>
      <w:r>
        <w:fldChar w:fldCharType="end"/>
      </w:r>
    </w:p>
    <w:p w14:paraId="7C276449" w14:textId="75031D4A" w:rsidR="00D63595" w:rsidRDefault="00D63595">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_Toc76504753 \h </w:instrText>
      </w:r>
      <w:r>
        <w:fldChar w:fldCharType="separate"/>
      </w:r>
      <w:r>
        <w:t>52</w:t>
      </w:r>
      <w:r>
        <w:fldChar w:fldCharType="end"/>
      </w:r>
    </w:p>
    <w:p w14:paraId="0E3F2D46" w14:textId="5E535763" w:rsidR="00D63595" w:rsidRDefault="00D63595">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_Toc76504754 \h </w:instrText>
      </w:r>
      <w:r>
        <w:fldChar w:fldCharType="separate"/>
      </w:r>
      <w:r>
        <w:t>53</w:t>
      </w:r>
      <w:r>
        <w:fldChar w:fldCharType="end"/>
      </w:r>
    </w:p>
    <w:p w14:paraId="28B88782" w14:textId="0D84FA79" w:rsidR="00D63595" w:rsidRDefault="00D63595">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_Toc76504755 \h </w:instrText>
      </w:r>
      <w:r>
        <w:fldChar w:fldCharType="separate"/>
      </w:r>
      <w:r>
        <w:t>53</w:t>
      </w:r>
      <w:r>
        <w:fldChar w:fldCharType="end"/>
      </w:r>
    </w:p>
    <w:p w14:paraId="4A335F17" w14:textId="5C615435" w:rsidR="00D63595" w:rsidRDefault="00D63595">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_Toc76504756 \h </w:instrText>
      </w:r>
      <w:r>
        <w:fldChar w:fldCharType="separate"/>
      </w:r>
      <w:r>
        <w:t>53</w:t>
      </w:r>
      <w:r>
        <w:fldChar w:fldCharType="end"/>
      </w:r>
    </w:p>
    <w:p w14:paraId="2FD3DF88" w14:textId="6971888A" w:rsidR="00D63595" w:rsidRDefault="00D63595">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_Toc76504757 \h </w:instrText>
      </w:r>
      <w:r>
        <w:fldChar w:fldCharType="separate"/>
      </w:r>
      <w:r>
        <w:t>54</w:t>
      </w:r>
      <w:r>
        <w:fldChar w:fldCharType="end"/>
      </w:r>
    </w:p>
    <w:p w14:paraId="6E3326A4" w14:textId="2312F067" w:rsidR="00D63595" w:rsidRDefault="00D63595">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_Toc76504758 \h </w:instrText>
      </w:r>
      <w:r>
        <w:fldChar w:fldCharType="separate"/>
      </w:r>
      <w:r>
        <w:t>54</w:t>
      </w:r>
      <w:r>
        <w:fldChar w:fldCharType="end"/>
      </w:r>
    </w:p>
    <w:p w14:paraId="3B5E514C" w14:textId="4A6082B8" w:rsidR="00D63595" w:rsidRDefault="00D63595">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_Toc76504759 \h </w:instrText>
      </w:r>
      <w:r>
        <w:fldChar w:fldCharType="separate"/>
      </w:r>
      <w:r>
        <w:t>55</w:t>
      </w:r>
      <w:r>
        <w:fldChar w:fldCharType="end"/>
      </w:r>
    </w:p>
    <w:p w14:paraId="2C61A3DB" w14:textId="138C3577" w:rsidR="00D63595" w:rsidRDefault="00D63595">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_Toc76504760 \h </w:instrText>
      </w:r>
      <w:r>
        <w:fldChar w:fldCharType="separate"/>
      </w:r>
      <w:r>
        <w:t>55</w:t>
      </w:r>
      <w:r>
        <w:fldChar w:fldCharType="end"/>
      </w:r>
    </w:p>
    <w:p w14:paraId="38D7DAD5" w14:textId="717DD64F" w:rsidR="00D63595" w:rsidRDefault="00D63595">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_Toc76504761 \h </w:instrText>
      </w:r>
      <w:r>
        <w:fldChar w:fldCharType="separate"/>
      </w:r>
      <w:r>
        <w:t>55</w:t>
      </w:r>
      <w:r>
        <w:fldChar w:fldCharType="end"/>
      </w:r>
    </w:p>
    <w:p w14:paraId="4BF2E1CA" w14:textId="2F0BFAB6" w:rsidR="00D63595" w:rsidRDefault="00D63595">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_Toc76504762 \h </w:instrText>
      </w:r>
      <w:r>
        <w:fldChar w:fldCharType="separate"/>
      </w:r>
      <w:r>
        <w:t>56</w:t>
      </w:r>
      <w:r>
        <w:fldChar w:fldCharType="end"/>
      </w:r>
    </w:p>
    <w:p w14:paraId="3FCCD601" w14:textId="29C30A53" w:rsidR="00D63595" w:rsidRDefault="00D63595">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_Toc76504763 \h </w:instrText>
      </w:r>
      <w:r>
        <w:fldChar w:fldCharType="separate"/>
      </w:r>
      <w:r>
        <w:t>56</w:t>
      </w:r>
      <w:r>
        <w:fldChar w:fldCharType="end"/>
      </w:r>
    </w:p>
    <w:p w14:paraId="303AB31D" w14:textId="5A715E95" w:rsidR="00D63595" w:rsidRDefault="00D63595">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_Toc76504764 \h </w:instrText>
      </w:r>
      <w:r>
        <w:fldChar w:fldCharType="separate"/>
      </w:r>
      <w:r>
        <w:t>56</w:t>
      </w:r>
      <w:r>
        <w:fldChar w:fldCharType="end"/>
      </w:r>
    </w:p>
    <w:p w14:paraId="56F635B4" w14:textId="69936408" w:rsidR="00D63595" w:rsidRDefault="00D63595">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_Toc76504765 \h </w:instrText>
      </w:r>
      <w:r>
        <w:fldChar w:fldCharType="separate"/>
      </w:r>
      <w:r>
        <w:t>56</w:t>
      </w:r>
      <w:r>
        <w:fldChar w:fldCharType="end"/>
      </w:r>
    </w:p>
    <w:p w14:paraId="3E770FE2" w14:textId="48A97FFC" w:rsidR="00D63595" w:rsidRDefault="00D63595">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_Toc76504766 \h </w:instrText>
      </w:r>
      <w:r>
        <w:fldChar w:fldCharType="separate"/>
      </w:r>
      <w:r>
        <w:t>56</w:t>
      </w:r>
      <w:r>
        <w:fldChar w:fldCharType="end"/>
      </w:r>
    </w:p>
    <w:p w14:paraId="78A9349A" w14:textId="6A1CAF43" w:rsidR="00D63595" w:rsidRDefault="00D63595">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_Toc76504767 \h </w:instrText>
      </w:r>
      <w:r>
        <w:fldChar w:fldCharType="separate"/>
      </w:r>
      <w:r>
        <w:t>57</w:t>
      </w:r>
      <w:r>
        <w:fldChar w:fldCharType="end"/>
      </w:r>
    </w:p>
    <w:p w14:paraId="0E54008B" w14:textId="7345571E" w:rsidR="00D63595" w:rsidRDefault="00D63595">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_Toc76504768 \h </w:instrText>
      </w:r>
      <w:r>
        <w:fldChar w:fldCharType="separate"/>
      </w:r>
      <w:r>
        <w:t>57</w:t>
      </w:r>
      <w:r>
        <w:fldChar w:fldCharType="end"/>
      </w:r>
    </w:p>
    <w:p w14:paraId="47A58D11" w14:textId="12B39DDF" w:rsidR="00D63595" w:rsidRDefault="00D63595">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_Toc76504769 \h </w:instrText>
      </w:r>
      <w:r>
        <w:fldChar w:fldCharType="separate"/>
      </w:r>
      <w:r>
        <w:t>57</w:t>
      </w:r>
      <w:r>
        <w:fldChar w:fldCharType="end"/>
      </w:r>
    </w:p>
    <w:p w14:paraId="3521A456" w14:textId="3C389CDC" w:rsidR="00D63595" w:rsidRDefault="00D63595">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_Toc76504770 \h </w:instrText>
      </w:r>
      <w:r>
        <w:fldChar w:fldCharType="separate"/>
      </w:r>
      <w:r>
        <w:t>57</w:t>
      </w:r>
      <w:r>
        <w:fldChar w:fldCharType="end"/>
      </w:r>
    </w:p>
    <w:p w14:paraId="66AA44F1" w14:textId="3B8ECA26" w:rsidR="00D63595" w:rsidRDefault="00D63595">
      <w:pPr>
        <w:pStyle w:val="TOC3"/>
        <w:rPr>
          <w:rFonts w:asciiTheme="minorHAnsi" w:eastAsiaTheme="minorEastAsia" w:hAnsiTheme="minorHAnsi" w:cstheme="minorBidi"/>
          <w:sz w:val="22"/>
          <w:szCs w:val="22"/>
          <w:lang w:eastAsia="en-GB"/>
        </w:rPr>
      </w:pPr>
      <w:r w:rsidRPr="001F283B">
        <w:rPr>
          <w:rFonts w:eastAsia="SimSun"/>
          <w:lang w:eastAsia="zh-CN"/>
        </w:rPr>
        <w:t>4.8.7</w:t>
      </w:r>
      <w:r>
        <w:rPr>
          <w:rFonts w:asciiTheme="minorHAnsi" w:eastAsiaTheme="minorEastAsia" w:hAnsiTheme="minorHAnsi" w:cstheme="minorBidi"/>
          <w:sz w:val="22"/>
          <w:szCs w:val="22"/>
          <w:lang w:eastAsia="en-GB"/>
        </w:rPr>
        <w:tab/>
      </w:r>
      <w:r w:rsidRPr="001F283B">
        <w:rPr>
          <w:rFonts w:eastAsia="SimSun"/>
        </w:rPr>
        <w:t xml:space="preserve">Generation of MB-MSR </w:t>
      </w:r>
      <w:r w:rsidRPr="001F283B">
        <w:rPr>
          <w:rFonts w:eastAsia="SimSun"/>
          <w:lang w:eastAsia="zh-CN"/>
        </w:rPr>
        <w:t>test configurations</w:t>
      </w:r>
      <w:r>
        <w:tab/>
      </w:r>
      <w:r>
        <w:fldChar w:fldCharType="begin"/>
      </w:r>
      <w:r>
        <w:instrText xml:space="preserve"> PAGEREF _Toc76504771 \h </w:instrText>
      </w:r>
      <w:r>
        <w:fldChar w:fldCharType="separate"/>
      </w:r>
      <w:r>
        <w:t>57</w:t>
      </w:r>
      <w:r>
        <w:fldChar w:fldCharType="end"/>
      </w:r>
    </w:p>
    <w:p w14:paraId="2D23B941" w14:textId="617D4862" w:rsidR="00D63595" w:rsidRDefault="00D63595">
      <w:pPr>
        <w:pStyle w:val="TOC4"/>
        <w:rPr>
          <w:rFonts w:asciiTheme="minorHAnsi" w:eastAsiaTheme="minorEastAsia" w:hAnsiTheme="minorHAnsi" w:cstheme="minorBidi"/>
          <w:sz w:val="22"/>
          <w:szCs w:val="22"/>
          <w:lang w:eastAsia="en-GB"/>
        </w:rPr>
      </w:pPr>
      <w:r w:rsidRPr="001F283B">
        <w:rPr>
          <w:rFonts w:eastAsia="SimSun"/>
          <w:lang w:eastAsia="zh-CN"/>
        </w:rPr>
        <w:t>4</w:t>
      </w:r>
      <w:r w:rsidRPr="001F283B">
        <w:rPr>
          <w:rFonts w:eastAsia="SimSun"/>
        </w:rPr>
        <w:t>.</w:t>
      </w:r>
      <w:r w:rsidRPr="001F283B">
        <w:rPr>
          <w:rFonts w:eastAsia="SimSun"/>
          <w:lang w:eastAsia="zh-CN"/>
        </w:rPr>
        <w:t>8</w:t>
      </w:r>
      <w:r w:rsidRPr="001F283B">
        <w:rPr>
          <w:rFonts w:eastAsia="SimSun"/>
        </w:rPr>
        <w:t>.</w:t>
      </w:r>
      <w:r w:rsidRPr="001F283B">
        <w:rPr>
          <w:rFonts w:eastAsia="SimSun"/>
          <w:lang w:eastAsia="zh-CN"/>
        </w:rPr>
        <w:t>7</w:t>
      </w:r>
      <w:r w:rsidRPr="001F283B">
        <w:rPr>
          <w:rFonts w:eastAsia="SimSun"/>
        </w:rPr>
        <w:t>.1</w:t>
      </w:r>
      <w:r>
        <w:rPr>
          <w:rFonts w:asciiTheme="minorHAnsi" w:eastAsiaTheme="minorEastAsia" w:hAnsiTheme="minorHAnsi" w:cstheme="minorBidi"/>
          <w:sz w:val="22"/>
          <w:szCs w:val="22"/>
          <w:lang w:eastAsia="en-GB"/>
        </w:rPr>
        <w:tab/>
      </w:r>
      <w:r w:rsidRPr="001F283B">
        <w:rPr>
          <w:rFonts w:eastAsia="SimSun"/>
        </w:rPr>
        <w:t>TC7a: MB-MSR test configuration for full carrier allocation</w:t>
      </w:r>
      <w:r>
        <w:tab/>
      </w:r>
      <w:r>
        <w:fldChar w:fldCharType="begin"/>
      </w:r>
      <w:r>
        <w:instrText xml:space="preserve"> PAGEREF _Toc76504772 \h </w:instrText>
      </w:r>
      <w:r>
        <w:fldChar w:fldCharType="separate"/>
      </w:r>
      <w:r>
        <w:t>57</w:t>
      </w:r>
      <w:r>
        <w:fldChar w:fldCharType="end"/>
      </w:r>
    </w:p>
    <w:p w14:paraId="4E86B513" w14:textId="1DC08945" w:rsidR="00D63595" w:rsidRDefault="00D63595">
      <w:pPr>
        <w:pStyle w:val="TOC5"/>
        <w:rPr>
          <w:rFonts w:asciiTheme="minorHAnsi" w:eastAsiaTheme="minorEastAsia" w:hAnsiTheme="minorHAnsi" w:cstheme="minorBidi"/>
          <w:sz w:val="22"/>
          <w:szCs w:val="22"/>
          <w:lang w:eastAsia="en-GB"/>
        </w:rPr>
      </w:pPr>
      <w:r w:rsidRPr="001F283B">
        <w:rPr>
          <w:rFonts w:eastAsia="SimSun"/>
          <w:lang w:eastAsia="zh-CN"/>
        </w:rPr>
        <w:t>4</w:t>
      </w:r>
      <w:r w:rsidRPr="001F283B">
        <w:rPr>
          <w:rFonts w:eastAsia="SimSun"/>
        </w:rPr>
        <w:t>.</w:t>
      </w:r>
      <w:r w:rsidRPr="001F283B">
        <w:rPr>
          <w:rFonts w:eastAsia="SimSun"/>
          <w:lang w:eastAsia="zh-CN"/>
        </w:rPr>
        <w:t>8</w:t>
      </w:r>
      <w:r w:rsidRPr="001F283B">
        <w:rPr>
          <w:rFonts w:eastAsia="SimSun"/>
        </w:rPr>
        <w:t>.</w:t>
      </w:r>
      <w:r w:rsidRPr="001F283B">
        <w:rPr>
          <w:rFonts w:eastAsia="SimSun"/>
          <w:lang w:eastAsia="zh-CN"/>
        </w:rPr>
        <w:t>7</w:t>
      </w:r>
      <w:r w:rsidRPr="001F283B">
        <w:rPr>
          <w:rFonts w:eastAsia="SimSun"/>
        </w:rPr>
        <w:t>.1.1</w:t>
      </w:r>
      <w:r>
        <w:rPr>
          <w:rFonts w:asciiTheme="minorHAnsi" w:eastAsiaTheme="minorEastAsia" w:hAnsiTheme="minorHAnsi" w:cstheme="minorBidi"/>
          <w:sz w:val="22"/>
          <w:szCs w:val="22"/>
          <w:lang w:eastAsia="en-GB"/>
        </w:rPr>
        <w:tab/>
      </w:r>
      <w:r w:rsidRPr="001F283B">
        <w:rPr>
          <w:rFonts w:eastAsia="SimSun"/>
        </w:rPr>
        <w:t>TC7a generation</w:t>
      </w:r>
      <w:r>
        <w:tab/>
      </w:r>
      <w:r>
        <w:fldChar w:fldCharType="begin"/>
      </w:r>
      <w:r>
        <w:instrText xml:space="preserve"> PAGEREF _Toc76504773 \h </w:instrText>
      </w:r>
      <w:r>
        <w:fldChar w:fldCharType="separate"/>
      </w:r>
      <w:r>
        <w:t>57</w:t>
      </w:r>
      <w:r>
        <w:fldChar w:fldCharType="end"/>
      </w:r>
    </w:p>
    <w:p w14:paraId="20DD782A" w14:textId="5B85FF7C" w:rsidR="00D63595" w:rsidRDefault="00D63595">
      <w:pPr>
        <w:pStyle w:val="TOC5"/>
        <w:rPr>
          <w:rFonts w:asciiTheme="minorHAnsi" w:eastAsiaTheme="minorEastAsia" w:hAnsiTheme="minorHAnsi" w:cstheme="minorBidi"/>
          <w:sz w:val="22"/>
          <w:szCs w:val="22"/>
          <w:lang w:eastAsia="en-GB"/>
        </w:rPr>
      </w:pPr>
      <w:r w:rsidRPr="001F283B">
        <w:rPr>
          <w:rFonts w:eastAsia="SimSun"/>
          <w:lang w:eastAsia="zh-CN"/>
        </w:rPr>
        <w:t>4</w:t>
      </w:r>
      <w:r w:rsidRPr="001F283B">
        <w:rPr>
          <w:rFonts w:eastAsia="SimSun"/>
        </w:rPr>
        <w:t>.</w:t>
      </w:r>
      <w:r w:rsidRPr="001F283B">
        <w:rPr>
          <w:rFonts w:eastAsia="SimSun"/>
          <w:lang w:eastAsia="zh-CN"/>
        </w:rPr>
        <w:t>8</w:t>
      </w:r>
      <w:r w:rsidRPr="001F283B">
        <w:rPr>
          <w:rFonts w:eastAsia="SimSun"/>
        </w:rPr>
        <w:t>.</w:t>
      </w:r>
      <w:r w:rsidRPr="001F283B">
        <w:rPr>
          <w:rFonts w:eastAsia="SimSun"/>
          <w:lang w:eastAsia="zh-CN"/>
        </w:rPr>
        <w:t>7</w:t>
      </w:r>
      <w:r w:rsidRPr="001F283B">
        <w:rPr>
          <w:rFonts w:eastAsia="SimSun"/>
        </w:rPr>
        <w:t>.1.</w:t>
      </w:r>
      <w:r w:rsidRPr="001F283B">
        <w:rPr>
          <w:rFonts w:eastAsia="SimSun"/>
          <w:lang w:eastAsia="zh-CN"/>
        </w:rPr>
        <w:t>2</w:t>
      </w:r>
      <w:r>
        <w:rPr>
          <w:rFonts w:asciiTheme="minorHAnsi" w:eastAsiaTheme="minorEastAsia" w:hAnsiTheme="minorHAnsi" w:cstheme="minorBidi"/>
          <w:sz w:val="22"/>
          <w:szCs w:val="22"/>
          <w:lang w:eastAsia="en-GB"/>
        </w:rPr>
        <w:tab/>
      </w:r>
      <w:r w:rsidRPr="001F283B">
        <w:rPr>
          <w:rFonts w:eastAsia="SimSun"/>
        </w:rPr>
        <w:t>TC7a power allocation</w:t>
      </w:r>
      <w:r>
        <w:tab/>
      </w:r>
      <w:r>
        <w:fldChar w:fldCharType="begin"/>
      </w:r>
      <w:r>
        <w:instrText xml:space="preserve"> PAGEREF _Toc76504774 \h </w:instrText>
      </w:r>
      <w:r>
        <w:fldChar w:fldCharType="separate"/>
      </w:r>
      <w:r>
        <w:t>58</w:t>
      </w:r>
      <w:r>
        <w:fldChar w:fldCharType="end"/>
      </w:r>
    </w:p>
    <w:p w14:paraId="6B57AA10" w14:textId="1238064B" w:rsidR="00D63595" w:rsidRDefault="00D63595">
      <w:pPr>
        <w:pStyle w:val="TOC4"/>
        <w:rPr>
          <w:rFonts w:asciiTheme="minorHAnsi" w:eastAsiaTheme="minorEastAsia" w:hAnsiTheme="minorHAnsi" w:cstheme="minorBidi"/>
          <w:sz w:val="22"/>
          <w:szCs w:val="22"/>
          <w:lang w:eastAsia="en-GB"/>
        </w:rPr>
      </w:pPr>
      <w:r w:rsidRPr="001F283B">
        <w:rPr>
          <w:rFonts w:eastAsia="SimSun"/>
          <w:lang w:eastAsia="zh-CN"/>
        </w:rPr>
        <w:t>4</w:t>
      </w:r>
      <w:r w:rsidRPr="001F283B">
        <w:rPr>
          <w:rFonts w:eastAsia="SimSun"/>
        </w:rPr>
        <w:t>.</w:t>
      </w:r>
      <w:r w:rsidRPr="001F283B">
        <w:rPr>
          <w:rFonts w:eastAsia="SimSun"/>
          <w:lang w:eastAsia="zh-CN"/>
        </w:rPr>
        <w:t>8</w:t>
      </w:r>
      <w:r w:rsidRPr="001F283B">
        <w:rPr>
          <w:rFonts w:eastAsia="SimSun"/>
        </w:rPr>
        <w:t>.</w:t>
      </w:r>
      <w:r w:rsidRPr="001F283B">
        <w:rPr>
          <w:rFonts w:eastAsia="SimSun"/>
          <w:lang w:eastAsia="zh-CN"/>
        </w:rPr>
        <w:t>7</w:t>
      </w:r>
      <w:r w:rsidRPr="001F283B">
        <w:rPr>
          <w:rFonts w:eastAsia="SimSun"/>
        </w:rPr>
        <w:t>.2</w:t>
      </w:r>
      <w:r>
        <w:rPr>
          <w:rFonts w:asciiTheme="minorHAnsi" w:eastAsiaTheme="minorEastAsia" w:hAnsiTheme="minorHAnsi" w:cstheme="minorBidi"/>
          <w:sz w:val="22"/>
          <w:szCs w:val="22"/>
          <w:lang w:eastAsia="en-GB"/>
        </w:rPr>
        <w:tab/>
      </w:r>
      <w:r w:rsidRPr="001F283B">
        <w:rPr>
          <w:rFonts w:eastAsia="SimSun"/>
        </w:rPr>
        <w:t>TC7b: MB-MSR test configuration with high PSD per carrier</w:t>
      </w:r>
      <w:r>
        <w:tab/>
      </w:r>
      <w:r>
        <w:fldChar w:fldCharType="begin"/>
      </w:r>
      <w:r>
        <w:instrText xml:space="preserve"> PAGEREF _Toc76504775 \h </w:instrText>
      </w:r>
      <w:r>
        <w:fldChar w:fldCharType="separate"/>
      </w:r>
      <w:r>
        <w:t>58</w:t>
      </w:r>
      <w:r>
        <w:fldChar w:fldCharType="end"/>
      </w:r>
    </w:p>
    <w:p w14:paraId="1D241A9B" w14:textId="4042FFF2" w:rsidR="00D63595" w:rsidRDefault="00D63595">
      <w:pPr>
        <w:pStyle w:val="TOC5"/>
        <w:rPr>
          <w:rFonts w:asciiTheme="minorHAnsi" w:eastAsiaTheme="minorEastAsia" w:hAnsiTheme="minorHAnsi" w:cstheme="minorBidi"/>
          <w:sz w:val="22"/>
          <w:szCs w:val="22"/>
          <w:lang w:eastAsia="en-GB"/>
        </w:rPr>
      </w:pPr>
      <w:r w:rsidRPr="001F283B">
        <w:rPr>
          <w:rFonts w:eastAsia="SimSun"/>
          <w:lang w:eastAsia="zh-CN"/>
        </w:rPr>
        <w:t>4</w:t>
      </w:r>
      <w:r w:rsidRPr="001F283B">
        <w:rPr>
          <w:rFonts w:eastAsia="SimSun"/>
        </w:rPr>
        <w:t>.</w:t>
      </w:r>
      <w:r w:rsidRPr="001F283B">
        <w:rPr>
          <w:rFonts w:eastAsia="SimSun"/>
          <w:lang w:eastAsia="zh-CN"/>
        </w:rPr>
        <w:t>8</w:t>
      </w:r>
      <w:r w:rsidRPr="001F283B">
        <w:rPr>
          <w:rFonts w:eastAsia="SimSun"/>
        </w:rPr>
        <w:t>.</w:t>
      </w:r>
      <w:r w:rsidRPr="001F283B">
        <w:rPr>
          <w:rFonts w:eastAsia="SimSun"/>
          <w:lang w:eastAsia="zh-CN"/>
        </w:rPr>
        <w:t>7</w:t>
      </w:r>
      <w:r w:rsidRPr="001F283B">
        <w:rPr>
          <w:rFonts w:eastAsia="SimSun"/>
        </w:rPr>
        <w:t>.2.1</w:t>
      </w:r>
      <w:r>
        <w:rPr>
          <w:rFonts w:asciiTheme="minorHAnsi" w:eastAsiaTheme="minorEastAsia" w:hAnsiTheme="minorHAnsi" w:cstheme="minorBidi"/>
          <w:sz w:val="22"/>
          <w:szCs w:val="22"/>
          <w:lang w:eastAsia="en-GB"/>
        </w:rPr>
        <w:tab/>
      </w:r>
      <w:r w:rsidRPr="001F283B">
        <w:rPr>
          <w:rFonts w:eastAsia="SimSun"/>
        </w:rPr>
        <w:t>TC7b generation</w:t>
      </w:r>
      <w:r>
        <w:tab/>
      </w:r>
      <w:r>
        <w:fldChar w:fldCharType="begin"/>
      </w:r>
      <w:r>
        <w:instrText xml:space="preserve"> PAGEREF _Toc76504776 \h </w:instrText>
      </w:r>
      <w:r>
        <w:fldChar w:fldCharType="separate"/>
      </w:r>
      <w:r>
        <w:t>58</w:t>
      </w:r>
      <w:r>
        <w:fldChar w:fldCharType="end"/>
      </w:r>
    </w:p>
    <w:p w14:paraId="0D1D6A47" w14:textId="49F2366A" w:rsidR="00D63595" w:rsidRDefault="00D63595">
      <w:pPr>
        <w:pStyle w:val="TOC5"/>
        <w:rPr>
          <w:rFonts w:asciiTheme="minorHAnsi" w:eastAsiaTheme="minorEastAsia" w:hAnsiTheme="minorHAnsi" w:cstheme="minorBidi"/>
          <w:sz w:val="22"/>
          <w:szCs w:val="22"/>
          <w:lang w:eastAsia="en-GB"/>
        </w:rPr>
      </w:pPr>
      <w:r w:rsidRPr="001F283B">
        <w:rPr>
          <w:rFonts w:eastAsia="SimSun"/>
          <w:lang w:eastAsia="zh-CN"/>
        </w:rPr>
        <w:t>4</w:t>
      </w:r>
      <w:r w:rsidRPr="001F283B">
        <w:rPr>
          <w:rFonts w:eastAsia="SimSun"/>
        </w:rPr>
        <w:t>.</w:t>
      </w:r>
      <w:r w:rsidRPr="001F283B">
        <w:rPr>
          <w:rFonts w:eastAsia="SimSun"/>
          <w:lang w:eastAsia="zh-CN"/>
        </w:rPr>
        <w:t>8</w:t>
      </w:r>
      <w:r w:rsidRPr="001F283B">
        <w:rPr>
          <w:rFonts w:eastAsia="SimSun"/>
        </w:rPr>
        <w:t>.</w:t>
      </w:r>
      <w:r w:rsidRPr="001F283B">
        <w:rPr>
          <w:rFonts w:eastAsia="SimSun"/>
          <w:lang w:eastAsia="zh-CN"/>
        </w:rPr>
        <w:t>7</w:t>
      </w:r>
      <w:r w:rsidRPr="001F283B">
        <w:rPr>
          <w:rFonts w:eastAsia="SimSun"/>
        </w:rPr>
        <w:t>.2.2</w:t>
      </w:r>
      <w:r>
        <w:rPr>
          <w:rFonts w:asciiTheme="minorHAnsi" w:eastAsiaTheme="minorEastAsia" w:hAnsiTheme="minorHAnsi" w:cstheme="minorBidi"/>
          <w:sz w:val="22"/>
          <w:szCs w:val="22"/>
          <w:lang w:eastAsia="en-GB"/>
        </w:rPr>
        <w:tab/>
      </w:r>
      <w:r w:rsidRPr="001F283B">
        <w:rPr>
          <w:rFonts w:eastAsia="SimSun"/>
        </w:rPr>
        <w:t>TC7b power allocation</w:t>
      </w:r>
      <w:r>
        <w:tab/>
      </w:r>
      <w:r>
        <w:fldChar w:fldCharType="begin"/>
      </w:r>
      <w:r>
        <w:instrText xml:space="preserve"> PAGEREF _Toc76504777 \h </w:instrText>
      </w:r>
      <w:r>
        <w:fldChar w:fldCharType="separate"/>
      </w:r>
      <w:r>
        <w:t>59</w:t>
      </w:r>
      <w:r>
        <w:fldChar w:fldCharType="end"/>
      </w:r>
    </w:p>
    <w:p w14:paraId="3C82E196" w14:textId="087969B9" w:rsidR="00D63595" w:rsidRDefault="00D63595">
      <w:pPr>
        <w:pStyle w:val="TOC4"/>
        <w:rPr>
          <w:rFonts w:asciiTheme="minorHAnsi" w:eastAsiaTheme="minorEastAsia" w:hAnsiTheme="minorHAnsi" w:cstheme="minorBidi"/>
          <w:sz w:val="22"/>
          <w:szCs w:val="22"/>
          <w:lang w:eastAsia="en-GB"/>
        </w:rPr>
      </w:pPr>
      <w:r w:rsidRPr="001F283B">
        <w:rPr>
          <w:rFonts w:eastAsia="SimSun"/>
          <w:lang w:eastAsia="zh-CN"/>
        </w:rPr>
        <w:t>4</w:t>
      </w:r>
      <w:r w:rsidRPr="001F283B">
        <w:rPr>
          <w:rFonts w:eastAsia="SimSun"/>
        </w:rPr>
        <w:t>.</w:t>
      </w:r>
      <w:r w:rsidRPr="001F283B">
        <w:rPr>
          <w:rFonts w:eastAsia="SimSun"/>
          <w:lang w:eastAsia="zh-CN"/>
        </w:rPr>
        <w:t>8</w:t>
      </w:r>
      <w:r w:rsidRPr="001F283B">
        <w:rPr>
          <w:rFonts w:eastAsia="SimSun"/>
        </w:rPr>
        <w:t>.</w:t>
      </w:r>
      <w:r w:rsidRPr="001F283B">
        <w:rPr>
          <w:rFonts w:eastAsia="SimSun"/>
          <w:lang w:eastAsia="zh-CN"/>
        </w:rPr>
        <w:t>7</w:t>
      </w:r>
      <w:r w:rsidRPr="001F283B">
        <w:rPr>
          <w:rFonts w:eastAsia="SimSun"/>
        </w:rPr>
        <w:t>.3</w:t>
      </w:r>
      <w:r>
        <w:rPr>
          <w:rFonts w:asciiTheme="minorHAnsi" w:eastAsiaTheme="minorEastAsia" w:hAnsiTheme="minorHAnsi" w:cstheme="minorBidi"/>
          <w:sz w:val="22"/>
          <w:szCs w:val="22"/>
          <w:lang w:eastAsia="en-GB"/>
        </w:rPr>
        <w:tab/>
      </w:r>
      <w:r w:rsidRPr="001F283B">
        <w:rPr>
          <w:rFonts w:eastAsia="SimSun"/>
        </w:rPr>
        <w:t>TC7c: MB-MSR test configuration with GSM/EDGE single RAT operation in one band</w:t>
      </w:r>
      <w:r>
        <w:tab/>
      </w:r>
      <w:r>
        <w:fldChar w:fldCharType="begin"/>
      </w:r>
      <w:r>
        <w:instrText xml:space="preserve"> PAGEREF _Toc76504778 \h </w:instrText>
      </w:r>
      <w:r>
        <w:fldChar w:fldCharType="separate"/>
      </w:r>
      <w:r>
        <w:t>59</w:t>
      </w:r>
      <w:r>
        <w:fldChar w:fldCharType="end"/>
      </w:r>
    </w:p>
    <w:p w14:paraId="04150F63" w14:textId="230443F6" w:rsidR="00D63595" w:rsidRDefault="00D63595">
      <w:pPr>
        <w:pStyle w:val="TOC5"/>
        <w:rPr>
          <w:rFonts w:asciiTheme="minorHAnsi" w:eastAsiaTheme="minorEastAsia" w:hAnsiTheme="minorHAnsi" w:cstheme="minorBidi"/>
          <w:sz w:val="22"/>
          <w:szCs w:val="22"/>
          <w:lang w:eastAsia="en-GB"/>
        </w:rPr>
      </w:pPr>
      <w:r w:rsidRPr="001F283B">
        <w:rPr>
          <w:rFonts w:eastAsia="SimSun"/>
          <w:lang w:eastAsia="zh-CN"/>
        </w:rPr>
        <w:t>4</w:t>
      </w:r>
      <w:r w:rsidRPr="001F283B">
        <w:rPr>
          <w:rFonts w:eastAsia="SimSun"/>
        </w:rPr>
        <w:t>.</w:t>
      </w:r>
      <w:r w:rsidRPr="001F283B">
        <w:rPr>
          <w:rFonts w:eastAsia="SimSun"/>
          <w:lang w:eastAsia="zh-CN"/>
        </w:rPr>
        <w:t>8</w:t>
      </w:r>
      <w:r w:rsidRPr="001F283B">
        <w:rPr>
          <w:rFonts w:eastAsia="SimSun"/>
        </w:rPr>
        <w:t>.</w:t>
      </w:r>
      <w:r w:rsidRPr="001F283B">
        <w:rPr>
          <w:rFonts w:eastAsia="SimSun"/>
          <w:lang w:eastAsia="zh-CN"/>
        </w:rPr>
        <w:t>7</w:t>
      </w:r>
      <w:r w:rsidRPr="001F283B">
        <w:rPr>
          <w:rFonts w:eastAsia="SimSun"/>
        </w:rPr>
        <w:t>.3.1</w:t>
      </w:r>
      <w:r>
        <w:rPr>
          <w:rFonts w:asciiTheme="minorHAnsi" w:eastAsiaTheme="minorEastAsia" w:hAnsiTheme="minorHAnsi" w:cstheme="minorBidi"/>
          <w:sz w:val="22"/>
          <w:szCs w:val="22"/>
          <w:lang w:eastAsia="en-GB"/>
        </w:rPr>
        <w:tab/>
      </w:r>
      <w:r w:rsidRPr="001F283B">
        <w:rPr>
          <w:rFonts w:eastAsia="SimSun"/>
        </w:rPr>
        <w:t>TC7c generation</w:t>
      </w:r>
      <w:r>
        <w:tab/>
      </w:r>
      <w:r>
        <w:fldChar w:fldCharType="begin"/>
      </w:r>
      <w:r>
        <w:instrText xml:space="preserve"> PAGEREF _Toc76504779 \h </w:instrText>
      </w:r>
      <w:r>
        <w:fldChar w:fldCharType="separate"/>
      </w:r>
      <w:r>
        <w:t>59</w:t>
      </w:r>
      <w:r>
        <w:fldChar w:fldCharType="end"/>
      </w:r>
    </w:p>
    <w:p w14:paraId="36FBFEEA" w14:textId="452C08EF" w:rsidR="00D63595" w:rsidRDefault="00D63595">
      <w:pPr>
        <w:pStyle w:val="TOC5"/>
        <w:rPr>
          <w:rFonts w:asciiTheme="minorHAnsi" w:eastAsiaTheme="minorEastAsia" w:hAnsiTheme="minorHAnsi" w:cstheme="minorBidi"/>
          <w:sz w:val="22"/>
          <w:szCs w:val="22"/>
          <w:lang w:eastAsia="en-GB"/>
        </w:rPr>
      </w:pPr>
      <w:r w:rsidRPr="001F283B">
        <w:rPr>
          <w:rFonts w:eastAsia="SimSun"/>
          <w:lang w:eastAsia="zh-CN"/>
        </w:rPr>
        <w:t>4</w:t>
      </w:r>
      <w:r w:rsidRPr="001F283B">
        <w:rPr>
          <w:rFonts w:eastAsia="SimSun"/>
        </w:rPr>
        <w:t>.</w:t>
      </w:r>
      <w:r w:rsidRPr="001F283B">
        <w:rPr>
          <w:rFonts w:eastAsia="SimSun"/>
          <w:lang w:eastAsia="zh-CN"/>
        </w:rPr>
        <w:t>8</w:t>
      </w:r>
      <w:r w:rsidRPr="001F283B">
        <w:rPr>
          <w:rFonts w:eastAsia="SimSun"/>
        </w:rPr>
        <w:t>.</w:t>
      </w:r>
      <w:r w:rsidRPr="001F283B">
        <w:rPr>
          <w:rFonts w:eastAsia="SimSun"/>
          <w:lang w:eastAsia="zh-CN"/>
        </w:rPr>
        <w:t>7</w:t>
      </w:r>
      <w:r w:rsidRPr="001F283B">
        <w:rPr>
          <w:rFonts w:eastAsia="SimSun"/>
        </w:rPr>
        <w:t>.3.2</w:t>
      </w:r>
      <w:r>
        <w:rPr>
          <w:rFonts w:asciiTheme="minorHAnsi" w:eastAsiaTheme="minorEastAsia" w:hAnsiTheme="minorHAnsi" w:cstheme="minorBidi"/>
          <w:sz w:val="22"/>
          <w:szCs w:val="22"/>
          <w:lang w:eastAsia="en-GB"/>
        </w:rPr>
        <w:tab/>
      </w:r>
      <w:r w:rsidRPr="001F283B">
        <w:rPr>
          <w:rFonts w:eastAsia="SimSun"/>
        </w:rPr>
        <w:t>TC7c power allocation</w:t>
      </w:r>
      <w:r>
        <w:tab/>
      </w:r>
      <w:r>
        <w:fldChar w:fldCharType="begin"/>
      </w:r>
      <w:r>
        <w:instrText xml:space="preserve"> PAGEREF _Toc76504780 \h </w:instrText>
      </w:r>
      <w:r>
        <w:fldChar w:fldCharType="separate"/>
      </w:r>
      <w:r>
        <w:t>60</w:t>
      </w:r>
      <w:r>
        <w:fldChar w:fldCharType="end"/>
      </w:r>
    </w:p>
    <w:p w14:paraId="7C6F2874" w14:textId="2F7D936B" w:rsidR="00D63595" w:rsidRDefault="00D63595">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_Toc76504781 \h </w:instrText>
      </w:r>
      <w:r>
        <w:fldChar w:fldCharType="separate"/>
      </w:r>
      <w:r>
        <w:t>60</w:t>
      </w:r>
      <w:r>
        <w:fldChar w:fldCharType="end"/>
      </w:r>
    </w:p>
    <w:p w14:paraId="4F6FD4FD" w14:textId="565020EC" w:rsidR="00D63595" w:rsidRDefault="00D63595">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_Toc76504782 \h </w:instrText>
      </w:r>
      <w:r>
        <w:fldChar w:fldCharType="separate"/>
      </w:r>
      <w:r>
        <w:t>60</w:t>
      </w:r>
      <w:r>
        <w:fldChar w:fldCharType="end"/>
      </w:r>
    </w:p>
    <w:p w14:paraId="104AC8A7" w14:textId="12AF7808" w:rsidR="00D63595" w:rsidRDefault="00D63595">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_Toc76504783 \h </w:instrText>
      </w:r>
      <w:r>
        <w:fldChar w:fldCharType="separate"/>
      </w:r>
      <w:r>
        <w:t>60</w:t>
      </w:r>
      <w:r>
        <w:fldChar w:fldCharType="end"/>
      </w:r>
    </w:p>
    <w:p w14:paraId="200060DF" w14:textId="3A20AD99" w:rsidR="00D63595" w:rsidRDefault="00D63595">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_Toc76504784 \h </w:instrText>
      </w:r>
      <w:r>
        <w:fldChar w:fldCharType="separate"/>
      </w:r>
      <w:r>
        <w:t>61</w:t>
      </w:r>
      <w:r>
        <w:fldChar w:fldCharType="end"/>
      </w:r>
    </w:p>
    <w:p w14:paraId="49911950" w14:textId="2A3C0265" w:rsidR="00D63595" w:rsidRDefault="00D63595">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_Toc76504785 \h </w:instrText>
      </w:r>
      <w:r>
        <w:fldChar w:fldCharType="separate"/>
      </w:r>
      <w:r>
        <w:t>61</w:t>
      </w:r>
      <w:r>
        <w:fldChar w:fldCharType="end"/>
      </w:r>
    </w:p>
    <w:p w14:paraId="5E84E4C8" w14:textId="5DD85847" w:rsidR="00D63595" w:rsidRDefault="00D63595">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_Toc76504786 \h </w:instrText>
      </w:r>
      <w:r>
        <w:fldChar w:fldCharType="separate"/>
      </w:r>
      <w:r>
        <w:t>61</w:t>
      </w:r>
      <w:r>
        <w:fldChar w:fldCharType="end"/>
      </w:r>
    </w:p>
    <w:p w14:paraId="2B49BAE1" w14:textId="520E8B28" w:rsidR="00D63595" w:rsidRDefault="00D63595">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_Toc76504787 \h </w:instrText>
      </w:r>
      <w:r>
        <w:fldChar w:fldCharType="separate"/>
      </w:r>
      <w:r>
        <w:t>61</w:t>
      </w:r>
      <w:r>
        <w:fldChar w:fldCharType="end"/>
      </w:r>
    </w:p>
    <w:p w14:paraId="469304A2" w14:textId="6C393D1A" w:rsidR="00D63595" w:rsidRDefault="00D63595">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_Toc76504788 \h </w:instrText>
      </w:r>
      <w:r>
        <w:fldChar w:fldCharType="separate"/>
      </w:r>
      <w:r>
        <w:t>61</w:t>
      </w:r>
      <w:r>
        <w:fldChar w:fldCharType="end"/>
      </w:r>
    </w:p>
    <w:p w14:paraId="11258BDA" w14:textId="24EC539F" w:rsidR="00D63595" w:rsidRDefault="00D63595">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_Toc76504789 \h </w:instrText>
      </w:r>
      <w:r>
        <w:fldChar w:fldCharType="separate"/>
      </w:r>
      <w:r>
        <w:t>61</w:t>
      </w:r>
      <w:r>
        <w:fldChar w:fldCharType="end"/>
      </w:r>
    </w:p>
    <w:p w14:paraId="6872EB3B" w14:textId="2204C8ED" w:rsidR="00D63595" w:rsidRDefault="00D63595">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_Toc76504790 \h </w:instrText>
      </w:r>
      <w:r>
        <w:fldChar w:fldCharType="separate"/>
      </w:r>
      <w:r>
        <w:t>62</w:t>
      </w:r>
      <w:r>
        <w:fldChar w:fldCharType="end"/>
      </w:r>
    </w:p>
    <w:p w14:paraId="1BB729C0" w14:textId="461622F3" w:rsidR="00D63595" w:rsidRDefault="00D63595">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_Toc76504791 \h </w:instrText>
      </w:r>
      <w:r>
        <w:fldChar w:fldCharType="separate"/>
      </w:r>
      <w:r>
        <w:t>62</w:t>
      </w:r>
      <w:r>
        <w:fldChar w:fldCharType="end"/>
      </w:r>
    </w:p>
    <w:p w14:paraId="5CC97321" w14:textId="754B52A7" w:rsidR="00D63595" w:rsidRDefault="00D63595">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_Toc76504792 \h </w:instrText>
      </w:r>
      <w:r>
        <w:fldChar w:fldCharType="separate"/>
      </w:r>
      <w:r>
        <w:t>62</w:t>
      </w:r>
      <w:r>
        <w:fldChar w:fldCharType="end"/>
      </w:r>
    </w:p>
    <w:p w14:paraId="3752A4A9" w14:textId="4E47E4F5" w:rsidR="00D63595" w:rsidRDefault="00D63595">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_Toc76504793 \h </w:instrText>
      </w:r>
      <w:r>
        <w:fldChar w:fldCharType="separate"/>
      </w:r>
      <w:r>
        <w:t>62</w:t>
      </w:r>
      <w:r>
        <w:fldChar w:fldCharType="end"/>
      </w:r>
    </w:p>
    <w:p w14:paraId="7883C1E8" w14:textId="04F81FD9" w:rsidR="00D63595" w:rsidRDefault="00D63595">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_Toc76504794 \h </w:instrText>
      </w:r>
      <w:r>
        <w:fldChar w:fldCharType="separate"/>
      </w:r>
      <w:r>
        <w:t>62</w:t>
      </w:r>
      <w:r>
        <w:fldChar w:fldCharType="end"/>
      </w:r>
    </w:p>
    <w:p w14:paraId="71B2CB4D" w14:textId="758FA09E" w:rsidR="00D63595" w:rsidRDefault="00D63595">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_Toc76504795 \h </w:instrText>
      </w:r>
      <w:r>
        <w:fldChar w:fldCharType="separate"/>
      </w:r>
      <w:r>
        <w:t>63</w:t>
      </w:r>
      <w:r>
        <w:fldChar w:fldCharType="end"/>
      </w:r>
    </w:p>
    <w:p w14:paraId="732E4A12" w14:textId="2320FE11" w:rsidR="00D63595" w:rsidRDefault="00D63595">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_Toc76504796 \h </w:instrText>
      </w:r>
      <w:r>
        <w:fldChar w:fldCharType="separate"/>
      </w:r>
      <w:r>
        <w:t>63</w:t>
      </w:r>
      <w:r>
        <w:fldChar w:fldCharType="end"/>
      </w:r>
    </w:p>
    <w:p w14:paraId="51DC938B" w14:textId="76EF22B7" w:rsidR="00D63595" w:rsidRDefault="00D63595">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_Toc76504797 \h </w:instrText>
      </w:r>
      <w:r>
        <w:fldChar w:fldCharType="separate"/>
      </w:r>
      <w:r>
        <w:t>63</w:t>
      </w:r>
      <w:r>
        <w:fldChar w:fldCharType="end"/>
      </w:r>
    </w:p>
    <w:p w14:paraId="161510D8" w14:textId="29765F92" w:rsidR="00D63595" w:rsidRDefault="00D63595">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_Toc76504798 \h </w:instrText>
      </w:r>
      <w:r>
        <w:fldChar w:fldCharType="separate"/>
      </w:r>
      <w:r>
        <w:t>63</w:t>
      </w:r>
      <w:r>
        <w:fldChar w:fldCharType="end"/>
      </w:r>
    </w:p>
    <w:p w14:paraId="4133DDAD" w14:textId="68E93D3F" w:rsidR="00D63595" w:rsidRDefault="00D63595">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_Toc76504799 \h </w:instrText>
      </w:r>
      <w:r>
        <w:fldChar w:fldCharType="separate"/>
      </w:r>
      <w:r>
        <w:t>63</w:t>
      </w:r>
      <w:r>
        <w:fldChar w:fldCharType="end"/>
      </w:r>
    </w:p>
    <w:p w14:paraId="7DCBF9F4" w14:textId="55FD8D5A" w:rsidR="00D63595" w:rsidRDefault="00D63595">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_Toc76504800 \h </w:instrText>
      </w:r>
      <w:r>
        <w:fldChar w:fldCharType="separate"/>
      </w:r>
      <w:r>
        <w:t>63</w:t>
      </w:r>
      <w:r>
        <w:fldChar w:fldCharType="end"/>
      </w:r>
    </w:p>
    <w:p w14:paraId="15410A1E" w14:textId="3D9A5EA9" w:rsidR="00D63595" w:rsidRDefault="00D63595">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_Toc76504801 \h </w:instrText>
      </w:r>
      <w:r>
        <w:fldChar w:fldCharType="separate"/>
      </w:r>
      <w:r>
        <w:t>64</w:t>
      </w:r>
      <w:r>
        <w:fldChar w:fldCharType="end"/>
      </w:r>
    </w:p>
    <w:p w14:paraId="7B2DD9C4" w14:textId="14F3A87A" w:rsidR="00D63595" w:rsidRDefault="00D63595">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_Toc76504802 \h </w:instrText>
      </w:r>
      <w:r>
        <w:fldChar w:fldCharType="separate"/>
      </w:r>
      <w:r>
        <w:t>64</w:t>
      </w:r>
      <w:r>
        <w:fldChar w:fldCharType="end"/>
      </w:r>
    </w:p>
    <w:p w14:paraId="29082F3D" w14:textId="7E788A6C" w:rsidR="00D63595" w:rsidRDefault="00D63595">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_Toc76504803 \h </w:instrText>
      </w:r>
      <w:r>
        <w:fldChar w:fldCharType="separate"/>
      </w:r>
      <w:r>
        <w:t>64</w:t>
      </w:r>
      <w:r>
        <w:fldChar w:fldCharType="end"/>
      </w:r>
    </w:p>
    <w:p w14:paraId="3A08F487" w14:textId="5A0F48B4" w:rsidR="00D63595" w:rsidRDefault="00D63595">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_Toc76504804 \h </w:instrText>
      </w:r>
      <w:r>
        <w:fldChar w:fldCharType="separate"/>
      </w:r>
      <w:r>
        <w:t>64</w:t>
      </w:r>
      <w:r>
        <w:fldChar w:fldCharType="end"/>
      </w:r>
    </w:p>
    <w:p w14:paraId="0499AFD2" w14:textId="60DB9622" w:rsidR="00D63595" w:rsidRDefault="00D63595">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_Toc76504805 \h </w:instrText>
      </w:r>
      <w:r>
        <w:fldChar w:fldCharType="separate"/>
      </w:r>
      <w:r>
        <w:t>64</w:t>
      </w:r>
      <w:r>
        <w:fldChar w:fldCharType="end"/>
      </w:r>
    </w:p>
    <w:p w14:paraId="16FAB76D" w14:textId="4ADC77E9" w:rsidR="00D63595" w:rsidRDefault="00D63595">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_Toc76504806 \h </w:instrText>
      </w:r>
      <w:r>
        <w:fldChar w:fldCharType="separate"/>
      </w:r>
      <w:r>
        <w:t>65</w:t>
      </w:r>
      <w:r>
        <w:fldChar w:fldCharType="end"/>
      </w:r>
    </w:p>
    <w:p w14:paraId="2B5B838D" w14:textId="180DD9FF" w:rsidR="00D63595" w:rsidRDefault="00D63595">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_Toc76504807 \h </w:instrText>
      </w:r>
      <w:r>
        <w:fldChar w:fldCharType="separate"/>
      </w:r>
      <w:r>
        <w:t>65</w:t>
      </w:r>
      <w:r>
        <w:fldChar w:fldCharType="end"/>
      </w:r>
    </w:p>
    <w:p w14:paraId="70D27F7A" w14:textId="3A72426F" w:rsidR="00D63595" w:rsidRDefault="00D63595">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_Toc76504808 \h </w:instrText>
      </w:r>
      <w:r>
        <w:fldChar w:fldCharType="separate"/>
      </w:r>
      <w:r>
        <w:t>65</w:t>
      </w:r>
      <w:r>
        <w:fldChar w:fldCharType="end"/>
      </w:r>
    </w:p>
    <w:p w14:paraId="5671618E" w14:textId="204AE2B4" w:rsidR="00D63595" w:rsidRDefault="00D63595">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_Toc76504809 \h </w:instrText>
      </w:r>
      <w:r>
        <w:fldChar w:fldCharType="separate"/>
      </w:r>
      <w:r>
        <w:t>65</w:t>
      </w:r>
      <w:r>
        <w:fldChar w:fldCharType="end"/>
      </w:r>
    </w:p>
    <w:p w14:paraId="56B876B3" w14:textId="66AE9297" w:rsidR="00D63595" w:rsidRDefault="00D63595">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_Toc76504810 \h </w:instrText>
      </w:r>
      <w:r>
        <w:fldChar w:fldCharType="separate"/>
      </w:r>
      <w:r>
        <w:t>65</w:t>
      </w:r>
      <w:r>
        <w:fldChar w:fldCharType="end"/>
      </w:r>
    </w:p>
    <w:p w14:paraId="7DAEA35D" w14:textId="76AE897F" w:rsidR="00D63595" w:rsidRDefault="00D63595">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_Toc76504811 \h </w:instrText>
      </w:r>
      <w:r>
        <w:fldChar w:fldCharType="separate"/>
      </w:r>
      <w:r>
        <w:t>65</w:t>
      </w:r>
      <w:r>
        <w:fldChar w:fldCharType="end"/>
      </w:r>
    </w:p>
    <w:p w14:paraId="2FBE2E08" w14:textId="57E2224A" w:rsidR="00D63595" w:rsidRDefault="00D63595">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_Toc76504812 \h </w:instrText>
      </w:r>
      <w:r>
        <w:fldChar w:fldCharType="separate"/>
      </w:r>
      <w:r>
        <w:t>66</w:t>
      </w:r>
      <w:r>
        <w:fldChar w:fldCharType="end"/>
      </w:r>
    </w:p>
    <w:p w14:paraId="2DF8BD80" w14:textId="3F5F2A24" w:rsidR="00D63595" w:rsidRDefault="00D63595">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_Toc76504813 \h </w:instrText>
      </w:r>
      <w:r>
        <w:fldChar w:fldCharType="separate"/>
      </w:r>
      <w:r>
        <w:t>66</w:t>
      </w:r>
      <w:r>
        <w:fldChar w:fldCharType="end"/>
      </w:r>
    </w:p>
    <w:p w14:paraId="3A8AB41D" w14:textId="1894A057" w:rsidR="00D63595" w:rsidRDefault="00D63595">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_Toc76504814 \h </w:instrText>
      </w:r>
      <w:r>
        <w:fldChar w:fldCharType="separate"/>
      </w:r>
      <w:r>
        <w:t>66</w:t>
      </w:r>
      <w:r>
        <w:fldChar w:fldCharType="end"/>
      </w:r>
    </w:p>
    <w:p w14:paraId="762C837D" w14:textId="36CCEDDC" w:rsidR="00D63595" w:rsidRDefault="00D63595">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_Toc76504815 \h </w:instrText>
      </w:r>
      <w:r>
        <w:fldChar w:fldCharType="separate"/>
      </w:r>
      <w:r>
        <w:t>66</w:t>
      </w:r>
      <w:r>
        <w:fldChar w:fldCharType="end"/>
      </w:r>
    </w:p>
    <w:p w14:paraId="24BD5324" w14:textId="567BF680" w:rsidR="00D63595" w:rsidRDefault="00D63595">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_Toc76504816 \h </w:instrText>
      </w:r>
      <w:r>
        <w:fldChar w:fldCharType="separate"/>
      </w:r>
      <w:r>
        <w:t>66</w:t>
      </w:r>
      <w:r>
        <w:fldChar w:fldCharType="end"/>
      </w:r>
    </w:p>
    <w:p w14:paraId="0E2B41F4" w14:textId="66601448" w:rsidR="00D63595" w:rsidRDefault="00D63595">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_Toc76504817 \h </w:instrText>
      </w:r>
      <w:r>
        <w:fldChar w:fldCharType="separate"/>
      </w:r>
      <w:r>
        <w:t>66</w:t>
      </w:r>
      <w:r>
        <w:fldChar w:fldCharType="end"/>
      </w:r>
    </w:p>
    <w:p w14:paraId="2C8DF81F" w14:textId="2BDC2B65" w:rsidR="00D63595" w:rsidRDefault="00D63595">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_Toc76504818 \h </w:instrText>
      </w:r>
      <w:r>
        <w:fldChar w:fldCharType="separate"/>
      </w:r>
      <w:r>
        <w:t>67</w:t>
      </w:r>
      <w:r>
        <w:fldChar w:fldCharType="end"/>
      </w:r>
    </w:p>
    <w:p w14:paraId="5D7485DE" w14:textId="6E816B17" w:rsidR="00D63595" w:rsidRDefault="00D63595">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_Toc76504819 \h </w:instrText>
      </w:r>
      <w:r>
        <w:fldChar w:fldCharType="separate"/>
      </w:r>
      <w:r>
        <w:t>67</w:t>
      </w:r>
      <w:r>
        <w:fldChar w:fldCharType="end"/>
      </w:r>
    </w:p>
    <w:p w14:paraId="5A406FDC" w14:textId="10FFC65D" w:rsidR="00D63595" w:rsidRDefault="00D63595">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_Toc76504820 \h </w:instrText>
      </w:r>
      <w:r>
        <w:fldChar w:fldCharType="separate"/>
      </w:r>
      <w:r>
        <w:t>67</w:t>
      </w:r>
      <w:r>
        <w:fldChar w:fldCharType="end"/>
      </w:r>
    </w:p>
    <w:p w14:paraId="75103F6F" w14:textId="39E10DF8" w:rsidR="00D63595" w:rsidRDefault="00D63595">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_Toc76504821 \h </w:instrText>
      </w:r>
      <w:r>
        <w:fldChar w:fldCharType="separate"/>
      </w:r>
      <w:r>
        <w:t>67</w:t>
      </w:r>
      <w:r>
        <w:fldChar w:fldCharType="end"/>
      </w:r>
    </w:p>
    <w:p w14:paraId="0B5E707A" w14:textId="720F60E4" w:rsidR="00D63595" w:rsidRDefault="00D63595">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_Toc76504822 \h </w:instrText>
      </w:r>
      <w:r>
        <w:fldChar w:fldCharType="separate"/>
      </w:r>
      <w:r>
        <w:t>67</w:t>
      </w:r>
      <w:r>
        <w:fldChar w:fldCharType="end"/>
      </w:r>
    </w:p>
    <w:p w14:paraId="410DA235" w14:textId="46DCBFF9" w:rsidR="00D63595" w:rsidRDefault="00D63595">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_Toc76504823 \h </w:instrText>
      </w:r>
      <w:r>
        <w:fldChar w:fldCharType="separate"/>
      </w:r>
      <w:r>
        <w:t>68</w:t>
      </w:r>
      <w:r>
        <w:fldChar w:fldCharType="end"/>
      </w:r>
    </w:p>
    <w:p w14:paraId="43149356" w14:textId="2A7AE4CF" w:rsidR="00D63595" w:rsidRDefault="00D63595">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_Toc76504824 \h </w:instrText>
      </w:r>
      <w:r>
        <w:fldChar w:fldCharType="separate"/>
      </w:r>
      <w:r>
        <w:t>69</w:t>
      </w:r>
      <w:r>
        <w:fldChar w:fldCharType="end"/>
      </w:r>
    </w:p>
    <w:p w14:paraId="07651A0B" w14:textId="7A55C422" w:rsidR="00D63595" w:rsidRDefault="00D63595">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_Toc76504825 \h </w:instrText>
      </w:r>
      <w:r>
        <w:fldChar w:fldCharType="separate"/>
      </w:r>
      <w:r>
        <w:t>69</w:t>
      </w:r>
      <w:r>
        <w:fldChar w:fldCharType="end"/>
      </w:r>
    </w:p>
    <w:p w14:paraId="4CA4DCA1" w14:textId="25CEE54A" w:rsidR="00D63595" w:rsidRDefault="00D63595">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_Toc76504826 \h </w:instrText>
      </w:r>
      <w:r>
        <w:fldChar w:fldCharType="separate"/>
      </w:r>
      <w:r>
        <w:t>70</w:t>
      </w:r>
      <w:r>
        <w:fldChar w:fldCharType="end"/>
      </w:r>
    </w:p>
    <w:p w14:paraId="6BB0F503" w14:textId="2077BA68" w:rsidR="00D63595" w:rsidRDefault="00D63595">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_Toc76504827 \h </w:instrText>
      </w:r>
      <w:r>
        <w:fldChar w:fldCharType="separate"/>
      </w:r>
      <w:r>
        <w:t>70</w:t>
      </w:r>
      <w:r>
        <w:fldChar w:fldCharType="end"/>
      </w:r>
    </w:p>
    <w:p w14:paraId="7EB45CD6" w14:textId="4CC37811" w:rsidR="00D63595" w:rsidRDefault="00D63595">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_Toc76504828 \h </w:instrText>
      </w:r>
      <w:r>
        <w:fldChar w:fldCharType="separate"/>
      </w:r>
      <w:r>
        <w:t>70</w:t>
      </w:r>
      <w:r>
        <w:fldChar w:fldCharType="end"/>
      </w:r>
    </w:p>
    <w:p w14:paraId="685A7B8B" w14:textId="3567B0C8" w:rsidR="00D63595" w:rsidRDefault="00D63595">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_Toc76504829 \h </w:instrText>
      </w:r>
      <w:r>
        <w:fldChar w:fldCharType="separate"/>
      </w:r>
      <w:r>
        <w:t>70</w:t>
      </w:r>
      <w:r>
        <w:fldChar w:fldCharType="end"/>
      </w:r>
    </w:p>
    <w:p w14:paraId="724282CC" w14:textId="74B77EB2" w:rsidR="00D63595" w:rsidRDefault="00D63595">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_Toc76504830 \h </w:instrText>
      </w:r>
      <w:r>
        <w:fldChar w:fldCharType="separate"/>
      </w:r>
      <w:r>
        <w:t>71</w:t>
      </w:r>
      <w:r>
        <w:fldChar w:fldCharType="end"/>
      </w:r>
    </w:p>
    <w:p w14:paraId="7CA0BD3F" w14:textId="57D603C2" w:rsidR="00D63595" w:rsidRDefault="00D63595">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_Toc76504831 \h </w:instrText>
      </w:r>
      <w:r>
        <w:fldChar w:fldCharType="separate"/>
      </w:r>
      <w:r>
        <w:t>72</w:t>
      </w:r>
      <w:r>
        <w:fldChar w:fldCharType="end"/>
      </w:r>
    </w:p>
    <w:p w14:paraId="3D8924E1" w14:textId="7CF78E17" w:rsidR="00D63595" w:rsidRDefault="00D63595">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_Toc76504832 \h </w:instrText>
      </w:r>
      <w:r>
        <w:fldChar w:fldCharType="separate"/>
      </w:r>
      <w:r>
        <w:t>72</w:t>
      </w:r>
      <w:r>
        <w:fldChar w:fldCharType="end"/>
      </w:r>
    </w:p>
    <w:p w14:paraId="5158A37B" w14:textId="1EF4833A" w:rsidR="00D63595" w:rsidRDefault="00D63595">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_Toc76504833 \h </w:instrText>
      </w:r>
      <w:r>
        <w:fldChar w:fldCharType="separate"/>
      </w:r>
      <w:r>
        <w:t>72</w:t>
      </w:r>
      <w:r>
        <w:fldChar w:fldCharType="end"/>
      </w:r>
    </w:p>
    <w:p w14:paraId="5084740F" w14:textId="504E3428" w:rsidR="00D63595" w:rsidRDefault="00D63595">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_Toc76504834 \h </w:instrText>
      </w:r>
      <w:r>
        <w:fldChar w:fldCharType="separate"/>
      </w:r>
      <w:r>
        <w:t>73</w:t>
      </w:r>
      <w:r>
        <w:fldChar w:fldCharType="end"/>
      </w:r>
    </w:p>
    <w:p w14:paraId="04653D24" w14:textId="2DD44D24" w:rsidR="00D63595" w:rsidRDefault="00D63595">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_Toc76504835 \h </w:instrText>
      </w:r>
      <w:r>
        <w:fldChar w:fldCharType="separate"/>
      </w:r>
      <w:r>
        <w:t>73</w:t>
      </w:r>
      <w:r>
        <w:fldChar w:fldCharType="end"/>
      </w:r>
    </w:p>
    <w:p w14:paraId="3AE751D0" w14:textId="4CEC9FAF" w:rsidR="00D63595" w:rsidRDefault="00D63595">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_Toc76504836 \h </w:instrText>
      </w:r>
      <w:r>
        <w:fldChar w:fldCharType="separate"/>
      </w:r>
      <w:r>
        <w:t>73</w:t>
      </w:r>
      <w:r>
        <w:fldChar w:fldCharType="end"/>
      </w:r>
    </w:p>
    <w:p w14:paraId="573A7A31" w14:textId="56DB88A0" w:rsidR="00D63595" w:rsidRDefault="00D63595">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_Toc76504837 \h </w:instrText>
      </w:r>
      <w:r>
        <w:fldChar w:fldCharType="separate"/>
      </w:r>
      <w:r>
        <w:t>74</w:t>
      </w:r>
      <w:r>
        <w:fldChar w:fldCharType="end"/>
      </w:r>
    </w:p>
    <w:p w14:paraId="796E9DA3" w14:textId="6FC2061E" w:rsidR="00D63595" w:rsidRDefault="00D63595">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_Toc76504838 \h </w:instrText>
      </w:r>
      <w:r>
        <w:fldChar w:fldCharType="separate"/>
      </w:r>
      <w:r>
        <w:t>75</w:t>
      </w:r>
      <w:r>
        <w:fldChar w:fldCharType="end"/>
      </w:r>
    </w:p>
    <w:p w14:paraId="23A26F60" w14:textId="7024B9CB" w:rsidR="00D63595" w:rsidRDefault="00D63595">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_Toc76504839 \h </w:instrText>
      </w:r>
      <w:r>
        <w:fldChar w:fldCharType="separate"/>
      </w:r>
      <w:r>
        <w:t>75</w:t>
      </w:r>
      <w:r>
        <w:fldChar w:fldCharType="end"/>
      </w:r>
    </w:p>
    <w:p w14:paraId="299784C7" w14:textId="78E0B038" w:rsidR="00D63595" w:rsidRDefault="00D63595">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_Toc76504840 \h </w:instrText>
      </w:r>
      <w:r>
        <w:fldChar w:fldCharType="separate"/>
      </w:r>
      <w:r>
        <w:t>75</w:t>
      </w:r>
      <w:r>
        <w:fldChar w:fldCharType="end"/>
      </w:r>
    </w:p>
    <w:p w14:paraId="34CD8409" w14:textId="32C38A13" w:rsidR="00D63595" w:rsidRDefault="00D63595">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_Toc76504841 \h </w:instrText>
      </w:r>
      <w:r>
        <w:fldChar w:fldCharType="separate"/>
      </w:r>
      <w:r>
        <w:t>75</w:t>
      </w:r>
      <w:r>
        <w:fldChar w:fldCharType="end"/>
      </w:r>
    </w:p>
    <w:p w14:paraId="4B4F1A85" w14:textId="3D81DC0E" w:rsidR="00D63595" w:rsidRDefault="00D63595">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_Toc76504842 \h </w:instrText>
      </w:r>
      <w:r>
        <w:fldChar w:fldCharType="separate"/>
      </w:r>
      <w:r>
        <w:t>76</w:t>
      </w:r>
      <w:r>
        <w:fldChar w:fldCharType="end"/>
      </w:r>
    </w:p>
    <w:p w14:paraId="34B94492" w14:textId="22CADACC" w:rsidR="00D63595" w:rsidRDefault="00D63595">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_Toc76504843 \h </w:instrText>
      </w:r>
      <w:r>
        <w:fldChar w:fldCharType="separate"/>
      </w:r>
      <w:r>
        <w:t>76</w:t>
      </w:r>
      <w:r>
        <w:fldChar w:fldCharType="end"/>
      </w:r>
    </w:p>
    <w:p w14:paraId="4288703A" w14:textId="5FDF8CB6" w:rsidR="00D63595" w:rsidRDefault="00D63595">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_Toc76504844 \h </w:instrText>
      </w:r>
      <w:r>
        <w:fldChar w:fldCharType="separate"/>
      </w:r>
      <w:r>
        <w:t>76</w:t>
      </w:r>
      <w:r>
        <w:fldChar w:fldCharType="end"/>
      </w:r>
    </w:p>
    <w:p w14:paraId="07463D16" w14:textId="6E5AF583" w:rsidR="00D63595" w:rsidRDefault="00D63595">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_Toc76504845 \h </w:instrText>
      </w:r>
      <w:r>
        <w:fldChar w:fldCharType="separate"/>
      </w:r>
      <w:r>
        <w:t>76</w:t>
      </w:r>
      <w:r>
        <w:fldChar w:fldCharType="end"/>
      </w:r>
    </w:p>
    <w:p w14:paraId="2CA22A91" w14:textId="32E72D6A" w:rsidR="00D63595" w:rsidRDefault="00D63595">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_Toc76504846 \h </w:instrText>
      </w:r>
      <w:r>
        <w:fldChar w:fldCharType="separate"/>
      </w:r>
      <w:r>
        <w:t>77</w:t>
      </w:r>
      <w:r>
        <w:fldChar w:fldCharType="end"/>
      </w:r>
    </w:p>
    <w:p w14:paraId="6447D1A4" w14:textId="0F847921" w:rsidR="00D63595" w:rsidRDefault="00D63595">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_Toc76504847 \h </w:instrText>
      </w:r>
      <w:r>
        <w:fldChar w:fldCharType="separate"/>
      </w:r>
      <w:r>
        <w:t>77</w:t>
      </w:r>
      <w:r>
        <w:fldChar w:fldCharType="end"/>
      </w:r>
    </w:p>
    <w:p w14:paraId="32428008" w14:textId="7B350A07" w:rsidR="00D63595" w:rsidRDefault="00D63595">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_Toc76504848 \h </w:instrText>
      </w:r>
      <w:r>
        <w:fldChar w:fldCharType="separate"/>
      </w:r>
      <w:r>
        <w:t>77</w:t>
      </w:r>
      <w:r>
        <w:fldChar w:fldCharType="end"/>
      </w:r>
    </w:p>
    <w:p w14:paraId="3C368B9F" w14:textId="427A6422" w:rsidR="00D63595" w:rsidRDefault="00D63595">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_Toc76504849 \h </w:instrText>
      </w:r>
      <w:r>
        <w:fldChar w:fldCharType="separate"/>
      </w:r>
      <w:r>
        <w:t>78</w:t>
      </w:r>
      <w:r>
        <w:fldChar w:fldCharType="end"/>
      </w:r>
    </w:p>
    <w:p w14:paraId="13972F00" w14:textId="0C3DD410" w:rsidR="00D63595" w:rsidRDefault="00D63595">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_Toc76504850 \h </w:instrText>
      </w:r>
      <w:r>
        <w:fldChar w:fldCharType="separate"/>
      </w:r>
      <w:r>
        <w:t>78</w:t>
      </w:r>
      <w:r>
        <w:fldChar w:fldCharType="end"/>
      </w:r>
    </w:p>
    <w:p w14:paraId="29F2DD7B" w14:textId="3BA09586" w:rsidR="00D63595" w:rsidRDefault="00D63595">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_Toc76504851 \h </w:instrText>
      </w:r>
      <w:r>
        <w:fldChar w:fldCharType="separate"/>
      </w:r>
      <w:r>
        <w:t>79</w:t>
      </w:r>
      <w:r>
        <w:fldChar w:fldCharType="end"/>
      </w:r>
    </w:p>
    <w:p w14:paraId="6527804A" w14:textId="3D0FD5FE" w:rsidR="00D63595" w:rsidRDefault="00D63595">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_Toc76504852 \h </w:instrText>
      </w:r>
      <w:r>
        <w:fldChar w:fldCharType="separate"/>
      </w:r>
      <w:r>
        <w:t>80</w:t>
      </w:r>
      <w:r>
        <w:fldChar w:fldCharType="end"/>
      </w:r>
    </w:p>
    <w:p w14:paraId="37717119" w14:textId="5A139609" w:rsidR="00D63595" w:rsidRDefault="00D6359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_Toc76504853 \h </w:instrText>
      </w:r>
      <w:r>
        <w:fldChar w:fldCharType="separate"/>
      </w:r>
      <w:r>
        <w:t>80</w:t>
      </w:r>
      <w:r>
        <w:fldChar w:fldCharType="end"/>
      </w:r>
    </w:p>
    <w:p w14:paraId="160C9A3C" w14:textId="3DEC6AC4" w:rsidR="00D63595" w:rsidRDefault="00D6359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_Toc76504854 \h </w:instrText>
      </w:r>
      <w:r>
        <w:fldChar w:fldCharType="separate"/>
      </w:r>
      <w:r>
        <w:t>82</w:t>
      </w:r>
      <w:r>
        <w:fldChar w:fldCharType="end"/>
      </w:r>
    </w:p>
    <w:p w14:paraId="7C85B494" w14:textId="27DA18FE" w:rsidR="00D63595" w:rsidRDefault="00D6359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_Toc76504855 \h </w:instrText>
      </w:r>
      <w:r>
        <w:fldChar w:fldCharType="separate"/>
      </w:r>
      <w:r>
        <w:t>110</w:t>
      </w:r>
      <w:r>
        <w:fldChar w:fldCharType="end"/>
      </w:r>
    </w:p>
    <w:p w14:paraId="306D883B" w14:textId="1815C12A" w:rsidR="00D63595" w:rsidRDefault="00D63595">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_Toc76504856 \h </w:instrText>
      </w:r>
      <w:r>
        <w:fldChar w:fldCharType="separate"/>
      </w:r>
      <w:r>
        <w:t>122</w:t>
      </w:r>
      <w:r>
        <w:fldChar w:fldCharType="end"/>
      </w:r>
    </w:p>
    <w:p w14:paraId="750FF9A6" w14:textId="7F6B0DF9" w:rsidR="00D63595" w:rsidRDefault="00D6359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_Toc76504857 \h </w:instrText>
      </w:r>
      <w:r>
        <w:fldChar w:fldCharType="separate"/>
      </w:r>
      <w:r>
        <w:t>125</w:t>
      </w:r>
      <w:r>
        <w:fldChar w:fldCharType="end"/>
      </w:r>
    </w:p>
    <w:p w14:paraId="00E95AAE" w14:textId="5AA0C2CE" w:rsidR="00D63595" w:rsidRDefault="00D6359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_Toc76504858 \h </w:instrText>
      </w:r>
      <w:r>
        <w:fldChar w:fldCharType="separate"/>
      </w:r>
      <w:r>
        <w:t>125</w:t>
      </w:r>
      <w:r>
        <w:fldChar w:fldCharType="end"/>
      </w:r>
    </w:p>
    <w:p w14:paraId="134884FA" w14:textId="0424AB91" w:rsidR="00D63595" w:rsidRDefault="00D6359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_Toc76504859 \h </w:instrText>
      </w:r>
      <w:r>
        <w:fldChar w:fldCharType="separate"/>
      </w:r>
      <w:r>
        <w:t>125</w:t>
      </w:r>
      <w:r>
        <w:fldChar w:fldCharType="end"/>
      </w:r>
    </w:p>
    <w:p w14:paraId="60223466" w14:textId="79CEC1A8" w:rsidR="00D63595" w:rsidRDefault="00D6359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_Toc76504860 \h </w:instrText>
      </w:r>
      <w:r>
        <w:fldChar w:fldCharType="separate"/>
      </w:r>
      <w:r>
        <w:t>125</w:t>
      </w:r>
      <w:r>
        <w:fldChar w:fldCharType="end"/>
      </w:r>
    </w:p>
    <w:p w14:paraId="1B4120A2" w14:textId="13E263A9" w:rsidR="00D63595" w:rsidRDefault="00D63595">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_Toc76504861 \h </w:instrText>
      </w:r>
      <w:r>
        <w:fldChar w:fldCharType="separate"/>
      </w:r>
      <w:r>
        <w:t>125</w:t>
      </w:r>
      <w:r>
        <w:fldChar w:fldCharType="end"/>
      </w:r>
    </w:p>
    <w:p w14:paraId="2C8DB47B" w14:textId="730FE7FF" w:rsidR="00D63595" w:rsidRDefault="00D63595">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_Toc76504862 \h </w:instrText>
      </w:r>
      <w:r>
        <w:fldChar w:fldCharType="separate"/>
      </w:r>
      <w:r>
        <w:t>126</w:t>
      </w:r>
      <w:r>
        <w:fldChar w:fldCharType="end"/>
      </w:r>
    </w:p>
    <w:p w14:paraId="53518D0D" w14:textId="5211A889" w:rsidR="00D63595" w:rsidRDefault="00D63595">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_Toc76504863 \h </w:instrText>
      </w:r>
      <w:r>
        <w:fldChar w:fldCharType="separate"/>
      </w:r>
      <w:r>
        <w:t>126</w:t>
      </w:r>
      <w:r>
        <w:fldChar w:fldCharType="end"/>
      </w:r>
    </w:p>
    <w:p w14:paraId="7A9D18AA" w14:textId="0ED752E5" w:rsidR="00D63595" w:rsidRDefault="00D63595">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_Toc76504864 \h </w:instrText>
      </w:r>
      <w:r>
        <w:fldChar w:fldCharType="separate"/>
      </w:r>
      <w:r>
        <w:t>126</w:t>
      </w:r>
      <w:r>
        <w:fldChar w:fldCharType="end"/>
      </w:r>
    </w:p>
    <w:p w14:paraId="77C83601" w14:textId="3B2C5BD3" w:rsidR="00D63595" w:rsidRDefault="00D63595">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_Toc76504865 \h </w:instrText>
      </w:r>
      <w:r>
        <w:fldChar w:fldCharType="separate"/>
      </w:r>
      <w:r>
        <w:t>126</w:t>
      </w:r>
      <w:r>
        <w:fldChar w:fldCharType="end"/>
      </w:r>
    </w:p>
    <w:p w14:paraId="56CCB521" w14:textId="077101A2" w:rsidR="00D63595" w:rsidRDefault="00D63595">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_Toc76504866 \h </w:instrText>
      </w:r>
      <w:r>
        <w:fldChar w:fldCharType="separate"/>
      </w:r>
      <w:r>
        <w:t>126</w:t>
      </w:r>
      <w:r>
        <w:fldChar w:fldCharType="end"/>
      </w:r>
    </w:p>
    <w:p w14:paraId="064D9B11" w14:textId="2A610CEB" w:rsidR="00D63595" w:rsidRDefault="00D63595">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_Toc76504867 \h </w:instrText>
      </w:r>
      <w:r>
        <w:fldChar w:fldCharType="separate"/>
      </w:r>
      <w:r>
        <w:t>126</w:t>
      </w:r>
      <w:r>
        <w:fldChar w:fldCharType="end"/>
      </w:r>
    </w:p>
    <w:p w14:paraId="6A429A1D" w14:textId="1684D693" w:rsidR="00D63595" w:rsidRDefault="00D63595">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_Toc76504868 \h </w:instrText>
      </w:r>
      <w:r>
        <w:fldChar w:fldCharType="separate"/>
      </w:r>
      <w:r>
        <w:t>127</w:t>
      </w:r>
      <w:r>
        <w:fldChar w:fldCharType="end"/>
      </w:r>
    </w:p>
    <w:p w14:paraId="181F3A8E" w14:textId="01155CF4" w:rsidR="00D63595" w:rsidRDefault="00D63595">
      <w:pPr>
        <w:pStyle w:val="TOC3"/>
        <w:rPr>
          <w:rFonts w:asciiTheme="minorHAnsi" w:eastAsiaTheme="minorEastAsia" w:hAnsiTheme="minorHAnsi" w:cstheme="minorBidi"/>
          <w:sz w:val="22"/>
          <w:szCs w:val="22"/>
          <w:lang w:eastAsia="en-GB"/>
        </w:rPr>
      </w:pPr>
      <w:r>
        <w:lastRenderedPageBreak/>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_Toc76504869 \h </w:instrText>
      </w:r>
      <w:r>
        <w:fldChar w:fldCharType="separate"/>
      </w:r>
      <w:r>
        <w:t>127</w:t>
      </w:r>
      <w:r>
        <w:fldChar w:fldCharType="end"/>
      </w:r>
    </w:p>
    <w:p w14:paraId="01162245" w14:textId="3F38CB22" w:rsidR="00D63595" w:rsidRDefault="00D6359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_Toc76504870 \h </w:instrText>
      </w:r>
      <w:r>
        <w:fldChar w:fldCharType="separate"/>
      </w:r>
      <w:r>
        <w:t>127</w:t>
      </w:r>
      <w:r>
        <w:fldChar w:fldCharType="end"/>
      </w:r>
    </w:p>
    <w:p w14:paraId="492D6BE3" w14:textId="7C32E3E2" w:rsidR="00D63595" w:rsidRDefault="00D6359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_Toc76504871 \h </w:instrText>
      </w:r>
      <w:r>
        <w:fldChar w:fldCharType="separate"/>
      </w:r>
      <w:r>
        <w:t>127</w:t>
      </w:r>
      <w:r>
        <w:fldChar w:fldCharType="end"/>
      </w:r>
    </w:p>
    <w:p w14:paraId="6E90AD7E" w14:textId="409992CF" w:rsidR="00D63595" w:rsidRDefault="00D6359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_Toc76504872 \h </w:instrText>
      </w:r>
      <w:r>
        <w:fldChar w:fldCharType="separate"/>
      </w:r>
      <w:r>
        <w:t>127</w:t>
      </w:r>
      <w:r>
        <w:fldChar w:fldCharType="end"/>
      </w:r>
    </w:p>
    <w:p w14:paraId="3F5CB1C3" w14:textId="6785A433" w:rsidR="00D63595" w:rsidRDefault="00D6359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_Toc76504873 \h </w:instrText>
      </w:r>
      <w:r>
        <w:fldChar w:fldCharType="separate"/>
      </w:r>
      <w:r>
        <w:t>127</w:t>
      </w:r>
      <w:r>
        <w:fldChar w:fldCharType="end"/>
      </w:r>
    </w:p>
    <w:p w14:paraId="621C4A66" w14:textId="77E927F9" w:rsidR="00D63595" w:rsidRDefault="00D63595">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_Toc76504874 \h </w:instrText>
      </w:r>
      <w:r>
        <w:fldChar w:fldCharType="separate"/>
      </w:r>
      <w:r>
        <w:t>127</w:t>
      </w:r>
      <w:r>
        <w:fldChar w:fldCharType="end"/>
      </w:r>
    </w:p>
    <w:p w14:paraId="725F0C9C" w14:textId="4C831AE0" w:rsidR="00D63595" w:rsidRDefault="00D6359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_Toc76504875 \h </w:instrText>
      </w:r>
      <w:r>
        <w:fldChar w:fldCharType="separate"/>
      </w:r>
      <w:r>
        <w:t>127</w:t>
      </w:r>
      <w:r>
        <w:fldChar w:fldCharType="end"/>
      </w:r>
    </w:p>
    <w:p w14:paraId="4373A98B" w14:textId="21181238" w:rsidR="00D63595" w:rsidRDefault="00D6359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_Toc76504876 \h </w:instrText>
      </w:r>
      <w:r>
        <w:fldChar w:fldCharType="separate"/>
      </w:r>
      <w:r>
        <w:t>127</w:t>
      </w:r>
      <w:r>
        <w:fldChar w:fldCharType="end"/>
      </w:r>
    </w:p>
    <w:p w14:paraId="473C107D" w14:textId="6854AA80" w:rsidR="00D63595" w:rsidRDefault="00D6359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_Toc76504877 \h </w:instrText>
      </w:r>
      <w:r>
        <w:fldChar w:fldCharType="separate"/>
      </w:r>
      <w:r>
        <w:t>128</w:t>
      </w:r>
      <w:r>
        <w:fldChar w:fldCharType="end"/>
      </w:r>
    </w:p>
    <w:p w14:paraId="665160D4" w14:textId="01EE15D3" w:rsidR="00D63595" w:rsidRDefault="00D6359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_Toc76504878 \h </w:instrText>
      </w:r>
      <w:r>
        <w:fldChar w:fldCharType="separate"/>
      </w:r>
      <w:r>
        <w:t>128</w:t>
      </w:r>
      <w:r>
        <w:fldChar w:fldCharType="end"/>
      </w:r>
    </w:p>
    <w:p w14:paraId="5AFC818D" w14:textId="332E08C0" w:rsidR="00D63595" w:rsidRDefault="00D6359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_Toc76504879 \h </w:instrText>
      </w:r>
      <w:r>
        <w:fldChar w:fldCharType="separate"/>
      </w:r>
      <w:r>
        <w:t>128</w:t>
      </w:r>
      <w:r>
        <w:fldChar w:fldCharType="end"/>
      </w:r>
    </w:p>
    <w:p w14:paraId="2402E494" w14:textId="61CCCE99" w:rsidR="00D63595" w:rsidRDefault="00D6359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_Toc76504880 \h </w:instrText>
      </w:r>
      <w:r>
        <w:fldChar w:fldCharType="separate"/>
      </w:r>
      <w:r>
        <w:t>128</w:t>
      </w:r>
      <w:r>
        <w:fldChar w:fldCharType="end"/>
      </w:r>
    </w:p>
    <w:p w14:paraId="1E07B9E4" w14:textId="39A9CA24" w:rsidR="00D63595" w:rsidRDefault="00D63595">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_Toc76504881 \h </w:instrText>
      </w:r>
      <w:r>
        <w:fldChar w:fldCharType="separate"/>
      </w:r>
      <w:r>
        <w:t>128</w:t>
      </w:r>
      <w:r>
        <w:fldChar w:fldCharType="end"/>
      </w:r>
    </w:p>
    <w:p w14:paraId="2973152E" w14:textId="15A78061" w:rsidR="00D63595" w:rsidRDefault="00D63595">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_Toc76504882 \h </w:instrText>
      </w:r>
      <w:r>
        <w:fldChar w:fldCharType="separate"/>
      </w:r>
      <w:r>
        <w:t>128</w:t>
      </w:r>
      <w:r>
        <w:fldChar w:fldCharType="end"/>
      </w:r>
    </w:p>
    <w:p w14:paraId="3F0045C6" w14:textId="51E70467" w:rsidR="00D63595" w:rsidRDefault="00D63595">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_Toc76504883 \h </w:instrText>
      </w:r>
      <w:r>
        <w:fldChar w:fldCharType="separate"/>
      </w:r>
      <w:r>
        <w:t>128</w:t>
      </w:r>
      <w:r>
        <w:fldChar w:fldCharType="end"/>
      </w:r>
    </w:p>
    <w:p w14:paraId="0881A263" w14:textId="3FA5B6E1" w:rsidR="00D63595" w:rsidRDefault="00D63595">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_Toc76504884 \h </w:instrText>
      </w:r>
      <w:r>
        <w:fldChar w:fldCharType="separate"/>
      </w:r>
      <w:r>
        <w:t>128</w:t>
      </w:r>
      <w:r>
        <w:fldChar w:fldCharType="end"/>
      </w:r>
    </w:p>
    <w:p w14:paraId="703F6131" w14:textId="75D26AE4" w:rsidR="00D63595" w:rsidRDefault="00D63595">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_Toc76504885 \h </w:instrText>
      </w:r>
      <w:r>
        <w:fldChar w:fldCharType="separate"/>
      </w:r>
      <w:r>
        <w:t>128</w:t>
      </w:r>
      <w:r>
        <w:fldChar w:fldCharType="end"/>
      </w:r>
    </w:p>
    <w:p w14:paraId="4A807B9A" w14:textId="59DF6EEC" w:rsidR="00D63595" w:rsidRDefault="00D63595">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_Toc76504886 \h </w:instrText>
      </w:r>
      <w:r>
        <w:fldChar w:fldCharType="separate"/>
      </w:r>
      <w:r>
        <w:t>128</w:t>
      </w:r>
      <w:r>
        <w:fldChar w:fldCharType="end"/>
      </w:r>
    </w:p>
    <w:p w14:paraId="3E12A4E1" w14:textId="711991F1" w:rsidR="00D63595" w:rsidRDefault="00D6359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_Toc76504887 \h </w:instrText>
      </w:r>
      <w:r>
        <w:fldChar w:fldCharType="separate"/>
      </w:r>
      <w:r>
        <w:t>129</w:t>
      </w:r>
      <w:r>
        <w:fldChar w:fldCharType="end"/>
      </w:r>
    </w:p>
    <w:p w14:paraId="6C4C0EB9" w14:textId="2DE29156" w:rsidR="00D63595" w:rsidRDefault="00D6359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_Toc76504888 \h </w:instrText>
      </w:r>
      <w:r>
        <w:fldChar w:fldCharType="separate"/>
      </w:r>
      <w:r>
        <w:t>129</w:t>
      </w:r>
      <w:r>
        <w:fldChar w:fldCharType="end"/>
      </w:r>
    </w:p>
    <w:p w14:paraId="3CDDB7E2" w14:textId="445321B7" w:rsidR="00D63595" w:rsidRDefault="00D63595">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_Toc76504889 \h </w:instrText>
      </w:r>
      <w:r>
        <w:fldChar w:fldCharType="separate"/>
      </w:r>
      <w:r>
        <w:t>129</w:t>
      </w:r>
      <w:r>
        <w:fldChar w:fldCharType="end"/>
      </w:r>
    </w:p>
    <w:p w14:paraId="20E42980" w14:textId="0B8D5402" w:rsidR="00D63595" w:rsidRDefault="00D63595">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_Toc76504890 \h </w:instrText>
      </w:r>
      <w:r>
        <w:fldChar w:fldCharType="separate"/>
      </w:r>
      <w:r>
        <w:t>129</w:t>
      </w:r>
      <w:r>
        <w:fldChar w:fldCharType="end"/>
      </w:r>
    </w:p>
    <w:p w14:paraId="6C18E984" w14:textId="088F516B" w:rsidR="00D63595" w:rsidRDefault="00D63595">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_Toc76504891 \h </w:instrText>
      </w:r>
      <w:r>
        <w:fldChar w:fldCharType="separate"/>
      </w:r>
      <w:r>
        <w:t>129</w:t>
      </w:r>
      <w:r>
        <w:fldChar w:fldCharType="end"/>
      </w:r>
    </w:p>
    <w:p w14:paraId="12C35AE0" w14:textId="1823C22A" w:rsidR="00D63595" w:rsidRDefault="00D63595">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_Toc76504892 \h </w:instrText>
      </w:r>
      <w:r>
        <w:fldChar w:fldCharType="separate"/>
      </w:r>
      <w:r>
        <w:t>129</w:t>
      </w:r>
      <w:r>
        <w:fldChar w:fldCharType="end"/>
      </w:r>
    </w:p>
    <w:p w14:paraId="6B8208D5" w14:textId="65439558" w:rsidR="00D63595" w:rsidRDefault="00D63595">
      <w:pPr>
        <w:pStyle w:val="TOC3"/>
        <w:rPr>
          <w:rFonts w:asciiTheme="minorHAnsi" w:eastAsiaTheme="minorEastAsia" w:hAnsiTheme="minorHAnsi" w:cstheme="minorBidi"/>
          <w:sz w:val="22"/>
          <w:szCs w:val="22"/>
          <w:lang w:eastAsia="en-GB"/>
        </w:rPr>
      </w:pPr>
      <w:r w:rsidRPr="001F283B">
        <w:rPr>
          <w:rFonts w:eastAsia="SimSun"/>
          <w:lang w:eastAsia="zh-CN"/>
        </w:rPr>
        <w:t>6.2.5</w:t>
      </w:r>
      <w:r>
        <w:rPr>
          <w:rFonts w:asciiTheme="minorHAnsi" w:eastAsiaTheme="minorEastAsia" w:hAnsiTheme="minorHAnsi" w:cstheme="minorBidi"/>
          <w:sz w:val="22"/>
          <w:szCs w:val="22"/>
          <w:lang w:eastAsia="en-GB"/>
        </w:rPr>
        <w:tab/>
      </w:r>
      <w:r w:rsidRPr="001F283B">
        <w:rPr>
          <w:rFonts w:eastAsia="SimSun"/>
          <w:lang w:eastAsia="zh-CN"/>
        </w:rPr>
        <w:t>NB-IoT DL NRS power</w:t>
      </w:r>
      <w:r>
        <w:tab/>
      </w:r>
      <w:r>
        <w:fldChar w:fldCharType="begin"/>
      </w:r>
      <w:r>
        <w:instrText xml:space="preserve"> PAGEREF _Toc76504893 \h </w:instrText>
      </w:r>
      <w:r>
        <w:fldChar w:fldCharType="separate"/>
      </w:r>
      <w:r>
        <w:t>129</w:t>
      </w:r>
      <w:r>
        <w:fldChar w:fldCharType="end"/>
      </w:r>
    </w:p>
    <w:p w14:paraId="7699BBD3" w14:textId="3EB013CE" w:rsidR="00D63595" w:rsidRDefault="00D63595">
      <w:pPr>
        <w:pStyle w:val="TOC4"/>
        <w:rPr>
          <w:rFonts w:asciiTheme="minorHAnsi" w:eastAsiaTheme="minorEastAsia" w:hAnsiTheme="minorHAnsi" w:cstheme="minorBidi"/>
          <w:sz w:val="22"/>
          <w:szCs w:val="22"/>
          <w:lang w:eastAsia="en-GB"/>
        </w:rPr>
      </w:pPr>
      <w:r w:rsidRPr="001F283B">
        <w:rPr>
          <w:rFonts w:eastAsia="SimSun"/>
          <w:lang w:eastAsia="zh-CN"/>
        </w:rPr>
        <w:t>6.2.5.1</w:t>
      </w:r>
      <w:r>
        <w:rPr>
          <w:rFonts w:asciiTheme="minorHAnsi" w:eastAsiaTheme="minorEastAsia" w:hAnsiTheme="minorHAnsi" w:cstheme="minorBidi"/>
          <w:sz w:val="22"/>
          <w:szCs w:val="22"/>
          <w:lang w:eastAsia="en-GB"/>
        </w:rPr>
        <w:tab/>
      </w:r>
      <w:r w:rsidRPr="001F283B">
        <w:rPr>
          <w:rFonts w:eastAsia="SimSun"/>
          <w:lang w:eastAsia="zh-CN"/>
        </w:rPr>
        <w:t>Definition and applicability</w:t>
      </w:r>
      <w:r>
        <w:tab/>
      </w:r>
      <w:r>
        <w:fldChar w:fldCharType="begin"/>
      </w:r>
      <w:r>
        <w:instrText xml:space="preserve"> PAGEREF _Toc76504894 \h </w:instrText>
      </w:r>
      <w:r>
        <w:fldChar w:fldCharType="separate"/>
      </w:r>
      <w:r>
        <w:t>129</w:t>
      </w:r>
      <w:r>
        <w:fldChar w:fldCharType="end"/>
      </w:r>
    </w:p>
    <w:p w14:paraId="02C795F3" w14:textId="29942390" w:rsidR="00D63595" w:rsidRDefault="00D63595">
      <w:pPr>
        <w:pStyle w:val="TOC4"/>
        <w:rPr>
          <w:rFonts w:asciiTheme="minorHAnsi" w:eastAsiaTheme="minorEastAsia" w:hAnsiTheme="minorHAnsi" w:cstheme="minorBidi"/>
          <w:sz w:val="22"/>
          <w:szCs w:val="22"/>
          <w:lang w:eastAsia="en-GB"/>
        </w:rPr>
      </w:pPr>
      <w:r w:rsidRPr="001F283B">
        <w:rPr>
          <w:rFonts w:eastAsia="SimSun"/>
          <w:lang w:eastAsia="zh-CN"/>
        </w:rPr>
        <w:t>6.2.5.2</w:t>
      </w:r>
      <w:r>
        <w:rPr>
          <w:rFonts w:asciiTheme="minorHAnsi" w:eastAsiaTheme="minorEastAsia" w:hAnsiTheme="minorHAnsi" w:cstheme="minorBidi"/>
          <w:sz w:val="22"/>
          <w:szCs w:val="22"/>
          <w:lang w:eastAsia="en-GB"/>
        </w:rPr>
        <w:tab/>
      </w:r>
      <w:r w:rsidRPr="001F283B">
        <w:rPr>
          <w:rFonts w:eastAsia="SimSun"/>
          <w:lang w:eastAsia="zh-CN"/>
        </w:rPr>
        <w:t>Minimum requirement</w:t>
      </w:r>
      <w:r>
        <w:tab/>
      </w:r>
      <w:r>
        <w:fldChar w:fldCharType="begin"/>
      </w:r>
      <w:r>
        <w:instrText xml:space="preserve"> PAGEREF _Toc76504895 \h </w:instrText>
      </w:r>
      <w:r>
        <w:fldChar w:fldCharType="separate"/>
      </w:r>
      <w:r>
        <w:t>129</w:t>
      </w:r>
      <w:r>
        <w:fldChar w:fldCharType="end"/>
      </w:r>
    </w:p>
    <w:p w14:paraId="3DD04E57" w14:textId="3851A8BE" w:rsidR="00D63595" w:rsidRDefault="00D63595">
      <w:pPr>
        <w:pStyle w:val="TOC4"/>
        <w:rPr>
          <w:rFonts w:asciiTheme="minorHAnsi" w:eastAsiaTheme="minorEastAsia" w:hAnsiTheme="minorHAnsi" w:cstheme="minorBidi"/>
          <w:sz w:val="22"/>
          <w:szCs w:val="22"/>
          <w:lang w:eastAsia="en-GB"/>
        </w:rPr>
      </w:pPr>
      <w:r w:rsidRPr="001F283B">
        <w:rPr>
          <w:rFonts w:eastAsia="SimSun"/>
          <w:lang w:eastAsia="zh-CN"/>
        </w:rPr>
        <w:t>6.2.5.3</w:t>
      </w:r>
      <w:r>
        <w:rPr>
          <w:rFonts w:asciiTheme="minorHAnsi" w:eastAsiaTheme="minorEastAsia" w:hAnsiTheme="minorHAnsi" w:cstheme="minorBidi"/>
          <w:sz w:val="22"/>
          <w:szCs w:val="22"/>
          <w:lang w:eastAsia="en-GB"/>
        </w:rPr>
        <w:tab/>
      </w:r>
      <w:r w:rsidRPr="001F283B">
        <w:rPr>
          <w:rFonts w:eastAsia="SimSun"/>
          <w:lang w:eastAsia="zh-CN"/>
        </w:rPr>
        <w:t>Test purpose</w:t>
      </w:r>
      <w:r>
        <w:tab/>
      </w:r>
      <w:r>
        <w:fldChar w:fldCharType="begin"/>
      </w:r>
      <w:r>
        <w:instrText xml:space="preserve"> PAGEREF _Toc76504896 \h </w:instrText>
      </w:r>
      <w:r>
        <w:fldChar w:fldCharType="separate"/>
      </w:r>
      <w:r>
        <w:t>129</w:t>
      </w:r>
      <w:r>
        <w:fldChar w:fldCharType="end"/>
      </w:r>
    </w:p>
    <w:p w14:paraId="7B5A28E2" w14:textId="125D729B" w:rsidR="00D63595" w:rsidRDefault="00D63595">
      <w:pPr>
        <w:pStyle w:val="TOC4"/>
        <w:rPr>
          <w:rFonts w:asciiTheme="minorHAnsi" w:eastAsiaTheme="minorEastAsia" w:hAnsiTheme="minorHAnsi" w:cstheme="minorBidi"/>
          <w:sz w:val="22"/>
          <w:szCs w:val="22"/>
          <w:lang w:eastAsia="en-GB"/>
        </w:rPr>
      </w:pPr>
      <w:r w:rsidRPr="001F283B">
        <w:rPr>
          <w:rFonts w:eastAsia="SimSun"/>
          <w:lang w:eastAsia="zh-CN"/>
        </w:rPr>
        <w:t>6.2.5.4</w:t>
      </w:r>
      <w:r>
        <w:rPr>
          <w:rFonts w:asciiTheme="minorHAnsi" w:eastAsiaTheme="minorEastAsia" w:hAnsiTheme="minorHAnsi" w:cstheme="minorBidi"/>
          <w:sz w:val="22"/>
          <w:szCs w:val="22"/>
          <w:lang w:eastAsia="en-GB"/>
        </w:rPr>
        <w:tab/>
      </w:r>
      <w:r w:rsidRPr="001F283B">
        <w:rPr>
          <w:rFonts w:eastAsia="SimSun"/>
          <w:lang w:eastAsia="zh-CN"/>
        </w:rPr>
        <w:t>Method of test</w:t>
      </w:r>
      <w:r>
        <w:tab/>
      </w:r>
      <w:r>
        <w:fldChar w:fldCharType="begin"/>
      </w:r>
      <w:r>
        <w:instrText xml:space="preserve"> PAGEREF _Toc76504897 \h </w:instrText>
      </w:r>
      <w:r>
        <w:fldChar w:fldCharType="separate"/>
      </w:r>
      <w:r>
        <w:t>130</w:t>
      </w:r>
      <w:r>
        <w:fldChar w:fldCharType="end"/>
      </w:r>
    </w:p>
    <w:p w14:paraId="4CDF6FAB" w14:textId="5E70C770" w:rsidR="00D63595" w:rsidRDefault="00D63595">
      <w:pPr>
        <w:pStyle w:val="TOC4"/>
        <w:rPr>
          <w:rFonts w:asciiTheme="minorHAnsi" w:eastAsiaTheme="minorEastAsia" w:hAnsiTheme="minorHAnsi" w:cstheme="minorBidi"/>
          <w:sz w:val="22"/>
          <w:szCs w:val="22"/>
          <w:lang w:eastAsia="en-GB"/>
        </w:rPr>
      </w:pPr>
      <w:r w:rsidRPr="001F283B">
        <w:rPr>
          <w:rFonts w:eastAsia="SimSun"/>
          <w:lang w:eastAsia="zh-CN"/>
        </w:rPr>
        <w:t>6.2.5.5</w:t>
      </w:r>
      <w:r>
        <w:rPr>
          <w:rFonts w:asciiTheme="minorHAnsi" w:eastAsiaTheme="minorEastAsia" w:hAnsiTheme="minorHAnsi" w:cstheme="minorBidi"/>
          <w:sz w:val="22"/>
          <w:szCs w:val="22"/>
          <w:lang w:eastAsia="en-GB"/>
        </w:rPr>
        <w:tab/>
      </w:r>
      <w:r w:rsidRPr="001F283B">
        <w:rPr>
          <w:rFonts w:eastAsia="SimSun"/>
          <w:lang w:eastAsia="zh-CN"/>
        </w:rPr>
        <w:t>Test requirements</w:t>
      </w:r>
      <w:r>
        <w:tab/>
      </w:r>
      <w:r>
        <w:fldChar w:fldCharType="begin"/>
      </w:r>
      <w:r>
        <w:instrText xml:space="preserve"> PAGEREF _Toc76504898 \h </w:instrText>
      </w:r>
      <w:r>
        <w:fldChar w:fldCharType="separate"/>
      </w:r>
      <w:r>
        <w:t>130</w:t>
      </w:r>
      <w:r>
        <w:fldChar w:fldCharType="end"/>
      </w:r>
    </w:p>
    <w:p w14:paraId="32CBDFD8" w14:textId="59A7ED92" w:rsidR="00D63595" w:rsidRDefault="00D6359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_Toc76504899 \h </w:instrText>
      </w:r>
      <w:r>
        <w:fldChar w:fldCharType="separate"/>
      </w:r>
      <w:r>
        <w:t>130</w:t>
      </w:r>
      <w:r>
        <w:fldChar w:fldCharType="end"/>
      </w:r>
    </w:p>
    <w:p w14:paraId="52572A73" w14:textId="0E6EC203" w:rsidR="00D63595" w:rsidRDefault="00D6359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_Toc76504900 \h </w:instrText>
      </w:r>
      <w:r>
        <w:fldChar w:fldCharType="separate"/>
      </w:r>
      <w:r>
        <w:t>130</w:t>
      </w:r>
      <w:r>
        <w:fldChar w:fldCharType="end"/>
      </w:r>
    </w:p>
    <w:p w14:paraId="75045477" w14:textId="1F5D7506" w:rsidR="00D63595" w:rsidRDefault="00D6359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_Toc76504901 \h </w:instrText>
      </w:r>
      <w:r>
        <w:fldChar w:fldCharType="separate"/>
      </w:r>
      <w:r>
        <w:t>130</w:t>
      </w:r>
      <w:r>
        <w:fldChar w:fldCharType="end"/>
      </w:r>
    </w:p>
    <w:p w14:paraId="42295F81" w14:textId="72075438" w:rsidR="00D63595" w:rsidRDefault="00D6359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_Toc76504902 \h </w:instrText>
      </w:r>
      <w:r>
        <w:fldChar w:fldCharType="separate"/>
      </w:r>
      <w:r>
        <w:t>130</w:t>
      </w:r>
      <w:r>
        <w:fldChar w:fldCharType="end"/>
      </w:r>
    </w:p>
    <w:p w14:paraId="48419E85" w14:textId="3E22B0EC" w:rsidR="00D63595" w:rsidRDefault="00D63595">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_Toc76504903 \h </w:instrText>
      </w:r>
      <w:r>
        <w:fldChar w:fldCharType="separate"/>
      </w:r>
      <w:r>
        <w:t>130</w:t>
      </w:r>
      <w:r>
        <w:fldChar w:fldCharType="end"/>
      </w:r>
    </w:p>
    <w:p w14:paraId="186B392C" w14:textId="798623F2" w:rsidR="00D63595" w:rsidRDefault="00D6359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_Toc76504904 \h </w:instrText>
      </w:r>
      <w:r>
        <w:fldChar w:fldCharType="separate"/>
      </w:r>
      <w:r>
        <w:t>130</w:t>
      </w:r>
      <w:r>
        <w:fldChar w:fldCharType="end"/>
      </w:r>
    </w:p>
    <w:p w14:paraId="647D1331" w14:textId="224D7469" w:rsidR="00D63595" w:rsidRDefault="00D6359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_Toc76504905 \h </w:instrText>
      </w:r>
      <w:r>
        <w:fldChar w:fldCharType="separate"/>
      </w:r>
      <w:r>
        <w:t>131</w:t>
      </w:r>
      <w:r>
        <w:fldChar w:fldCharType="end"/>
      </w:r>
    </w:p>
    <w:p w14:paraId="2D562036" w14:textId="671A6EE2" w:rsidR="00D63595" w:rsidRDefault="00D63595">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_Toc76504906 \h </w:instrText>
      </w:r>
      <w:r>
        <w:fldChar w:fldCharType="separate"/>
      </w:r>
      <w:r>
        <w:t>131</w:t>
      </w:r>
      <w:r>
        <w:fldChar w:fldCharType="end"/>
      </w:r>
    </w:p>
    <w:p w14:paraId="5C1E7030" w14:textId="15518AEC" w:rsidR="00D63595" w:rsidRDefault="00D6359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_Toc76504907 \h </w:instrText>
      </w:r>
      <w:r>
        <w:fldChar w:fldCharType="separate"/>
      </w:r>
      <w:r>
        <w:t>131</w:t>
      </w:r>
      <w:r>
        <w:fldChar w:fldCharType="end"/>
      </w:r>
    </w:p>
    <w:p w14:paraId="16C2C099" w14:textId="376E86A0" w:rsidR="00D63595" w:rsidRDefault="00D6359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_Toc76504908 \h </w:instrText>
      </w:r>
      <w:r>
        <w:fldChar w:fldCharType="separate"/>
      </w:r>
      <w:r>
        <w:t>131</w:t>
      </w:r>
      <w:r>
        <w:fldChar w:fldCharType="end"/>
      </w:r>
    </w:p>
    <w:p w14:paraId="48637B48" w14:textId="4461C579" w:rsidR="00D63595" w:rsidRDefault="00D6359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_Toc76504909 \h </w:instrText>
      </w:r>
      <w:r>
        <w:fldChar w:fldCharType="separate"/>
      </w:r>
      <w:r>
        <w:t>132</w:t>
      </w:r>
      <w:r>
        <w:fldChar w:fldCharType="end"/>
      </w:r>
    </w:p>
    <w:p w14:paraId="2B7D60DC" w14:textId="342B4582" w:rsidR="00D63595" w:rsidRDefault="00D63595">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_Toc76504910 \h </w:instrText>
      </w:r>
      <w:r>
        <w:fldChar w:fldCharType="separate"/>
      </w:r>
      <w:r>
        <w:t>132</w:t>
      </w:r>
      <w:r>
        <w:fldChar w:fldCharType="end"/>
      </w:r>
    </w:p>
    <w:p w14:paraId="03F99A63" w14:textId="2975E175" w:rsidR="00D63595" w:rsidRDefault="00D63595">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_Toc76504911 \h </w:instrText>
      </w:r>
      <w:r>
        <w:fldChar w:fldCharType="separate"/>
      </w:r>
      <w:r>
        <w:t>133</w:t>
      </w:r>
      <w:r>
        <w:fldChar w:fldCharType="end"/>
      </w:r>
    </w:p>
    <w:p w14:paraId="19A47FDD" w14:textId="447E0899" w:rsidR="00D63595" w:rsidRDefault="00D63595">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_Toc76504912 \h </w:instrText>
      </w:r>
      <w:r>
        <w:fldChar w:fldCharType="separate"/>
      </w:r>
      <w:r>
        <w:t>133</w:t>
      </w:r>
      <w:r>
        <w:fldChar w:fldCharType="end"/>
      </w:r>
    </w:p>
    <w:p w14:paraId="56CA0817" w14:textId="0C97C5D5" w:rsidR="00D63595" w:rsidRDefault="00D63595">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_Toc76504913 \h </w:instrText>
      </w:r>
      <w:r>
        <w:fldChar w:fldCharType="separate"/>
      </w:r>
      <w:r>
        <w:t>133</w:t>
      </w:r>
      <w:r>
        <w:fldChar w:fldCharType="end"/>
      </w:r>
    </w:p>
    <w:p w14:paraId="1FA54D26" w14:textId="5488778E" w:rsidR="00D63595" w:rsidRDefault="00D63595">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_Toc76504914 \h </w:instrText>
      </w:r>
      <w:r>
        <w:fldChar w:fldCharType="separate"/>
      </w:r>
      <w:r>
        <w:t>133</w:t>
      </w:r>
      <w:r>
        <w:fldChar w:fldCharType="end"/>
      </w:r>
    </w:p>
    <w:p w14:paraId="238D68C6" w14:textId="30138E17" w:rsidR="00D63595" w:rsidRDefault="00D6359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_Toc76504915 \h </w:instrText>
      </w:r>
      <w:r>
        <w:fldChar w:fldCharType="separate"/>
      </w:r>
      <w:r>
        <w:t>133</w:t>
      </w:r>
      <w:r>
        <w:fldChar w:fldCharType="end"/>
      </w:r>
    </w:p>
    <w:p w14:paraId="02F92FBA" w14:textId="718D9E19" w:rsidR="00D63595" w:rsidRDefault="00D6359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_Toc76504916 \h </w:instrText>
      </w:r>
      <w:r>
        <w:fldChar w:fldCharType="separate"/>
      </w:r>
      <w:r>
        <w:t>133</w:t>
      </w:r>
      <w:r>
        <w:fldChar w:fldCharType="end"/>
      </w:r>
    </w:p>
    <w:p w14:paraId="2CA8A419" w14:textId="11C4AABE" w:rsidR="00D63595" w:rsidRDefault="00D63595">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_Toc76504917 \h </w:instrText>
      </w:r>
      <w:r>
        <w:fldChar w:fldCharType="separate"/>
      </w:r>
      <w:r>
        <w:t>133</w:t>
      </w:r>
      <w:r>
        <w:fldChar w:fldCharType="end"/>
      </w:r>
    </w:p>
    <w:p w14:paraId="5CAC2F65" w14:textId="090B63E6" w:rsidR="00D63595" w:rsidRDefault="00D63595">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_Toc76504918 \h </w:instrText>
      </w:r>
      <w:r>
        <w:fldChar w:fldCharType="separate"/>
      </w:r>
      <w:r>
        <w:t>133</w:t>
      </w:r>
      <w:r>
        <w:fldChar w:fldCharType="end"/>
      </w:r>
    </w:p>
    <w:p w14:paraId="54A31E24" w14:textId="089F70A1" w:rsidR="00D63595" w:rsidRDefault="00D63595">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_Toc76504919 \h </w:instrText>
      </w:r>
      <w:r>
        <w:fldChar w:fldCharType="separate"/>
      </w:r>
      <w:r>
        <w:t>134</w:t>
      </w:r>
      <w:r>
        <w:fldChar w:fldCharType="end"/>
      </w:r>
    </w:p>
    <w:p w14:paraId="10C82CDD" w14:textId="13C5B91E" w:rsidR="00D63595" w:rsidRDefault="00D63595">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_Toc76504920 \h </w:instrText>
      </w:r>
      <w:r>
        <w:fldChar w:fldCharType="separate"/>
      </w:r>
      <w:r>
        <w:t>134</w:t>
      </w:r>
      <w:r>
        <w:fldChar w:fldCharType="end"/>
      </w:r>
    </w:p>
    <w:p w14:paraId="6A6DCF55" w14:textId="5B70EFAF" w:rsidR="00D63595" w:rsidRDefault="00D63595">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_Toc76504921 \h </w:instrText>
      </w:r>
      <w:r>
        <w:fldChar w:fldCharType="separate"/>
      </w:r>
      <w:r>
        <w:t>134</w:t>
      </w:r>
      <w:r>
        <w:fldChar w:fldCharType="end"/>
      </w:r>
    </w:p>
    <w:p w14:paraId="11B7E0CD" w14:textId="3A8C1D41" w:rsidR="00D63595" w:rsidRDefault="00D63595">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_Toc76504922 \h </w:instrText>
      </w:r>
      <w:r>
        <w:fldChar w:fldCharType="separate"/>
      </w:r>
      <w:r>
        <w:t>134</w:t>
      </w:r>
      <w:r>
        <w:fldChar w:fldCharType="end"/>
      </w:r>
    </w:p>
    <w:p w14:paraId="5637C1AF" w14:textId="78AC309B" w:rsidR="00D63595" w:rsidRDefault="00D63595">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_Toc76504923 \h </w:instrText>
      </w:r>
      <w:r>
        <w:fldChar w:fldCharType="separate"/>
      </w:r>
      <w:r>
        <w:t>134</w:t>
      </w:r>
      <w:r>
        <w:fldChar w:fldCharType="end"/>
      </w:r>
    </w:p>
    <w:p w14:paraId="340E2CAB" w14:textId="5B365EB3" w:rsidR="00D63595" w:rsidRDefault="00D63595">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_Toc76504924 \h </w:instrText>
      </w:r>
      <w:r>
        <w:fldChar w:fldCharType="separate"/>
      </w:r>
      <w:r>
        <w:t>134</w:t>
      </w:r>
      <w:r>
        <w:fldChar w:fldCharType="end"/>
      </w:r>
    </w:p>
    <w:p w14:paraId="1ED46AA6" w14:textId="146956E4" w:rsidR="00D63595" w:rsidRDefault="00D63595">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_Toc76504925 \h </w:instrText>
      </w:r>
      <w:r>
        <w:fldChar w:fldCharType="separate"/>
      </w:r>
      <w:r>
        <w:t>134</w:t>
      </w:r>
      <w:r>
        <w:fldChar w:fldCharType="end"/>
      </w:r>
    </w:p>
    <w:p w14:paraId="560C2391" w14:textId="002ACF53" w:rsidR="00D63595" w:rsidRDefault="00D63595">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_Toc76504926 \h </w:instrText>
      </w:r>
      <w:r>
        <w:fldChar w:fldCharType="separate"/>
      </w:r>
      <w:r>
        <w:t>135</w:t>
      </w:r>
      <w:r>
        <w:fldChar w:fldCharType="end"/>
      </w:r>
    </w:p>
    <w:p w14:paraId="2ABD5389" w14:textId="7FC99F9D" w:rsidR="00D63595" w:rsidRDefault="00D63595">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_Toc76504927 \h </w:instrText>
      </w:r>
      <w:r>
        <w:fldChar w:fldCharType="separate"/>
      </w:r>
      <w:r>
        <w:t>135</w:t>
      </w:r>
      <w:r>
        <w:fldChar w:fldCharType="end"/>
      </w:r>
    </w:p>
    <w:p w14:paraId="3C3A6ACA" w14:textId="669507DE" w:rsidR="00D63595" w:rsidRDefault="00D63595">
      <w:pPr>
        <w:pStyle w:val="TOC5"/>
        <w:rPr>
          <w:rFonts w:asciiTheme="minorHAnsi" w:eastAsiaTheme="minorEastAsia" w:hAnsiTheme="minorHAnsi" w:cstheme="minorBidi"/>
          <w:sz w:val="22"/>
          <w:szCs w:val="22"/>
          <w:lang w:eastAsia="en-GB"/>
        </w:rPr>
      </w:pPr>
      <w:r w:rsidRPr="001F283B">
        <w:rPr>
          <w:rFonts w:eastAsia="SimSun"/>
          <w:lang w:eastAsia="zh-CN"/>
        </w:rPr>
        <w:t>6.5.1.5.5</w:t>
      </w:r>
      <w:r>
        <w:rPr>
          <w:rFonts w:asciiTheme="minorHAnsi" w:eastAsiaTheme="minorEastAsia" w:hAnsiTheme="minorHAnsi" w:cstheme="minorBidi"/>
          <w:sz w:val="22"/>
          <w:szCs w:val="22"/>
          <w:lang w:eastAsia="en-GB"/>
        </w:rPr>
        <w:tab/>
      </w:r>
      <w:r w:rsidRPr="001F283B">
        <w:rPr>
          <w:rFonts w:eastAsia="SimSun"/>
          <w:lang w:eastAsia="zh-CN"/>
        </w:rPr>
        <w:t>NB-IoT test requirement</w:t>
      </w:r>
      <w:r>
        <w:tab/>
      </w:r>
      <w:r>
        <w:fldChar w:fldCharType="begin"/>
      </w:r>
      <w:r>
        <w:instrText xml:space="preserve"> PAGEREF _Toc76504928 \h </w:instrText>
      </w:r>
      <w:r>
        <w:fldChar w:fldCharType="separate"/>
      </w:r>
      <w:r>
        <w:t>135</w:t>
      </w:r>
      <w:r>
        <w:fldChar w:fldCharType="end"/>
      </w:r>
    </w:p>
    <w:p w14:paraId="281F8DD1" w14:textId="6B93B4AD" w:rsidR="00D63595" w:rsidRDefault="00D63595">
      <w:pPr>
        <w:pStyle w:val="TOC5"/>
        <w:rPr>
          <w:rFonts w:asciiTheme="minorHAnsi" w:eastAsiaTheme="minorEastAsia" w:hAnsiTheme="minorHAnsi" w:cstheme="minorBidi"/>
          <w:sz w:val="22"/>
          <w:szCs w:val="22"/>
          <w:lang w:eastAsia="en-GB"/>
        </w:rPr>
      </w:pPr>
      <w:r w:rsidRPr="001F283B">
        <w:rPr>
          <w:rFonts w:eastAsia="SimSun"/>
          <w:lang w:eastAsia="zh-CN"/>
        </w:rPr>
        <w:t>6.5.1.5.6</w:t>
      </w:r>
      <w:r>
        <w:rPr>
          <w:rFonts w:asciiTheme="minorHAnsi" w:eastAsiaTheme="minorEastAsia" w:hAnsiTheme="minorHAnsi" w:cstheme="minorBidi"/>
          <w:sz w:val="22"/>
          <w:szCs w:val="22"/>
          <w:lang w:eastAsia="en-GB"/>
        </w:rPr>
        <w:tab/>
      </w:r>
      <w:r w:rsidRPr="001F283B">
        <w:rPr>
          <w:rFonts w:eastAsia="SimSun"/>
          <w:lang w:eastAsia="zh-CN"/>
        </w:rPr>
        <w:t>NR test requirement</w:t>
      </w:r>
      <w:r>
        <w:tab/>
      </w:r>
      <w:r>
        <w:fldChar w:fldCharType="begin"/>
      </w:r>
      <w:r>
        <w:instrText xml:space="preserve"> PAGEREF _Toc76504929 \h </w:instrText>
      </w:r>
      <w:r>
        <w:fldChar w:fldCharType="separate"/>
      </w:r>
      <w:r>
        <w:t>135</w:t>
      </w:r>
      <w:r>
        <w:fldChar w:fldCharType="end"/>
      </w:r>
    </w:p>
    <w:p w14:paraId="5D905ADF" w14:textId="15DB4D7F" w:rsidR="00D63595" w:rsidRDefault="00D6359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_Toc76504930 \h </w:instrText>
      </w:r>
      <w:r>
        <w:fldChar w:fldCharType="separate"/>
      </w:r>
      <w:r>
        <w:t>135</w:t>
      </w:r>
      <w:r>
        <w:fldChar w:fldCharType="end"/>
      </w:r>
    </w:p>
    <w:p w14:paraId="05FB15F3" w14:textId="56E1477C" w:rsidR="00D63595" w:rsidRDefault="00D63595">
      <w:pPr>
        <w:pStyle w:val="TOC4"/>
        <w:rPr>
          <w:rFonts w:asciiTheme="minorHAnsi" w:eastAsiaTheme="minorEastAsia" w:hAnsiTheme="minorHAnsi" w:cstheme="minorBidi"/>
          <w:sz w:val="22"/>
          <w:szCs w:val="22"/>
          <w:lang w:eastAsia="en-GB"/>
        </w:rPr>
      </w:pPr>
      <w:r>
        <w:lastRenderedPageBreak/>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_Toc76504931 \h </w:instrText>
      </w:r>
      <w:r>
        <w:fldChar w:fldCharType="separate"/>
      </w:r>
      <w:r>
        <w:t>135</w:t>
      </w:r>
      <w:r>
        <w:fldChar w:fldCharType="end"/>
      </w:r>
    </w:p>
    <w:p w14:paraId="0C85C533" w14:textId="14094DC8" w:rsidR="00D63595" w:rsidRDefault="00D6359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_Toc76504932 \h </w:instrText>
      </w:r>
      <w:r>
        <w:fldChar w:fldCharType="separate"/>
      </w:r>
      <w:r>
        <w:t>135</w:t>
      </w:r>
      <w:r>
        <w:fldChar w:fldCharType="end"/>
      </w:r>
    </w:p>
    <w:p w14:paraId="02EAF8AB" w14:textId="6BA1C2E3" w:rsidR="00D63595" w:rsidRDefault="00D6359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_Toc76504933 \h </w:instrText>
      </w:r>
      <w:r>
        <w:fldChar w:fldCharType="separate"/>
      </w:r>
      <w:r>
        <w:t>135</w:t>
      </w:r>
      <w:r>
        <w:fldChar w:fldCharType="end"/>
      </w:r>
    </w:p>
    <w:p w14:paraId="0B526202" w14:textId="67C1D8A3" w:rsidR="00D63595" w:rsidRDefault="00D63595">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_Toc76504934 \h </w:instrText>
      </w:r>
      <w:r>
        <w:fldChar w:fldCharType="separate"/>
      </w:r>
      <w:r>
        <w:t>135</w:t>
      </w:r>
      <w:r>
        <w:fldChar w:fldCharType="end"/>
      </w:r>
    </w:p>
    <w:p w14:paraId="7286AECF" w14:textId="7983E26A" w:rsidR="00D63595" w:rsidRDefault="00D63595">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_Toc76504935 \h </w:instrText>
      </w:r>
      <w:r>
        <w:fldChar w:fldCharType="separate"/>
      </w:r>
      <w:r>
        <w:t>135</w:t>
      </w:r>
      <w:r>
        <w:fldChar w:fldCharType="end"/>
      </w:r>
    </w:p>
    <w:p w14:paraId="33ED21FE" w14:textId="68F3041D" w:rsidR="00D63595" w:rsidRDefault="00D63595">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_Toc76504936 \h </w:instrText>
      </w:r>
      <w:r>
        <w:fldChar w:fldCharType="separate"/>
      </w:r>
      <w:r>
        <w:t>135</w:t>
      </w:r>
      <w:r>
        <w:fldChar w:fldCharType="end"/>
      </w:r>
    </w:p>
    <w:p w14:paraId="2B3DE012" w14:textId="562D7249" w:rsidR="00D63595" w:rsidRDefault="00D63595">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_Toc76504937 \h </w:instrText>
      </w:r>
      <w:r>
        <w:fldChar w:fldCharType="separate"/>
      </w:r>
      <w:r>
        <w:t>135</w:t>
      </w:r>
      <w:r>
        <w:fldChar w:fldCharType="end"/>
      </w:r>
    </w:p>
    <w:p w14:paraId="7FC9E15C" w14:textId="3BD3A438" w:rsidR="00D63595" w:rsidRDefault="00D63595">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_Toc76504938 \h </w:instrText>
      </w:r>
      <w:r>
        <w:fldChar w:fldCharType="separate"/>
      </w:r>
      <w:r>
        <w:t>135</w:t>
      </w:r>
      <w:r>
        <w:fldChar w:fldCharType="end"/>
      </w:r>
    </w:p>
    <w:p w14:paraId="7ED789EB" w14:textId="33C07549" w:rsidR="00D63595" w:rsidRDefault="00D63595">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_Toc76504939 \h </w:instrText>
      </w:r>
      <w:r>
        <w:fldChar w:fldCharType="separate"/>
      </w:r>
      <w:r>
        <w:t>135</w:t>
      </w:r>
      <w:r>
        <w:fldChar w:fldCharType="end"/>
      </w:r>
    </w:p>
    <w:p w14:paraId="2DD2F42F" w14:textId="7D77DF9E" w:rsidR="00D63595" w:rsidRDefault="00D63595">
      <w:pPr>
        <w:pStyle w:val="TOC5"/>
        <w:rPr>
          <w:rFonts w:asciiTheme="minorHAnsi" w:eastAsiaTheme="minorEastAsia" w:hAnsiTheme="minorHAnsi" w:cstheme="minorBidi"/>
          <w:sz w:val="22"/>
          <w:szCs w:val="22"/>
          <w:lang w:eastAsia="en-GB"/>
        </w:rPr>
      </w:pPr>
      <w:r w:rsidRPr="001F283B">
        <w:rPr>
          <w:rFonts w:eastAsia="SimSun"/>
          <w:lang w:eastAsia="zh-CN"/>
        </w:rPr>
        <w:t>6.5.2.5.5</w:t>
      </w:r>
      <w:r>
        <w:rPr>
          <w:rFonts w:asciiTheme="minorHAnsi" w:eastAsiaTheme="minorEastAsia" w:hAnsiTheme="minorHAnsi" w:cstheme="minorBidi"/>
          <w:sz w:val="22"/>
          <w:szCs w:val="22"/>
          <w:lang w:eastAsia="en-GB"/>
        </w:rPr>
        <w:tab/>
      </w:r>
      <w:r w:rsidRPr="001F283B">
        <w:rPr>
          <w:rFonts w:eastAsia="SimSun"/>
          <w:lang w:eastAsia="zh-CN"/>
        </w:rPr>
        <w:t>NB-IoT test requirement</w:t>
      </w:r>
      <w:r>
        <w:tab/>
      </w:r>
      <w:r>
        <w:fldChar w:fldCharType="begin"/>
      </w:r>
      <w:r>
        <w:instrText xml:space="preserve"> PAGEREF _Toc76504940 \h </w:instrText>
      </w:r>
      <w:r>
        <w:fldChar w:fldCharType="separate"/>
      </w:r>
      <w:r>
        <w:t>136</w:t>
      </w:r>
      <w:r>
        <w:fldChar w:fldCharType="end"/>
      </w:r>
    </w:p>
    <w:p w14:paraId="10EE73A3" w14:textId="4991D5AD" w:rsidR="00D63595" w:rsidRDefault="00D63595">
      <w:pPr>
        <w:pStyle w:val="TOC5"/>
        <w:rPr>
          <w:rFonts w:asciiTheme="minorHAnsi" w:eastAsiaTheme="minorEastAsia" w:hAnsiTheme="minorHAnsi" w:cstheme="minorBidi"/>
          <w:sz w:val="22"/>
          <w:szCs w:val="22"/>
          <w:lang w:eastAsia="en-GB"/>
        </w:rPr>
      </w:pPr>
      <w:r w:rsidRPr="001F283B">
        <w:rPr>
          <w:rFonts w:eastAsia="SimSun"/>
          <w:lang w:eastAsia="zh-CN"/>
        </w:rPr>
        <w:t>6.5.2.5.6</w:t>
      </w:r>
      <w:r>
        <w:rPr>
          <w:rFonts w:asciiTheme="minorHAnsi" w:eastAsiaTheme="minorEastAsia" w:hAnsiTheme="minorHAnsi" w:cstheme="minorBidi"/>
          <w:sz w:val="22"/>
          <w:szCs w:val="22"/>
          <w:lang w:eastAsia="en-GB"/>
        </w:rPr>
        <w:tab/>
      </w:r>
      <w:r w:rsidRPr="001F283B">
        <w:rPr>
          <w:rFonts w:eastAsia="SimSun"/>
          <w:lang w:eastAsia="zh-CN"/>
        </w:rPr>
        <w:t>NR test requirement</w:t>
      </w:r>
      <w:r>
        <w:tab/>
      </w:r>
      <w:r>
        <w:fldChar w:fldCharType="begin"/>
      </w:r>
      <w:r>
        <w:instrText xml:space="preserve"> PAGEREF _Toc76504941 \h </w:instrText>
      </w:r>
      <w:r>
        <w:fldChar w:fldCharType="separate"/>
      </w:r>
      <w:r>
        <w:t>136</w:t>
      </w:r>
      <w:r>
        <w:fldChar w:fldCharType="end"/>
      </w:r>
    </w:p>
    <w:p w14:paraId="26D6EF69" w14:textId="160BBE9E" w:rsidR="00D63595" w:rsidRDefault="00D63595">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_Toc76504942 \h </w:instrText>
      </w:r>
      <w:r>
        <w:fldChar w:fldCharType="separate"/>
      </w:r>
      <w:r>
        <w:t>136</w:t>
      </w:r>
      <w:r>
        <w:fldChar w:fldCharType="end"/>
      </w:r>
    </w:p>
    <w:p w14:paraId="1EAB55A8" w14:textId="42E317F5" w:rsidR="00D63595" w:rsidRDefault="00D63595">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_Toc76504943 \h </w:instrText>
      </w:r>
      <w:r>
        <w:fldChar w:fldCharType="separate"/>
      </w:r>
      <w:r>
        <w:t>136</w:t>
      </w:r>
      <w:r>
        <w:fldChar w:fldCharType="end"/>
      </w:r>
    </w:p>
    <w:p w14:paraId="2E01BE96" w14:textId="6BB0466E" w:rsidR="00D63595" w:rsidRDefault="00D63595">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_Toc76504944 \h </w:instrText>
      </w:r>
      <w:r>
        <w:fldChar w:fldCharType="separate"/>
      </w:r>
      <w:r>
        <w:t>136</w:t>
      </w:r>
      <w:r>
        <w:fldChar w:fldCharType="end"/>
      </w:r>
    </w:p>
    <w:p w14:paraId="13F94EF2" w14:textId="088F3D64" w:rsidR="00D63595" w:rsidRDefault="00D63595">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_Toc76504945 \h </w:instrText>
      </w:r>
      <w:r>
        <w:fldChar w:fldCharType="separate"/>
      </w:r>
      <w:r>
        <w:t>136</w:t>
      </w:r>
      <w:r>
        <w:fldChar w:fldCharType="end"/>
      </w:r>
    </w:p>
    <w:p w14:paraId="5E565435" w14:textId="588F6A95" w:rsidR="00D63595" w:rsidRDefault="00D63595">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_Toc76504946 \h </w:instrText>
      </w:r>
      <w:r>
        <w:fldChar w:fldCharType="separate"/>
      </w:r>
      <w:r>
        <w:t>136</w:t>
      </w:r>
      <w:r>
        <w:fldChar w:fldCharType="end"/>
      </w:r>
    </w:p>
    <w:p w14:paraId="30E95B3C" w14:textId="68793F66" w:rsidR="00D63595" w:rsidRDefault="00D63595">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_Toc76504947 \h </w:instrText>
      </w:r>
      <w:r>
        <w:fldChar w:fldCharType="separate"/>
      </w:r>
      <w:r>
        <w:t>137</w:t>
      </w:r>
      <w:r>
        <w:fldChar w:fldCharType="end"/>
      </w:r>
    </w:p>
    <w:p w14:paraId="035DC872" w14:textId="4A08C59E" w:rsidR="00D63595" w:rsidRDefault="00D63595">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_Toc76504948 \h </w:instrText>
      </w:r>
      <w:r>
        <w:fldChar w:fldCharType="separate"/>
      </w:r>
      <w:r>
        <w:t>137</w:t>
      </w:r>
      <w:r>
        <w:fldChar w:fldCharType="end"/>
      </w:r>
    </w:p>
    <w:p w14:paraId="3FDF6101" w14:textId="0D065B6B" w:rsidR="00D63595" w:rsidRDefault="00D63595">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_Toc76504949 \h </w:instrText>
      </w:r>
      <w:r>
        <w:fldChar w:fldCharType="separate"/>
      </w:r>
      <w:r>
        <w:t>137</w:t>
      </w:r>
      <w:r>
        <w:fldChar w:fldCharType="end"/>
      </w:r>
    </w:p>
    <w:p w14:paraId="779947EA" w14:textId="3F8F8DB0" w:rsidR="00D63595" w:rsidRDefault="00D63595">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_Toc76504950 \h </w:instrText>
      </w:r>
      <w:r>
        <w:fldChar w:fldCharType="separate"/>
      </w:r>
      <w:r>
        <w:t>137</w:t>
      </w:r>
      <w:r>
        <w:fldChar w:fldCharType="end"/>
      </w:r>
    </w:p>
    <w:p w14:paraId="4E68D311" w14:textId="1D626FC2" w:rsidR="00D63595" w:rsidRDefault="00D63595">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_Toc76504951 \h </w:instrText>
      </w:r>
      <w:r>
        <w:fldChar w:fldCharType="separate"/>
      </w:r>
      <w:r>
        <w:t>137</w:t>
      </w:r>
      <w:r>
        <w:fldChar w:fldCharType="end"/>
      </w:r>
    </w:p>
    <w:p w14:paraId="26762525" w14:textId="2AE744E3" w:rsidR="00D63595" w:rsidRDefault="00D63595">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_Toc76504952 \h </w:instrText>
      </w:r>
      <w:r>
        <w:fldChar w:fldCharType="separate"/>
      </w:r>
      <w:r>
        <w:t>138</w:t>
      </w:r>
      <w:r>
        <w:fldChar w:fldCharType="end"/>
      </w:r>
    </w:p>
    <w:p w14:paraId="1D7BBA7C" w14:textId="06AE7B2D" w:rsidR="00D63595" w:rsidRDefault="00D63595">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_Toc76504953 \h </w:instrText>
      </w:r>
      <w:r>
        <w:fldChar w:fldCharType="separate"/>
      </w:r>
      <w:r>
        <w:t>138</w:t>
      </w:r>
      <w:r>
        <w:fldChar w:fldCharType="end"/>
      </w:r>
    </w:p>
    <w:p w14:paraId="2EADE9CF" w14:textId="2789E9E3" w:rsidR="00D63595" w:rsidRDefault="00D63595">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_Toc76504954 \h </w:instrText>
      </w:r>
      <w:r>
        <w:fldChar w:fldCharType="separate"/>
      </w:r>
      <w:r>
        <w:t>138</w:t>
      </w:r>
      <w:r>
        <w:fldChar w:fldCharType="end"/>
      </w:r>
    </w:p>
    <w:p w14:paraId="60EF7DF8" w14:textId="2730DF4C" w:rsidR="00D63595" w:rsidRDefault="00D63595">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_Toc76504955 \h </w:instrText>
      </w:r>
      <w:r>
        <w:fldChar w:fldCharType="separate"/>
      </w:r>
      <w:r>
        <w:t>138</w:t>
      </w:r>
      <w:r>
        <w:fldChar w:fldCharType="end"/>
      </w:r>
    </w:p>
    <w:p w14:paraId="5EC06FC7" w14:textId="5891657C" w:rsidR="00D63595" w:rsidRDefault="00D63595">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_Toc76504956 \h </w:instrText>
      </w:r>
      <w:r>
        <w:fldChar w:fldCharType="separate"/>
      </w:r>
      <w:r>
        <w:t>138</w:t>
      </w:r>
      <w:r>
        <w:fldChar w:fldCharType="end"/>
      </w:r>
    </w:p>
    <w:p w14:paraId="178D1996" w14:textId="75281CB6" w:rsidR="00D63595" w:rsidRDefault="00D63595">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_Toc76504957 \h </w:instrText>
      </w:r>
      <w:r>
        <w:fldChar w:fldCharType="separate"/>
      </w:r>
      <w:r>
        <w:t>139</w:t>
      </w:r>
      <w:r>
        <w:fldChar w:fldCharType="end"/>
      </w:r>
    </w:p>
    <w:p w14:paraId="1B1B3F60" w14:textId="23A509EA" w:rsidR="00D63595" w:rsidRDefault="00D63595">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_Toc76504958 \h </w:instrText>
      </w:r>
      <w:r>
        <w:fldChar w:fldCharType="separate"/>
      </w:r>
      <w:r>
        <w:t>139</w:t>
      </w:r>
      <w:r>
        <w:fldChar w:fldCharType="end"/>
      </w:r>
    </w:p>
    <w:p w14:paraId="7F5AFBF8" w14:textId="43634EA0" w:rsidR="00D63595" w:rsidRDefault="00D63595">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_Toc76504959 \h </w:instrText>
      </w:r>
      <w:r>
        <w:fldChar w:fldCharType="separate"/>
      </w:r>
      <w:r>
        <w:t>139</w:t>
      </w:r>
      <w:r>
        <w:fldChar w:fldCharType="end"/>
      </w:r>
    </w:p>
    <w:p w14:paraId="60815ED7" w14:textId="47906EA1" w:rsidR="00D63595" w:rsidRDefault="00D63595">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_Toc76504960 \h </w:instrText>
      </w:r>
      <w:r>
        <w:fldChar w:fldCharType="separate"/>
      </w:r>
      <w:r>
        <w:t>140</w:t>
      </w:r>
      <w:r>
        <w:fldChar w:fldCharType="end"/>
      </w:r>
    </w:p>
    <w:p w14:paraId="5E2040C9" w14:textId="03F598ED" w:rsidR="00D63595" w:rsidRDefault="00D63595">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_Toc76504961 \h </w:instrText>
      </w:r>
      <w:r>
        <w:fldChar w:fldCharType="separate"/>
      </w:r>
      <w:r>
        <w:t>140</w:t>
      </w:r>
      <w:r>
        <w:fldChar w:fldCharType="end"/>
      </w:r>
    </w:p>
    <w:p w14:paraId="16624154" w14:textId="61923FCB" w:rsidR="00D63595" w:rsidRDefault="00D63595">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_Toc76504962 \h </w:instrText>
      </w:r>
      <w:r>
        <w:fldChar w:fldCharType="separate"/>
      </w:r>
      <w:r>
        <w:t>149</w:t>
      </w:r>
      <w:r>
        <w:fldChar w:fldCharType="end"/>
      </w:r>
    </w:p>
    <w:p w14:paraId="5270F2FB" w14:textId="68B7FC6D" w:rsidR="00D63595" w:rsidRDefault="00D63595">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_Toc76504963 \h </w:instrText>
      </w:r>
      <w:r>
        <w:fldChar w:fldCharType="separate"/>
      </w:r>
      <w:r>
        <w:t>156</w:t>
      </w:r>
      <w:r>
        <w:fldChar w:fldCharType="end"/>
      </w:r>
    </w:p>
    <w:p w14:paraId="52265B41" w14:textId="42049FBA" w:rsidR="00D63595" w:rsidRDefault="00D63595">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_Toc76504964 \h </w:instrText>
      </w:r>
      <w:r>
        <w:fldChar w:fldCharType="separate"/>
      </w:r>
      <w:r>
        <w:t>156</w:t>
      </w:r>
      <w:r>
        <w:fldChar w:fldCharType="end"/>
      </w:r>
    </w:p>
    <w:p w14:paraId="24879ED0" w14:textId="50A789AB" w:rsidR="00D63595" w:rsidRDefault="00D63595">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_Toc76504965 \h </w:instrText>
      </w:r>
      <w:r>
        <w:fldChar w:fldCharType="separate"/>
      </w:r>
      <w:r>
        <w:t>156</w:t>
      </w:r>
      <w:r>
        <w:fldChar w:fldCharType="end"/>
      </w:r>
    </w:p>
    <w:p w14:paraId="01E44F02" w14:textId="5885FBC5" w:rsidR="00D63595" w:rsidRDefault="00D63595">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_Toc76504966 \h </w:instrText>
      </w:r>
      <w:r>
        <w:fldChar w:fldCharType="separate"/>
      </w:r>
      <w:r>
        <w:t>157</w:t>
      </w:r>
      <w:r>
        <w:fldChar w:fldCharType="end"/>
      </w:r>
    </w:p>
    <w:p w14:paraId="2EB7B11B" w14:textId="4307B83E" w:rsidR="00D63595" w:rsidRDefault="00D63595">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_Toc76504967 \h </w:instrText>
      </w:r>
      <w:r>
        <w:fldChar w:fldCharType="separate"/>
      </w:r>
      <w:r>
        <w:t>157</w:t>
      </w:r>
      <w:r>
        <w:fldChar w:fldCharType="end"/>
      </w:r>
    </w:p>
    <w:p w14:paraId="5812272F" w14:textId="7D8F6426" w:rsidR="00D63595" w:rsidRDefault="00D63595">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_Toc76504968 \h </w:instrText>
      </w:r>
      <w:r>
        <w:fldChar w:fldCharType="separate"/>
      </w:r>
      <w:r>
        <w:t>157</w:t>
      </w:r>
      <w:r>
        <w:fldChar w:fldCharType="end"/>
      </w:r>
    </w:p>
    <w:p w14:paraId="4B7626C4" w14:textId="441D3FA5" w:rsidR="00D63595" w:rsidRDefault="00D63595">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_Toc76504969 \h </w:instrText>
      </w:r>
      <w:r>
        <w:fldChar w:fldCharType="separate"/>
      </w:r>
      <w:r>
        <w:t>157</w:t>
      </w:r>
      <w:r>
        <w:fldChar w:fldCharType="end"/>
      </w:r>
    </w:p>
    <w:p w14:paraId="0EBA0E3D" w14:textId="788FF221" w:rsidR="00D63595" w:rsidRDefault="00D63595">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_Toc76504970 \h </w:instrText>
      </w:r>
      <w:r>
        <w:fldChar w:fldCharType="separate"/>
      </w:r>
      <w:r>
        <w:t>158</w:t>
      </w:r>
      <w:r>
        <w:fldChar w:fldCharType="end"/>
      </w:r>
    </w:p>
    <w:p w14:paraId="12C0F641" w14:textId="24C45258" w:rsidR="00D63595" w:rsidRDefault="00D63595">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_Toc76504971 \h </w:instrText>
      </w:r>
      <w:r>
        <w:fldChar w:fldCharType="separate"/>
      </w:r>
      <w:r>
        <w:t>158</w:t>
      </w:r>
      <w:r>
        <w:fldChar w:fldCharType="end"/>
      </w:r>
    </w:p>
    <w:p w14:paraId="0FB3E904" w14:textId="4E13FEFA" w:rsidR="00D63595" w:rsidRDefault="00D63595">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_Toc76504972 \h </w:instrText>
      </w:r>
      <w:r>
        <w:fldChar w:fldCharType="separate"/>
      </w:r>
      <w:r>
        <w:t>169</w:t>
      </w:r>
      <w:r>
        <w:fldChar w:fldCharType="end"/>
      </w:r>
    </w:p>
    <w:p w14:paraId="03FF0A49" w14:textId="6D6CFF8F" w:rsidR="00D63595" w:rsidRDefault="00D63595">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_Toc76504973 \h </w:instrText>
      </w:r>
      <w:r>
        <w:fldChar w:fldCharType="separate"/>
      </w:r>
      <w:r>
        <w:t>177</w:t>
      </w:r>
      <w:r>
        <w:fldChar w:fldCharType="end"/>
      </w:r>
    </w:p>
    <w:p w14:paraId="6A3A3F1A" w14:textId="57B118E0" w:rsidR="00D63595" w:rsidRDefault="00D63595">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_Toc76504974 \h </w:instrText>
      </w:r>
      <w:r>
        <w:fldChar w:fldCharType="separate"/>
      </w:r>
      <w:r>
        <w:t>177</w:t>
      </w:r>
      <w:r>
        <w:fldChar w:fldCharType="end"/>
      </w:r>
    </w:p>
    <w:p w14:paraId="5793A535" w14:textId="19D277F7" w:rsidR="00D63595" w:rsidRDefault="00D63595">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_Toc76504975 \h </w:instrText>
      </w:r>
      <w:r>
        <w:fldChar w:fldCharType="separate"/>
      </w:r>
      <w:r>
        <w:t>180</w:t>
      </w:r>
      <w:r>
        <w:fldChar w:fldCharType="end"/>
      </w:r>
    </w:p>
    <w:p w14:paraId="5635B726" w14:textId="1AACD5FA" w:rsidR="00D63595" w:rsidRDefault="00D63595">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_Toc76504976 \h </w:instrText>
      </w:r>
      <w:r>
        <w:fldChar w:fldCharType="separate"/>
      </w:r>
      <w:r>
        <w:t>180</w:t>
      </w:r>
      <w:r>
        <w:fldChar w:fldCharType="end"/>
      </w:r>
    </w:p>
    <w:p w14:paraId="65BFFEED" w14:textId="7BF1D914" w:rsidR="00D63595" w:rsidRDefault="00D63595">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_Toc76504977 \h </w:instrText>
      </w:r>
      <w:r>
        <w:fldChar w:fldCharType="separate"/>
      </w:r>
      <w:r>
        <w:t>180</w:t>
      </w:r>
      <w:r>
        <w:fldChar w:fldCharType="end"/>
      </w:r>
    </w:p>
    <w:p w14:paraId="11A3A6F0" w14:textId="54ED4850" w:rsidR="00D63595" w:rsidRDefault="00D63595">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_Toc76504978 \h </w:instrText>
      </w:r>
      <w:r>
        <w:fldChar w:fldCharType="separate"/>
      </w:r>
      <w:r>
        <w:t>180</w:t>
      </w:r>
      <w:r>
        <w:fldChar w:fldCharType="end"/>
      </w:r>
    </w:p>
    <w:p w14:paraId="4E47FAB0" w14:textId="799605A8" w:rsidR="00D63595" w:rsidRDefault="00D63595">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_Toc76504979 \h </w:instrText>
      </w:r>
      <w:r>
        <w:fldChar w:fldCharType="separate"/>
      </w:r>
      <w:r>
        <w:t>180</w:t>
      </w:r>
      <w:r>
        <w:fldChar w:fldCharType="end"/>
      </w:r>
    </w:p>
    <w:p w14:paraId="3A68FFF0" w14:textId="14597CB6" w:rsidR="00D63595" w:rsidRDefault="00D63595">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_Toc76504980 \h </w:instrText>
      </w:r>
      <w:r>
        <w:fldChar w:fldCharType="separate"/>
      </w:r>
      <w:r>
        <w:t>181</w:t>
      </w:r>
      <w:r>
        <w:fldChar w:fldCharType="end"/>
      </w:r>
    </w:p>
    <w:p w14:paraId="692F7765" w14:textId="6213B721" w:rsidR="00D63595" w:rsidRDefault="00D63595">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_Toc76504981 \h </w:instrText>
      </w:r>
      <w:r>
        <w:fldChar w:fldCharType="separate"/>
      </w:r>
      <w:r>
        <w:t>181</w:t>
      </w:r>
      <w:r>
        <w:fldChar w:fldCharType="end"/>
      </w:r>
    </w:p>
    <w:p w14:paraId="5D045C65" w14:textId="466DF7B7" w:rsidR="00D63595" w:rsidRDefault="00D63595">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_Toc76504982 \h </w:instrText>
      </w:r>
      <w:r>
        <w:fldChar w:fldCharType="separate"/>
      </w:r>
      <w:r>
        <w:t>181</w:t>
      </w:r>
      <w:r>
        <w:fldChar w:fldCharType="end"/>
      </w:r>
    </w:p>
    <w:p w14:paraId="0B596E74" w14:textId="51A41F16" w:rsidR="00D63595" w:rsidRDefault="00D63595">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_Toc76504983 \h </w:instrText>
      </w:r>
      <w:r>
        <w:fldChar w:fldCharType="separate"/>
      </w:r>
      <w:r>
        <w:t>181</w:t>
      </w:r>
      <w:r>
        <w:fldChar w:fldCharType="end"/>
      </w:r>
    </w:p>
    <w:p w14:paraId="00EF10DE" w14:textId="7307FA34" w:rsidR="00D63595" w:rsidRDefault="00D63595">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_Toc76504984 \h </w:instrText>
      </w:r>
      <w:r>
        <w:fldChar w:fldCharType="separate"/>
      </w:r>
      <w:r>
        <w:t>181</w:t>
      </w:r>
      <w:r>
        <w:fldChar w:fldCharType="end"/>
      </w:r>
    </w:p>
    <w:p w14:paraId="6E66B504" w14:textId="2C1B90E0" w:rsidR="00D63595" w:rsidRDefault="00D63595">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_Toc76504985 \h </w:instrText>
      </w:r>
      <w:r>
        <w:fldChar w:fldCharType="separate"/>
      </w:r>
      <w:r>
        <w:t>181</w:t>
      </w:r>
      <w:r>
        <w:fldChar w:fldCharType="end"/>
      </w:r>
    </w:p>
    <w:p w14:paraId="753B4646" w14:textId="03571F25" w:rsidR="00D63595" w:rsidRDefault="00D63595">
      <w:pPr>
        <w:pStyle w:val="TOC5"/>
        <w:rPr>
          <w:rFonts w:asciiTheme="minorHAnsi" w:eastAsiaTheme="minorEastAsia" w:hAnsiTheme="minorHAnsi" w:cstheme="minorBidi"/>
          <w:sz w:val="22"/>
          <w:szCs w:val="22"/>
          <w:lang w:eastAsia="en-GB"/>
        </w:rPr>
      </w:pPr>
      <w:r w:rsidRPr="001F283B">
        <w:rPr>
          <w:rFonts w:eastAsia="MS Mincho"/>
        </w:rPr>
        <w:t>6.6.</w:t>
      </w:r>
      <w:r>
        <w:rPr>
          <w:lang w:eastAsia="zh-CN"/>
        </w:rPr>
        <w:t>4</w:t>
      </w:r>
      <w:r w:rsidRPr="001F283B">
        <w:rPr>
          <w:rFonts w:eastAsia="MS Mincho"/>
        </w:rPr>
        <w:t>.4.1</w:t>
      </w:r>
      <w:r>
        <w:rPr>
          <w:rFonts w:asciiTheme="minorHAnsi" w:eastAsiaTheme="minorEastAsia" w:hAnsiTheme="minorHAnsi" w:cstheme="minorBidi"/>
          <w:sz w:val="22"/>
          <w:szCs w:val="22"/>
          <w:lang w:eastAsia="en-GB"/>
        </w:rPr>
        <w:tab/>
      </w:r>
      <w:r w:rsidRPr="001F283B">
        <w:rPr>
          <w:rFonts w:eastAsia="MS Mincho"/>
        </w:rPr>
        <w:t>Initial conditions</w:t>
      </w:r>
      <w:r>
        <w:tab/>
      </w:r>
      <w:r>
        <w:fldChar w:fldCharType="begin"/>
      </w:r>
      <w:r>
        <w:instrText xml:space="preserve"> PAGEREF _Toc76504986 \h </w:instrText>
      </w:r>
      <w:r>
        <w:fldChar w:fldCharType="separate"/>
      </w:r>
      <w:r>
        <w:t>181</w:t>
      </w:r>
      <w:r>
        <w:fldChar w:fldCharType="end"/>
      </w:r>
    </w:p>
    <w:p w14:paraId="7E03DF7D" w14:textId="3DE325CF" w:rsidR="00D63595" w:rsidRDefault="00D63595">
      <w:pPr>
        <w:pStyle w:val="TOC5"/>
        <w:rPr>
          <w:rFonts w:asciiTheme="minorHAnsi" w:eastAsiaTheme="minorEastAsia" w:hAnsiTheme="minorHAnsi" w:cstheme="minorBidi"/>
          <w:sz w:val="22"/>
          <w:szCs w:val="22"/>
          <w:lang w:eastAsia="en-GB"/>
        </w:rPr>
      </w:pPr>
      <w:r w:rsidRPr="001F283B">
        <w:rPr>
          <w:rFonts w:eastAsia="MS Mincho"/>
        </w:rPr>
        <w:t>6.6.</w:t>
      </w:r>
      <w:r>
        <w:rPr>
          <w:lang w:eastAsia="zh-CN"/>
        </w:rPr>
        <w:t>4</w:t>
      </w:r>
      <w:r w:rsidRPr="001F283B">
        <w:rPr>
          <w:rFonts w:eastAsia="MS Mincho"/>
        </w:rPr>
        <w:t>.4.2</w:t>
      </w:r>
      <w:r>
        <w:rPr>
          <w:rFonts w:asciiTheme="minorHAnsi" w:eastAsiaTheme="minorEastAsia" w:hAnsiTheme="minorHAnsi" w:cstheme="minorBidi"/>
          <w:sz w:val="22"/>
          <w:szCs w:val="22"/>
          <w:lang w:eastAsia="en-GB"/>
        </w:rPr>
        <w:tab/>
      </w:r>
      <w:r w:rsidRPr="001F283B">
        <w:rPr>
          <w:rFonts w:eastAsia="MS Mincho"/>
        </w:rPr>
        <w:t>Procedure</w:t>
      </w:r>
      <w:r>
        <w:tab/>
      </w:r>
      <w:r>
        <w:fldChar w:fldCharType="begin"/>
      </w:r>
      <w:r>
        <w:instrText xml:space="preserve"> PAGEREF _Toc76504987 \h </w:instrText>
      </w:r>
      <w:r>
        <w:fldChar w:fldCharType="separate"/>
      </w:r>
      <w:r>
        <w:t>182</w:t>
      </w:r>
      <w:r>
        <w:fldChar w:fldCharType="end"/>
      </w:r>
    </w:p>
    <w:p w14:paraId="75A1CC8C" w14:textId="664023CA" w:rsidR="00D63595" w:rsidRDefault="00D63595">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_Toc76504988 \h </w:instrText>
      </w:r>
      <w:r>
        <w:fldChar w:fldCharType="separate"/>
      </w:r>
      <w:r>
        <w:t>182</w:t>
      </w:r>
      <w:r>
        <w:fldChar w:fldCharType="end"/>
      </w:r>
    </w:p>
    <w:p w14:paraId="5B3106BA" w14:textId="79C188E7" w:rsidR="00D63595" w:rsidRDefault="00D63595">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_Toc76504989 \h </w:instrText>
      </w:r>
      <w:r>
        <w:fldChar w:fldCharType="separate"/>
      </w:r>
      <w:r>
        <w:t>182</w:t>
      </w:r>
      <w:r>
        <w:fldChar w:fldCharType="end"/>
      </w:r>
    </w:p>
    <w:p w14:paraId="02DBEEC2" w14:textId="3A7A2E5E" w:rsidR="00D63595" w:rsidRDefault="00D63595">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_Toc76504990 \h </w:instrText>
      </w:r>
      <w:r>
        <w:fldChar w:fldCharType="separate"/>
      </w:r>
      <w:r>
        <w:t>184</w:t>
      </w:r>
      <w:r>
        <w:fldChar w:fldCharType="end"/>
      </w:r>
    </w:p>
    <w:p w14:paraId="4A632C24" w14:textId="473E1E0B" w:rsidR="00D63595" w:rsidRDefault="00D63595">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_Toc76504991 \h </w:instrText>
      </w:r>
      <w:r>
        <w:fldChar w:fldCharType="separate"/>
      </w:r>
      <w:r>
        <w:t>184</w:t>
      </w:r>
      <w:r>
        <w:fldChar w:fldCharType="end"/>
      </w:r>
    </w:p>
    <w:p w14:paraId="59A14C9A" w14:textId="306C9860" w:rsidR="00D63595" w:rsidRDefault="00D63595">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_Toc76504992 \h </w:instrText>
      </w:r>
      <w:r>
        <w:fldChar w:fldCharType="separate"/>
      </w:r>
      <w:r>
        <w:t>184</w:t>
      </w:r>
      <w:r>
        <w:fldChar w:fldCharType="end"/>
      </w:r>
    </w:p>
    <w:p w14:paraId="1C049387" w14:textId="010C38F0" w:rsidR="00D63595" w:rsidRDefault="00D63595">
      <w:pPr>
        <w:pStyle w:val="TOC5"/>
        <w:rPr>
          <w:rFonts w:asciiTheme="minorHAnsi" w:eastAsiaTheme="minorEastAsia" w:hAnsiTheme="minorHAnsi" w:cstheme="minorBidi"/>
          <w:sz w:val="22"/>
          <w:szCs w:val="22"/>
          <w:lang w:eastAsia="en-GB"/>
        </w:rPr>
      </w:pPr>
      <w:r>
        <w:lastRenderedPageBreak/>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_Toc76504993 \h </w:instrText>
      </w:r>
      <w:r>
        <w:fldChar w:fldCharType="separate"/>
      </w:r>
      <w:r>
        <w:t>185</w:t>
      </w:r>
      <w:r>
        <w:fldChar w:fldCharType="end"/>
      </w:r>
    </w:p>
    <w:p w14:paraId="769C64E0" w14:textId="693CB7A4" w:rsidR="00D63595" w:rsidRDefault="00D63595">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_Toc76504994 \h </w:instrText>
      </w:r>
      <w:r>
        <w:fldChar w:fldCharType="separate"/>
      </w:r>
      <w:r>
        <w:t>186</w:t>
      </w:r>
      <w:r>
        <w:fldChar w:fldCharType="end"/>
      </w:r>
    </w:p>
    <w:p w14:paraId="68D6E679" w14:textId="229D0DB0" w:rsidR="00D63595" w:rsidRDefault="00D63595">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_Toc76504995 \h </w:instrText>
      </w:r>
      <w:r>
        <w:fldChar w:fldCharType="separate"/>
      </w:r>
      <w:r>
        <w:t>187</w:t>
      </w:r>
      <w:r>
        <w:fldChar w:fldCharType="end"/>
      </w:r>
    </w:p>
    <w:p w14:paraId="1754AEF7" w14:textId="69AA4E32" w:rsidR="00D63595" w:rsidRDefault="00D63595">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_Toc76504996 \h </w:instrText>
      </w:r>
      <w:r>
        <w:fldChar w:fldCharType="separate"/>
      </w:r>
      <w:r>
        <w:t>187</w:t>
      </w:r>
      <w:r>
        <w:fldChar w:fldCharType="end"/>
      </w:r>
    </w:p>
    <w:p w14:paraId="26C8E8A3" w14:textId="4A372AF6" w:rsidR="00D63595" w:rsidRDefault="00D63595">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_Toc76504997 \h </w:instrText>
      </w:r>
      <w:r>
        <w:fldChar w:fldCharType="separate"/>
      </w:r>
      <w:r>
        <w:t>188</w:t>
      </w:r>
      <w:r>
        <w:fldChar w:fldCharType="end"/>
      </w:r>
    </w:p>
    <w:p w14:paraId="049183D2" w14:textId="6B3FBEEB" w:rsidR="00D63595" w:rsidRDefault="00D63595">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_Toc76504998 \h </w:instrText>
      </w:r>
      <w:r>
        <w:fldChar w:fldCharType="separate"/>
      </w:r>
      <w:r>
        <w:t>188</w:t>
      </w:r>
      <w:r>
        <w:fldChar w:fldCharType="end"/>
      </w:r>
    </w:p>
    <w:p w14:paraId="5D7AB128" w14:textId="16BC176C" w:rsidR="00D63595" w:rsidRDefault="00D63595">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_Toc76504999 \h </w:instrText>
      </w:r>
      <w:r>
        <w:fldChar w:fldCharType="separate"/>
      </w:r>
      <w:r>
        <w:t>188</w:t>
      </w:r>
      <w:r>
        <w:fldChar w:fldCharType="end"/>
      </w:r>
    </w:p>
    <w:p w14:paraId="46EB2944" w14:textId="5349B971" w:rsidR="00D63595" w:rsidRDefault="00D63595">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_Toc76505000 \h </w:instrText>
      </w:r>
      <w:r>
        <w:fldChar w:fldCharType="separate"/>
      </w:r>
      <w:r>
        <w:t>188</w:t>
      </w:r>
      <w:r>
        <w:fldChar w:fldCharType="end"/>
      </w:r>
    </w:p>
    <w:p w14:paraId="469AF875" w14:textId="60588921" w:rsidR="00D63595" w:rsidRDefault="00D63595">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_Toc76505001 \h </w:instrText>
      </w:r>
      <w:r>
        <w:fldChar w:fldCharType="separate"/>
      </w:r>
      <w:r>
        <w:t>188</w:t>
      </w:r>
      <w:r>
        <w:fldChar w:fldCharType="end"/>
      </w:r>
    </w:p>
    <w:p w14:paraId="423A89C7" w14:textId="336F7377" w:rsidR="00D63595" w:rsidRDefault="00D63595">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_Toc76505002 \h </w:instrText>
      </w:r>
      <w:r>
        <w:fldChar w:fldCharType="separate"/>
      </w:r>
      <w:r>
        <w:t>188</w:t>
      </w:r>
      <w:r>
        <w:fldChar w:fldCharType="end"/>
      </w:r>
    </w:p>
    <w:p w14:paraId="5AC47900" w14:textId="24987296" w:rsidR="00D63595" w:rsidRDefault="00D63595">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_Toc76505003 \h </w:instrText>
      </w:r>
      <w:r>
        <w:fldChar w:fldCharType="separate"/>
      </w:r>
      <w:r>
        <w:t>188</w:t>
      </w:r>
      <w:r>
        <w:fldChar w:fldCharType="end"/>
      </w:r>
    </w:p>
    <w:p w14:paraId="3E62C972" w14:textId="5410FB38" w:rsidR="00D63595" w:rsidRDefault="00D63595">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_Toc76505004 \h </w:instrText>
      </w:r>
      <w:r>
        <w:fldChar w:fldCharType="separate"/>
      </w:r>
      <w:r>
        <w:t>189</w:t>
      </w:r>
      <w:r>
        <w:fldChar w:fldCharType="end"/>
      </w:r>
    </w:p>
    <w:p w14:paraId="6ED6E916" w14:textId="1C4DF3DF" w:rsidR="00D63595" w:rsidRDefault="00D63595">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_Toc76505005 \h </w:instrText>
      </w:r>
      <w:r>
        <w:fldChar w:fldCharType="separate"/>
      </w:r>
      <w:r>
        <w:t>190</w:t>
      </w:r>
      <w:r>
        <w:fldChar w:fldCharType="end"/>
      </w:r>
    </w:p>
    <w:p w14:paraId="45B8E68E" w14:textId="3B95C64D" w:rsidR="00D63595" w:rsidRDefault="00D63595">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_Toc76505006 \h </w:instrText>
      </w:r>
      <w:r>
        <w:fldChar w:fldCharType="separate"/>
      </w:r>
      <w:r>
        <w:t>190</w:t>
      </w:r>
      <w:r>
        <w:fldChar w:fldCharType="end"/>
      </w:r>
    </w:p>
    <w:p w14:paraId="6171AF46" w14:textId="3060E17C" w:rsidR="00D63595" w:rsidRDefault="00D63595">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_Toc76505007 \h </w:instrText>
      </w:r>
      <w:r>
        <w:fldChar w:fldCharType="separate"/>
      </w:r>
      <w:r>
        <w:t>190</w:t>
      </w:r>
      <w:r>
        <w:fldChar w:fldCharType="end"/>
      </w:r>
    </w:p>
    <w:p w14:paraId="615DFA87" w14:textId="6261F50D" w:rsidR="00D63595" w:rsidRDefault="00D63595">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_Toc76505008 \h </w:instrText>
      </w:r>
      <w:r>
        <w:fldChar w:fldCharType="separate"/>
      </w:r>
      <w:r>
        <w:t>191</w:t>
      </w:r>
      <w:r>
        <w:fldChar w:fldCharType="end"/>
      </w:r>
    </w:p>
    <w:p w14:paraId="6D60EEAC" w14:textId="2B25AA23" w:rsidR="00D63595" w:rsidRDefault="00D63595">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_Toc76505009 \h </w:instrText>
      </w:r>
      <w:r>
        <w:fldChar w:fldCharType="separate"/>
      </w:r>
      <w:r>
        <w:t>191</w:t>
      </w:r>
      <w:r>
        <w:fldChar w:fldCharType="end"/>
      </w:r>
    </w:p>
    <w:p w14:paraId="3AB13053" w14:textId="2CF5CC0A" w:rsidR="00D63595" w:rsidRDefault="00D63595">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_Toc76505010 \h </w:instrText>
      </w:r>
      <w:r>
        <w:fldChar w:fldCharType="separate"/>
      </w:r>
      <w:r>
        <w:t>191</w:t>
      </w:r>
      <w:r>
        <w:fldChar w:fldCharType="end"/>
      </w:r>
    </w:p>
    <w:p w14:paraId="3A97B319" w14:textId="2D9262A7" w:rsidR="00D63595" w:rsidRDefault="00D6359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_Toc76505011 \h </w:instrText>
      </w:r>
      <w:r>
        <w:fldChar w:fldCharType="separate"/>
      </w:r>
      <w:r>
        <w:t>191</w:t>
      </w:r>
      <w:r>
        <w:fldChar w:fldCharType="end"/>
      </w:r>
    </w:p>
    <w:p w14:paraId="68BEA2D7" w14:textId="3956313A" w:rsidR="00D63595" w:rsidRDefault="00D6359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_Toc76505012 \h </w:instrText>
      </w:r>
      <w:r>
        <w:fldChar w:fldCharType="separate"/>
      </w:r>
      <w:r>
        <w:t>191</w:t>
      </w:r>
      <w:r>
        <w:fldChar w:fldCharType="end"/>
      </w:r>
    </w:p>
    <w:p w14:paraId="747A0D5C" w14:textId="2DCBFE40" w:rsidR="00D63595" w:rsidRDefault="00D6359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_Toc76505013 \h </w:instrText>
      </w:r>
      <w:r>
        <w:fldChar w:fldCharType="separate"/>
      </w:r>
      <w:r>
        <w:t>192</w:t>
      </w:r>
      <w:r>
        <w:fldChar w:fldCharType="end"/>
      </w:r>
    </w:p>
    <w:p w14:paraId="095F7AE9" w14:textId="172EF410" w:rsidR="00D63595" w:rsidRDefault="00D6359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_Toc76505014 \h </w:instrText>
      </w:r>
      <w:r>
        <w:fldChar w:fldCharType="separate"/>
      </w:r>
      <w:r>
        <w:t>192</w:t>
      </w:r>
      <w:r>
        <w:fldChar w:fldCharType="end"/>
      </w:r>
    </w:p>
    <w:p w14:paraId="2EFAF31E" w14:textId="1D1428A6" w:rsidR="00D63595" w:rsidRDefault="00D6359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_Toc76505015 \h </w:instrText>
      </w:r>
      <w:r>
        <w:fldChar w:fldCharType="separate"/>
      </w:r>
      <w:r>
        <w:t>192</w:t>
      </w:r>
      <w:r>
        <w:fldChar w:fldCharType="end"/>
      </w:r>
    </w:p>
    <w:p w14:paraId="6C4DA1C2" w14:textId="10095526" w:rsidR="00D63595" w:rsidRDefault="00D6359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_Toc76505016 \h </w:instrText>
      </w:r>
      <w:r>
        <w:fldChar w:fldCharType="separate"/>
      </w:r>
      <w:r>
        <w:t>192</w:t>
      </w:r>
      <w:r>
        <w:fldChar w:fldCharType="end"/>
      </w:r>
    </w:p>
    <w:p w14:paraId="794383D6" w14:textId="18928F8C" w:rsidR="00D63595" w:rsidRDefault="00D63595">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_Toc76505017 \h </w:instrText>
      </w:r>
      <w:r>
        <w:fldChar w:fldCharType="separate"/>
      </w:r>
      <w:r>
        <w:t>192</w:t>
      </w:r>
      <w:r>
        <w:fldChar w:fldCharType="end"/>
      </w:r>
    </w:p>
    <w:p w14:paraId="2E25AC65" w14:textId="20B39EFA" w:rsidR="00D63595" w:rsidRDefault="00D63595">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_Toc76505018 \h </w:instrText>
      </w:r>
      <w:r>
        <w:fldChar w:fldCharType="separate"/>
      </w:r>
      <w:r>
        <w:t>193</w:t>
      </w:r>
      <w:r>
        <w:fldChar w:fldCharType="end"/>
      </w:r>
    </w:p>
    <w:p w14:paraId="765357B5" w14:textId="65262564" w:rsidR="00D63595" w:rsidRDefault="00D63595">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_Toc76505019 \h </w:instrText>
      </w:r>
      <w:r>
        <w:fldChar w:fldCharType="separate"/>
      </w:r>
      <w:r>
        <w:t>193</w:t>
      </w:r>
      <w:r>
        <w:fldChar w:fldCharType="end"/>
      </w:r>
    </w:p>
    <w:p w14:paraId="7658C3B8" w14:textId="7E2E03D1" w:rsidR="00D63595" w:rsidRDefault="00D63595">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_Toc76505020 \h </w:instrText>
      </w:r>
      <w:r>
        <w:fldChar w:fldCharType="separate"/>
      </w:r>
      <w:r>
        <w:t>193</w:t>
      </w:r>
      <w:r>
        <w:fldChar w:fldCharType="end"/>
      </w:r>
    </w:p>
    <w:p w14:paraId="46596B8B" w14:textId="613E1378" w:rsidR="00D63595" w:rsidRDefault="00D6359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_Toc76505021 \h </w:instrText>
      </w:r>
      <w:r>
        <w:fldChar w:fldCharType="separate"/>
      </w:r>
      <w:r>
        <w:t>193</w:t>
      </w:r>
      <w:r>
        <w:fldChar w:fldCharType="end"/>
      </w:r>
    </w:p>
    <w:p w14:paraId="6F7F9D84" w14:textId="513F5011" w:rsidR="00D63595" w:rsidRDefault="00D6359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_Toc76505022 \h </w:instrText>
      </w:r>
      <w:r>
        <w:fldChar w:fldCharType="separate"/>
      </w:r>
      <w:r>
        <w:t>193</w:t>
      </w:r>
      <w:r>
        <w:fldChar w:fldCharType="end"/>
      </w:r>
    </w:p>
    <w:p w14:paraId="0DCAD1FC" w14:textId="0F79CE1F" w:rsidR="00D63595" w:rsidRDefault="00D6359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_Toc76505023 \h </w:instrText>
      </w:r>
      <w:r>
        <w:fldChar w:fldCharType="separate"/>
      </w:r>
      <w:r>
        <w:t>193</w:t>
      </w:r>
      <w:r>
        <w:fldChar w:fldCharType="end"/>
      </w:r>
    </w:p>
    <w:p w14:paraId="38E65BEE" w14:textId="08E76FC8" w:rsidR="00D63595" w:rsidRDefault="00D6359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_Toc76505024 \h </w:instrText>
      </w:r>
      <w:r>
        <w:fldChar w:fldCharType="separate"/>
      </w:r>
      <w:r>
        <w:t>194</w:t>
      </w:r>
      <w:r>
        <w:fldChar w:fldCharType="end"/>
      </w:r>
    </w:p>
    <w:p w14:paraId="786199D1" w14:textId="50CB9105" w:rsidR="00D63595" w:rsidRDefault="00D63595">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_Toc76505025 \h </w:instrText>
      </w:r>
      <w:r>
        <w:fldChar w:fldCharType="separate"/>
      </w:r>
      <w:r>
        <w:t>194</w:t>
      </w:r>
      <w:r>
        <w:fldChar w:fldCharType="end"/>
      </w:r>
    </w:p>
    <w:p w14:paraId="5356D764" w14:textId="3C2787C8" w:rsidR="00D63595" w:rsidRDefault="00D63595">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_Toc76505026 \h </w:instrText>
      </w:r>
      <w:r>
        <w:fldChar w:fldCharType="separate"/>
      </w:r>
      <w:r>
        <w:t>194</w:t>
      </w:r>
      <w:r>
        <w:fldChar w:fldCharType="end"/>
      </w:r>
    </w:p>
    <w:p w14:paraId="459209E5" w14:textId="363C788D" w:rsidR="00D63595" w:rsidRDefault="00D63595">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_Toc76505027 \h </w:instrText>
      </w:r>
      <w:r>
        <w:fldChar w:fldCharType="separate"/>
      </w:r>
      <w:r>
        <w:t>194</w:t>
      </w:r>
      <w:r>
        <w:fldChar w:fldCharType="end"/>
      </w:r>
    </w:p>
    <w:p w14:paraId="0E92659E" w14:textId="6EEA3AEC" w:rsidR="00D63595" w:rsidRDefault="00D63595">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_Toc76505028 \h </w:instrText>
      </w:r>
      <w:r>
        <w:fldChar w:fldCharType="separate"/>
      </w:r>
      <w:r>
        <w:t>194</w:t>
      </w:r>
      <w:r>
        <w:fldChar w:fldCharType="end"/>
      </w:r>
    </w:p>
    <w:p w14:paraId="2151268E" w14:textId="5DDCDBC0" w:rsidR="00D63595" w:rsidRDefault="00D6359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_Toc76505029 \h </w:instrText>
      </w:r>
      <w:r>
        <w:fldChar w:fldCharType="separate"/>
      </w:r>
      <w:r>
        <w:t>195</w:t>
      </w:r>
      <w:r>
        <w:fldChar w:fldCharType="end"/>
      </w:r>
    </w:p>
    <w:p w14:paraId="4140EC5A" w14:textId="4A669C95" w:rsidR="00D63595" w:rsidRDefault="00D63595">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_Toc76505030 \h </w:instrText>
      </w:r>
      <w:r>
        <w:fldChar w:fldCharType="separate"/>
      </w:r>
      <w:r>
        <w:t>195</w:t>
      </w:r>
      <w:r>
        <w:fldChar w:fldCharType="end"/>
      </w:r>
    </w:p>
    <w:p w14:paraId="72B81F92" w14:textId="4DD39B34" w:rsidR="00D63595" w:rsidRDefault="00D63595">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_Toc76505031 \h </w:instrText>
      </w:r>
      <w:r>
        <w:fldChar w:fldCharType="separate"/>
      </w:r>
      <w:r>
        <w:t>195</w:t>
      </w:r>
      <w:r>
        <w:fldChar w:fldCharType="end"/>
      </w:r>
    </w:p>
    <w:p w14:paraId="1CA00CF1" w14:textId="7C66F9B2" w:rsidR="00D63595" w:rsidRDefault="00D63595">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_Toc76505032 \h </w:instrText>
      </w:r>
      <w:r>
        <w:fldChar w:fldCharType="separate"/>
      </w:r>
      <w:r>
        <w:t>195</w:t>
      </w:r>
      <w:r>
        <w:fldChar w:fldCharType="end"/>
      </w:r>
    </w:p>
    <w:p w14:paraId="431D386A" w14:textId="076F36E4" w:rsidR="00D63595" w:rsidRDefault="00D63595">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_Toc76505033 \h </w:instrText>
      </w:r>
      <w:r>
        <w:fldChar w:fldCharType="separate"/>
      </w:r>
      <w:r>
        <w:t>195</w:t>
      </w:r>
      <w:r>
        <w:fldChar w:fldCharType="end"/>
      </w:r>
    </w:p>
    <w:p w14:paraId="530A238E" w14:textId="2768EF4F" w:rsidR="00D63595" w:rsidRDefault="00D63595">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_Toc76505034 \h </w:instrText>
      </w:r>
      <w:r>
        <w:fldChar w:fldCharType="separate"/>
      </w:r>
      <w:r>
        <w:t>195</w:t>
      </w:r>
      <w:r>
        <w:fldChar w:fldCharType="end"/>
      </w:r>
    </w:p>
    <w:p w14:paraId="4702F1C0" w14:textId="6F54D12C" w:rsidR="00D63595" w:rsidRDefault="00D63595">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_Toc76505035 \h </w:instrText>
      </w:r>
      <w:r>
        <w:fldChar w:fldCharType="separate"/>
      </w:r>
      <w:r>
        <w:t>196</w:t>
      </w:r>
      <w:r>
        <w:fldChar w:fldCharType="end"/>
      </w:r>
    </w:p>
    <w:p w14:paraId="5701338E" w14:textId="7BDB5086" w:rsidR="00D63595" w:rsidRDefault="00D63595">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_Toc76505036 \h </w:instrText>
      </w:r>
      <w:r>
        <w:fldChar w:fldCharType="separate"/>
      </w:r>
      <w:r>
        <w:t>196</w:t>
      </w:r>
      <w:r>
        <w:fldChar w:fldCharType="end"/>
      </w:r>
    </w:p>
    <w:p w14:paraId="6423C280" w14:textId="72C8FD58" w:rsidR="00D63595" w:rsidRDefault="00D63595">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_Toc76505037 \h </w:instrText>
      </w:r>
      <w:r>
        <w:fldChar w:fldCharType="separate"/>
      </w:r>
      <w:r>
        <w:t>196</w:t>
      </w:r>
      <w:r>
        <w:fldChar w:fldCharType="end"/>
      </w:r>
    </w:p>
    <w:p w14:paraId="4AE98244" w14:textId="145F950B" w:rsidR="00D63595" w:rsidRDefault="00D63595">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_Toc76505038 \h </w:instrText>
      </w:r>
      <w:r>
        <w:fldChar w:fldCharType="separate"/>
      </w:r>
      <w:r>
        <w:t>197</w:t>
      </w:r>
      <w:r>
        <w:fldChar w:fldCharType="end"/>
      </w:r>
    </w:p>
    <w:p w14:paraId="7B373567" w14:textId="74BF8197" w:rsidR="00D63595" w:rsidRDefault="00D63595">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_Toc76505039 \h </w:instrText>
      </w:r>
      <w:r>
        <w:fldChar w:fldCharType="separate"/>
      </w:r>
      <w:r>
        <w:t>197</w:t>
      </w:r>
      <w:r>
        <w:fldChar w:fldCharType="end"/>
      </w:r>
    </w:p>
    <w:p w14:paraId="1008B44C" w14:textId="54DD5602" w:rsidR="00D63595" w:rsidRDefault="00D63595">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_Toc76505040 \h </w:instrText>
      </w:r>
      <w:r>
        <w:fldChar w:fldCharType="separate"/>
      </w:r>
      <w:r>
        <w:t>197</w:t>
      </w:r>
      <w:r>
        <w:fldChar w:fldCharType="end"/>
      </w:r>
    </w:p>
    <w:p w14:paraId="38F96F19" w14:textId="66C1E946" w:rsidR="00D63595" w:rsidRDefault="00D63595">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_Toc76505041 \h </w:instrText>
      </w:r>
      <w:r>
        <w:fldChar w:fldCharType="separate"/>
      </w:r>
      <w:r>
        <w:t>197</w:t>
      </w:r>
      <w:r>
        <w:fldChar w:fldCharType="end"/>
      </w:r>
    </w:p>
    <w:p w14:paraId="5427E15B" w14:textId="48996ABF" w:rsidR="00D63595" w:rsidRDefault="00D63595">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_Toc76505042 \h </w:instrText>
      </w:r>
      <w:r>
        <w:fldChar w:fldCharType="separate"/>
      </w:r>
      <w:r>
        <w:t>197</w:t>
      </w:r>
      <w:r>
        <w:fldChar w:fldCharType="end"/>
      </w:r>
    </w:p>
    <w:p w14:paraId="18FD40A5" w14:textId="5A4237CF" w:rsidR="00D63595" w:rsidRDefault="00D63595">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_Toc76505043 \h </w:instrText>
      </w:r>
      <w:r>
        <w:fldChar w:fldCharType="separate"/>
      </w:r>
      <w:r>
        <w:t>198</w:t>
      </w:r>
      <w:r>
        <w:fldChar w:fldCharType="end"/>
      </w:r>
    </w:p>
    <w:p w14:paraId="46A5B296" w14:textId="4B2C096B" w:rsidR="00D63595" w:rsidRDefault="00D63595">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_Toc76505044 \h </w:instrText>
      </w:r>
      <w:r>
        <w:fldChar w:fldCharType="separate"/>
      </w:r>
      <w:r>
        <w:t>198</w:t>
      </w:r>
      <w:r>
        <w:fldChar w:fldCharType="end"/>
      </w:r>
    </w:p>
    <w:p w14:paraId="5DC10A9E" w14:textId="27A4BF3E" w:rsidR="00D63595" w:rsidRDefault="00D63595">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_Toc76505045 \h </w:instrText>
      </w:r>
      <w:r>
        <w:fldChar w:fldCharType="separate"/>
      </w:r>
      <w:r>
        <w:t>198</w:t>
      </w:r>
      <w:r>
        <w:fldChar w:fldCharType="end"/>
      </w:r>
    </w:p>
    <w:p w14:paraId="51C13F57" w14:textId="0DA9BAA8" w:rsidR="00D63595" w:rsidRDefault="00D63595">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_Toc76505046 \h </w:instrText>
      </w:r>
      <w:r>
        <w:fldChar w:fldCharType="separate"/>
      </w:r>
      <w:r>
        <w:t>199</w:t>
      </w:r>
      <w:r>
        <w:fldChar w:fldCharType="end"/>
      </w:r>
    </w:p>
    <w:p w14:paraId="7DA7D4AD" w14:textId="0EF0FA93" w:rsidR="00D63595" w:rsidRDefault="00D63595">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_Toc76505047 \h </w:instrText>
      </w:r>
      <w:r>
        <w:fldChar w:fldCharType="separate"/>
      </w:r>
      <w:r>
        <w:t>201</w:t>
      </w:r>
      <w:r>
        <w:fldChar w:fldCharType="end"/>
      </w:r>
    </w:p>
    <w:p w14:paraId="2A96FC84" w14:textId="1955E39E" w:rsidR="00D63595" w:rsidRDefault="00D63595">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_Toc76505048 \h </w:instrText>
      </w:r>
      <w:r>
        <w:fldChar w:fldCharType="separate"/>
      </w:r>
      <w:r>
        <w:t>201</w:t>
      </w:r>
      <w:r>
        <w:fldChar w:fldCharType="end"/>
      </w:r>
    </w:p>
    <w:p w14:paraId="7D621D9B" w14:textId="00506019" w:rsidR="00D63595" w:rsidRDefault="00D63595">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_Toc76505049 \h </w:instrText>
      </w:r>
      <w:r>
        <w:fldChar w:fldCharType="separate"/>
      </w:r>
      <w:r>
        <w:t>201</w:t>
      </w:r>
      <w:r>
        <w:fldChar w:fldCharType="end"/>
      </w:r>
    </w:p>
    <w:p w14:paraId="3816B25A" w14:textId="6A37A937" w:rsidR="00D63595" w:rsidRDefault="00D6359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_Toc76505050 \h </w:instrText>
      </w:r>
      <w:r>
        <w:fldChar w:fldCharType="separate"/>
      </w:r>
      <w:r>
        <w:t>202</w:t>
      </w:r>
      <w:r>
        <w:fldChar w:fldCharType="end"/>
      </w:r>
    </w:p>
    <w:p w14:paraId="59C50807" w14:textId="00E3853C" w:rsidR="00D63595" w:rsidRDefault="00D63595">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_Toc76505051 \h </w:instrText>
      </w:r>
      <w:r>
        <w:fldChar w:fldCharType="separate"/>
      </w:r>
      <w:r>
        <w:t>202</w:t>
      </w:r>
      <w:r>
        <w:fldChar w:fldCharType="end"/>
      </w:r>
    </w:p>
    <w:p w14:paraId="76D1CC81" w14:textId="5DED2C7F" w:rsidR="00D63595" w:rsidRDefault="00D63595">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_Toc76505052 \h </w:instrText>
      </w:r>
      <w:r>
        <w:fldChar w:fldCharType="separate"/>
      </w:r>
      <w:r>
        <w:t>202</w:t>
      </w:r>
      <w:r>
        <w:fldChar w:fldCharType="end"/>
      </w:r>
    </w:p>
    <w:p w14:paraId="699F7A81" w14:textId="4DE78288" w:rsidR="00D63595" w:rsidRDefault="00D63595">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_Toc76505053 \h </w:instrText>
      </w:r>
      <w:r>
        <w:fldChar w:fldCharType="separate"/>
      </w:r>
      <w:r>
        <w:t>202</w:t>
      </w:r>
      <w:r>
        <w:fldChar w:fldCharType="end"/>
      </w:r>
    </w:p>
    <w:p w14:paraId="262B9AA1" w14:textId="0D7E1177" w:rsidR="00D63595" w:rsidRDefault="00D63595">
      <w:pPr>
        <w:pStyle w:val="TOC3"/>
        <w:rPr>
          <w:rFonts w:asciiTheme="minorHAnsi" w:eastAsiaTheme="minorEastAsia" w:hAnsiTheme="minorHAnsi" w:cstheme="minorBidi"/>
          <w:sz w:val="22"/>
          <w:szCs w:val="22"/>
          <w:lang w:eastAsia="en-GB"/>
        </w:rPr>
      </w:pPr>
      <w:r>
        <w:lastRenderedPageBreak/>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_Toc76505054 \h </w:instrText>
      </w:r>
      <w:r>
        <w:fldChar w:fldCharType="separate"/>
      </w:r>
      <w:r>
        <w:t>202</w:t>
      </w:r>
      <w:r>
        <w:fldChar w:fldCharType="end"/>
      </w:r>
    </w:p>
    <w:p w14:paraId="71D7DE50" w14:textId="1D1D237C" w:rsidR="00D63595" w:rsidRDefault="00D63595">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_Toc76505055 \h </w:instrText>
      </w:r>
      <w:r>
        <w:fldChar w:fldCharType="separate"/>
      </w:r>
      <w:r>
        <w:t>202</w:t>
      </w:r>
      <w:r>
        <w:fldChar w:fldCharType="end"/>
      </w:r>
    </w:p>
    <w:p w14:paraId="01789C60" w14:textId="32D2028E" w:rsidR="00D63595" w:rsidRDefault="00D63595">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_Toc76505056 \h </w:instrText>
      </w:r>
      <w:r>
        <w:fldChar w:fldCharType="separate"/>
      </w:r>
      <w:r>
        <w:t>203</w:t>
      </w:r>
      <w:r>
        <w:fldChar w:fldCharType="end"/>
      </w:r>
    </w:p>
    <w:p w14:paraId="0B13C55A" w14:textId="38C59319" w:rsidR="00D63595" w:rsidRDefault="00D63595">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_Toc76505057 \h </w:instrText>
      </w:r>
      <w:r>
        <w:fldChar w:fldCharType="separate"/>
      </w:r>
      <w:r>
        <w:t>203</w:t>
      </w:r>
      <w:r>
        <w:fldChar w:fldCharType="end"/>
      </w:r>
    </w:p>
    <w:p w14:paraId="1086C333" w14:textId="4BD8C71C" w:rsidR="00D63595" w:rsidRDefault="00D63595">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_Toc76505058 \h </w:instrText>
      </w:r>
      <w:r>
        <w:fldChar w:fldCharType="separate"/>
      </w:r>
      <w:r>
        <w:t>203</w:t>
      </w:r>
      <w:r>
        <w:fldChar w:fldCharType="end"/>
      </w:r>
    </w:p>
    <w:p w14:paraId="1CFB2EAB" w14:textId="6EEA3DE1" w:rsidR="00D63595" w:rsidRDefault="00D63595">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_Toc76505059 \h </w:instrText>
      </w:r>
      <w:r>
        <w:fldChar w:fldCharType="separate"/>
      </w:r>
      <w:r>
        <w:t>204</w:t>
      </w:r>
      <w:r>
        <w:fldChar w:fldCharType="end"/>
      </w:r>
    </w:p>
    <w:p w14:paraId="6B3A1B9D" w14:textId="0CB44D1F" w:rsidR="00D63595" w:rsidRDefault="00D6359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_Toc76505060 \h </w:instrText>
      </w:r>
      <w:r>
        <w:fldChar w:fldCharType="separate"/>
      </w:r>
      <w:r>
        <w:t>209</w:t>
      </w:r>
      <w:r>
        <w:fldChar w:fldCharType="end"/>
      </w:r>
    </w:p>
    <w:p w14:paraId="2F425527" w14:textId="7940A52A" w:rsidR="00D63595" w:rsidRDefault="00D6359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_Toc76505061 \h </w:instrText>
      </w:r>
      <w:r>
        <w:fldChar w:fldCharType="separate"/>
      </w:r>
      <w:r>
        <w:t>209</w:t>
      </w:r>
      <w:r>
        <w:fldChar w:fldCharType="end"/>
      </w:r>
    </w:p>
    <w:p w14:paraId="1EC985D2" w14:textId="34719E9F" w:rsidR="00D63595" w:rsidRDefault="00D6359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_Toc76505062 \h </w:instrText>
      </w:r>
      <w:r>
        <w:fldChar w:fldCharType="separate"/>
      </w:r>
      <w:r>
        <w:t>209</w:t>
      </w:r>
      <w:r>
        <w:fldChar w:fldCharType="end"/>
      </w:r>
    </w:p>
    <w:p w14:paraId="341F9C29" w14:textId="21E67692" w:rsidR="00D63595" w:rsidRDefault="00D6359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_Toc76505063 \h </w:instrText>
      </w:r>
      <w:r>
        <w:fldChar w:fldCharType="separate"/>
      </w:r>
      <w:r>
        <w:t>209</w:t>
      </w:r>
      <w:r>
        <w:fldChar w:fldCharType="end"/>
      </w:r>
    </w:p>
    <w:p w14:paraId="3BB6A6B0" w14:textId="1CBEB864" w:rsidR="00D63595" w:rsidRDefault="00D63595">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_Toc76505064 \h </w:instrText>
      </w:r>
      <w:r>
        <w:fldChar w:fldCharType="separate"/>
      </w:r>
      <w:r>
        <w:t>209</w:t>
      </w:r>
      <w:r>
        <w:fldChar w:fldCharType="end"/>
      </w:r>
    </w:p>
    <w:p w14:paraId="692586F3" w14:textId="7F23D3DE" w:rsidR="00D63595" w:rsidRDefault="00D63595">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_Toc76505065 \h </w:instrText>
      </w:r>
      <w:r>
        <w:fldChar w:fldCharType="separate"/>
      </w:r>
      <w:r>
        <w:t>209</w:t>
      </w:r>
      <w:r>
        <w:fldChar w:fldCharType="end"/>
      </w:r>
    </w:p>
    <w:p w14:paraId="5FB71063" w14:textId="2CC2993F" w:rsidR="00D63595" w:rsidRDefault="00D63595">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_Toc76505066 \h </w:instrText>
      </w:r>
      <w:r>
        <w:fldChar w:fldCharType="separate"/>
      </w:r>
      <w:r>
        <w:t>209</w:t>
      </w:r>
      <w:r>
        <w:fldChar w:fldCharType="end"/>
      </w:r>
    </w:p>
    <w:p w14:paraId="0CFC8653" w14:textId="4A093FDE" w:rsidR="00D63595" w:rsidRDefault="00D63595">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_Toc76505067 \h </w:instrText>
      </w:r>
      <w:r>
        <w:fldChar w:fldCharType="separate"/>
      </w:r>
      <w:r>
        <w:t>210</w:t>
      </w:r>
      <w:r>
        <w:fldChar w:fldCharType="end"/>
      </w:r>
    </w:p>
    <w:p w14:paraId="4EB9E841" w14:textId="1C079BD0" w:rsidR="00D63595" w:rsidRDefault="00D63595">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_Toc76505068 \h </w:instrText>
      </w:r>
      <w:r>
        <w:fldChar w:fldCharType="separate"/>
      </w:r>
      <w:r>
        <w:t>210</w:t>
      </w:r>
      <w:r>
        <w:fldChar w:fldCharType="end"/>
      </w:r>
    </w:p>
    <w:p w14:paraId="4D0FF81A" w14:textId="3DC28DD3" w:rsidR="00D63595" w:rsidRDefault="00D63595">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_Toc76505069 \h </w:instrText>
      </w:r>
      <w:r>
        <w:fldChar w:fldCharType="separate"/>
      </w:r>
      <w:r>
        <w:t>210</w:t>
      </w:r>
      <w:r>
        <w:fldChar w:fldCharType="end"/>
      </w:r>
    </w:p>
    <w:p w14:paraId="78ADEC43" w14:textId="2949C62C" w:rsidR="00D63595" w:rsidRDefault="00D6359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_Toc76505070 \h </w:instrText>
      </w:r>
      <w:r>
        <w:fldChar w:fldCharType="separate"/>
      </w:r>
      <w:r>
        <w:t>210</w:t>
      </w:r>
      <w:r>
        <w:fldChar w:fldCharType="end"/>
      </w:r>
    </w:p>
    <w:p w14:paraId="434DB8FB" w14:textId="668FE7CE" w:rsidR="00D63595" w:rsidRDefault="00D63595">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_Toc76505071 \h </w:instrText>
      </w:r>
      <w:r>
        <w:fldChar w:fldCharType="separate"/>
      </w:r>
      <w:r>
        <w:t>210</w:t>
      </w:r>
      <w:r>
        <w:fldChar w:fldCharType="end"/>
      </w:r>
    </w:p>
    <w:p w14:paraId="17BE4BBB" w14:textId="6BFAFBC9" w:rsidR="00D63595" w:rsidRDefault="00D63595">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_Toc76505072 \h </w:instrText>
      </w:r>
      <w:r>
        <w:fldChar w:fldCharType="separate"/>
      </w:r>
      <w:r>
        <w:t>211</w:t>
      </w:r>
      <w:r>
        <w:fldChar w:fldCharType="end"/>
      </w:r>
    </w:p>
    <w:p w14:paraId="7A6BF08A" w14:textId="671F06E1" w:rsidR="00D63595" w:rsidRDefault="00D63595">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_Toc76505073 \h </w:instrText>
      </w:r>
      <w:r>
        <w:fldChar w:fldCharType="separate"/>
      </w:r>
      <w:r>
        <w:t>211</w:t>
      </w:r>
      <w:r>
        <w:fldChar w:fldCharType="end"/>
      </w:r>
    </w:p>
    <w:p w14:paraId="19F7D366" w14:textId="518F2260" w:rsidR="00D63595" w:rsidRDefault="00D63595">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_Toc76505074 \h </w:instrText>
      </w:r>
      <w:r>
        <w:fldChar w:fldCharType="separate"/>
      </w:r>
      <w:r>
        <w:t>211</w:t>
      </w:r>
      <w:r>
        <w:fldChar w:fldCharType="end"/>
      </w:r>
    </w:p>
    <w:p w14:paraId="5375ADDF" w14:textId="5CDA3FFC" w:rsidR="00D63595" w:rsidRDefault="00D63595">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_Toc76505075 \h </w:instrText>
      </w:r>
      <w:r>
        <w:fldChar w:fldCharType="separate"/>
      </w:r>
      <w:r>
        <w:t>211</w:t>
      </w:r>
      <w:r>
        <w:fldChar w:fldCharType="end"/>
      </w:r>
    </w:p>
    <w:p w14:paraId="649C183B" w14:textId="2C4EA833" w:rsidR="00D63595" w:rsidRDefault="00D63595">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_Toc76505076 \h </w:instrText>
      </w:r>
      <w:r>
        <w:fldChar w:fldCharType="separate"/>
      </w:r>
      <w:r>
        <w:t>211</w:t>
      </w:r>
      <w:r>
        <w:fldChar w:fldCharType="end"/>
      </w:r>
    </w:p>
    <w:p w14:paraId="535A6F91" w14:textId="392C4684" w:rsidR="00D63595" w:rsidRDefault="00D63595">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_Toc76505077 \h </w:instrText>
      </w:r>
      <w:r>
        <w:fldChar w:fldCharType="separate"/>
      </w:r>
      <w:r>
        <w:t>212</w:t>
      </w:r>
      <w:r>
        <w:fldChar w:fldCharType="end"/>
      </w:r>
    </w:p>
    <w:p w14:paraId="4F76E93D" w14:textId="1B1F6880" w:rsidR="00D63595" w:rsidRDefault="00D63595">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_Toc76505078 \h </w:instrText>
      </w:r>
      <w:r>
        <w:fldChar w:fldCharType="separate"/>
      </w:r>
      <w:r>
        <w:t>212</w:t>
      </w:r>
      <w:r>
        <w:fldChar w:fldCharType="end"/>
      </w:r>
    </w:p>
    <w:p w14:paraId="1FDEA1A7" w14:textId="639435D1" w:rsidR="00D63595" w:rsidRDefault="00D63595">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_Toc76505079 \h </w:instrText>
      </w:r>
      <w:r>
        <w:fldChar w:fldCharType="separate"/>
      </w:r>
      <w:r>
        <w:t>212</w:t>
      </w:r>
      <w:r>
        <w:fldChar w:fldCharType="end"/>
      </w:r>
    </w:p>
    <w:p w14:paraId="3AEC4B00" w14:textId="03B759EE" w:rsidR="00D63595" w:rsidRDefault="00D63595">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_Toc76505080 \h </w:instrText>
      </w:r>
      <w:r>
        <w:fldChar w:fldCharType="separate"/>
      </w:r>
      <w:r>
        <w:t>212</w:t>
      </w:r>
      <w:r>
        <w:fldChar w:fldCharType="end"/>
      </w:r>
    </w:p>
    <w:p w14:paraId="160615D8" w14:textId="33A9D60D" w:rsidR="00D63595" w:rsidRDefault="00D63595">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_Toc76505081 \h </w:instrText>
      </w:r>
      <w:r>
        <w:fldChar w:fldCharType="separate"/>
      </w:r>
      <w:r>
        <w:t>212</w:t>
      </w:r>
      <w:r>
        <w:fldChar w:fldCharType="end"/>
      </w:r>
    </w:p>
    <w:p w14:paraId="0280C6F4" w14:textId="0A9BC88F" w:rsidR="00D63595" w:rsidRDefault="00D63595">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_Toc76505082 \h </w:instrText>
      </w:r>
      <w:r>
        <w:fldChar w:fldCharType="separate"/>
      </w:r>
      <w:r>
        <w:t>216</w:t>
      </w:r>
      <w:r>
        <w:fldChar w:fldCharType="end"/>
      </w:r>
    </w:p>
    <w:p w14:paraId="215D3D0F" w14:textId="1CE7428A" w:rsidR="00D63595" w:rsidRDefault="00D63595">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_Toc76505083 \h </w:instrText>
      </w:r>
      <w:r>
        <w:fldChar w:fldCharType="separate"/>
      </w:r>
      <w:r>
        <w:t>220</w:t>
      </w:r>
      <w:r>
        <w:fldChar w:fldCharType="end"/>
      </w:r>
    </w:p>
    <w:p w14:paraId="10FC27B2" w14:textId="48D7F7B7" w:rsidR="00D63595" w:rsidRDefault="00D6359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_Toc76505084 \h </w:instrText>
      </w:r>
      <w:r>
        <w:fldChar w:fldCharType="separate"/>
      </w:r>
      <w:r>
        <w:t>220</w:t>
      </w:r>
      <w:r>
        <w:fldChar w:fldCharType="end"/>
      </w:r>
    </w:p>
    <w:p w14:paraId="348B8778" w14:textId="40F941F0" w:rsidR="00D63595" w:rsidRDefault="00D6359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_Toc76505085 \h </w:instrText>
      </w:r>
      <w:r>
        <w:fldChar w:fldCharType="separate"/>
      </w:r>
      <w:r>
        <w:t>220</w:t>
      </w:r>
      <w:r>
        <w:fldChar w:fldCharType="end"/>
      </w:r>
    </w:p>
    <w:p w14:paraId="67D8DC16" w14:textId="5B4216AF" w:rsidR="00D63595" w:rsidRDefault="00D6359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_Toc76505086 \h </w:instrText>
      </w:r>
      <w:r>
        <w:fldChar w:fldCharType="separate"/>
      </w:r>
      <w:r>
        <w:t>221</w:t>
      </w:r>
      <w:r>
        <w:fldChar w:fldCharType="end"/>
      </w:r>
    </w:p>
    <w:p w14:paraId="05801B80" w14:textId="2D4E46A2" w:rsidR="00D63595" w:rsidRDefault="00D63595">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_Toc76505087 \h </w:instrText>
      </w:r>
      <w:r>
        <w:fldChar w:fldCharType="separate"/>
      </w:r>
      <w:r>
        <w:t>221</w:t>
      </w:r>
      <w:r>
        <w:fldChar w:fldCharType="end"/>
      </w:r>
    </w:p>
    <w:p w14:paraId="1EABB95F" w14:textId="09EFFF61" w:rsidR="00D63595" w:rsidRDefault="00D63595">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_Toc76505088 \h </w:instrText>
      </w:r>
      <w:r>
        <w:fldChar w:fldCharType="separate"/>
      </w:r>
      <w:r>
        <w:t>221</w:t>
      </w:r>
      <w:r>
        <w:fldChar w:fldCharType="end"/>
      </w:r>
    </w:p>
    <w:p w14:paraId="3CF32A02" w14:textId="4067A82A" w:rsidR="00D63595" w:rsidRDefault="00D63595">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_Toc76505089 \h </w:instrText>
      </w:r>
      <w:r>
        <w:fldChar w:fldCharType="separate"/>
      </w:r>
      <w:r>
        <w:t>221</w:t>
      </w:r>
      <w:r>
        <w:fldChar w:fldCharType="end"/>
      </w:r>
    </w:p>
    <w:p w14:paraId="579F66EB" w14:textId="4EFCD582" w:rsidR="00D63595" w:rsidRDefault="00D6359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_Toc76505090 \h </w:instrText>
      </w:r>
      <w:r>
        <w:fldChar w:fldCharType="separate"/>
      </w:r>
      <w:r>
        <w:t>221</w:t>
      </w:r>
      <w:r>
        <w:fldChar w:fldCharType="end"/>
      </w:r>
    </w:p>
    <w:p w14:paraId="193C1732" w14:textId="24A33F30" w:rsidR="00D63595" w:rsidRDefault="00D63595">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_Toc76505091 \h </w:instrText>
      </w:r>
      <w:r>
        <w:fldChar w:fldCharType="separate"/>
      </w:r>
      <w:r>
        <w:t>222</w:t>
      </w:r>
      <w:r>
        <w:fldChar w:fldCharType="end"/>
      </w:r>
    </w:p>
    <w:p w14:paraId="31529A21" w14:textId="051C9255" w:rsidR="00D63595" w:rsidRDefault="00D6359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_Toc76505092 \h </w:instrText>
      </w:r>
      <w:r>
        <w:fldChar w:fldCharType="separate"/>
      </w:r>
      <w:r>
        <w:t>222</w:t>
      </w:r>
      <w:r>
        <w:fldChar w:fldCharType="end"/>
      </w:r>
    </w:p>
    <w:p w14:paraId="48EFA9F9" w14:textId="604E9FE1" w:rsidR="00D63595" w:rsidRDefault="00D6359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_Toc76505093 \h </w:instrText>
      </w:r>
      <w:r>
        <w:fldChar w:fldCharType="separate"/>
      </w:r>
      <w:r>
        <w:t>222</w:t>
      </w:r>
      <w:r>
        <w:fldChar w:fldCharType="end"/>
      </w:r>
    </w:p>
    <w:p w14:paraId="2D5881F6" w14:textId="27F3A8C5" w:rsidR="00D63595" w:rsidRDefault="00D6359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_Toc76505094 \h </w:instrText>
      </w:r>
      <w:r>
        <w:fldChar w:fldCharType="separate"/>
      </w:r>
      <w:r>
        <w:t>222</w:t>
      </w:r>
      <w:r>
        <w:fldChar w:fldCharType="end"/>
      </w:r>
    </w:p>
    <w:p w14:paraId="377E7F4D" w14:textId="2332CEE9" w:rsidR="00D63595" w:rsidRDefault="00D63595">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_Toc76505095 \h </w:instrText>
      </w:r>
      <w:r>
        <w:fldChar w:fldCharType="separate"/>
      </w:r>
      <w:r>
        <w:t>223</w:t>
      </w:r>
      <w:r>
        <w:fldChar w:fldCharType="end"/>
      </w:r>
    </w:p>
    <w:p w14:paraId="0AE68B03" w14:textId="5EFD0E23" w:rsidR="00D63595" w:rsidRDefault="00D63595">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_Toc76505096 \h </w:instrText>
      </w:r>
      <w:r>
        <w:fldChar w:fldCharType="separate"/>
      </w:r>
      <w:r>
        <w:t>223</w:t>
      </w:r>
      <w:r>
        <w:fldChar w:fldCharType="end"/>
      </w:r>
    </w:p>
    <w:p w14:paraId="496FA3FE" w14:textId="1CEBECDB" w:rsidR="00D63595" w:rsidRDefault="00D63595">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1F283B">
        <w:rPr>
          <w:rFonts w:cs="v4.2.0"/>
        </w:rPr>
        <w:t>Normal test environment</w:t>
      </w:r>
      <w:r>
        <w:tab/>
      </w:r>
      <w:r>
        <w:fldChar w:fldCharType="begin"/>
      </w:r>
      <w:r>
        <w:instrText xml:space="preserve"> PAGEREF _Toc76505097 \h </w:instrText>
      </w:r>
      <w:r>
        <w:fldChar w:fldCharType="separate"/>
      </w:r>
      <w:r>
        <w:t>223</w:t>
      </w:r>
      <w:r>
        <w:fldChar w:fldCharType="end"/>
      </w:r>
    </w:p>
    <w:p w14:paraId="5AF32010" w14:textId="38801354" w:rsidR="00D63595" w:rsidRDefault="00D63595">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1F283B">
        <w:rPr>
          <w:rFonts w:cs="v4.2.0"/>
        </w:rPr>
        <w:t>Extreme test environment</w:t>
      </w:r>
      <w:r>
        <w:tab/>
      </w:r>
      <w:r>
        <w:fldChar w:fldCharType="begin"/>
      </w:r>
      <w:r>
        <w:instrText xml:space="preserve"> PAGEREF _Toc76505098 \h </w:instrText>
      </w:r>
      <w:r>
        <w:fldChar w:fldCharType="separate"/>
      </w:r>
      <w:r>
        <w:t>223</w:t>
      </w:r>
      <w:r>
        <w:fldChar w:fldCharType="end"/>
      </w:r>
    </w:p>
    <w:p w14:paraId="3C21E905" w14:textId="77F3F423" w:rsidR="00D63595" w:rsidRDefault="00D63595">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_Toc76505099 \h </w:instrText>
      </w:r>
      <w:r>
        <w:fldChar w:fldCharType="separate"/>
      </w:r>
      <w:r>
        <w:t>223</w:t>
      </w:r>
      <w:r>
        <w:fldChar w:fldCharType="end"/>
      </w:r>
    </w:p>
    <w:p w14:paraId="7BF52B2C" w14:textId="41FC7A59" w:rsidR="00D63595" w:rsidRDefault="00D63595">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1F283B">
        <w:rPr>
          <w:rFonts w:cs="v4.2.0"/>
        </w:rPr>
        <w:t>Vibration</w:t>
      </w:r>
      <w:r>
        <w:tab/>
      </w:r>
      <w:r>
        <w:fldChar w:fldCharType="begin"/>
      </w:r>
      <w:r>
        <w:instrText xml:space="preserve"> PAGEREF _Toc76505100 \h </w:instrText>
      </w:r>
      <w:r>
        <w:fldChar w:fldCharType="separate"/>
      </w:r>
      <w:r>
        <w:t>224</w:t>
      </w:r>
      <w:r>
        <w:fldChar w:fldCharType="end"/>
      </w:r>
    </w:p>
    <w:p w14:paraId="07862655" w14:textId="0C531CDC" w:rsidR="00D63595" w:rsidRDefault="00D63595">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1F283B">
        <w:rPr>
          <w:rFonts w:cs="v4.2.0"/>
        </w:rPr>
        <w:t>Power supply</w:t>
      </w:r>
      <w:r>
        <w:tab/>
      </w:r>
      <w:r>
        <w:fldChar w:fldCharType="begin"/>
      </w:r>
      <w:r>
        <w:instrText xml:space="preserve"> PAGEREF _Toc76505101 \h </w:instrText>
      </w:r>
      <w:r>
        <w:fldChar w:fldCharType="separate"/>
      </w:r>
      <w:r>
        <w:t>224</w:t>
      </w:r>
      <w:r>
        <w:fldChar w:fldCharType="end"/>
      </w:r>
    </w:p>
    <w:p w14:paraId="40793B5C" w14:textId="5581022D" w:rsidR="00D63595" w:rsidRDefault="00D63595">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_Toc76505102 \h </w:instrText>
      </w:r>
      <w:r>
        <w:fldChar w:fldCharType="separate"/>
      </w:r>
      <w:r>
        <w:t>224</w:t>
      </w:r>
      <w:r>
        <w:fldChar w:fldCharType="end"/>
      </w:r>
    </w:p>
    <w:p w14:paraId="05E6FFE8" w14:textId="0ECB080D" w:rsidR="00D63595" w:rsidRDefault="00D63595">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_Toc76505103 \h </w:instrText>
      </w:r>
      <w:r>
        <w:fldChar w:fldCharType="separate"/>
      </w:r>
      <w:r>
        <w:t>225</w:t>
      </w:r>
      <w:r>
        <w:fldChar w:fldCharType="end"/>
      </w:r>
    </w:p>
    <w:p w14:paraId="09F425B3" w14:textId="294C4E4B" w:rsidR="00D63595" w:rsidRDefault="00D6359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_Toc76505104 \h </w:instrText>
      </w:r>
      <w:r>
        <w:fldChar w:fldCharType="separate"/>
      </w:r>
      <w:r>
        <w:t>226</w:t>
      </w:r>
      <w:r>
        <w:fldChar w:fldCharType="end"/>
      </w:r>
    </w:p>
    <w:p w14:paraId="76570344" w14:textId="55FC9A09" w:rsidR="00D63595" w:rsidRDefault="00D6359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_Toc76505105 \h </w:instrText>
      </w:r>
      <w:r>
        <w:fldChar w:fldCharType="separate"/>
      </w:r>
      <w:r>
        <w:t>230</w:t>
      </w:r>
      <w:r>
        <w:fldChar w:fldCharType="end"/>
      </w:r>
    </w:p>
    <w:p w14:paraId="03252D3C" w14:textId="04290CAF" w:rsidR="00D63595" w:rsidRDefault="00D63595">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_Toc76505106 \h </w:instrText>
      </w:r>
      <w:r>
        <w:fldChar w:fldCharType="separate"/>
      </w:r>
      <w:r>
        <w:t>233</w:t>
      </w:r>
      <w:r>
        <w:fldChar w:fldCharType="end"/>
      </w:r>
    </w:p>
    <w:p w14:paraId="44450F11" w14:textId="37D2B1FC" w:rsidR="00D63595" w:rsidRDefault="00D6359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_Toc76505107 \h </w:instrText>
      </w:r>
      <w:r>
        <w:fldChar w:fldCharType="separate"/>
      </w:r>
      <w:r>
        <w:t>233</w:t>
      </w:r>
      <w:r>
        <w:fldChar w:fldCharType="end"/>
      </w:r>
    </w:p>
    <w:p w14:paraId="285FE8D4" w14:textId="20F04B15" w:rsidR="00D63595" w:rsidRDefault="00D63595">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_Toc76505108 \h </w:instrText>
      </w:r>
      <w:r>
        <w:fldChar w:fldCharType="separate"/>
      </w:r>
      <w:r>
        <w:t>233</w:t>
      </w:r>
      <w:r>
        <w:fldChar w:fldCharType="end"/>
      </w:r>
    </w:p>
    <w:p w14:paraId="0273DBD8" w14:textId="0666C176" w:rsidR="00D63595" w:rsidRDefault="00D63595">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_Toc76505109 \h </w:instrText>
      </w:r>
      <w:r>
        <w:fldChar w:fldCharType="separate"/>
      </w:r>
      <w:r>
        <w:t>233</w:t>
      </w:r>
      <w:r>
        <w:fldChar w:fldCharType="end"/>
      </w:r>
    </w:p>
    <w:p w14:paraId="31C5A43E" w14:textId="7B818DCA" w:rsidR="00D63595" w:rsidRDefault="00D6359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_Toc76505110 \h </w:instrText>
      </w:r>
      <w:r>
        <w:fldChar w:fldCharType="separate"/>
      </w:r>
      <w:r>
        <w:t>234</w:t>
      </w:r>
      <w:r>
        <w:fldChar w:fldCharType="end"/>
      </w:r>
    </w:p>
    <w:p w14:paraId="063AAFE7" w14:textId="5AD5799B" w:rsidR="00D63595" w:rsidRDefault="00D63595">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_Toc76505111 \h </w:instrText>
      </w:r>
      <w:r>
        <w:fldChar w:fldCharType="separate"/>
      </w:r>
      <w:r>
        <w:t>234</w:t>
      </w:r>
      <w:r>
        <w:fldChar w:fldCharType="end"/>
      </w:r>
    </w:p>
    <w:p w14:paraId="147ADF14" w14:textId="40311427" w:rsidR="00D63595" w:rsidRDefault="00D63595">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_Toc76505112 \h </w:instrText>
      </w:r>
      <w:r>
        <w:fldChar w:fldCharType="separate"/>
      </w:r>
      <w:r>
        <w:t>234</w:t>
      </w:r>
      <w:r>
        <w:fldChar w:fldCharType="end"/>
      </w:r>
    </w:p>
    <w:p w14:paraId="48CCB18C" w14:textId="1413BD96" w:rsidR="00D63595" w:rsidRDefault="00D63595">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_Toc76505113 \h </w:instrText>
      </w:r>
      <w:r>
        <w:fldChar w:fldCharType="separate"/>
      </w:r>
      <w:r>
        <w:t>234</w:t>
      </w:r>
      <w:r>
        <w:fldChar w:fldCharType="end"/>
      </w:r>
    </w:p>
    <w:p w14:paraId="6FC412EF" w14:textId="6604E440" w:rsidR="00D63595" w:rsidRDefault="00D63595">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_Toc76505114 \h </w:instrText>
      </w:r>
      <w:r>
        <w:fldChar w:fldCharType="separate"/>
      </w:r>
      <w:r>
        <w:t>235</w:t>
      </w:r>
      <w:r>
        <w:fldChar w:fldCharType="end"/>
      </w:r>
    </w:p>
    <w:p w14:paraId="50175B2D" w14:textId="3A78FB2F" w:rsidR="00D63595" w:rsidRDefault="00D63595">
      <w:pPr>
        <w:pStyle w:val="TOC1"/>
        <w:rPr>
          <w:rFonts w:asciiTheme="minorHAnsi" w:eastAsiaTheme="minorEastAsia" w:hAnsiTheme="minorHAnsi" w:cstheme="minorBidi"/>
          <w:szCs w:val="22"/>
          <w:lang w:eastAsia="en-GB"/>
        </w:rPr>
      </w:pPr>
      <w:r w:rsidRPr="001F283B">
        <w:rPr>
          <w:rFonts w:eastAsia="MS Mincho"/>
        </w:rPr>
        <w:t>E.0</w:t>
      </w:r>
      <w:r>
        <w:rPr>
          <w:rFonts w:asciiTheme="minorHAnsi" w:eastAsiaTheme="minorEastAsia" w:hAnsiTheme="minorHAnsi" w:cstheme="minorBidi"/>
          <w:szCs w:val="22"/>
          <w:lang w:eastAsia="en-GB"/>
        </w:rPr>
        <w:tab/>
      </w:r>
      <w:r w:rsidRPr="001F283B">
        <w:rPr>
          <w:rFonts w:eastAsia="MS Mincho"/>
        </w:rPr>
        <w:t>BC3 CS3 Test model description</w:t>
      </w:r>
      <w:r>
        <w:tab/>
      </w:r>
      <w:r>
        <w:fldChar w:fldCharType="begin"/>
      </w:r>
      <w:r>
        <w:instrText xml:space="preserve"> PAGEREF _Toc76505115 \h </w:instrText>
      </w:r>
      <w:r>
        <w:fldChar w:fldCharType="separate"/>
      </w:r>
      <w:r>
        <w:t>235</w:t>
      </w:r>
      <w:r>
        <w:fldChar w:fldCharType="end"/>
      </w:r>
    </w:p>
    <w:p w14:paraId="2B11AD08" w14:textId="324CB9BB" w:rsidR="00D63595" w:rsidRDefault="00D63595">
      <w:pPr>
        <w:pStyle w:val="TOC1"/>
        <w:rPr>
          <w:rFonts w:asciiTheme="minorHAnsi" w:eastAsiaTheme="minorEastAsia" w:hAnsiTheme="minorHAnsi" w:cstheme="minorBidi"/>
          <w:szCs w:val="22"/>
          <w:lang w:eastAsia="en-GB"/>
        </w:rPr>
      </w:pPr>
      <w:r w:rsidRPr="001F283B">
        <w:rPr>
          <w:rFonts w:eastAsia="MS Mincho"/>
        </w:rPr>
        <w:t>E.0A</w:t>
      </w:r>
      <w:r>
        <w:rPr>
          <w:rFonts w:asciiTheme="minorHAnsi" w:eastAsiaTheme="minorEastAsia" w:hAnsiTheme="minorHAnsi" w:cstheme="minorBidi"/>
          <w:szCs w:val="22"/>
          <w:lang w:eastAsia="en-GB"/>
        </w:rPr>
        <w:tab/>
      </w:r>
      <w:r w:rsidRPr="001F283B">
        <w:rPr>
          <w:rFonts w:eastAsia="MS Mincho"/>
        </w:rPr>
        <w:t>BC3 CS16/17 Test model description</w:t>
      </w:r>
      <w:r>
        <w:tab/>
      </w:r>
      <w:r>
        <w:fldChar w:fldCharType="begin"/>
      </w:r>
      <w:r>
        <w:instrText xml:space="preserve"> PAGEREF _Toc76505116 \h </w:instrText>
      </w:r>
      <w:r>
        <w:fldChar w:fldCharType="separate"/>
      </w:r>
      <w:r>
        <w:t>236</w:t>
      </w:r>
      <w:r>
        <w:fldChar w:fldCharType="end"/>
      </w:r>
    </w:p>
    <w:p w14:paraId="6027E405" w14:textId="51720DE7" w:rsidR="00D63595" w:rsidRDefault="00D63595">
      <w:pPr>
        <w:pStyle w:val="TOC1"/>
        <w:rPr>
          <w:rFonts w:asciiTheme="minorHAnsi" w:eastAsiaTheme="minorEastAsia" w:hAnsiTheme="minorHAnsi" w:cstheme="minorBidi"/>
          <w:szCs w:val="22"/>
          <w:lang w:eastAsia="en-GB"/>
        </w:rPr>
      </w:pPr>
      <w:r w:rsidRPr="001F283B">
        <w:rPr>
          <w:rFonts w:eastAsia="MS Mincho"/>
        </w:rPr>
        <w:t>E.1</w:t>
      </w:r>
      <w:r>
        <w:rPr>
          <w:rFonts w:asciiTheme="minorHAnsi" w:eastAsiaTheme="minorEastAsia" w:hAnsiTheme="minorHAnsi" w:cstheme="minorBidi"/>
          <w:szCs w:val="22"/>
          <w:lang w:eastAsia="en-GB"/>
        </w:rPr>
        <w:tab/>
      </w:r>
      <w:r w:rsidRPr="001F283B">
        <w:rPr>
          <w:rFonts w:eastAsia="MS Mincho"/>
        </w:rPr>
        <w:t>E-UTRA Test Model 1.1 (E-TM1.1_</w:t>
      </w:r>
      <w:r>
        <w:rPr>
          <w:lang w:eastAsia="zh-CN"/>
        </w:rPr>
        <w:t>BC3</w:t>
      </w:r>
      <w:r w:rsidRPr="001F283B">
        <w:rPr>
          <w:rFonts w:eastAsia="MS Mincho"/>
        </w:rPr>
        <w:t>CS3)</w:t>
      </w:r>
      <w:r>
        <w:tab/>
      </w:r>
      <w:r>
        <w:fldChar w:fldCharType="begin"/>
      </w:r>
      <w:r>
        <w:instrText xml:space="preserve"> PAGEREF _Toc76505117 \h </w:instrText>
      </w:r>
      <w:r>
        <w:fldChar w:fldCharType="separate"/>
      </w:r>
      <w:r>
        <w:t>236</w:t>
      </w:r>
      <w:r>
        <w:fldChar w:fldCharType="end"/>
      </w:r>
    </w:p>
    <w:p w14:paraId="75638508" w14:textId="6F485C08" w:rsidR="00D63595" w:rsidRDefault="00D63595">
      <w:pPr>
        <w:pStyle w:val="TOC1"/>
        <w:rPr>
          <w:rFonts w:asciiTheme="minorHAnsi" w:eastAsiaTheme="minorEastAsia" w:hAnsiTheme="minorHAnsi" w:cstheme="minorBidi"/>
          <w:szCs w:val="22"/>
          <w:lang w:eastAsia="en-GB"/>
        </w:rPr>
      </w:pPr>
      <w:r w:rsidRPr="001F283B">
        <w:rPr>
          <w:rFonts w:eastAsia="MS Mincho"/>
        </w:rPr>
        <w:t>E.1A</w:t>
      </w:r>
      <w:r>
        <w:rPr>
          <w:rFonts w:asciiTheme="minorHAnsi" w:eastAsiaTheme="minorEastAsia" w:hAnsiTheme="minorHAnsi" w:cstheme="minorBidi"/>
          <w:szCs w:val="22"/>
          <w:lang w:eastAsia="en-GB"/>
        </w:rPr>
        <w:tab/>
      </w:r>
      <w:r w:rsidRPr="001F283B">
        <w:rPr>
          <w:rFonts w:eastAsia="MS Mincho"/>
        </w:rPr>
        <w:t>NR FR1 Test Model 1.1 (NR-FR1-TM1.1_BC3CS16/17)</w:t>
      </w:r>
      <w:r>
        <w:tab/>
      </w:r>
      <w:r>
        <w:fldChar w:fldCharType="begin"/>
      </w:r>
      <w:r>
        <w:instrText xml:space="preserve"> PAGEREF _Toc76505118 \h </w:instrText>
      </w:r>
      <w:r>
        <w:fldChar w:fldCharType="separate"/>
      </w:r>
      <w:r>
        <w:t>236</w:t>
      </w:r>
      <w:r>
        <w:fldChar w:fldCharType="end"/>
      </w:r>
    </w:p>
    <w:p w14:paraId="05F36F5B" w14:textId="5E5110C1" w:rsidR="00D63595" w:rsidRDefault="00D63595">
      <w:pPr>
        <w:pStyle w:val="TOC1"/>
        <w:rPr>
          <w:rFonts w:asciiTheme="minorHAnsi" w:eastAsiaTheme="minorEastAsia" w:hAnsiTheme="minorHAnsi" w:cstheme="minorBidi"/>
          <w:szCs w:val="22"/>
          <w:lang w:eastAsia="en-GB"/>
        </w:rPr>
      </w:pPr>
      <w:r w:rsidRPr="001F283B">
        <w:rPr>
          <w:rFonts w:eastAsia="MS Mincho"/>
        </w:rPr>
        <w:t>E.2</w:t>
      </w:r>
      <w:r>
        <w:rPr>
          <w:rFonts w:asciiTheme="minorHAnsi" w:eastAsiaTheme="minorEastAsia" w:hAnsiTheme="minorHAnsi" w:cstheme="minorBidi"/>
          <w:szCs w:val="22"/>
          <w:lang w:eastAsia="en-GB"/>
        </w:rPr>
        <w:tab/>
      </w:r>
      <w:r w:rsidRPr="001F283B">
        <w:rPr>
          <w:rFonts w:eastAsia="MS Mincho"/>
        </w:rPr>
        <w:t>E-UTRA Test Model 1.2 (E-TM1.2_</w:t>
      </w:r>
      <w:r>
        <w:rPr>
          <w:lang w:eastAsia="zh-CN"/>
        </w:rPr>
        <w:t>BC3</w:t>
      </w:r>
      <w:r w:rsidRPr="001F283B">
        <w:rPr>
          <w:rFonts w:eastAsia="MS Mincho"/>
        </w:rPr>
        <w:t>CS3)</w:t>
      </w:r>
      <w:r>
        <w:tab/>
      </w:r>
      <w:r>
        <w:fldChar w:fldCharType="begin"/>
      </w:r>
      <w:r>
        <w:instrText xml:space="preserve"> PAGEREF _Toc76505119 \h </w:instrText>
      </w:r>
      <w:r>
        <w:fldChar w:fldCharType="separate"/>
      </w:r>
      <w:r>
        <w:t>237</w:t>
      </w:r>
      <w:r>
        <w:fldChar w:fldCharType="end"/>
      </w:r>
    </w:p>
    <w:p w14:paraId="6703BBD1" w14:textId="41B76416" w:rsidR="00D63595" w:rsidRDefault="00D63595">
      <w:pPr>
        <w:pStyle w:val="TOC1"/>
        <w:rPr>
          <w:rFonts w:asciiTheme="minorHAnsi" w:eastAsiaTheme="minorEastAsia" w:hAnsiTheme="minorHAnsi" w:cstheme="minorBidi"/>
          <w:szCs w:val="22"/>
          <w:lang w:eastAsia="en-GB"/>
        </w:rPr>
      </w:pPr>
      <w:r w:rsidRPr="001F283B">
        <w:rPr>
          <w:rFonts w:eastAsia="MS Mincho" w:cs="Arial"/>
          <w:bCs/>
        </w:rPr>
        <w:t>E.2A</w:t>
      </w:r>
      <w:r>
        <w:rPr>
          <w:rFonts w:asciiTheme="minorHAnsi" w:eastAsiaTheme="minorEastAsia" w:hAnsiTheme="minorHAnsi" w:cstheme="minorBidi"/>
          <w:szCs w:val="22"/>
          <w:lang w:eastAsia="en-GB"/>
        </w:rPr>
        <w:tab/>
      </w:r>
      <w:r w:rsidRPr="001F283B">
        <w:rPr>
          <w:rFonts w:eastAsia="MS Mincho" w:cs="Arial"/>
          <w:bCs/>
        </w:rPr>
        <w:t>NR FR1 Test Model 1.2 (NR-FR1-TM1.2_BC3CS16/17)</w:t>
      </w:r>
      <w:r>
        <w:tab/>
      </w:r>
      <w:r>
        <w:fldChar w:fldCharType="begin"/>
      </w:r>
      <w:r>
        <w:instrText xml:space="preserve"> PAGEREF _Toc76505120 \h </w:instrText>
      </w:r>
      <w:r>
        <w:fldChar w:fldCharType="separate"/>
      </w:r>
      <w:r>
        <w:t>237</w:t>
      </w:r>
      <w:r>
        <w:fldChar w:fldCharType="end"/>
      </w:r>
    </w:p>
    <w:p w14:paraId="15491EE4" w14:textId="2FD69A31" w:rsidR="00D63595" w:rsidRDefault="00D63595">
      <w:pPr>
        <w:pStyle w:val="TOC1"/>
        <w:rPr>
          <w:rFonts w:asciiTheme="minorHAnsi" w:eastAsiaTheme="minorEastAsia" w:hAnsiTheme="minorHAnsi" w:cstheme="minorBidi"/>
          <w:szCs w:val="22"/>
          <w:lang w:eastAsia="en-GB"/>
        </w:rPr>
      </w:pPr>
      <w:r w:rsidRPr="001F283B">
        <w:rPr>
          <w:rFonts w:eastAsia="MS Mincho"/>
        </w:rPr>
        <w:t>E.3</w:t>
      </w:r>
      <w:r>
        <w:rPr>
          <w:rFonts w:asciiTheme="minorHAnsi" w:eastAsiaTheme="minorEastAsia" w:hAnsiTheme="minorHAnsi" w:cstheme="minorBidi"/>
          <w:szCs w:val="22"/>
          <w:lang w:eastAsia="en-GB"/>
        </w:rPr>
        <w:tab/>
      </w:r>
      <w:r w:rsidRPr="001F283B">
        <w:rPr>
          <w:rFonts w:eastAsia="MS Mincho"/>
        </w:rPr>
        <w:t>E-UTRA Test Model 2 (E-TM2_</w:t>
      </w:r>
      <w:r>
        <w:rPr>
          <w:lang w:eastAsia="zh-CN"/>
        </w:rPr>
        <w:t>BC3</w:t>
      </w:r>
      <w:r w:rsidRPr="001F283B">
        <w:rPr>
          <w:rFonts w:eastAsia="MS Mincho"/>
        </w:rPr>
        <w:t>CS3)</w:t>
      </w:r>
      <w:r>
        <w:tab/>
      </w:r>
      <w:r>
        <w:fldChar w:fldCharType="begin"/>
      </w:r>
      <w:r>
        <w:instrText xml:space="preserve"> PAGEREF _Toc76505121 \h </w:instrText>
      </w:r>
      <w:r>
        <w:fldChar w:fldCharType="separate"/>
      </w:r>
      <w:r>
        <w:t>237</w:t>
      </w:r>
      <w:r>
        <w:fldChar w:fldCharType="end"/>
      </w:r>
    </w:p>
    <w:p w14:paraId="3132BBC3" w14:textId="6FFC07C1" w:rsidR="00D63595" w:rsidRDefault="00D63595">
      <w:pPr>
        <w:pStyle w:val="TOC1"/>
        <w:rPr>
          <w:rFonts w:asciiTheme="minorHAnsi" w:eastAsiaTheme="minorEastAsia" w:hAnsiTheme="minorHAnsi" w:cstheme="minorBidi"/>
          <w:szCs w:val="22"/>
          <w:lang w:eastAsia="en-GB"/>
        </w:rPr>
      </w:pPr>
      <w:r w:rsidRPr="001F283B">
        <w:rPr>
          <w:rFonts w:eastAsia="MS Mincho" w:cs="Arial"/>
          <w:bCs/>
        </w:rPr>
        <w:t>E.3A</w:t>
      </w:r>
      <w:r>
        <w:rPr>
          <w:rFonts w:asciiTheme="minorHAnsi" w:eastAsiaTheme="minorEastAsia" w:hAnsiTheme="minorHAnsi" w:cstheme="minorBidi"/>
          <w:szCs w:val="22"/>
          <w:lang w:eastAsia="en-GB"/>
        </w:rPr>
        <w:tab/>
      </w:r>
      <w:r w:rsidRPr="001F283B">
        <w:rPr>
          <w:rFonts w:eastAsia="MS Mincho" w:cs="Arial"/>
          <w:bCs/>
        </w:rPr>
        <w:t>NR FR1 Test Model 2 (NR-FR1-TM2_BC3CS16/17)</w:t>
      </w:r>
      <w:r>
        <w:tab/>
      </w:r>
      <w:r>
        <w:fldChar w:fldCharType="begin"/>
      </w:r>
      <w:r>
        <w:instrText xml:space="preserve"> PAGEREF _Toc76505122 \h </w:instrText>
      </w:r>
      <w:r>
        <w:fldChar w:fldCharType="separate"/>
      </w:r>
      <w:r>
        <w:t>237</w:t>
      </w:r>
      <w:r>
        <w:fldChar w:fldCharType="end"/>
      </w:r>
    </w:p>
    <w:p w14:paraId="025A04C1" w14:textId="0CFE930A" w:rsidR="00D63595" w:rsidRDefault="00D63595">
      <w:pPr>
        <w:pStyle w:val="TOC1"/>
        <w:rPr>
          <w:rFonts w:asciiTheme="minorHAnsi" w:eastAsiaTheme="minorEastAsia" w:hAnsiTheme="minorHAnsi" w:cstheme="minorBidi"/>
          <w:szCs w:val="22"/>
          <w:lang w:eastAsia="en-GB"/>
        </w:rPr>
      </w:pPr>
      <w:r w:rsidRPr="001F283B">
        <w:rPr>
          <w:rFonts w:eastAsia="MS Mincho" w:cs="Arial"/>
          <w:bCs/>
        </w:rPr>
        <w:t>E.3B</w:t>
      </w:r>
      <w:r>
        <w:rPr>
          <w:rFonts w:asciiTheme="minorHAnsi" w:eastAsiaTheme="minorEastAsia" w:hAnsiTheme="minorHAnsi" w:cstheme="minorBidi"/>
          <w:szCs w:val="22"/>
          <w:lang w:eastAsia="en-GB"/>
        </w:rPr>
        <w:tab/>
      </w:r>
      <w:r w:rsidRPr="001F283B">
        <w:rPr>
          <w:rFonts w:eastAsia="MS Mincho" w:cs="Arial"/>
          <w:bCs/>
        </w:rPr>
        <w:t>NR FR1 Test Model 2a (NR-FR1-TM2a_BC3CS16/17)</w:t>
      </w:r>
      <w:r>
        <w:tab/>
      </w:r>
      <w:r>
        <w:fldChar w:fldCharType="begin"/>
      </w:r>
      <w:r>
        <w:instrText xml:space="preserve"> PAGEREF _Toc76505123 \h </w:instrText>
      </w:r>
      <w:r>
        <w:fldChar w:fldCharType="separate"/>
      </w:r>
      <w:r>
        <w:t>237</w:t>
      </w:r>
      <w:r>
        <w:fldChar w:fldCharType="end"/>
      </w:r>
    </w:p>
    <w:p w14:paraId="52751C94" w14:textId="68DEF0B4" w:rsidR="00D63595" w:rsidRDefault="00D63595">
      <w:pPr>
        <w:pStyle w:val="TOC1"/>
        <w:rPr>
          <w:rFonts w:asciiTheme="minorHAnsi" w:eastAsiaTheme="minorEastAsia" w:hAnsiTheme="minorHAnsi" w:cstheme="minorBidi"/>
          <w:szCs w:val="22"/>
          <w:lang w:eastAsia="en-GB"/>
        </w:rPr>
      </w:pPr>
      <w:r w:rsidRPr="001F283B">
        <w:rPr>
          <w:rFonts w:eastAsia="MS Mincho"/>
        </w:rPr>
        <w:t>E.3C</w:t>
      </w:r>
      <w:r>
        <w:rPr>
          <w:rFonts w:asciiTheme="minorHAnsi" w:eastAsiaTheme="minorEastAsia" w:hAnsiTheme="minorHAnsi" w:cstheme="minorBidi"/>
          <w:szCs w:val="22"/>
          <w:lang w:eastAsia="en-GB"/>
        </w:rPr>
        <w:tab/>
      </w:r>
      <w:r w:rsidRPr="001F283B">
        <w:rPr>
          <w:rFonts w:eastAsia="MS Mincho"/>
        </w:rPr>
        <w:t>E-UTRA Test Model 2a (E-TM2a_</w:t>
      </w:r>
      <w:r>
        <w:rPr>
          <w:lang w:eastAsia="zh-CN"/>
        </w:rPr>
        <w:t>BC3</w:t>
      </w:r>
      <w:r w:rsidRPr="001F283B">
        <w:rPr>
          <w:rFonts w:eastAsia="MS Mincho"/>
        </w:rPr>
        <w:t>CS3)</w:t>
      </w:r>
      <w:r>
        <w:tab/>
      </w:r>
      <w:r>
        <w:fldChar w:fldCharType="begin"/>
      </w:r>
      <w:r>
        <w:instrText xml:space="preserve"> PAGEREF _Toc76505124 \h </w:instrText>
      </w:r>
      <w:r>
        <w:fldChar w:fldCharType="separate"/>
      </w:r>
      <w:r>
        <w:t>237</w:t>
      </w:r>
      <w:r>
        <w:fldChar w:fldCharType="end"/>
      </w:r>
    </w:p>
    <w:p w14:paraId="71D64A02" w14:textId="6A8C1F5E" w:rsidR="00D63595" w:rsidRDefault="00D63595">
      <w:pPr>
        <w:pStyle w:val="TOC1"/>
        <w:rPr>
          <w:rFonts w:asciiTheme="minorHAnsi" w:eastAsiaTheme="minorEastAsia" w:hAnsiTheme="minorHAnsi" w:cstheme="minorBidi"/>
          <w:szCs w:val="22"/>
          <w:lang w:eastAsia="en-GB"/>
        </w:rPr>
      </w:pPr>
      <w:r w:rsidRPr="001F283B">
        <w:rPr>
          <w:rFonts w:eastAsia="MS Mincho"/>
          <w:lang w:val="sv-FI"/>
        </w:rPr>
        <w:t>E.3D</w:t>
      </w:r>
      <w:r>
        <w:rPr>
          <w:rFonts w:asciiTheme="minorHAnsi" w:eastAsiaTheme="minorEastAsia" w:hAnsiTheme="minorHAnsi" w:cstheme="minorBidi"/>
          <w:szCs w:val="22"/>
          <w:lang w:eastAsia="en-GB"/>
        </w:rPr>
        <w:tab/>
      </w:r>
      <w:r w:rsidRPr="001F283B">
        <w:rPr>
          <w:rFonts w:eastAsia="MS Mincho"/>
          <w:lang w:val="sv-FI"/>
        </w:rPr>
        <w:t>E-UTRA Test Model 2b (E-TM2b_</w:t>
      </w:r>
      <w:r w:rsidRPr="001F283B">
        <w:rPr>
          <w:lang w:val="sv-FI" w:eastAsia="zh-CN"/>
        </w:rPr>
        <w:t>BC3</w:t>
      </w:r>
      <w:r w:rsidRPr="001F283B">
        <w:rPr>
          <w:rFonts w:eastAsia="MS Mincho"/>
          <w:lang w:val="sv-FI"/>
        </w:rPr>
        <w:t>CS3)</w:t>
      </w:r>
      <w:r>
        <w:tab/>
      </w:r>
      <w:r>
        <w:fldChar w:fldCharType="begin"/>
      </w:r>
      <w:r>
        <w:instrText xml:space="preserve"> PAGEREF _Toc76505125 \h </w:instrText>
      </w:r>
      <w:r>
        <w:fldChar w:fldCharType="separate"/>
      </w:r>
      <w:r>
        <w:t>237</w:t>
      </w:r>
      <w:r>
        <w:fldChar w:fldCharType="end"/>
      </w:r>
    </w:p>
    <w:p w14:paraId="44E22351" w14:textId="44346C5A" w:rsidR="00D63595" w:rsidRDefault="00D63595">
      <w:pPr>
        <w:pStyle w:val="TOC1"/>
        <w:rPr>
          <w:rFonts w:asciiTheme="minorHAnsi" w:eastAsiaTheme="minorEastAsia" w:hAnsiTheme="minorHAnsi" w:cstheme="minorBidi"/>
          <w:szCs w:val="22"/>
          <w:lang w:eastAsia="en-GB"/>
        </w:rPr>
      </w:pPr>
      <w:r w:rsidRPr="001F283B">
        <w:rPr>
          <w:rFonts w:eastAsia="MS Mincho"/>
        </w:rPr>
        <w:t>E.4</w:t>
      </w:r>
      <w:r>
        <w:rPr>
          <w:rFonts w:asciiTheme="minorHAnsi" w:eastAsiaTheme="minorEastAsia" w:hAnsiTheme="minorHAnsi" w:cstheme="minorBidi"/>
          <w:szCs w:val="22"/>
          <w:lang w:eastAsia="en-GB"/>
        </w:rPr>
        <w:tab/>
      </w:r>
      <w:r w:rsidRPr="001F283B">
        <w:rPr>
          <w:rFonts w:eastAsia="MS Mincho"/>
        </w:rPr>
        <w:t>E-UTRA Test Model 3.1 (E-TM3.1_</w:t>
      </w:r>
      <w:r>
        <w:rPr>
          <w:lang w:eastAsia="zh-CN"/>
        </w:rPr>
        <w:t>BC3</w:t>
      </w:r>
      <w:r w:rsidRPr="001F283B">
        <w:rPr>
          <w:rFonts w:eastAsia="MS Mincho"/>
        </w:rPr>
        <w:t>CS3)</w:t>
      </w:r>
      <w:r>
        <w:tab/>
      </w:r>
      <w:r>
        <w:fldChar w:fldCharType="begin"/>
      </w:r>
      <w:r>
        <w:instrText xml:space="preserve"> PAGEREF _Toc76505126 \h </w:instrText>
      </w:r>
      <w:r>
        <w:fldChar w:fldCharType="separate"/>
      </w:r>
      <w:r>
        <w:t>237</w:t>
      </w:r>
      <w:r>
        <w:fldChar w:fldCharType="end"/>
      </w:r>
    </w:p>
    <w:p w14:paraId="3271A62E" w14:textId="68E1FF74" w:rsidR="00D63595" w:rsidRDefault="00D63595">
      <w:pPr>
        <w:pStyle w:val="TOC1"/>
        <w:rPr>
          <w:rFonts w:asciiTheme="minorHAnsi" w:eastAsiaTheme="minorEastAsia" w:hAnsiTheme="minorHAnsi" w:cstheme="minorBidi"/>
          <w:szCs w:val="22"/>
          <w:lang w:eastAsia="en-GB"/>
        </w:rPr>
      </w:pPr>
      <w:r w:rsidRPr="001F283B">
        <w:rPr>
          <w:rFonts w:eastAsia="MS Mincho"/>
          <w:lang w:val="en-US"/>
        </w:rPr>
        <w:t>E.4Y</w:t>
      </w:r>
      <w:r>
        <w:rPr>
          <w:rFonts w:asciiTheme="minorHAnsi" w:eastAsiaTheme="minorEastAsia" w:hAnsiTheme="minorHAnsi" w:cstheme="minorBidi"/>
          <w:szCs w:val="22"/>
          <w:lang w:eastAsia="en-GB"/>
        </w:rPr>
        <w:tab/>
      </w:r>
      <w:r w:rsidRPr="001F283B">
        <w:rPr>
          <w:rFonts w:eastAsia="MS Mincho"/>
          <w:lang w:val="en-US"/>
        </w:rPr>
        <w:t>E-UTRA Test Model 3.1a (E-TM3.1a_</w:t>
      </w:r>
      <w:r w:rsidRPr="001F283B">
        <w:rPr>
          <w:lang w:val="en-US" w:eastAsia="zh-CN"/>
        </w:rPr>
        <w:t>BC3</w:t>
      </w:r>
      <w:r w:rsidRPr="001F283B">
        <w:rPr>
          <w:rFonts w:eastAsia="MS Mincho"/>
          <w:lang w:val="en-US"/>
        </w:rPr>
        <w:t>CS3)</w:t>
      </w:r>
      <w:r>
        <w:tab/>
      </w:r>
      <w:r>
        <w:fldChar w:fldCharType="begin"/>
      </w:r>
      <w:r>
        <w:instrText xml:space="preserve"> PAGEREF _Toc76505127 \h </w:instrText>
      </w:r>
      <w:r>
        <w:fldChar w:fldCharType="separate"/>
      </w:r>
      <w:r>
        <w:t>238</w:t>
      </w:r>
      <w:r>
        <w:fldChar w:fldCharType="end"/>
      </w:r>
    </w:p>
    <w:p w14:paraId="4D00FEB0" w14:textId="354ED9FC" w:rsidR="00D63595" w:rsidRDefault="00D63595">
      <w:pPr>
        <w:pStyle w:val="TOC1"/>
        <w:rPr>
          <w:rFonts w:asciiTheme="minorHAnsi" w:eastAsiaTheme="minorEastAsia" w:hAnsiTheme="minorHAnsi" w:cstheme="minorBidi"/>
          <w:szCs w:val="22"/>
          <w:lang w:eastAsia="en-GB"/>
        </w:rPr>
      </w:pPr>
      <w:r w:rsidRPr="001F283B">
        <w:rPr>
          <w:rFonts w:eastAsia="MS Mincho"/>
          <w:lang w:val="sv-FI"/>
        </w:rPr>
        <w:t>E.4Z</w:t>
      </w:r>
      <w:r>
        <w:rPr>
          <w:rFonts w:asciiTheme="minorHAnsi" w:eastAsiaTheme="minorEastAsia" w:hAnsiTheme="minorHAnsi" w:cstheme="minorBidi"/>
          <w:szCs w:val="22"/>
          <w:lang w:eastAsia="en-GB"/>
        </w:rPr>
        <w:tab/>
      </w:r>
      <w:r w:rsidRPr="001F283B">
        <w:rPr>
          <w:rFonts w:eastAsia="MS Mincho"/>
          <w:lang w:val="sv-FI"/>
        </w:rPr>
        <w:t>E-UTRA Test Model 3.1b (E-TM3.1b_</w:t>
      </w:r>
      <w:r w:rsidRPr="001F283B">
        <w:rPr>
          <w:lang w:val="sv-FI" w:eastAsia="zh-CN"/>
        </w:rPr>
        <w:t>BC3</w:t>
      </w:r>
      <w:r w:rsidRPr="001F283B">
        <w:rPr>
          <w:rFonts w:eastAsia="MS Mincho"/>
          <w:lang w:val="sv-FI"/>
        </w:rPr>
        <w:t>CS3)</w:t>
      </w:r>
      <w:r>
        <w:tab/>
      </w:r>
      <w:r>
        <w:fldChar w:fldCharType="begin"/>
      </w:r>
      <w:r>
        <w:instrText xml:space="preserve"> PAGEREF _Toc76505128 \h </w:instrText>
      </w:r>
      <w:r>
        <w:fldChar w:fldCharType="separate"/>
      </w:r>
      <w:r>
        <w:t>238</w:t>
      </w:r>
      <w:r>
        <w:fldChar w:fldCharType="end"/>
      </w:r>
    </w:p>
    <w:p w14:paraId="3A3786D2" w14:textId="350325B4" w:rsidR="00D63595" w:rsidRDefault="00D63595">
      <w:pPr>
        <w:pStyle w:val="TOC1"/>
        <w:tabs>
          <w:tab w:val="left" w:pos="851"/>
        </w:tabs>
        <w:rPr>
          <w:rFonts w:asciiTheme="minorHAnsi" w:eastAsiaTheme="minorEastAsia" w:hAnsiTheme="minorHAnsi" w:cstheme="minorBidi"/>
          <w:szCs w:val="22"/>
          <w:lang w:eastAsia="en-GB"/>
        </w:rPr>
      </w:pPr>
      <w:r w:rsidRPr="001F283B">
        <w:rPr>
          <w:rFonts w:eastAsia="MS Mincho"/>
        </w:rPr>
        <w:t>E.4ZA</w:t>
      </w:r>
      <w:r>
        <w:rPr>
          <w:rFonts w:asciiTheme="minorHAnsi" w:eastAsiaTheme="minorEastAsia" w:hAnsiTheme="minorHAnsi" w:cstheme="minorBidi"/>
          <w:szCs w:val="22"/>
          <w:lang w:eastAsia="en-GB"/>
        </w:rPr>
        <w:tab/>
      </w:r>
      <w:r w:rsidRPr="001F283B">
        <w:rPr>
          <w:rFonts w:eastAsia="MS Mincho"/>
        </w:rPr>
        <w:t>NR Test Model 3.1a (NR-FR1-TM3.1a_</w:t>
      </w:r>
      <w:r>
        <w:rPr>
          <w:lang w:eastAsia="zh-CN"/>
        </w:rPr>
        <w:t>BC3</w:t>
      </w:r>
      <w:r w:rsidRPr="001F283B">
        <w:rPr>
          <w:rFonts w:eastAsia="MS Mincho"/>
        </w:rPr>
        <w:t>CS16/17)</w:t>
      </w:r>
      <w:r>
        <w:tab/>
      </w:r>
      <w:r>
        <w:fldChar w:fldCharType="begin"/>
      </w:r>
      <w:r>
        <w:instrText xml:space="preserve"> PAGEREF _Toc76505129 \h </w:instrText>
      </w:r>
      <w:r>
        <w:fldChar w:fldCharType="separate"/>
      </w:r>
      <w:r>
        <w:t>238</w:t>
      </w:r>
      <w:r>
        <w:fldChar w:fldCharType="end"/>
      </w:r>
    </w:p>
    <w:p w14:paraId="7F3BFACE" w14:textId="267063B4" w:rsidR="00D63595" w:rsidRDefault="00D63595">
      <w:pPr>
        <w:pStyle w:val="TOC1"/>
        <w:rPr>
          <w:rFonts w:asciiTheme="minorHAnsi" w:eastAsiaTheme="minorEastAsia" w:hAnsiTheme="minorHAnsi" w:cstheme="minorBidi"/>
          <w:szCs w:val="22"/>
          <w:lang w:eastAsia="en-GB"/>
        </w:rPr>
      </w:pPr>
      <w:r w:rsidRPr="001F283B">
        <w:rPr>
          <w:rFonts w:eastAsia="MS Mincho" w:cs="Arial"/>
          <w:bCs/>
        </w:rPr>
        <w:t>E.4A</w:t>
      </w:r>
      <w:r>
        <w:rPr>
          <w:rFonts w:asciiTheme="minorHAnsi" w:eastAsiaTheme="minorEastAsia" w:hAnsiTheme="minorHAnsi" w:cstheme="minorBidi"/>
          <w:szCs w:val="22"/>
          <w:lang w:eastAsia="en-GB"/>
        </w:rPr>
        <w:tab/>
      </w:r>
      <w:r w:rsidRPr="001F283B">
        <w:rPr>
          <w:rFonts w:eastAsia="MS Mincho" w:cs="Arial"/>
          <w:bCs/>
        </w:rPr>
        <w:t>NR FR1 Test Model 3.1 (NR-FR1-TM3.1_BC3CS16/17)</w:t>
      </w:r>
      <w:r>
        <w:tab/>
      </w:r>
      <w:r>
        <w:fldChar w:fldCharType="begin"/>
      </w:r>
      <w:r>
        <w:instrText xml:space="preserve"> PAGEREF _Toc76505130 \h </w:instrText>
      </w:r>
      <w:r>
        <w:fldChar w:fldCharType="separate"/>
      </w:r>
      <w:r>
        <w:t>238</w:t>
      </w:r>
      <w:r>
        <w:fldChar w:fldCharType="end"/>
      </w:r>
    </w:p>
    <w:p w14:paraId="3B11ACD8" w14:textId="5671F489" w:rsidR="00D63595" w:rsidRDefault="00D63595">
      <w:pPr>
        <w:pStyle w:val="TOC1"/>
        <w:rPr>
          <w:rFonts w:asciiTheme="minorHAnsi" w:eastAsiaTheme="minorEastAsia" w:hAnsiTheme="minorHAnsi" w:cstheme="minorBidi"/>
          <w:szCs w:val="22"/>
          <w:lang w:eastAsia="en-GB"/>
        </w:rPr>
      </w:pPr>
      <w:r w:rsidRPr="001F283B">
        <w:rPr>
          <w:rFonts w:eastAsia="MS Mincho"/>
        </w:rPr>
        <w:t>E.5</w:t>
      </w:r>
      <w:r>
        <w:rPr>
          <w:rFonts w:asciiTheme="minorHAnsi" w:eastAsiaTheme="minorEastAsia" w:hAnsiTheme="minorHAnsi" w:cstheme="minorBidi"/>
          <w:szCs w:val="22"/>
          <w:lang w:eastAsia="en-GB"/>
        </w:rPr>
        <w:tab/>
      </w:r>
      <w:r w:rsidRPr="001F283B">
        <w:rPr>
          <w:rFonts w:eastAsia="MS Mincho"/>
        </w:rPr>
        <w:t>E-UTRA Test Model 3.2 (E-TM3.2_</w:t>
      </w:r>
      <w:r>
        <w:rPr>
          <w:lang w:eastAsia="zh-CN"/>
        </w:rPr>
        <w:t>BC3</w:t>
      </w:r>
      <w:r w:rsidRPr="001F283B">
        <w:rPr>
          <w:rFonts w:eastAsia="MS Mincho"/>
        </w:rPr>
        <w:t>CS3)</w:t>
      </w:r>
      <w:r>
        <w:tab/>
      </w:r>
      <w:r>
        <w:fldChar w:fldCharType="begin"/>
      </w:r>
      <w:r>
        <w:instrText xml:space="preserve"> PAGEREF _Toc76505131 \h </w:instrText>
      </w:r>
      <w:r>
        <w:fldChar w:fldCharType="separate"/>
      </w:r>
      <w:r>
        <w:t>238</w:t>
      </w:r>
      <w:r>
        <w:fldChar w:fldCharType="end"/>
      </w:r>
    </w:p>
    <w:p w14:paraId="3020A5A0" w14:textId="3390E51B" w:rsidR="00D63595" w:rsidRDefault="00D63595">
      <w:pPr>
        <w:pStyle w:val="TOC1"/>
        <w:rPr>
          <w:rFonts w:asciiTheme="minorHAnsi" w:eastAsiaTheme="minorEastAsia" w:hAnsiTheme="minorHAnsi" w:cstheme="minorBidi"/>
          <w:szCs w:val="22"/>
          <w:lang w:eastAsia="en-GB"/>
        </w:rPr>
      </w:pPr>
      <w:r w:rsidRPr="001F283B">
        <w:rPr>
          <w:rFonts w:eastAsia="MS Mincho" w:cs="Arial"/>
          <w:bCs/>
        </w:rPr>
        <w:t>E.5A</w:t>
      </w:r>
      <w:r>
        <w:rPr>
          <w:rFonts w:asciiTheme="minorHAnsi" w:eastAsiaTheme="minorEastAsia" w:hAnsiTheme="minorHAnsi" w:cstheme="minorBidi"/>
          <w:szCs w:val="22"/>
          <w:lang w:eastAsia="en-GB"/>
        </w:rPr>
        <w:tab/>
      </w:r>
      <w:r w:rsidRPr="001F283B">
        <w:rPr>
          <w:rFonts w:eastAsia="MS Mincho" w:cs="Arial"/>
          <w:bCs/>
        </w:rPr>
        <w:t>NR FR1 Test Model 3.2 (NR-FR1-TM3.2_BC3CS16/17)</w:t>
      </w:r>
      <w:r>
        <w:tab/>
      </w:r>
      <w:r>
        <w:fldChar w:fldCharType="begin"/>
      </w:r>
      <w:r>
        <w:instrText xml:space="preserve"> PAGEREF _Toc76505132 \h </w:instrText>
      </w:r>
      <w:r>
        <w:fldChar w:fldCharType="separate"/>
      </w:r>
      <w:r>
        <w:t>238</w:t>
      </w:r>
      <w:r>
        <w:fldChar w:fldCharType="end"/>
      </w:r>
    </w:p>
    <w:p w14:paraId="6F7EA5B7" w14:textId="6F8F7F39" w:rsidR="00D63595" w:rsidRDefault="00D63595">
      <w:pPr>
        <w:pStyle w:val="TOC1"/>
        <w:rPr>
          <w:rFonts w:asciiTheme="minorHAnsi" w:eastAsiaTheme="minorEastAsia" w:hAnsiTheme="minorHAnsi" w:cstheme="minorBidi"/>
          <w:szCs w:val="22"/>
          <w:lang w:eastAsia="en-GB"/>
        </w:rPr>
      </w:pPr>
      <w:r w:rsidRPr="001F283B">
        <w:rPr>
          <w:rFonts w:eastAsia="MS Mincho"/>
        </w:rPr>
        <w:t>E.6</w:t>
      </w:r>
      <w:r>
        <w:rPr>
          <w:rFonts w:asciiTheme="minorHAnsi" w:eastAsiaTheme="minorEastAsia" w:hAnsiTheme="minorHAnsi" w:cstheme="minorBidi"/>
          <w:szCs w:val="22"/>
          <w:lang w:eastAsia="en-GB"/>
        </w:rPr>
        <w:tab/>
      </w:r>
      <w:r w:rsidRPr="001F283B">
        <w:rPr>
          <w:rFonts w:eastAsia="MS Mincho"/>
        </w:rPr>
        <w:t>E-UTRA Test Model 3.3 (E-TM3.3_</w:t>
      </w:r>
      <w:r>
        <w:rPr>
          <w:lang w:eastAsia="zh-CN"/>
        </w:rPr>
        <w:t>BC3</w:t>
      </w:r>
      <w:r w:rsidRPr="001F283B">
        <w:rPr>
          <w:rFonts w:eastAsia="MS Mincho"/>
        </w:rPr>
        <w:t>CS3)</w:t>
      </w:r>
      <w:r>
        <w:tab/>
      </w:r>
      <w:r>
        <w:fldChar w:fldCharType="begin"/>
      </w:r>
      <w:r>
        <w:instrText xml:space="preserve"> PAGEREF _Toc76505133 \h </w:instrText>
      </w:r>
      <w:r>
        <w:fldChar w:fldCharType="separate"/>
      </w:r>
      <w:r>
        <w:t>238</w:t>
      </w:r>
      <w:r>
        <w:fldChar w:fldCharType="end"/>
      </w:r>
    </w:p>
    <w:p w14:paraId="68A85F54" w14:textId="4B82ECBE" w:rsidR="00D63595" w:rsidRDefault="00D63595">
      <w:pPr>
        <w:pStyle w:val="TOC1"/>
        <w:rPr>
          <w:rFonts w:asciiTheme="minorHAnsi" w:eastAsiaTheme="minorEastAsia" w:hAnsiTheme="minorHAnsi" w:cstheme="minorBidi"/>
          <w:szCs w:val="22"/>
          <w:lang w:eastAsia="en-GB"/>
        </w:rPr>
      </w:pPr>
      <w:r w:rsidRPr="001F283B">
        <w:rPr>
          <w:rFonts w:eastAsia="MS Mincho" w:cs="Arial"/>
          <w:bCs/>
        </w:rPr>
        <w:t>E.6A</w:t>
      </w:r>
      <w:r>
        <w:rPr>
          <w:rFonts w:asciiTheme="minorHAnsi" w:eastAsiaTheme="minorEastAsia" w:hAnsiTheme="minorHAnsi" w:cstheme="minorBidi"/>
          <w:szCs w:val="22"/>
          <w:lang w:eastAsia="en-GB"/>
        </w:rPr>
        <w:tab/>
      </w:r>
      <w:r w:rsidRPr="001F283B">
        <w:rPr>
          <w:rFonts w:eastAsia="SimSun" w:cs="Arial"/>
          <w:bCs/>
        </w:rPr>
        <w:t>NR FR1</w:t>
      </w:r>
      <w:r w:rsidRPr="001F283B">
        <w:rPr>
          <w:rFonts w:eastAsia="MS Mincho" w:cs="Arial"/>
          <w:bCs/>
        </w:rPr>
        <w:t xml:space="preserve"> Test Model 3.3 (</w:t>
      </w:r>
      <w:r w:rsidRPr="001F283B">
        <w:rPr>
          <w:rFonts w:eastAsia="SimSun" w:cs="Arial"/>
          <w:bCs/>
        </w:rPr>
        <w:t>NR</w:t>
      </w:r>
      <w:r w:rsidRPr="001F283B">
        <w:rPr>
          <w:rFonts w:eastAsia="MS Mincho" w:cs="Arial"/>
          <w:bCs/>
        </w:rPr>
        <w:t>-</w:t>
      </w:r>
      <w:r w:rsidRPr="001F283B">
        <w:rPr>
          <w:rFonts w:eastAsia="SimSun" w:cs="Arial"/>
          <w:bCs/>
        </w:rPr>
        <w:t>FR1-</w:t>
      </w:r>
      <w:r w:rsidRPr="001F283B">
        <w:rPr>
          <w:rFonts w:eastAsia="MS Mincho" w:cs="Arial"/>
          <w:bCs/>
        </w:rPr>
        <w:t>TM3.3_</w:t>
      </w:r>
      <w:r w:rsidRPr="001F283B">
        <w:rPr>
          <w:rFonts w:cs="Arial"/>
          <w:bCs/>
        </w:rPr>
        <w:t>BC3</w:t>
      </w:r>
      <w:r w:rsidRPr="001F283B">
        <w:rPr>
          <w:rFonts w:eastAsia="MS Mincho" w:cs="Arial"/>
          <w:bCs/>
        </w:rPr>
        <w:t>CS</w:t>
      </w:r>
      <w:r w:rsidRPr="001F283B">
        <w:rPr>
          <w:rFonts w:eastAsia="SimSun" w:cs="Arial"/>
          <w:bCs/>
        </w:rPr>
        <w:t>16/17</w:t>
      </w:r>
      <w:r w:rsidRPr="001F283B">
        <w:rPr>
          <w:rFonts w:eastAsia="MS Mincho" w:cs="Arial"/>
          <w:bCs/>
        </w:rPr>
        <w:t>)</w:t>
      </w:r>
      <w:r>
        <w:tab/>
      </w:r>
      <w:r>
        <w:fldChar w:fldCharType="begin"/>
      </w:r>
      <w:r>
        <w:instrText xml:space="preserve"> PAGEREF _Toc76505134 \h </w:instrText>
      </w:r>
      <w:r>
        <w:fldChar w:fldCharType="separate"/>
      </w:r>
      <w:r>
        <w:t>238</w:t>
      </w:r>
      <w:r>
        <w:fldChar w:fldCharType="end"/>
      </w:r>
    </w:p>
    <w:p w14:paraId="1E5E117A" w14:textId="1CE0F1CD" w:rsidR="00D63595" w:rsidRDefault="00D63595">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_Toc76505135 \h </w:instrText>
      </w:r>
      <w:r>
        <w:fldChar w:fldCharType="separate"/>
      </w:r>
      <w:r>
        <w:t>239</w:t>
      </w:r>
      <w:r>
        <w:fldChar w:fldCharType="end"/>
      </w:r>
    </w:p>
    <w:p w14:paraId="769896BA" w14:textId="19D147BE" w:rsidR="00080512" w:rsidRPr="00A46FD9" w:rsidRDefault="00D63595">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r w:rsidR="00FF3259" w:rsidRPr="00A46FD9">
        <w:lastRenderedPageBreak/>
        <w:t>Foreword</w:t>
      </w:r>
      <w:bookmarkEnd w:id="14"/>
      <w:bookmarkEnd w:id="15"/>
      <w:bookmarkEnd w:id="16"/>
      <w:bookmarkEnd w:id="17"/>
      <w:bookmarkEnd w:id="18"/>
      <w:bookmarkEnd w:id="19"/>
      <w:bookmarkEnd w:id="20"/>
      <w:bookmarkEnd w:id="21"/>
      <w:bookmarkEnd w:id="22"/>
      <w:bookmarkEnd w:id="23"/>
    </w:p>
    <w:p w14:paraId="37F43A4A" w14:textId="77777777" w:rsidR="00B01838" w:rsidRPr="004D3578" w:rsidRDefault="00B01838" w:rsidP="00B01838">
      <w:r w:rsidRPr="004D3578">
        <w:t xml:space="preserve">This Technical </w:t>
      </w:r>
      <w:bookmarkStart w:id="24" w:name="spectype3"/>
      <w:r w:rsidRPr="00B01838">
        <w:t>Specification</w:t>
      </w:r>
      <w:bookmarkEnd w:id="24"/>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5" w:name="_Toc21097764"/>
      <w:bookmarkStart w:id="26" w:name="_Toc29765326"/>
      <w:bookmarkStart w:id="27" w:name="_Toc37180808"/>
      <w:bookmarkStart w:id="28" w:name="_Toc37181252"/>
      <w:bookmarkStart w:id="29" w:name="_Toc37181696"/>
      <w:bookmarkStart w:id="30" w:name="_Toc45881761"/>
      <w:bookmarkStart w:id="31" w:name="_Toc52559994"/>
      <w:bookmarkStart w:id="32" w:name="_Toc61113944"/>
      <w:bookmarkStart w:id="33" w:name="_Toc67912449"/>
      <w:bookmarkStart w:id="34" w:name="_Toc74903318"/>
      <w:bookmarkStart w:id="35" w:name="_Toc76504692"/>
      <w:r w:rsidRPr="00A46FD9">
        <w:lastRenderedPageBreak/>
        <w:t>1</w:t>
      </w:r>
      <w:r w:rsidRPr="00A46FD9">
        <w:tab/>
        <w:t>Scope</w:t>
      </w:r>
      <w:bookmarkEnd w:id="25"/>
      <w:bookmarkEnd w:id="26"/>
      <w:bookmarkEnd w:id="27"/>
      <w:bookmarkEnd w:id="28"/>
      <w:bookmarkEnd w:id="29"/>
      <w:bookmarkEnd w:id="30"/>
      <w:bookmarkEnd w:id="31"/>
      <w:bookmarkEnd w:id="32"/>
      <w:bookmarkEnd w:id="33"/>
      <w:bookmarkEnd w:id="34"/>
      <w:bookmarkEnd w:id="35"/>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36" w:name="_Toc21097765"/>
      <w:bookmarkStart w:id="37" w:name="_Toc29765327"/>
      <w:bookmarkStart w:id="38" w:name="_Toc37180809"/>
      <w:bookmarkStart w:id="39" w:name="_Toc37181253"/>
      <w:bookmarkStart w:id="40" w:name="_Toc37181697"/>
      <w:bookmarkStart w:id="41" w:name="_Toc45881762"/>
      <w:bookmarkStart w:id="42" w:name="_Toc52559995"/>
      <w:bookmarkStart w:id="43" w:name="_Toc61113945"/>
      <w:bookmarkStart w:id="44" w:name="_Toc67912450"/>
      <w:bookmarkStart w:id="45" w:name="_Toc74903319"/>
      <w:bookmarkStart w:id="46" w:name="_Toc76504693"/>
      <w:r w:rsidRPr="00A46FD9">
        <w:t>2</w:t>
      </w:r>
      <w:r w:rsidRPr="00A46FD9">
        <w:tab/>
        <w:t>References</w:t>
      </w:r>
      <w:bookmarkEnd w:id="36"/>
      <w:bookmarkEnd w:id="37"/>
      <w:bookmarkEnd w:id="38"/>
      <w:bookmarkEnd w:id="39"/>
      <w:bookmarkEnd w:id="40"/>
      <w:bookmarkEnd w:id="41"/>
      <w:bookmarkEnd w:id="42"/>
      <w:bookmarkEnd w:id="43"/>
      <w:bookmarkEnd w:id="44"/>
      <w:bookmarkEnd w:id="45"/>
      <w:bookmarkEnd w:id="46"/>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47" w:name="_Ref467262628"/>
      <w:r w:rsidRPr="00A46FD9">
        <w:rPr>
          <w:rFonts w:cs="v4.2.0"/>
        </w:rPr>
        <w:t>[21]</w:t>
      </w:r>
      <w:r w:rsidRPr="00A46FD9">
        <w:rPr>
          <w:rFonts w:cs="v4.2.0"/>
        </w:rPr>
        <w:tab/>
        <w:t>IEC 60068-2-1 (2007): "Environmental testing - Part 2: Tests. Tests A: Cold</w:t>
      </w:r>
      <w:bookmarkEnd w:id="47"/>
      <w:r w:rsidRPr="00A46FD9">
        <w:rPr>
          <w:rFonts w:cs="v4.2.0"/>
        </w:rPr>
        <w:t>".</w:t>
      </w:r>
    </w:p>
    <w:p w14:paraId="76113E12" w14:textId="77777777" w:rsidR="00FF3259" w:rsidRPr="00A46FD9" w:rsidRDefault="00FF3259" w:rsidP="00FF3259">
      <w:pPr>
        <w:pStyle w:val="EX"/>
        <w:rPr>
          <w:rFonts w:cs="v4.2.0"/>
        </w:rPr>
      </w:pPr>
      <w:bookmarkStart w:id="48" w:name="_Ref467262642"/>
      <w:r w:rsidRPr="00A46FD9">
        <w:rPr>
          <w:rFonts w:cs="v4.2.0"/>
        </w:rPr>
        <w:t>[22]</w:t>
      </w:r>
      <w:r w:rsidRPr="00A46FD9">
        <w:rPr>
          <w:rFonts w:cs="v4.2.0"/>
        </w:rPr>
        <w:tab/>
        <w:t>IEC 60068-2-2 (2007): "Environmental testing - Part 2: Tests. Tests B: Dry heat</w:t>
      </w:r>
      <w:bookmarkEnd w:id="48"/>
      <w:r w:rsidRPr="00A46FD9">
        <w:rPr>
          <w:rFonts w:cs="v4.2.0"/>
        </w:rPr>
        <w:t>".</w:t>
      </w:r>
    </w:p>
    <w:p w14:paraId="0E871D9F" w14:textId="77777777" w:rsidR="00FF3259" w:rsidRPr="00A46FD9" w:rsidRDefault="00FF3259" w:rsidP="00FF3259">
      <w:pPr>
        <w:pStyle w:val="EX"/>
        <w:rPr>
          <w:rFonts w:cs="v4.2.0"/>
        </w:rPr>
      </w:pPr>
      <w:bookmarkStart w:id="49" w:name="_Ref467262669"/>
      <w:r w:rsidRPr="00A46FD9">
        <w:rPr>
          <w:rFonts w:cs="v4.2.0"/>
        </w:rPr>
        <w:t>[23]</w:t>
      </w:r>
      <w:r w:rsidRPr="00A46FD9">
        <w:rPr>
          <w:rFonts w:cs="v4.2.0"/>
        </w:rPr>
        <w:tab/>
        <w:t>IEC 60068-2-6 (2007): "Environmental testing - Part 2: Tests - Test Fc: Vibration (sinusoidal)</w:t>
      </w:r>
      <w:bookmarkEnd w:id="49"/>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0"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0"/>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51" w:name="_Toc21097766"/>
      <w:bookmarkStart w:id="52" w:name="_Toc29765328"/>
      <w:bookmarkStart w:id="53" w:name="_Toc37180810"/>
      <w:bookmarkStart w:id="54" w:name="_Toc37181254"/>
      <w:bookmarkStart w:id="55" w:name="_Toc37181698"/>
      <w:bookmarkStart w:id="56" w:name="_Toc45881763"/>
      <w:bookmarkStart w:id="57" w:name="_Toc52559996"/>
      <w:bookmarkStart w:id="58" w:name="_Toc61113946"/>
      <w:bookmarkStart w:id="59" w:name="_Toc67912451"/>
      <w:bookmarkStart w:id="60" w:name="_Toc74903320"/>
      <w:bookmarkStart w:id="61" w:name="_Toc76504694"/>
      <w:r w:rsidRPr="00A46FD9">
        <w:t>3</w:t>
      </w:r>
      <w:r w:rsidRPr="00A46FD9">
        <w:tab/>
        <w:t>Definitions, symbols and abbreviations</w:t>
      </w:r>
      <w:bookmarkEnd w:id="51"/>
      <w:bookmarkEnd w:id="52"/>
      <w:bookmarkEnd w:id="53"/>
      <w:bookmarkEnd w:id="54"/>
      <w:bookmarkEnd w:id="55"/>
      <w:bookmarkEnd w:id="56"/>
      <w:bookmarkEnd w:id="57"/>
      <w:bookmarkEnd w:id="58"/>
      <w:bookmarkEnd w:id="59"/>
      <w:bookmarkEnd w:id="60"/>
      <w:bookmarkEnd w:id="61"/>
    </w:p>
    <w:p w14:paraId="400D9B26" w14:textId="77777777" w:rsidR="00FF3259" w:rsidRPr="00A46FD9" w:rsidRDefault="00FF3259" w:rsidP="00FF3259">
      <w:pPr>
        <w:pStyle w:val="Heading2"/>
      </w:pPr>
      <w:bookmarkStart w:id="62" w:name="_Toc21097767"/>
      <w:bookmarkStart w:id="63" w:name="_Toc29765329"/>
      <w:bookmarkStart w:id="64" w:name="_Toc37180811"/>
      <w:bookmarkStart w:id="65" w:name="_Toc37181255"/>
      <w:bookmarkStart w:id="66" w:name="_Toc37181699"/>
      <w:bookmarkStart w:id="67" w:name="_Toc45881764"/>
      <w:bookmarkStart w:id="68" w:name="_Toc52559997"/>
      <w:bookmarkStart w:id="69" w:name="_Toc61113947"/>
      <w:bookmarkStart w:id="70" w:name="_Toc67912452"/>
      <w:bookmarkStart w:id="71" w:name="_Toc74903321"/>
      <w:bookmarkStart w:id="72" w:name="_Toc76504695"/>
      <w:r w:rsidRPr="00A46FD9">
        <w:t>3.1</w:t>
      </w:r>
      <w:r w:rsidRPr="00A46FD9">
        <w:tab/>
        <w:t>Definitions</w:t>
      </w:r>
      <w:bookmarkEnd w:id="62"/>
      <w:bookmarkEnd w:id="63"/>
      <w:bookmarkEnd w:id="64"/>
      <w:bookmarkEnd w:id="65"/>
      <w:bookmarkEnd w:id="66"/>
      <w:bookmarkEnd w:id="67"/>
      <w:bookmarkEnd w:id="68"/>
      <w:bookmarkEnd w:id="69"/>
      <w:bookmarkEnd w:id="70"/>
      <w:bookmarkEnd w:id="71"/>
      <w:bookmarkEnd w:id="7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73" w:name="_Toc21097768"/>
      <w:bookmarkStart w:id="74" w:name="_Toc29765330"/>
      <w:bookmarkStart w:id="75" w:name="_Toc37180812"/>
      <w:bookmarkStart w:id="76" w:name="_Toc37181256"/>
      <w:bookmarkStart w:id="77" w:name="_Toc37181700"/>
      <w:bookmarkStart w:id="78" w:name="_Toc45881765"/>
      <w:bookmarkStart w:id="79" w:name="_Toc52559998"/>
      <w:bookmarkStart w:id="80" w:name="_Toc61113948"/>
      <w:bookmarkStart w:id="81" w:name="_Toc67912453"/>
      <w:bookmarkStart w:id="82" w:name="_Toc74903322"/>
      <w:bookmarkStart w:id="83" w:name="_Toc76504696"/>
      <w:r w:rsidRPr="00A46FD9">
        <w:lastRenderedPageBreak/>
        <w:t>3.2</w:t>
      </w:r>
      <w:r w:rsidRPr="00A46FD9">
        <w:tab/>
        <w:t>Symbols</w:t>
      </w:r>
      <w:bookmarkEnd w:id="73"/>
      <w:bookmarkEnd w:id="74"/>
      <w:bookmarkEnd w:id="75"/>
      <w:bookmarkEnd w:id="76"/>
      <w:bookmarkEnd w:id="77"/>
      <w:bookmarkEnd w:id="78"/>
      <w:bookmarkEnd w:id="79"/>
      <w:bookmarkEnd w:id="80"/>
      <w:bookmarkEnd w:id="81"/>
      <w:bookmarkEnd w:id="82"/>
      <w:bookmarkEnd w:id="83"/>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84" w:name="_MON_1326001305"/>
    <w:bookmarkEnd w:id="84"/>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7.55pt" o:ole="">
            <v:imagedata r:id="rId11" o:title=""/>
          </v:shape>
          <o:OLEObject Type="Embed" ProgID="Word.Picture.8" ShapeID="_x0000_i1025" DrawAspect="Content" ObjectID="_1687117547"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85" w:name="_MON_1351612452"/>
    <w:bookmarkEnd w:id="85"/>
    <w:bookmarkStart w:id="86" w:name="_MON_1351612194"/>
    <w:bookmarkEnd w:id="86"/>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3pt;height:232.05pt" o:ole="">
            <v:imagedata r:id="rId13" o:title=""/>
          </v:shape>
          <o:OLEObject Type="Embed" ProgID="Word.Picture.8" ShapeID="_x0000_i1026" DrawAspect="Content" ObjectID="_1687117548"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87" w:name="_MON_1448782975"/>
    <w:bookmarkEnd w:id="87"/>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3pt;height:232.6pt" o:ole="">
            <v:imagedata r:id="rId15" o:title=""/>
          </v:shape>
          <o:OLEObject Type="Embed" ProgID="Word.Picture.8" ShapeID="_x0000_i1027" DrawAspect="Content" ObjectID="_1687117549"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88" w:name="_Toc21097769"/>
      <w:bookmarkStart w:id="89" w:name="_Toc29765331"/>
      <w:bookmarkStart w:id="90" w:name="_Toc37180813"/>
      <w:bookmarkStart w:id="91" w:name="_Toc37181257"/>
      <w:bookmarkStart w:id="92" w:name="_Toc37181701"/>
      <w:bookmarkStart w:id="93" w:name="_Toc45881766"/>
      <w:bookmarkStart w:id="94" w:name="_Toc52559999"/>
      <w:bookmarkStart w:id="95" w:name="_Toc61113949"/>
      <w:bookmarkStart w:id="96" w:name="_Toc67912454"/>
      <w:bookmarkStart w:id="97" w:name="_Toc74903323"/>
      <w:bookmarkStart w:id="98" w:name="_Toc76504697"/>
      <w:r w:rsidRPr="00A46FD9">
        <w:t>3.3</w:t>
      </w:r>
      <w:r w:rsidRPr="00A46FD9">
        <w:tab/>
        <w:t>Abbreviations</w:t>
      </w:r>
      <w:bookmarkEnd w:id="88"/>
      <w:bookmarkEnd w:id="89"/>
      <w:bookmarkEnd w:id="90"/>
      <w:bookmarkEnd w:id="91"/>
      <w:bookmarkEnd w:id="92"/>
      <w:bookmarkEnd w:id="93"/>
      <w:bookmarkEnd w:id="94"/>
      <w:bookmarkEnd w:id="95"/>
      <w:bookmarkEnd w:id="96"/>
      <w:bookmarkEnd w:id="97"/>
      <w:bookmarkEnd w:id="98"/>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99" w:name="_Toc21097770"/>
      <w:bookmarkStart w:id="100" w:name="_Toc29765332"/>
      <w:bookmarkStart w:id="101" w:name="_Toc37180814"/>
      <w:bookmarkStart w:id="102" w:name="_Toc37181258"/>
      <w:bookmarkStart w:id="103" w:name="_Toc37181702"/>
      <w:bookmarkStart w:id="104" w:name="_Toc45881767"/>
      <w:bookmarkStart w:id="105" w:name="_Toc52560000"/>
      <w:bookmarkStart w:id="106" w:name="_Toc61113950"/>
      <w:bookmarkStart w:id="107" w:name="_Toc67912455"/>
      <w:bookmarkStart w:id="108" w:name="_Toc74903324"/>
      <w:bookmarkStart w:id="109" w:name="_Toc76504698"/>
      <w:r w:rsidRPr="00A46FD9">
        <w:t>4</w:t>
      </w:r>
      <w:r w:rsidRPr="00A46FD9">
        <w:tab/>
        <w:t>General test conditions and declarations</w:t>
      </w:r>
      <w:bookmarkEnd w:id="99"/>
      <w:bookmarkEnd w:id="100"/>
      <w:bookmarkEnd w:id="101"/>
      <w:bookmarkEnd w:id="102"/>
      <w:bookmarkEnd w:id="103"/>
      <w:bookmarkEnd w:id="104"/>
      <w:bookmarkEnd w:id="105"/>
      <w:bookmarkEnd w:id="106"/>
      <w:bookmarkEnd w:id="107"/>
      <w:bookmarkEnd w:id="108"/>
      <w:bookmarkEnd w:id="109"/>
    </w:p>
    <w:p w14:paraId="6BD2D574" w14:textId="77777777" w:rsidR="00FF3259" w:rsidRPr="00A46FD9" w:rsidRDefault="00FF3259" w:rsidP="00FF3259">
      <w:pPr>
        <w:pStyle w:val="Heading2"/>
      </w:pPr>
      <w:bookmarkStart w:id="110" w:name="_Toc21097771"/>
      <w:bookmarkStart w:id="111" w:name="_Toc29765333"/>
      <w:bookmarkStart w:id="112" w:name="_Toc37180815"/>
      <w:bookmarkStart w:id="113" w:name="_Toc37181259"/>
      <w:bookmarkStart w:id="114" w:name="_Toc37181703"/>
      <w:bookmarkStart w:id="115" w:name="_Toc45881768"/>
      <w:bookmarkStart w:id="116" w:name="_Toc52560001"/>
      <w:bookmarkStart w:id="117" w:name="_Toc61113951"/>
      <w:bookmarkStart w:id="118" w:name="_Toc67912456"/>
      <w:bookmarkStart w:id="119" w:name="_Toc74903325"/>
      <w:bookmarkStart w:id="120" w:name="_Toc76504699"/>
      <w:r w:rsidRPr="00A46FD9">
        <w:t>4.1</w:t>
      </w:r>
      <w:r w:rsidRPr="00A46FD9">
        <w:tab/>
        <w:t>Measurement uncertainties and test requirements</w:t>
      </w:r>
      <w:bookmarkEnd w:id="110"/>
      <w:bookmarkEnd w:id="111"/>
      <w:bookmarkEnd w:id="112"/>
      <w:bookmarkEnd w:id="113"/>
      <w:bookmarkEnd w:id="114"/>
      <w:bookmarkEnd w:id="115"/>
      <w:bookmarkEnd w:id="116"/>
      <w:bookmarkEnd w:id="117"/>
      <w:bookmarkEnd w:id="118"/>
      <w:bookmarkEnd w:id="119"/>
      <w:bookmarkEnd w:id="120"/>
    </w:p>
    <w:p w14:paraId="1253A440" w14:textId="77777777" w:rsidR="00FF3259" w:rsidRPr="00A46FD9" w:rsidRDefault="00FF3259" w:rsidP="00FF3259">
      <w:pPr>
        <w:pStyle w:val="Heading3"/>
      </w:pPr>
      <w:bookmarkStart w:id="121" w:name="_Toc21097772"/>
      <w:bookmarkStart w:id="122" w:name="_Toc29765334"/>
      <w:bookmarkStart w:id="123" w:name="_Toc37180816"/>
      <w:bookmarkStart w:id="124" w:name="_Toc37181260"/>
      <w:bookmarkStart w:id="125" w:name="_Toc37181704"/>
      <w:bookmarkStart w:id="126" w:name="_Toc45881769"/>
      <w:bookmarkStart w:id="127" w:name="_Toc52560002"/>
      <w:bookmarkStart w:id="128" w:name="_Toc61113952"/>
      <w:bookmarkStart w:id="129" w:name="_Toc67912457"/>
      <w:bookmarkStart w:id="130" w:name="_Toc74903326"/>
      <w:bookmarkStart w:id="131" w:name="_Toc76504700"/>
      <w:r w:rsidRPr="00A46FD9">
        <w:t>4.1.1</w:t>
      </w:r>
      <w:r w:rsidRPr="00A46FD9">
        <w:tab/>
        <w:t>General</w:t>
      </w:r>
      <w:bookmarkEnd w:id="121"/>
      <w:bookmarkEnd w:id="122"/>
      <w:bookmarkEnd w:id="123"/>
      <w:bookmarkEnd w:id="124"/>
      <w:bookmarkEnd w:id="125"/>
      <w:bookmarkEnd w:id="126"/>
      <w:bookmarkEnd w:id="127"/>
      <w:bookmarkEnd w:id="128"/>
      <w:bookmarkEnd w:id="129"/>
      <w:bookmarkEnd w:id="130"/>
      <w:bookmarkEnd w:id="13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32" w:name="_Toc21097773"/>
      <w:bookmarkStart w:id="133" w:name="_Toc29765335"/>
      <w:bookmarkStart w:id="134" w:name="_Toc37180817"/>
      <w:bookmarkStart w:id="135" w:name="_Toc37181261"/>
      <w:bookmarkStart w:id="136" w:name="_Toc37181705"/>
      <w:bookmarkStart w:id="137" w:name="_Toc45881770"/>
      <w:bookmarkStart w:id="138" w:name="_Toc52560003"/>
      <w:bookmarkStart w:id="139" w:name="_Toc61113953"/>
      <w:bookmarkStart w:id="140" w:name="_Toc67912458"/>
      <w:bookmarkStart w:id="141" w:name="_Toc74903327"/>
      <w:bookmarkStart w:id="142" w:name="_Toc76504701"/>
      <w:r w:rsidRPr="00A46FD9">
        <w:t>4.1.2</w:t>
      </w:r>
      <w:r w:rsidRPr="00A46FD9">
        <w:tab/>
        <w:t>Acceptable uncertainty of Test System</w:t>
      </w:r>
      <w:bookmarkEnd w:id="132"/>
      <w:bookmarkEnd w:id="133"/>
      <w:bookmarkEnd w:id="134"/>
      <w:bookmarkEnd w:id="135"/>
      <w:bookmarkEnd w:id="136"/>
      <w:bookmarkEnd w:id="137"/>
      <w:bookmarkEnd w:id="138"/>
      <w:bookmarkEnd w:id="139"/>
      <w:bookmarkEnd w:id="140"/>
      <w:bookmarkEnd w:id="141"/>
      <w:bookmarkEnd w:id="142"/>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43" w:name="_Toc21097774"/>
      <w:bookmarkStart w:id="144" w:name="_Toc29765336"/>
      <w:bookmarkStart w:id="145" w:name="_Toc37180818"/>
      <w:bookmarkStart w:id="146" w:name="_Toc37181262"/>
      <w:bookmarkStart w:id="147" w:name="_Toc37181706"/>
      <w:bookmarkStart w:id="148" w:name="_Toc45881771"/>
      <w:bookmarkStart w:id="149" w:name="_Toc52560004"/>
      <w:bookmarkStart w:id="150" w:name="_Toc61113954"/>
      <w:bookmarkStart w:id="151" w:name="_Toc67912459"/>
      <w:bookmarkStart w:id="152" w:name="_Toc74903328"/>
      <w:bookmarkStart w:id="153" w:name="_Toc76504702"/>
      <w:r w:rsidRPr="00A46FD9">
        <w:rPr>
          <w:lang w:eastAsia="sv-SE"/>
        </w:rPr>
        <w:lastRenderedPageBreak/>
        <w:t>4.1.</w:t>
      </w:r>
      <w:r w:rsidRPr="00A46FD9">
        <w:t>2.1</w:t>
      </w:r>
      <w:r w:rsidRPr="00A46FD9">
        <w:rPr>
          <w:lang w:eastAsia="sv-SE"/>
        </w:rPr>
        <w:tab/>
        <w:t>Measurement of t</w:t>
      </w:r>
      <w:r w:rsidRPr="00A46FD9">
        <w:t>ransmitter</w:t>
      </w:r>
      <w:bookmarkEnd w:id="143"/>
      <w:bookmarkEnd w:id="144"/>
      <w:bookmarkEnd w:id="145"/>
      <w:bookmarkEnd w:id="146"/>
      <w:bookmarkEnd w:id="147"/>
      <w:bookmarkEnd w:id="148"/>
      <w:bookmarkEnd w:id="149"/>
      <w:bookmarkEnd w:id="150"/>
      <w:bookmarkEnd w:id="151"/>
      <w:bookmarkEnd w:id="152"/>
      <w:bookmarkEnd w:id="153"/>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54" w:name="_Toc21097775"/>
      <w:bookmarkStart w:id="155" w:name="_Toc29765337"/>
      <w:bookmarkStart w:id="156" w:name="_Toc37180819"/>
      <w:bookmarkStart w:id="157" w:name="_Toc37181263"/>
      <w:bookmarkStart w:id="158" w:name="_Toc37181707"/>
      <w:bookmarkStart w:id="159" w:name="_Toc45881772"/>
      <w:bookmarkStart w:id="160" w:name="_Toc52560005"/>
      <w:bookmarkStart w:id="161" w:name="_Toc61113955"/>
      <w:bookmarkStart w:id="162" w:name="_Toc67912460"/>
      <w:bookmarkStart w:id="163" w:name="_Toc74903329"/>
      <w:bookmarkStart w:id="164" w:name="_Toc76504703"/>
      <w:r w:rsidRPr="00A46FD9">
        <w:rPr>
          <w:lang w:eastAsia="sv-SE"/>
        </w:rPr>
        <w:lastRenderedPageBreak/>
        <w:t>4.1.</w:t>
      </w:r>
      <w:r w:rsidRPr="00A46FD9">
        <w:t>2.2</w:t>
      </w:r>
      <w:r w:rsidRPr="00A46FD9">
        <w:rPr>
          <w:lang w:eastAsia="sv-SE"/>
        </w:rPr>
        <w:tab/>
        <w:t xml:space="preserve">Measurement of </w:t>
      </w:r>
      <w:r w:rsidRPr="00A46FD9">
        <w:t>receiver</w:t>
      </w:r>
      <w:bookmarkEnd w:id="154"/>
      <w:bookmarkEnd w:id="155"/>
      <w:bookmarkEnd w:id="156"/>
      <w:bookmarkEnd w:id="157"/>
      <w:bookmarkEnd w:id="158"/>
      <w:bookmarkEnd w:id="159"/>
      <w:bookmarkEnd w:id="160"/>
      <w:bookmarkEnd w:id="161"/>
      <w:bookmarkEnd w:id="162"/>
      <w:bookmarkEnd w:id="163"/>
      <w:bookmarkEnd w:id="164"/>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65" w:name="_Toc21097776"/>
      <w:bookmarkStart w:id="166" w:name="_Toc29765338"/>
      <w:bookmarkStart w:id="167" w:name="_Toc37180820"/>
      <w:bookmarkStart w:id="168" w:name="_Toc37181264"/>
      <w:bookmarkStart w:id="169" w:name="_Toc37181708"/>
      <w:bookmarkStart w:id="170" w:name="_Toc45881773"/>
      <w:bookmarkStart w:id="171" w:name="_Toc52560006"/>
      <w:bookmarkStart w:id="172" w:name="_Toc61113956"/>
      <w:bookmarkStart w:id="173" w:name="_Toc67912461"/>
      <w:bookmarkStart w:id="174" w:name="_Toc74903330"/>
      <w:bookmarkStart w:id="175" w:name="_Toc76504704"/>
      <w:r w:rsidRPr="00A46FD9">
        <w:rPr>
          <w:lang w:eastAsia="sv-SE"/>
        </w:rPr>
        <w:t>4.1.</w:t>
      </w:r>
      <w:r w:rsidRPr="00A46FD9">
        <w:t>3</w:t>
      </w:r>
      <w:r w:rsidRPr="00A46FD9">
        <w:rPr>
          <w:lang w:eastAsia="sv-SE"/>
        </w:rPr>
        <w:tab/>
        <w:t>Interpretation of measurement results</w:t>
      </w:r>
      <w:bookmarkEnd w:id="165"/>
      <w:bookmarkEnd w:id="166"/>
      <w:bookmarkEnd w:id="167"/>
      <w:bookmarkEnd w:id="168"/>
      <w:bookmarkEnd w:id="169"/>
      <w:bookmarkEnd w:id="170"/>
      <w:bookmarkEnd w:id="171"/>
      <w:bookmarkEnd w:id="172"/>
      <w:bookmarkEnd w:id="173"/>
      <w:bookmarkEnd w:id="174"/>
      <w:bookmarkEnd w:id="175"/>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76" w:name="_Toc21097777"/>
      <w:bookmarkStart w:id="177" w:name="_Toc29765339"/>
      <w:bookmarkStart w:id="178" w:name="_Toc37180821"/>
      <w:bookmarkStart w:id="179" w:name="_Toc37181265"/>
      <w:bookmarkStart w:id="180" w:name="_Toc37181709"/>
      <w:bookmarkStart w:id="181" w:name="_Toc45881774"/>
      <w:bookmarkStart w:id="182" w:name="_Toc52560007"/>
      <w:bookmarkStart w:id="183" w:name="_Toc61113957"/>
      <w:bookmarkStart w:id="184" w:name="_Toc67912462"/>
      <w:bookmarkStart w:id="185" w:name="_Toc74903331"/>
      <w:bookmarkStart w:id="186" w:name="_Toc76504705"/>
      <w:r w:rsidRPr="00A46FD9">
        <w:lastRenderedPageBreak/>
        <w:t>4.2</w:t>
      </w:r>
      <w:r w:rsidRPr="00A46FD9">
        <w:tab/>
        <w:t>Base Station classes</w:t>
      </w:r>
      <w:bookmarkEnd w:id="176"/>
      <w:bookmarkEnd w:id="177"/>
      <w:bookmarkEnd w:id="178"/>
      <w:bookmarkEnd w:id="179"/>
      <w:bookmarkEnd w:id="180"/>
      <w:bookmarkEnd w:id="181"/>
      <w:bookmarkEnd w:id="182"/>
      <w:bookmarkEnd w:id="183"/>
      <w:bookmarkEnd w:id="184"/>
      <w:bookmarkEnd w:id="185"/>
      <w:bookmarkEnd w:id="18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87" w:name="_Toc21097778"/>
      <w:bookmarkStart w:id="188" w:name="_Toc29765340"/>
      <w:bookmarkStart w:id="189" w:name="_Toc37180822"/>
      <w:bookmarkStart w:id="190" w:name="_Toc37181266"/>
      <w:bookmarkStart w:id="191" w:name="_Toc37181710"/>
      <w:bookmarkStart w:id="192" w:name="_Toc45881775"/>
      <w:bookmarkStart w:id="193" w:name="_Toc52560008"/>
      <w:bookmarkStart w:id="194" w:name="_Toc61113958"/>
      <w:bookmarkStart w:id="195" w:name="_Toc67912463"/>
      <w:bookmarkStart w:id="196" w:name="_Toc74903332"/>
      <w:bookmarkStart w:id="197" w:name="_Toc76504706"/>
      <w:r w:rsidRPr="00A46FD9">
        <w:t>4.3</w:t>
      </w:r>
      <w:r w:rsidRPr="00A46FD9">
        <w:tab/>
        <w:t>Regional requirements</w:t>
      </w:r>
      <w:bookmarkEnd w:id="187"/>
      <w:bookmarkEnd w:id="188"/>
      <w:bookmarkEnd w:id="189"/>
      <w:bookmarkEnd w:id="190"/>
      <w:bookmarkEnd w:id="191"/>
      <w:bookmarkEnd w:id="192"/>
      <w:bookmarkEnd w:id="193"/>
      <w:bookmarkEnd w:id="194"/>
      <w:bookmarkEnd w:id="195"/>
      <w:bookmarkEnd w:id="196"/>
      <w:bookmarkEnd w:id="197"/>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98" w:name="_Toc21097779"/>
      <w:bookmarkStart w:id="199" w:name="_Toc29765341"/>
      <w:bookmarkStart w:id="200" w:name="_Toc37180823"/>
      <w:bookmarkStart w:id="201" w:name="_Toc37181267"/>
      <w:bookmarkStart w:id="202" w:name="_Toc37181711"/>
      <w:bookmarkStart w:id="203" w:name="_Toc45881776"/>
      <w:bookmarkStart w:id="204" w:name="_Toc52560009"/>
      <w:bookmarkStart w:id="205" w:name="_Toc61113959"/>
      <w:bookmarkStart w:id="206" w:name="_Toc67912464"/>
      <w:bookmarkStart w:id="207" w:name="_Toc74903333"/>
      <w:bookmarkStart w:id="208" w:name="_Toc76504707"/>
      <w:r w:rsidRPr="00A46FD9">
        <w:lastRenderedPageBreak/>
        <w:t>4.4</w:t>
      </w:r>
      <w:r w:rsidRPr="00A46FD9">
        <w:tab/>
        <w:t>Operating bands and band categories</w:t>
      </w:r>
      <w:bookmarkEnd w:id="198"/>
      <w:bookmarkEnd w:id="199"/>
      <w:bookmarkEnd w:id="200"/>
      <w:bookmarkEnd w:id="201"/>
      <w:bookmarkEnd w:id="202"/>
      <w:bookmarkEnd w:id="203"/>
      <w:bookmarkEnd w:id="204"/>
      <w:bookmarkEnd w:id="205"/>
      <w:bookmarkEnd w:id="206"/>
      <w:bookmarkEnd w:id="207"/>
      <w:bookmarkEnd w:id="208"/>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1"/>
        <w:gridCol w:w="877"/>
        <w:gridCol w:w="811"/>
        <w:gridCol w:w="1125"/>
        <w:gridCol w:w="965"/>
        <w:gridCol w:w="65"/>
        <w:gridCol w:w="218"/>
        <w:gridCol w:w="168"/>
        <w:gridCol w:w="1138"/>
        <w:gridCol w:w="8"/>
        <w:gridCol w:w="1173"/>
        <w:gridCol w:w="154"/>
        <w:gridCol w:w="102"/>
        <w:gridCol w:w="152"/>
        <w:gridCol w:w="913"/>
        <w:gridCol w:w="911"/>
      </w:tblGrid>
      <w:tr w:rsidR="00FF3259" w:rsidRPr="00A46FD9" w14:paraId="41D2472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3"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3"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3"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3"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3"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3"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3"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3"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3"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3"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3"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3"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3"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3"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3"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3"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3"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3"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3"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BD0796" w:rsidRPr="00A46FD9" w14:paraId="68614C2D"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DC70214" w:rsidR="00BD0796" w:rsidRPr="00A46FD9" w:rsidRDefault="00BD0796" w:rsidP="00BD0796">
            <w:pPr>
              <w:pStyle w:val="TAC"/>
              <w:rPr>
                <w:rFonts w:cs="Arial"/>
              </w:rPr>
            </w:pPr>
            <w:r w:rsidRPr="00A46FD9">
              <w:rPr>
                <w:rFonts w:cs="Arial"/>
              </w:rPr>
              <w:t>9</w:t>
            </w:r>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D716C18" w:rsidR="00BD0796" w:rsidRPr="00A46FD9" w:rsidRDefault="00BD0796" w:rsidP="00BD0796">
            <w:pPr>
              <w:pStyle w:val="TAC"/>
              <w:rPr>
                <w:rFonts w:cs="Arial"/>
              </w:rPr>
            </w:pPr>
            <w:r w:rsidRPr="00A46FD9">
              <w:rPr>
                <w:rFonts w:cs="Arial"/>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33CDE7DC"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52497F29" w:rsidR="00BD0796" w:rsidRPr="00A46FD9" w:rsidRDefault="00BD0796" w:rsidP="00BD0796">
            <w:pPr>
              <w:pStyle w:val="TAR"/>
              <w:jc w:val="center"/>
              <w:rPr>
                <w:rFonts w:cs="Arial"/>
              </w:rPr>
            </w:pPr>
            <w:r w:rsidRPr="00A46FD9">
              <w:rPr>
                <w:rFonts w:cs="Arial"/>
              </w:rPr>
              <w:t>1749.9 MHz</w:t>
            </w:r>
          </w:p>
        </w:tc>
        <w:tc>
          <w:tcPr>
            <w:tcW w:w="113" w:type="pct"/>
            <w:tcBorders>
              <w:top w:val="single" w:sz="4" w:space="0" w:color="auto"/>
              <w:bottom w:val="single" w:sz="4" w:space="0" w:color="auto"/>
            </w:tcBorders>
            <w:tcMar>
              <w:left w:w="57" w:type="dxa"/>
              <w:right w:w="57" w:type="dxa"/>
            </w:tcMar>
            <w:vAlign w:val="center"/>
          </w:tcPr>
          <w:p w14:paraId="3994F5CA" w14:textId="613E0659"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61326D" w:rsidR="00BD0796" w:rsidRPr="00A46FD9" w:rsidRDefault="00BD0796" w:rsidP="00BD0796">
            <w:pPr>
              <w:pStyle w:val="TAL"/>
              <w:jc w:val="center"/>
              <w:rPr>
                <w:rFonts w:cs="Arial"/>
              </w:rPr>
            </w:pPr>
            <w:r w:rsidRPr="00A46FD9">
              <w:rPr>
                <w:rFonts w:cs="Arial"/>
              </w:rPr>
              <w:t>1784.9 MHz</w:t>
            </w:r>
          </w:p>
        </w:tc>
        <w:tc>
          <w:tcPr>
            <w:tcW w:w="613" w:type="pct"/>
            <w:gridSpan w:val="2"/>
            <w:tcBorders>
              <w:top w:val="single" w:sz="4" w:space="0" w:color="auto"/>
              <w:bottom w:val="single" w:sz="4" w:space="0" w:color="auto"/>
            </w:tcBorders>
            <w:tcMar>
              <w:left w:w="57" w:type="dxa"/>
              <w:right w:w="57" w:type="dxa"/>
            </w:tcMar>
            <w:vAlign w:val="center"/>
          </w:tcPr>
          <w:p w14:paraId="5B3A505A" w14:textId="1902405D" w:rsidR="00BD0796" w:rsidRPr="00A46FD9" w:rsidRDefault="00BD0796" w:rsidP="00BD0796">
            <w:pPr>
              <w:pStyle w:val="TAR"/>
              <w:jc w:val="center"/>
              <w:rPr>
                <w:rFonts w:cs="Arial"/>
              </w:rPr>
            </w:pPr>
            <w:r w:rsidRPr="00A46FD9">
              <w:rPr>
                <w:rFonts w:cs="Arial"/>
              </w:rPr>
              <w:t>1844.9 MHz</w:t>
            </w:r>
          </w:p>
        </w:tc>
        <w:tc>
          <w:tcPr>
            <w:tcW w:w="133" w:type="pct"/>
            <w:gridSpan w:val="2"/>
            <w:tcBorders>
              <w:top w:val="single" w:sz="4" w:space="0" w:color="auto"/>
              <w:bottom w:val="single" w:sz="4" w:space="0" w:color="auto"/>
            </w:tcBorders>
            <w:tcMar>
              <w:left w:w="57" w:type="dxa"/>
              <w:right w:w="57" w:type="dxa"/>
            </w:tcMar>
            <w:vAlign w:val="center"/>
          </w:tcPr>
          <w:p w14:paraId="67296675" w14:textId="745EEE7B"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277CFB02" w:rsidR="00BD0796" w:rsidRPr="00A46FD9" w:rsidRDefault="00BD0796" w:rsidP="00BD0796">
            <w:pPr>
              <w:pStyle w:val="TAL"/>
              <w:jc w:val="center"/>
              <w:rPr>
                <w:rFonts w:cs="Arial"/>
              </w:rPr>
            </w:pPr>
            <w:r w:rsidRPr="00A46FD9">
              <w:rPr>
                <w:rFonts w:cs="Arial"/>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A93A0" w14:textId="77777777" w:rsidR="00BD0796" w:rsidRPr="00A46FD9" w:rsidRDefault="00BD0796" w:rsidP="00BD0796">
            <w:pPr>
              <w:pStyle w:val="TAC"/>
              <w:rPr>
                <w:rFonts w:cs="Arial"/>
              </w:rPr>
            </w:pPr>
            <w:r w:rsidRPr="00A46FD9">
              <w:rPr>
                <w:rFonts w:cs="Arial"/>
              </w:rPr>
              <w:t>1</w:t>
            </w:r>
          </w:p>
          <w:p w14:paraId="1DB5F413" w14:textId="6EC2420C" w:rsidR="00BD0796" w:rsidRPr="00A46FD9" w:rsidRDefault="00BD0796" w:rsidP="00BD0796">
            <w:pPr>
              <w:pStyle w:val="TAC"/>
              <w:rPr>
                <w:rFonts w:cs="Arial"/>
              </w:rPr>
            </w:pPr>
            <w:r w:rsidRPr="00A46FD9">
              <w:rPr>
                <w:rFonts w:cs="Arial"/>
                <w:szCs w:val="18"/>
                <w:lang w:eastAsia="ja-JP"/>
              </w:rPr>
              <w:t xml:space="preserve">(NOTE </w:t>
            </w:r>
            <w:r>
              <w:rPr>
                <w:rFonts w:cs="Arial"/>
                <w:szCs w:val="18"/>
                <w:lang w:eastAsia="ja-JP"/>
              </w:rPr>
              <w:t>12</w:t>
            </w:r>
            <w:r w:rsidRPr="00A46FD9">
              <w:rPr>
                <w:rFonts w:cs="Arial"/>
                <w:szCs w:val="18"/>
                <w:lang w:eastAsia="ja-JP"/>
              </w:rPr>
              <w:t>)</w:t>
            </w:r>
          </w:p>
        </w:tc>
      </w:tr>
      <w:tr w:rsidR="00BD0796" w:rsidRPr="00A46FD9" w14:paraId="2C8DCEFA"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BFC4810" w:rsidR="00BD0796" w:rsidRPr="00A46FD9" w:rsidRDefault="00BD0796" w:rsidP="00BD0796">
            <w:pPr>
              <w:pStyle w:val="TAC"/>
              <w:rPr>
                <w:rFonts w:cs="Arial"/>
              </w:rPr>
            </w:pPr>
            <w:r w:rsidRPr="00A46FD9">
              <w:rPr>
                <w:rFonts w:cs="Arial"/>
              </w:rPr>
              <w:t>10</w:t>
            </w:r>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0C19F4CA" w:rsidR="00BD0796" w:rsidRPr="00A46FD9" w:rsidRDefault="00BD0796" w:rsidP="00BD0796">
            <w:pPr>
              <w:pStyle w:val="TAC"/>
              <w:rPr>
                <w:rFonts w:cs="Arial"/>
              </w:rPr>
            </w:pPr>
            <w:r w:rsidRPr="00A46FD9">
              <w:rPr>
                <w:rFonts w:cs="Arial"/>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0F4C9F0A"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3F5D4D18" w:rsidR="00BD0796" w:rsidRPr="00A46FD9" w:rsidRDefault="00BD0796" w:rsidP="00BD0796">
            <w:pPr>
              <w:pStyle w:val="TAR"/>
              <w:jc w:val="center"/>
              <w:rPr>
                <w:rFonts w:cs="Arial"/>
              </w:rPr>
            </w:pPr>
            <w:r w:rsidRPr="00A46FD9">
              <w:rPr>
                <w:rFonts w:cs="Arial"/>
              </w:rPr>
              <w:t>1710 MHz</w:t>
            </w:r>
          </w:p>
        </w:tc>
        <w:tc>
          <w:tcPr>
            <w:tcW w:w="113" w:type="pct"/>
            <w:tcBorders>
              <w:top w:val="single" w:sz="4" w:space="0" w:color="auto"/>
              <w:bottom w:val="single" w:sz="4" w:space="0" w:color="auto"/>
            </w:tcBorders>
            <w:tcMar>
              <w:left w:w="57" w:type="dxa"/>
              <w:right w:w="57" w:type="dxa"/>
            </w:tcMar>
            <w:vAlign w:val="center"/>
          </w:tcPr>
          <w:p w14:paraId="2217167D" w14:textId="780DA881"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6FFF8002" w:rsidR="00BD0796" w:rsidRPr="00A46FD9" w:rsidRDefault="00BD0796" w:rsidP="00BD0796">
            <w:pPr>
              <w:pStyle w:val="TAL"/>
              <w:jc w:val="center"/>
              <w:rPr>
                <w:rFonts w:cs="Arial"/>
              </w:rPr>
            </w:pPr>
            <w:r w:rsidRPr="00A46FD9">
              <w:rPr>
                <w:rFonts w:cs="Arial"/>
              </w:rPr>
              <w:t>1770 MHz</w:t>
            </w:r>
          </w:p>
        </w:tc>
        <w:tc>
          <w:tcPr>
            <w:tcW w:w="613" w:type="pct"/>
            <w:gridSpan w:val="2"/>
            <w:tcBorders>
              <w:top w:val="single" w:sz="4" w:space="0" w:color="auto"/>
              <w:bottom w:val="single" w:sz="4" w:space="0" w:color="auto"/>
            </w:tcBorders>
            <w:tcMar>
              <w:left w:w="57" w:type="dxa"/>
              <w:right w:w="57" w:type="dxa"/>
            </w:tcMar>
            <w:vAlign w:val="center"/>
          </w:tcPr>
          <w:p w14:paraId="5B6B59B1" w14:textId="7976F77C" w:rsidR="00BD0796" w:rsidRPr="00A46FD9" w:rsidRDefault="00BD0796" w:rsidP="00BD0796">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405CCF84" w14:textId="1E48BD6A"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336E97A8" w:rsidR="00BD0796" w:rsidRPr="00A46FD9" w:rsidRDefault="00BD0796" w:rsidP="00BD0796">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047E48" w14:textId="77777777" w:rsidR="00BD0796" w:rsidRPr="00A46FD9" w:rsidRDefault="00BD0796" w:rsidP="00BD0796">
            <w:pPr>
              <w:pStyle w:val="TAC"/>
              <w:rPr>
                <w:rFonts w:cs="Arial"/>
              </w:rPr>
            </w:pPr>
            <w:r w:rsidRPr="00A46FD9">
              <w:rPr>
                <w:rFonts w:cs="Arial"/>
              </w:rPr>
              <w:t>1</w:t>
            </w:r>
          </w:p>
          <w:p w14:paraId="0B1B2CAE" w14:textId="2D6CC1B1" w:rsidR="00BD0796" w:rsidRPr="00A46FD9" w:rsidRDefault="00BD0796" w:rsidP="00BD0796">
            <w:pPr>
              <w:pStyle w:val="TAC"/>
              <w:rPr>
                <w:rFonts w:cs="Arial"/>
              </w:rPr>
            </w:pPr>
            <w:r w:rsidRPr="00A46FD9">
              <w:rPr>
                <w:rFonts w:cs="Arial"/>
                <w:szCs w:val="18"/>
                <w:lang w:eastAsia="ja-JP"/>
              </w:rPr>
              <w:t xml:space="preserve">(NOTE </w:t>
            </w:r>
            <w:r>
              <w:rPr>
                <w:rFonts w:cs="Arial"/>
                <w:szCs w:val="18"/>
                <w:lang w:eastAsia="ja-JP"/>
              </w:rPr>
              <w:t>12</w:t>
            </w:r>
            <w:r w:rsidRPr="00A46FD9">
              <w:rPr>
                <w:rFonts w:cs="Arial"/>
                <w:szCs w:val="18"/>
                <w:lang w:eastAsia="ja-JP"/>
              </w:rPr>
              <w:t>)</w:t>
            </w:r>
          </w:p>
        </w:tc>
      </w:tr>
      <w:tr w:rsidR="00FF3259" w:rsidRPr="00A46FD9" w14:paraId="7EC365F9"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3"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3"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3"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3"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3"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FF3259" w:rsidRPr="00A46FD9" w14:paraId="0ECA9815"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FF3259" w:rsidRPr="00A46FD9" w:rsidRDefault="00FF3259" w:rsidP="00FF3259">
            <w:pPr>
              <w:pStyle w:val="TAC"/>
              <w:rPr>
                <w:rFonts w:cs="Arial"/>
              </w:rPr>
            </w:pPr>
            <w:r w:rsidRPr="00A46FD9">
              <w:rPr>
                <w:rFonts w:cs="Arial"/>
              </w:rPr>
              <w:t>13</w:t>
            </w:r>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FF3259" w:rsidRPr="00A46FD9" w:rsidRDefault="00FF3259" w:rsidP="00FF3259">
            <w:pPr>
              <w:pStyle w:val="TAC"/>
              <w:rPr>
                <w:rFonts w:cs="Arial"/>
              </w:rPr>
            </w:pPr>
            <w:r w:rsidRPr="00A46FD9">
              <w:rPr>
                <w:rFonts w:cs="Arial"/>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FF3259" w:rsidRPr="00A46FD9" w:rsidRDefault="00FF3259" w:rsidP="00FF3259">
            <w:pPr>
              <w:pStyle w:val="TAR"/>
              <w:jc w:val="center"/>
              <w:rPr>
                <w:rFonts w:cs="Arial"/>
              </w:rPr>
            </w:pPr>
            <w:r w:rsidRPr="00A46FD9">
              <w:rPr>
                <w:rFonts w:cs="Arial"/>
              </w:rPr>
              <w:t>777 MHz</w:t>
            </w:r>
          </w:p>
        </w:tc>
        <w:tc>
          <w:tcPr>
            <w:tcW w:w="113" w:type="pct"/>
            <w:tcBorders>
              <w:top w:val="single" w:sz="4" w:space="0" w:color="auto"/>
              <w:bottom w:val="single" w:sz="4" w:space="0" w:color="auto"/>
            </w:tcBorders>
            <w:tcMar>
              <w:left w:w="57" w:type="dxa"/>
              <w:right w:w="57" w:type="dxa"/>
            </w:tcMar>
            <w:vAlign w:val="center"/>
          </w:tcPr>
          <w:p w14:paraId="3F5BEFA5"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FF3259" w:rsidRPr="00A46FD9" w:rsidRDefault="00FF3259" w:rsidP="00FF3259">
            <w:pPr>
              <w:pStyle w:val="TAL"/>
              <w:jc w:val="center"/>
              <w:rPr>
                <w:rFonts w:cs="Arial"/>
              </w:rPr>
            </w:pPr>
            <w:r w:rsidRPr="00A46FD9">
              <w:rPr>
                <w:rFonts w:cs="Arial"/>
              </w:rPr>
              <w:t>787 MHz</w:t>
            </w:r>
          </w:p>
        </w:tc>
        <w:tc>
          <w:tcPr>
            <w:tcW w:w="613" w:type="pct"/>
            <w:gridSpan w:val="2"/>
            <w:tcBorders>
              <w:top w:val="single" w:sz="4" w:space="0" w:color="auto"/>
              <w:bottom w:val="single" w:sz="4" w:space="0" w:color="auto"/>
            </w:tcBorders>
            <w:tcMar>
              <w:left w:w="57" w:type="dxa"/>
              <w:right w:w="57" w:type="dxa"/>
            </w:tcMar>
            <w:vAlign w:val="center"/>
          </w:tcPr>
          <w:p w14:paraId="789E76D9" w14:textId="77777777" w:rsidR="00FF3259" w:rsidRPr="00A46FD9" w:rsidRDefault="00FF3259" w:rsidP="00FF3259">
            <w:pPr>
              <w:pStyle w:val="TAR"/>
              <w:jc w:val="center"/>
              <w:rPr>
                <w:rFonts w:cs="Arial"/>
              </w:rPr>
            </w:pPr>
            <w:r w:rsidRPr="00A46FD9">
              <w:rPr>
                <w:rFonts w:cs="Arial"/>
              </w:rPr>
              <w:t>746 MHz</w:t>
            </w:r>
          </w:p>
        </w:tc>
        <w:tc>
          <w:tcPr>
            <w:tcW w:w="133" w:type="pct"/>
            <w:gridSpan w:val="2"/>
            <w:tcBorders>
              <w:top w:val="single" w:sz="4" w:space="0" w:color="auto"/>
              <w:bottom w:val="single" w:sz="4" w:space="0" w:color="auto"/>
            </w:tcBorders>
            <w:tcMar>
              <w:left w:w="57" w:type="dxa"/>
              <w:right w:w="57" w:type="dxa"/>
            </w:tcMar>
            <w:vAlign w:val="center"/>
          </w:tcPr>
          <w:p w14:paraId="724249B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FF3259" w:rsidRPr="00A46FD9" w:rsidRDefault="00FF3259" w:rsidP="00FF3259">
            <w:pPr>
              <w:pStyle w:val="TAL"/>
              <w:jc w:val="center"/>
              <w:rPr>
                <w:rFonts w:cs="Arial"/>
              </w:rPr>
            </w:pPr>
            <w:r w:rsidRPr="00A46FD9">
              <w:rPr>
                <w:rFonts w:cs="Arial"/>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FF3259" w:rsidRPr="00A46FD9" w:rsidRDefault="00FF3259" w:rsidP="00FF3259">
            <w:pPr>
              <w:pStyle w:val="TAC"/>
              <w:rPr>
                <w:rFonts w:cs="Arial"/>
              </w:rPr>
            </w:pPr>
            <w:r w:rsidRPr="00A46FD9">
              <w:rPr>
                <w:rFonts w:cs="Arial"/>
              </w:rPr>
              <w:t>1</w:t>
            </w:r>
          </w:p>
        </w:tc>
      </w:tr>
      <w:tr w:rsidR="00FF3259" w:rsidRPr="00A46FD9" w14:paraId="4293EF6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FF3259" w:rsidRPr="00A46FD9" w:rsidRDefault="00FF3259" w:rsidP="00FF3259">
            <w:pPr>
              <w:pStyle w:val="TAC"/>
              <w:rPr>
                <w:rFonts w:cs="Arial"/>
              </w:rPr>
            </w:pPr>
            <w:r w:rsidRPr="00A46FD9">
              <w:rPr>
                <w:rFonts w:cs="Arial"/>
              </w:rPr>
              <w:t>14</w:t>
            </w:r>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77777777" w:rsidR="00FF3259" w:rsidRPr="00A46FD9" w:rsidRDefault="00FF3259" w:rsidP="00FF3259">
            <w:pPr>
              <w:pStyle w:val="TAC"/>
              <w:rPr>
                <w:rFonts w:cs="Arial"/>
              </w:rPr>
            </w:pPr>
            <w:r w:rsidRPr="00A46FD9">
              <w:rPr>
                <w:rFonts w:cs="Arial"/>
              </w:rPr>
              <w:t>n14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FF3259" w:rsidRPr="00A46FD9" w:rsidRDefault="00FF3259" w:rsidP="00FF3259">
            <w:pPr>
              <w:pStyle w:val="TAC"/>
              <w:rPr>
                <w:rFonts w:cs="Arial"/>
              </w:rPr>
            </w:pPr>
            <w:r w:rsidRPr="00A46FD9">
              <w:rPr>
                <w:rFonts w:cs="Arial"/>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FF3259" w:rsidRPr="00A46FD9" w:rsidRDefault="00FF3259" w:rsidP="00FF3259">
            <w:pPr>
              <w:pStyle w:val="TAR"/>
              <w:jc w:val="center"/>
              <w:rPr>
                <w:rFonts w:cs="Arial"/>
              </w:rPr>
            </w:pPr>
            <w:r w:rsidRPr="00A46FD9">
              <w:rPr>
                <w:rFonts w:cs="Arial"/>
              </w:rPr>
              <w:t>788 MHz</w:t>
            </w:r>
          </w:p>
        </w:tc>
        <w:tc>
          <w:tcPr>
            <w:tcW w:w="113" w:type="pct"/>
            <w:tcBorders>
              <w:top w:val="single" w:sz="4" w:space="0" w:color="auto"/>
              <w:bottom w:val="single" w:sz="4" w:space="0" w:color="auto"/>
            </w:tcBorders>
            <w:tcMar>
              <w:left w:w="57" w:type="dxa"/>
              <w:right w:w="57" w:type="dxa"/>
            </w:tcMar>
            <w:vAlign w:val="center"/>
          </w:tcPr>
          <w:p w14:paraId="72C66241"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FF3259" w:rsidRPr="00A46FD9" w:rsidRDefault="00FF3259" w:rsidP="00FF3259">
            <w:pPr>
              <w:pStyle w:val="TAL"/>
              <w:jc w:val="center"/>
              <w:rPr>
                <w:rFonts w:cs="Arial"/>
              </w:rPr>
            </w:pPr>
            <w:r w:rsidRPr="00A46FD9">
              <w:rPr>
                <w:rFonts w:cs="Arial"/>
              </w:rPr>
              <w:t>798 MHz</w:t>
            </w:r>
          </w:p>
        </w:tc>
        <w:tc>
          <w:tcPr>
            <w:tcW w:w="613" w:type="pct"/>
            <w:gridSpan w:val="2"/>
            <w:tcBorders>
              <w:top w:val="single" w:sz="4" w:space="0" w:color="auto"/>
              <w:bottom w:val="single" w:sz="4" w:space="0" w:color="auto"/>
            </w:tcBorders>
            <w:tcMar>
              <w:left w:w="57" w:type="dxa"/>
              <w:right w:w="57" w:type="dxa"/>
            </w:tcMar>
            <w:vAlign w:val="center"/>
          </w:tcPr>
          <w:p w14:paraId="03606CD9" w14:textId="77777777" w:rsidR="00FF3259" w:rsidRPr="00A46FD9" w:rsidRDefault="00FF3259" w:rsidP="00FF3259">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253C76A2"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FF3259" w:rsidRPr="00A46FD9" w:rsidRDefault="00FF3259" w:rsidP="00FF3259">
            <w:pPr>
              <w:pStyle w:val="TAL"/>
              <w:jc w:val="center"/>
              <w:rPr>
                <w:rFonts w:cs="Arial"/>
              </w:rPr>
            </w:pPr>
            <w:r w:rsidRPr="00A46FD9">
              <w:rPr>
                <w:rFonts w:cs="Arial"/>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FF3259" w:rsidRPr="00A46FD9" w:rsidRDefault="00FF3259" w:rsidP="00FF3259">
            <w:pPr>
              <w:pStyle w:val="TAC"/>
              <w:rPr>
                <w:rFonts w:cs="Arial"/>
              </w:rPr>
            </w:pPr>
            <w:r w:rsidRPr="00A46FD9">
              <w:rPr>
                <w:rFonts w:cs="Arial"/>
              </w:rPr>
              <w:t>1</w:t>
            </w:r>
          </w:p>
        </w:tc>
      </w:tr>
      <w:tr w:rsidR="00FF3259" w:rsidRPr="00A46FD9" w14:paraId="50E26F72"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FF3259" w:rsidRPr="00A46FD9" w:rsidRDefault="00FF3259" w:rsidP="00FF3259">
            <w:pPr>
              <w:pStyle w:val="TAC"/>
              <w:rPr>
                <w:rFonts w:cs="Arial"/>
              </w:rPr>
            </w:pPr>
            <w:r w:rsidRPr="00A46FD9">
              <w:rPr>
                <w:rFonts w:cs="Arial"/>
              </w:rPr>
              <w:t>15</w:t>
            </w:r>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FF3259" w:rsidRPr="00A46FD9" w:rsidRDefault="00FF3259" w:rsidP="00FF3259">
            <w:pPr>
              <w:pStyle w:val="TAC"/>
              <w:rPr>
                <w:rFonts w:cs="Arial"/>
              </w:rPr>
            </w:pPr>
            <w:r w:rsidRPr="00A46FD9">
              <w:rPr>
                <w:rFonts w:cs="Arial"/>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FF3259" w:rsidRPr="00A46FD9" w:rsidRDefault="00FF3259" w:rsidP="00FF3259">
            <w:pPr>
              <w:pStyle w:val="TAR"/>
              <w:jc w:val="center"/>
              <w:rPr>
                <w:rFonts w:cs="Arial"/>
              </w:rPr>
            </w:pPr>
            <w:r w:rsidRPr="00A46FD9">
              <w:rPr>
                <w:rFonts w:cs="Arial"/>
              </w:rPr>
              <w:t>Reserved</w:t>
            </w:r>
          </w:p>
        </w:tc>
        <w:tc>
          <w:tcPr>
            <w:tcW w:w="113" w:type="pct"/>
            <w:tcBorders>
              <w:top w:val="single" w:sz="4" w:space="0" w:color="auto"/>
              <w:bottom w:val="single" w:sz="4" w:space="0" w:color="auto"/>
            </w:tcBorders>
            <w:tcMar>
              <w:left w:w="57" w:type="dxa"/>
              <w:right w:w="57" w:type="dxa"/>
            </w:tcMar>
            <w:vAlign w:val="center"/>
          </w:tcPr>
          <w:p w14:paraId="6AF4CA23" w14:textId="77777777" w:rsidR="00FF3259" w:rsidRPr="00A46FD9" w:rsidRDefault="00FF3259" w:rsidP="00FF3259">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FF3259" w:rsidRPr="00A46FD9" w:rsidRDefault="00FF3259" w:rsidP="00FF3259">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77777777" w:rsidR="00FF3259" w:rsidRPr="00A46FD9" w:rsidRDefault="00FF3259" w:rsidP="00FF3259">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675BED88" w14:textId="77777777" w:rsidR="00FF3259" w:rsidRPr="00A46FD9" w:rsidRDefault="00FF3259" w:rsidP="00FF3259">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FF3259" w:rsidRPr="00A46FD9" w:rsidRDefault="00FF3259" w:rsidP="00FF3259">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FF3259" w:rsidRPr="00A46FD9" w:rsidRDefault="00FF3259" w:rsidP="00FF3259">
            <w:pPr>
              <w:pStyle w:val="TAC"/>
              <w:rPr>
                <w:rFonts w:cs="Arial"/>
              </w:rPr>
            </w:pPr>
          </w:p>
        </w:tc>
      </w:tr>
      <w:tr w:rsidR="00FF3259" w:rsidRPr="00A46FD9" w14:paraId="1F427037"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FF3259" w:rsidRPr="00A46FD9" w:rsidRDefault="00FF3259" w:rsidP="00FF3259">
            <w:pPr>
              <w:pStyle w:val="TAC"/>
              <w:rPr>
                <w:rFonts w:cs="Arial"/>
              </w:rPr>
            </w:pPr>
            <w:r w:rsidRPr="00A46FD9">
              <w:rPr>
                <w:rFonts w:cs="Arial"/>
              </w:rPr>
              <w:t>16</w:t>
            </w:r>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FF3259" w:rsidRPr="00A46FD9" w:rsidRDefault="00FF3259" w:rsidP="00FF3259">
            <w:pPr>
              <w:pStyle w:val="TAC"/>
              <w:rPr>
                <w:rFonts w:cs="Arial"/>
              </w:rPr>
            </w:pPr>
            <w:r w:rsidRPr="00A46FD9">
              <w:rPr>
                <w:rFonts w:cs="Arial"/>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FF3259" w:rsidRPr="00A46FD9" w:rsidRDefault="00FF3259" w:rsidP="00FF3259">
            <w:pPr>
              <w:pStyle w:val="TAR"/>
              <w:jc w:val="center"/>
              <w:rPr>
                <w:rFonts w:cs="Arial"/>
              </w:rPr>
            </w:pPr>
            <w:r w:rsidRPr="00A46FD9">
              <w:rPr>
                <w:rFonts w:cs="Arial"/>
              </w:rPr>
              <w:t>Reserved</w:t>
            </w:r>
          </w:p>
        </w:tc>
        <w:tc>
          <w:tcPr>
            <w:tcW w:w="113" w:type="pct"/>
            <w:tcBorders>
              <w:top w:val="single" w:sz="4" w:space="0" w:color="auto"/>
              <w:bottom w:val="single" w:sz="4" w:space="0" w:color="auto"/>
            </w:tcBorders>
            <w:tcMar>
              <w:left w:w="57" w:type="dxa"/>
              <w:right w:w="57" w:type="dxa"/>
            </w:tcMar>
            <w:vAlign w:val="center"/>
          </w:tcPr>
          <w:p w14:paraId="3DEE2D5F" w14:textId="77777777" w:rsidR="00FF3259" w:rsidRPr="00A46FD9" w:rsidRDefault="00FF3259" w:rsidP="00FF3259">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FF3259" w:rsidRPr="00A46FD9" w:rsidRDefault="00FF3259" w:rsidP="00FF3259">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77777777" w:rsidR="00FF3259" w:rsidRPr="00A46FD9" w:rsidRDefault="00FF3259" w:rsidP="00FF3259">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54A3B5E2" w14:textId="77777777" w:rsidR="00FF3259" w:rsidRPr="00A46FD9" w:rsidRDefault="00FF3259" w:rsidP="00FF3259">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FF3259" w:rsidRPr="00A46FD9" w:rsidRDefault="00FF3259" w:rsidP="00FF3259">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FF3259" w:rsidRPr="00A46FD9" w:rsidRDefault="00FF3259" w:rsidP="00FF3259">
            <w:pPr>
              <w:pStyle w:val="TAC"/>
              <w:rPr>
                <w:rFonts w:cs="Arial"/>
              </w:rPr>
            </w:pPr>
          </w:p>
        </w:tc>
      </w:tr>
      <w:tr w:rsidR="00BD0796" w:rsidRPr="00A46FD9" w14:paraId="25C34495"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3DE2FF0E" w:rsidR="00BD0796" w:rsidRPr="00A46FD9" w:rsidRDefault="00BD0796" w:rsidP="00BD0796">
            <w:pPr>
              <w:pStyle w:val="TAC"/>
              <w:rPr>
                <w:rFonts w:cs="Arial"/>
              </w:rPr>
            </w:pPr>
            <w:r w:rsidRPr="00A46FD9">
              <w:rPr>
                <w:rFonts w:cs="Arial"/>
              </w:rPr>
              <w:t>17</w:t>
            </w:r>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14276C5F"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4BAFF5D"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69542809" w:rsidR="00BD0796" w:rsidRPr="00A46FD9" w:rsidRDefault="00BD0796" w:rsidP="00BD0796">
            <w:pPr>
              <w:pStyle w:val="TAR"/>
              <w:jc w:val="center"/>
              <w:rPr>
                <w:rFonts w:cs="Arial"/>
              </w:rPr>
            </w:pPr>
            <w:r w:rsidRPr="00A46FD9">
              <w:rPr>
                <w:rFonts w:cs="Arial"/>
              </w:rPr>
              <w:t>704 MHz</w:t>
            </w:r>
          </w:p>
        </w:tc>
        <w:tc>
          <w:tcPr>
            <w:tcW w:w="113" w:type="pct"/>
            <w:tcBorders>
              <w:top w:val="single" w:sz="4" w:space="0" w:color="auto"/>
              <w:bottom w:val="single" w:sz="4" w:space="0" w:color="auto"/>
            </w:tcBorders>
            <w:tcMar>
              <w:left w:w="57" w:type="dxa"/>
              <w:right w:w="57" w:type="dxa"/>
            </w:tcMar>
            <w:vAlign w:val="center"/>
          </w:tcPr>
          <w:p w14:paraId="4F1F9F60" w14:textId="3D51CEB1"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095BDE02" w:rsidR="00BD0796" w:rsidRPr="00A46FD9" w:rsidRDefault="00BD0796" w:rsidP="00BD0796">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199610DC" w14:textId="2C4D799F" w:rsidR="00BD0796" w:rsidRPr="00A46FD9" w:rsidRDefault="00BD0796" w:rsidP="00BD0796">
            <w:pPr>
              <w:pStyle w:val="TAR"/>
              <w:jc w:val="center"/>
              <w:rPr>
                <w:rFonts w:cs="Arial"/>
              </w:rPr>
            </w:pPr>
            <w:r w:rsidRPr="00A46FD9">
              <w:rPr>
                <w:rFonts w:cs="Arial"/>
              </w:rPr>
              <w:t>734 MHz</w:t>
            </w:r>
          </w:p>
        </w:tc>
        <w:tc>
          <w:tcPr>
            <w:tcW w:w="133" w:type="pct"/>
            <w:gridSpan w:val="2"/>
            <w:tcBorders>
              <w:top w:val="single" w:sz="4" w:space="0" w:color="auto"/>
              <w:bottom w:val="single" w:sz="4" w:space="0" w:color="auto"/>
            </w:tcBorders>
            <w:tcMar>
              <w:left w:w="57" w:type="dxa"/>
              <w:right w:w="57" w:type="dxa"/>
            </w:tcMar>
            <w:vAlign w:val="center"/>
          </w:tcPr>
          <w:p w14:paraId="2D118CC8" w14:textId="2AD2252E"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3C903FE4" w:rsidR="00BD0796" w:rsidRPr="00A46FD9" w:rsidRDefault="00BD0796" w:rsidP="00BD0796">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2D589A" w14:textId="77777777" w:rsidR="00BD0796" w:rsidRPr="00A46FD9" w:rsidRDefault="00BD0796" w:rsidP="00BD0796">
            <w:pPr>
              <w:pStyle w:val="TAC"/>
              <w:rPr>
                <w:rFonts w:cs="Arial"/>
                <w:vertAlign w:val="superscript"/>
              </w:rPr>
            </w:pPr>
            <w:r w:rsidRPr="00A46FD9">
              <w:rPr>
                <w:rFonts w:cs="Arial"/>
              </w:rPr>
              <w:t>1</w:t>
            </w:r>
          </w:p>
          <w:p w14:paraId="5A2703A2" w14:textId="404F7C8A" w:rsidR="00BD0796" w:rsidRPr="00A46FD9" w:rsidRDefault="00BD0796" w:rsidP="00BD0796">
            <w:pPr>
              <w:pStyle w:val="TAC"/>
              <w:rPr>
                <w:rFonts w:cs="Arial"/>
              </w:rPr>
            </w:pPr>
            <w:r w:rsidRPr="00A46FD9">
              <w:rPr>
                <w:rFonts w:cs="Arial"/>
              </w:rPr>
              <w:t xml:space="preserve">(NOTE </w:t>
            </w:r>
            <w:r>
              <w:rPr>
                <w:rFonts w:cs="Arial"/>
              </w:rPr>
              <w:t>13</w:t>
            </w:r>
            <w:r w:rsidRPr="00A46FD9">
              <w:rPr>
                <w:rFonts w:cs="Arial"/>
              </w:rPr>
              <w:t>)</w:t>
            </w:r>
          </w:p>
        </w:tc>
      </w:tr>
      <w:tr w:rsidR="00FF3259" w:rsidRPr="00A46FD9" w14:paraId="06CE3918"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FF3259" w:rsidRPr="00A46FD9" w:rsidRDefault="00FF3259" w:rsidP="00FF3259">
            <w:pPr>
              <w:pStyle w:val="TAC"/>
              <w:rPr>
                <w:rFonts w:cs="Arial"/>
              </w:rPr>
            </w:pPr>
            <w:r w:rsidRPr="00A46FD9">
              <w:rPr>
                <w:rFonts w:cs="Arial"/>
              </w:rPr>
              <w:t>18</w:t>
            </w:r>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77777777" w:rsidR="00FF3259" w:rsidRPr="00A46FD9" w:rsidRDefault="00FF3259" w:rsidP="00FF3259">
            <w:pPr>
              <w:pStyle w:val="TAC"/>
              <w:rPr>
                <w:rFonts w:cs="Arial"/>
              </w:rPr>
            </w:pPr>
            <w:r w:rsidRPr="00A46FD9">
              <w:rPr>
                <w:rFonts w:eastAsia="DengXian" w:cs="Arial"/>
                <w:lang w:eastAsia="zh-CN"/>
              </w:rPr>
              <w:t>n18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FF3259" w:rsidRPr="00A46FD9" w:rsidRDefault="00FF3259" w:rsidP="00FF3259">
            <w:pPr>
              <w:pStyle w:val="TAR"/>
              <w:jc w:val="center"/>
              <w:rPr>
                <w:rFonts w:cs="Arial"/>
              </w:rPr>
            </w:pPr>
            <w:r w:rsidRPr="00A46FD9">
              <w:rPr>
                <w:rFonts w:cs="Arial"/>
              </w:rPr>
              <w:t>815 MHz</w:t>
            </w:r>
          </w:p>
        </w:tc>
        <w:tc>
          <w:tcPr>
            <w:tcW w:w="113" w:type="pct"/>
            <w:tcBorders>
              <w:top w:val="single" w:sz="4" w:space="0" w:color="auto"/>
              <w:bottom w:val="single" w:sz="4" w:space="0" w:color="auto"/>
            </w:tcBorders>
            <w:tcMar>
              <w:left w:w="57" w:type="dxa"/>
              <w:right w:w="57" w:type="dxa"/>
            </w:tcMar>
            <w:vAlign w:val="center"/>
          </w:tcPr>
          <w:p w14:paraId="26096E90"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FF3259" w:rsidRPr="00A46FD9" w:rsidRDefault="00FF3259" w:rsidP="00FF3259">
            <w:pPr>
              <w:pStyle w:val="TAL"/>
              <w:jc w:val="center"/>
              <w:rPr>
                <w:rFonts w:cs="Arial"/>
              </w:rPr>
            </w:pPr>
            <w:r w:rsidRPr="00A46FD9">
              <w:rPr>
                <w:rFonts w:cs="Arial"/>
              </w:rPr>
              <w:t>830 MHz</w:t>
            </w:r>
          </w:p>
        </w:tc>
        <w:tc>
          <w:tcPr>
            <w:tcW w:w="613" w:type="pct"/>
            <w:gridSpan w:val="2"/>
            <w:tcBorders>
              <w:top w:val="single" w:sz="4" w:space="0" w:color="auto"/>
              <w:bottom w:val="single" w:sz="4" w:space="0" w:color="auto"/>
            </w:tcBorders>
            <w:tcMar>
              <w:left w:w="57" w:type="dxa"/>
              <w:right w:w="57" w:type="dxa"/>
            </w:tcMar>
            <w:vAlign w:val="center"/>
          </w:tcPr>
          <w:p w14:paraId="76D6D13C" w14:textId="77777777" w:rsidR="00FF3259" w:rsidRPr="00A46FD9" w:rsidRDefault="00FF3259" w:rsidP="00FF3259">
            <w:pPr>
              <w:pStyle w:val="TAR"/>
              <w:jc w:val="center"/>
              <w:rPr>
                <w:rFonts w:cs="Arial"/>
              </w:rPr>
            </w:pPr>
            <w:r w:rsidRPr="00A46FD9">
              <w:rPr>
                <w:rFonts w:cs="Arial"/>
              </w:rPr>
              <w:t>860 MHz</w:t>
            </w:r>
          </w:p>
        </w:tc>
        <w:tc>
          <w:tcPr>
            <w:tcW w:w="133" w:type="pct"/>
            <w:gridSpan w:val="2"/>
            <w:tcBorders>
              <w:top w:val="single" w:sz="4" w:space="0" w:color="auto"/>
              <w:bottom w:val="single" w:sz="4" w:space="0" w:color="auto"/>
            </w:tcBorders>
            <w:tcMar>
              <w:left w:w="57" w:type="dxa"/>
              <w:right w:w="57" w:type="dxa"/>
            </w:tcMar>
            <w:vAlign w:val="center"/>
          </w:tcPr>
          <w:p w14:paraId="2A25EEE6"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FF3259" w:rsidRPr="00A46FD9" w:rsidRDefault="00FF3259" w:rsidP="00FF3259">
            <w:pPr>
              <w:pStyle w:val="TAL"/>
              <w:jc w:val="center"/>
              <w:rPr>
                <w:rFonts w:cs="Arial"/>
              </w:rPr>
            </w:pPr>
            <w:r w:rsidRPr="00A46FD9">
              <w:rPr>
                <w:rFonts w:cs="Arial"/>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FF3259" w:rsidRPr="00A46FD9" w:rsidRDefault="00FF3259" w:rsidP="00FF3259">
            <w:pPr>
              <w:pStyle w:val="TAC"/>
              <w:rPr>
                <w:rFonts w:cs="Arial"/>
                <w:vertAlign w:val="superscript"/>
              </w:rPr>
            </w:pPr>
            <w:r w:rsidRPr="00A46FD9">
              <w:rPr>
                <w:rFonts w:cs="Arial"/>
              </w:rPr>
              <w:t>1</w:t>
            </w:r>
          </w:p>
          <w:p w14:paraId="1349870A" w14:textId="77777777" w:rsidR="00FF3259" w:rsidRPr="00A46FD9" w:rsidRDefault="00FF3259" w:rsidP="00FF3259">
            <w:pPr>
              <w:pStyle w:val="TAC"/>
              <w:rPr>
                <w:rFonts w:cs="Arial"/>
              </w:rPr>
            </w:pPr>
            <w:r w:rsidRPr="00A46FD9">
              <w:rPr>
                <w:rFonts w:cs="Arial"/>
              </w:rPr>
              <w:t>(NOTE 4)</w:t>
            </w:r>
          </w:p>
        </w:tc>
      </w:tr>
      <w:tr w:rsidR="00FF3259" w:rsidRPr="00A46FD9" w14:paraId="0E3F103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FF3259" w:rsidRPr="00A46FD9" w:rsidRDefault="00FF3259" w:rsidP="00FF3259">
            <w:pPr>
              <w:pStyle w:val="TAC"/>
              <w:rPr>
                <w:rFonts w:cs="Arial"/>
              </w:rPr>
            </w:pPr>
            <w:r w:rsidRPr="00A46FD9">
              <w:rPr>
                <w:rFonts w:cs="Arial"/>
              </w:rPr>
              <w:t>19</w:t>
            </w:r>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FF3259" w:rsidRPr="00A46FD9" w:rsidRDefault="00FF3259" w:rsidP="00FF3259">
            <w:pPr>
              <w:pStyle w:val="TAC"/>
              <w:rPr>
                <w:rFonts w:cs="Arial"/>
              </w:rPr>
            </w:pPr>
            <w:r w:rsidRPr="00A46FD9">
              <w:rPr>
                <w:rFonts w:cs="Arial"/>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FF3259" w:rsidRPr="00A46FD9" w:rsidRDefault="00FF3259" w:rsidP="00FF3259">
            <w:pPr>
              <w:pStyle w:val="TAR"/>
              <w:jc w:val="center"/>
              <w:rPr>
                <w:rFonts w:cs="Arial"/>
              </w:rPr>
            </w:pPr>
            <w:r w:rsidRPr="00A46FD9">
              <w:rPr>
                <w:rFonts w:cs="Arial"/>
              </w:rPr>
              <w:t>830 MHz</w:t>
            </w:r>
          </w:p>
        </w:tc>
        <w:tc>
          <w:tcPr>
            <w:tcW w:w="113" w:type="pct"/>
            <w:tcBorders>
              <w:top w:val="single" w:sz="4" w:space="0" w:color="auto"/>
              <w:bottom w:val="single" w:sz="4" w:space="0" w:color="auto"/>
            </w:tcBorders>
            <w:tcMar>
              <w:left w:w="57" w:type="dxa"/>
              <w:right w:w="57" w:type="dxa"/>
            </w:tcMar>
            <w:vAlign w:val="center"/>
          </w:tcPr>
          <w:p w14:paraId="34D1F886"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FF3259" w:rsidRPr="00A46FD9" w:rsidRDefault="00FF3259" w:rsidP="00FF3259">
            <w:pPr>
              <w:pStyle w:val="TAL"/>
              <w:jc w:val="center"/>
              <w:rPr>
                <w:rFonts w:cs="Arial"/>
              </w:rPr>
            </w:pPr>
            <w:r w:rsidRPr="00A46FD9">
              <w:rPr>
                <w:rFonts w:cs="Arial"/>
              </w:rPr>
              <w:t>845 MHz</w:t>
            </w:r>
          </w:p>
        </w:tc>
        <w:tc>
          <w:tcPr>
            <w:tcW w:w="613" w:type="pct"/>
            <w:gridSpan w:val="2"/>
            <w:tcBorders>
              <w:top w:val="single" w:sz="4" w:space="0" w:color="auto"/>
              <w:bottom w:val="single" w:sz="4" w:space="0" w:color="auto"/>
            </w:tcBorders>
            <w:tcMar>
              <w:left w:w="57" w:type="dxa"/>
              <w:right w:w="57" w:type="dxa"/>
            </w:tcMar>
            <w:vAlign w:val="center"/>
          </w:tcPr>
          <w:p w14:paraId="5C343555" w14:textId="77777777" w:rsidR="00FF3259" w:rsidRPr="00A46FD9" w:rsidRDefault="00FF3259" w:rsidP="00FF3259">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59EEEEA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FF3259" w:rsidRPr="00A46FD9" w:rsidRDefault="00FF3259" w:rsidP="00FF3259">
            <w:pPr>
              <w:pStyle w:val="TAL"/>
              <w:jc w:val="center"/>
              <w:rPr>
                <w:rFonts w:cs="Arial"/>
              </w:rPr>
            </w:pPr>
            <w:r w:rsidRPr="00A46FD9">
              <w:rPr>
                <w:rFonts w:cs="Arial"/>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FF3259" w:rsidRPr="00A46FD9" w:rsidRDefault="00FF3259" w:rsidP="00FF3259">
            <w:pPr>
              <w:pStyle w:val="TAC"/>
              <w:rPr>
                <w:rFonts w:cs="Arial"/>
              </w:rPr>
            </w:pPr>
            <w:r w:rsidRPr="00A46FD9">
              <w:rPr>
                <w:rFonts w:cs="Arial"/>
              </w:rPr>
              <w:t>1</w:t>
            </w:r>
          </w:p>
        </w:tc>
      </w:tr>
      <w:tr w:rsidR="00FF3259" w:rsidRPr="00A46FD9" w14:paraId="709577E8"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FF3259" w:rsidRPr="00A46FD9" w:rsidRDefault="00FF3259" w:rsidP="00FF3259">
            <w:pPr>
              <w:pStyle w:val="TAC"/>
              <w:rPr>
                <w:rFonts w:cs="Arial"/>
              </w:rPr>
            </w:pPr>
            <w:r w:rsidRPr="00A46FD9">
              <w:rPr>
                <w:rFonts w:cs="Arial"/>
              </w:rPr>
              <w:t>20</w:t>
            </w:r>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77777777" w:rsidR="00FF3259" w:rsidRPr="00A46FD9" w:rsidRDefault="00FF3259" w:rsidP="00FF3259">
            <w:pPr>
              <w:pStyle w:val="TAC"/>
              <w:rPr>
                <w:rFonts w:cs="Arial"/>
              </w:rPr>
            </w:pPr>
            <w:r w:rsidRPr="00A46FD9">
              <w:rPr>
                <w:rFonts w:cs="Arial"/>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FF3259" w:rsidRPr="00A46FD9" w:rsidRDefault="00FF3259" w:rsidP="00FF3259">
            <w:pPr>
              <w:pStyle w:val="TAC"/>
              <w:rPr>
                <w:rFonts w:cs="Arial"/>
              </w:rPr>
            </w:pPr>
            <w:r w:rsidRPr="00A46FD9">
              <w:rPr>
                <w:rFonts w:cs="Arial"/>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FF3259" w:rsidRPr="00A46FD9" w:rsidRDefault="00FF3259" w:rsidP="00FF3259">
            <w:pPr>
              <w:pStyle w:val="TAR"/>
              <w:jc w:val="center"/>
              <w:rPr>
                <w:rFonts w:cs="Arial"/>
              </w:rPr>
            </w:pPr>
            <w:r w:rsidRPr="00A46FD9">
              <w:rPr>
                <w:rFonts w:cs="Arial"/>
              </w:rPr>
              <w:t>832 MHz</w:t>
            </w:r>
          </w:p>
        </w:tc>
        <w:tc>
          <w:tcPr>
            <w:tcW w:w="113" w:type="pct"/>
            <w:tcBorders>
              <w:top w:val="single" w:sz="4" w:space="0" w:color="auto"/>
              <w:bottom w:val="single" w:sz="4" w:space="0" w:color="auto"/>
            </w:tcBorders>
            <w:tcMar>
              <w:left w:w="57" w:type="dxa"/>
              <w:right w:w="57" w:type="dxa"/>
            </w:tcMar>
            <w:vAlign w:val="center"/>
          </w:tcPr>
          <w:p w14:paraId="4B755312"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FF3259" w:rsidRPr="00A46FD9" w:rsidRDefault="00FF3259" w:rsidP="00FF3259">
            <w:pPr>
              <w:pStyle w:val="TAL"/>
              <w:jc w:val="center"/>
              <w:rPr>
                <w:rFonts w:cs="Arial"/>
              </w:rPr>
            </w:pPr>
            <w:r w:rsidRPr="00A46FD9">
              <w:rPr>
                <w:rFonts w:cs="Arial"/>
              </w:rPr>
              <w:t>862 MHz</w:t>
            </w:r>
          </w:p>
        </w:tc>
        <w:tc>
          <w:tcPr>
            <w:tcW w:w="613" w:type="pct"/>
            <w:gridSpan w:val="2"/>
            <w:tcBorders>
              <w:top w:val="single" w:sz="4" w:space="0" w:color="auto"/>
              <w:bottom w:val="single" w:sz="4" w:space="0" w:color="auto"/>
            </w:tcBorders>
            <w:tcMar>
              <w:left w:w="57" w:type="dxa"/>
              <w:right w:w="57" w:type="dxa"/>
            </w:tcMar>
            <w:vAlign w:val="center"/>
          </w:tcPr>
          <w:p w14:paraId="089545EC" w14:textId="77777777" w:rsidR="00FF3259" w:rsidRPr="00A46FD9" w:rsidRDefault="00FF3259" w:rsidP="00FF3259">
            <w:pPr>
              <w:pStyle w:val="TAR"/>
              <w:jc w:val="center"/>
              <w:rPr>
                <w:rFonts w:cs="Arial"/>
              </w:rPr>
            </w:pPr>
            <w:r w:rsidRPr="00A46FD9">
              <w:rPr>
                <w:rFonts w:cs="Arial"/>
              </w:rPr>
              <w:t>791 MHz</w:t>
            </w:r>
          </w:p>
        </w:tc>
        <w:tc>
          <w:tcPr>
            <w:tcW w:w="133" w:type="pct"/>
            <w:gridSpan w:val="2"/>
            <w:tcBorders>
              <w:top w:val="single" w:sz="4" w:space="0" w:color="auto"/>
              <w:bottom w:val="single" w:sz="4" w:space="0" w:color="auto"/>
            </w:tcBorders>
            <w:tcMar>
              <w:left w:w="57" w:type="dxa"/>
              <w:right w:w="57" w:type="dxa"/>
            </w:tcMar>
            <w:vAlign w:val="center"/>
          </w:tcPr>
          <w:p w14:paraId="61A82E7F"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FF3259" w:rsidRPr="00A46FD9" w:rsidRDefault="00FF3259" w:rsidP="00FF3259">
            <w:pPr>
              <w:pStyle w:val="TAL"/>
              <w:jc w:val="center"/>
              <w:rPr>
                <w:rFonts w:cs="Arial"/>
              </w:rPr>
            </w:pPr>
            <w:r w:rsidRPr="00A46FD9">
              <w:rPr>
                <w:rFonts w:cs="Arial"/>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FF3259" w:rsidRPr="00A46FD9" w:rsidRDefault="00FF3259" w:rsidP="00FF3259">
            <w:pPr>
              <w:pStyle w:val="TAC"/>
              <w:rPr>
                <w:rFonts w:cs="Arial"/>
              </w:rPr>
            </w:pPr>
            <w:r w:rsidRPr="00A46FD9">
              <w:rPr>
                <w:rFonts w:cs="Arial"/>
              </w:rPr>
              <w:t>1</w:t>
            </w:r>
          </w:p>
        </w:tc>
      </w:tr>
      <w:tr w:rsidR="00FF3259" w:rsidRPr="00A46FD9" w14:paraId="2F7F9DAC"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FF3259" w:rsidRPr="00A46FD9" w:rsidRDefault="00FF3259" w:rsidP="00FF3259">
            <w:pPr>
              <w:pStyle w:val="TAC"/>
              <w:rPr>
                <w:rFonts w:cs="Arial"/>
              </w:rPr>
            </w:pPr>
            <w:r w:rsidRPr="00A46FD9">
              <w:rPr>
                <w:rFonts w:cs="Arial"/>
              </w:rPr>
              <w:t>21</w:t>
            </w:r>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FF3259" w:rsidRPr="00A46FD9" w:rsidRDefault="00FF3259" w:rsidP="00FF3259">
            <w:pPr>
              <w:pStyle w:val="TAC"/>
              <w:rPr>
                <w:rFonts w:cs="Arial"/>
              </w:rPr>
            </w:pPr>
            <w:r w:rsidRPr="00A46FD9">
              <w:rPr>
                <w:rFonts w:cs="Arial"/>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FF3259" w:rsidRPr="00A46FD9" w:rsidRDefault="00FF3259" w:rsidP="00FF3259">
            <w:pPr>
              <w:pStyle w:val="TAR"/>
              <w:jc w:val="center"/>
              <w:rPr>
                <w:rFonts w:cs="Arial"/>
              </w:rPr>
            </w:pPr>
            <w:r w:rsidRPr="00A46FD9">
              <w:rPr>
                <w:rFonts w:cs="Arial"/>
              </w:rPr>
              <w:t>1447.9 MHz</w:t>
            </w:r>
          </w:p>
        </w:tc>
        <w:tc>
          <w:tcPr>
            <w:tcW w:w="113" w:type="pct"/>
            <w:tcBorders>
              <w:top w:val="single" w:sz="4" w:space="0" w:color="auto"/>
              <w:bottom w:val="single" w:sz="4" w:space="0" w:color="auto"/>
            </w:tcBorders>
            <w:tcMar>
              <w:left w:w="57" w:type="dxa"/>
              <w:right w:w="57" w:type="dxa"/>
            </w:tcMar>
            <w:vAlign w:val="center"/>
          </w:tcPr>
          <w:p w14:paraId="57CBCE40"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FF3259" w:rsidRPr="00A46FD9" w:rsidRDefault="00FF3259" w:rsidP="00FF3259">
            <w:pPr>
              <w:pStyle w:val="TAL"/>
              <w:jc w:val="center"/>
              <w:rPr>
                <w:rFonts w:cs="Arial"/>
              </w:rPr>
            </w:pPr>
            <w:r w:rsidRPr="00A46FD9">
              <w:rPr>
                <w:rFonts w:cs="Arial"/>
              </w:rPr>
              <w:t>1462.9 MHz</w:t>
            </w:r>
          </w:p>
        </w:tc>
        <w:tc>
          <w:tcPr>
            <w:tcW w:w="613" w:type="pct"/>
            <w:gridSpan w:val="2"/>
            <w:tcBorders>
              <w:top w:val="single" w:sz="4" w:space="0" w:color="auto"/>
              <w:bottom w:val="single" w:sz="4" w:space="0" w:color="auto"/>
            </w:tcBorders>
            <w:tcMar>
              <w:left w:w="57" w:type="dxa"/>
              <w:right w:w="57" w:type="dxa"/>
            </w:tcMar>
            <w:vAlign w:val="center"/>
          </w:tcPr>
          <w:p w14:paraId="5F0C8F8B" w14:textId="77777777" w:rsidR="00FF3259" w:rsidRPr="00A46FD9" w:rsidRDefault="00FF3259" w:rsidP="00FF3259">
            <w:pPr>
              <w:pStyle w:val="TAR"/>
              <w:jc w:val="center"/>
              <w:rPr>
                <w:rFonts w:cs="Arial"/>
              </w:rPr>
            </w:pPr>
            <w:r w:rsidRPr="00A46FD9">
              <w:rPr>
                <w:rFonts w:cs="Arial"/>
              </w:rPr>
              <w:t>1495.9 MHz</w:t>
            </w:r>
          </w:p>
        </w:tc>
        <w:tc>
          <w:tcPr>
            <w:tcW w:w="133" w:type="pct"/>
            <w:gridSpan w:val="2"/>
            <w:tcBorders>
              <w:top w:val="single" w:sz="4" w:space="0" w:color="auto"/>
              <w:bottom w:val="single" w:sz="4" w:space="0" w:color="auto"/>
            </w:tcBorders>
            <w:tcMar>
              <w:left w:w="57" w:type="dxa"/>
              <w:right w:w="57" w:type="dxa"/>
            </w:tcMar>
            <w:vAlign w:val="center"/>
          </w:tcPr>
          <w:p w14:paraId="7FEBB15E"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FF3259" w:rsidRPr="00A46FD9" w:rsidRDefault="00FF3259" w:rsidP="00FF3259">
            <w:pPr>
              <w:pStyle w:val="TAL"/>
              <w:jc w:val="center"/>
              <w:rPr>
                <w:rFonts w:cs="Arial"/>
              </w:rPr>
            </w:pPr>
            <w:r w:rsidRPr="00A46FD9">
              <w:rPr>
                <w:rFonts w:cs="Arial"/>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FF3259" w:rsidRPr="00A46FD9" w:rsidRDefault="00FF3259" w:rsidP="00FF3259">
            <w:pPr>
              <w:pStyle w:val="TAC"/>
              <w:rPr>
                <w:rFonts w:cs="Arial"/>
              </w:rPr>
            </w:pPr>
            <w:r w:rsidRPr="00A46FD9">
              <w:rPr>
                <w:rFonts w:cs="Arial"/>
              </w:rPr>
              <w:t>1</w:t>
            </w:r>
          </w:p>
        </w:tc>
      </w:tr>
      <w:tr w:rsidR="00BD0796" w:rsidRPr="00A46FD9" w14:paraId="049FA8B2"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402323F9" w:rsidR="00BD0796" w:rsidRPr="00A46FD9" w:rsidRDefault="00BD0796" w:rsidP="00BD0796">
            <w:pPr>
              <w:pStyle w:val="TAC"/>
              <w:rPr>
                <w:rFonts w:cs="Arial"/>
              </w:rPr>
            </w:pPr>
            <w:r w:rsidRPr="00A46FD9">
              <w:rPr>
                <w:rFonts w:cs="Arial"/>
              </w:rPr>
              <w:t>22</w:t>
            </w:r>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569C420F" w:rsidR="00BD0796" w:rsidRPr="00A46FD9" w:rsidRDefault="00BD0796" w:rsidP="00BD0796">
            <w:pPr>
              <w:pStyle w:val="TAC"/>
              <w:rPr>
                <w:rFonts w:cs="Arial"/>
              </w:rPr>
            </w:pPr>
            <w:r w:rsidRPr="00A46FD9">
              <w:rPr>
                <w:rFonts w:cs="Arial"/>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493DC959"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6BA775C7" w:rsidR="00BD0796" w:rsidRPr="00A46FD9" w:rsidRDefault="00BD0796" w:rsidP="00BD0796">
            <w:pPr>
              <w:pStyle w:val="TAR"/>
              <w:jc w:val="center"/>
              <w:rPr>
                <w:rFonts w:cs="Arial"/>
              </w:rPr>
            </w:pPr>
            <w:r w:rsidRPr="00A46FD9">
              <w:rPr>
                <w:rFonts w:cs="Arial"/>
              </w:rPr>
              <w:t>3410 MHz</w:t>
            </w:r>
          </w:p>
        </w:tc>
        <w:tc>
          <w:tcPr>
            <w:tcW w:w="113" w:type="pct"/>
            <w:tcBorders>
              <w:top w:val="single" w:sz="4" w:space="0" w:color="auto"/>
              <w:bottom w:val="single" w:sz="4" w:space="0" w:color="auto"/>
            </w:tcBorders>
            <w:tcMar>
              <w:left w:w="57" w:type="dxa"/>
              <w:right w:w="57" w:type="dxa"/>
            </w:tcMar>
            <w:vAlign w:val="center"/>
          </w:tcPr>
          <w:p w14:paraId="2BB29F38" w14:textId="4343B419"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D276EAC" w:rsidR="00BD0796" w:rsidRPr="00A46FD9" w:rsidRDefault="00BD0796" w:rsidP="00BD0796">
            <w:pPr>
              <w:pStyle w:val="TAL"/>
              <w:jc w:val="center"/>
              <w:rPr>
                <w:rFonts w:cs="Arial"/>
              </w:rPr>
            </w:pPr>
            <w:r w:rsidRPr="00A46FD9">
              <w:rPr>
                <w:rFonts w:cs="Arial"/>
              </w:rPr>
              <w:t>3490 MHz</w:t>
            </w:r>
          </w:p>
        </w:tc>
        <w:tc>
          <w:tcPr>
            <w:tcW w:w="613" w:type="pct"/>
            <w:gridSpan w:val="2"/>
            <w:tcBorders>
              <w:top w:val="single" w:sz="4" w:space="0" w:color="auto"/>
              <w:bottom w:val="single" w:sz="4" w:space="0" w:color="auto"/>
            </w:tcBorders>
            <w:tcMar>
              <w:left w:w="57" w:type="dxa"/>
              <w:right w:w="57" w:type="dxa"/>
            </w:tcMar>
            <w:vAlign w:val="center"/>
          </w:tcPr>
          <w:p w14:paraId="688FFA85" w14:textId="2BC3DE00" w:rsidR="00BD0796" w:rsidRPr="00A46FD9" w:rsidRDefault="00BD0796" w:rsidP="00BD0796">
            <w:pPr>
              <w:pStyle w:val="TAR"/>
              <w:jc w:val="center"/>
              <w:rPr>
                <w:rFonts w:cs="Arial"/>
              </w:rPr>
            </w:pPr>
            <w:r w:rsidRPr="00A46FD9">
              <w:rPr>
                <w:rFonts w:cs="Arial"/>
              </w:rPr>
              <w:t>3510 MHz</w:t>
            </w:r>
          </w:p>
        </w:tc>
        <w:tc>
          <w:tcPr>
            <w:tcW w:w="133" w:type="pct"/>
            <w:gridSpan w:val="2"/>
            <w:tcBorders>
              <w:top w:val="single" w:sz="4" w:space="0" w:color="auto"/>
              <w:bottom w:val="single" w:sz="4" w:space="0" w:color="auto"/>
            </w:tcBorders>
            <w:tcMar>
              <w:left w:w="57" w:type="dxa"/>
              <w:right w:w="57" w:type="dxa"/>
            </w:tcMar>
            <w:vAlign w:val="center"/>
          </w:tcPr>
          <w:p w14:paraId="768AB26E" w14:textId="6CC95A4C"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481E6B80" w:rsidR="00BD0796" w:rsidRPr="00A46FD9" w:rsidRDefault="00BD0796" w:rsidP="00BD0796">
            <w:pPr>
              <w:pStyle w:val="TAL"/>
              <w:jc w:val="center"/>
              <w:rPr>
                <w:rFonts w:cs="Arial"/>
              </w:rPr>
            </w:pPr>
            <w:r w:rsidRPr="00A46FD9">
              <w:rPr>
                <w:rFonts w:cs="Arial"/>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889DE0" w14:textId="77777777" w:rsidR="00BD0796" w:rsidRPr="00A46FD9" w:rsidRDefault="00BD0796" w:rsidP="00BD0796">
            <w:pPr>
              <w:pStyle w:val="TAC"/>
              <w:rPr>
                <w:rFonts w:cs="Arial"/>
              </w:rPr>
            </w:pPr>
            <w:r w:rsidRPr="00A46FD9">
              <w:rPr>
                <w:rFonts w:cs="Arial"/>
              </w:rPr>
              <w:t>1</w:t>
            </w:r>
          </w:p>
          <w:p w14:paraId="0AE4BFD3" w14:textId="4469A0C9" w:rsidR="00BD0796" w:rsidRPr="00A46FD9" w:rsidRDefault="00BD0796" w:rsidP="00BD0796">
            <w:pPr>
              <w:pStyle w:val="TAC"/>
              <w:rPr>
                <w:rFonts w:cs="Arial"/>
              </w:rPr>
            </w:pPr>
            <w:r w:rsidRPr="00A46FD9">
              <w:rPr>
                <w:rFonts w:cs="Arial"/>
                <w:szCs w:val="18"/>
                <w:lang w:eastAsia="ja-JP"/>
              </w:rPr>
              <w:t xml:space="preserve">(NOTE </w:t>
            </w:r>
            <w:r>
              <w:rPr>
                <w:rFonts w:cs="Arial"/>
                <w:szCs w:val="18"/>
                <w:lang w:eastAsia="ja-JP"/>
              </w:rPr>
              <w:t>12</w:t>
            </w:r>
            <w:r w:rsidRPr="00A46FD9">
              <w:rPr>
                <w:rFonts w:cs="Arial"/>
                <w:szCs w:val="18"/>
                <w:lang w:eastAsia="ja-JP"/>
              </w:rPr>
              <w:t>)</w:t>
            </w:r>
          </w:p>
        </w:tc>
      </w:tr>
      <w:tr w:rsidR="00BD0796" w:rsidRPr="00A46FD9" w14:paraId="4F5B4B9B"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0AC9DCB7" w:rsidR="00BD0796" w:rsidRPr="00A46FD9" w:rsidRDefault="00BD0796" w:rsidP="00BD0796">
            <w:pPr>
              <w:pStyle w:val="TAC"/>
              <w:rPr>
                <w:rFonts w:cs="Arial"/>
              </w:rPr>
            </w:pPr>
            <w:r w:rsidRPr="00A46FD9">
              <w:rPr>
                <w:rFonts w:cs="Arial"/>
              </w:rPr>
              <w:t>23</w:t>
            </w:r>
            <w:r w:rsidRPr="00A46FD9">
              <w:rPr>
                <w:rFonts w:cs="Arial"/>
                <w:vertAlign w:val="superscript"/>
              </w:rPr>
              <w:t>8</w:t>
            </w:r>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0FB619C9"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4276C2BD"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31A1FC53" w:rsidR="00BD0796" w:rsidRPr="00A46FD9" w:rsidRDefault="00BD0796" w:rsidP="00BD0796">
            <w:pPr>
              <w:pStyle w:val="TAR"/>
              <w:jc w:val="center"/>
              <w:rPr>
                <w:rFonts w:cs="Arial"/>
              </w:rPr>
            </w:pPr>
            <w:r w:rsidRPr="00A46FD9">
              <w:rPr>
                <w:rFonts w:cs="Arial"/>
              </w:rPr>
              <w:t>2000 MHz</w:t>
            </w:r>
          </w:p>
        </w:tc>
        <w:tc>
          <w:tcPr>
            <w:tcW w:w="113" w:type="pct"/>
            <w:tcBorders>
              <w:top w:val="single" w:sz="4" w:space="0" w:color="auto"/>
              <w:bottom w:val="single" w:sz="4" w:space="0" w:color="auto"/>
            </w:tcBorders>
            <w:tcMar>
              <w:left w:w="57" w:type="dxa"/>
              <w:right w:w="57" w:type="dxa"/>
            </w:tcMar>
            <w:vAlign w:val="center"/>
          </w:tcPr>
          <w:p w14:paraId="7C933F07" w14:textId="4864B815"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4A812A98" w:rsidR="00BD0796" w:rsidRPr="00A46FD9" w:rsidRDefault="00BD0796" w:rsidP="00BD0796">
            <w:pPr>
              <w:pStyle w:val="TAL"/>
              <w:jc w:val="center"/>
              <w:rPr>
                <w:rFonts w:cs="Arial"/>
              </w:rPr>
            </w:pPr>
            <w:r w:rsidRPr="00A46FD9">
              <w:rPr>
                <w:rFonts w:cs="Arial"/>
              </w:rPr>
              <w:t>2020 MHz</w:t>
            </w:r>
          </w:p>
        </w:tc>
        <w:tc>
          <w:tcPr>
            <w:tcW w:w="613" w:type="pct"/>
            <w:gridSpan w:val="2"/>
            <w:tcBorders>
              <w:top w:val="single" w:sz="4" w:space="0" w:color="auto"/>
              <w:bottom w:val="single" w:sz="4" w:space="0" w:color="auto"/>
            </w:tcBorders>
            <w:tcMar>
              <w:left w:w="57" w:type="dxa"/>
              <w:right w:w="57" w:type="dxa"/>
            </w:tcMar>
            <w:vAlign w:val="center"/>
          </w:tcPr>
          <w:p w14:paraId="0AF1C6B9" w14:textId="71DF8D4B" w:rsidR="00BD0796" w:rsidRPr="00A46FD9" w:rsidRDefault="00BD0796" w:rsidP="00BD0796">
            <w:pPr>
              <w:pStyle w:val="TAR"/>
              <w:jc w:val="center"/>
              <w:rPr>
                <w:rFonts w:cs="Arial"/>
              </w:rPr>
            </w:pPr>
            <w:r w:rsidRPr="00A46FD9">
              <w:rPr>
                <w:rFonts w:cs="Arial"/>
              </w:rPr>
              <w:t>2180 MHz</w:t>
            </w:r>
          </w:p>
        </w:tc>
        <w:tc>
          <w:tcPr>
            <w:tcW w:w="133" w:type="pct"/>
            <w:gridSpan w:val="2"/>
            <w:tcBorders>
              <w:top w:val="single" w:sz="4" w:space="0" w:color="auto"/>
              <w:bottom w:val="single" w:sz="4" w:space="0" w:color="auto"/>
            </w:tcBorders>
            <w:tcMar>
              <w:left w:w="57" w:type="dxa"/>
              <w:right w:w="57" w:type="dxa"/>
            </w:tcMar>
            <w:vAlign w:val="center"/>
          </w:tcPr>
          <w:p w14:paraId="786166E5" w14:textId="2E7CDADC"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17DA2387" w:rsidR="00BD0796" w:rsidRPr="00A46FD9" w:rsidRDefault="00BD0796" w:rsidP="00BD0796">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94115" w14:textId="77777777" w:rsidR="00BD0796" w:rsidRPr="00A46FD9" w:rsidRDefault="00BD0796" w:rsidP="00BD0796">
            <w:pPr>
              <w:pStyle w:val="TAC"/>
              <w:rPr>
                <w:rFonts w:cs="Arial"/>
                <w:vertAlign w:val="superscript"/>
              </w:rPr>
            </w:pPr>
            <w:r w:rsidRPr="00A46FD9">
              <w:rPr>
                <w:rFonts w:cs="Arial"/>
              </w:rPr>
              <w:t>1</w:t>
            </w:r>
          </w:p>
          <w:p w14:paraId="4AC3A9F0" w14:textId="234A1304" w:rsidR="00BD0796" w:rsidRPr="00A46FD9" w:rsidRDefault="00BD0796" w:rsidP="00BD0796">
            <w:pPr>
              <w:pStyle w:val="TAC"/>
              <w:rPr>
                <w:rFonts w:cs="Arial"/>
              </w:rPr>
            </w:pPr>
            <w:r w:rsidRPr="00A46FD9">
              <w:rPr>
                <w:rFonts w:cs="Arial"/>
              </w:rPr>
              <w:t xml:space="preserve">(NOTE </w:t>
            </w:r>
            <w:r>
              <w:rPr>
                <w:rFonts w:cs="Arial"/>
              </w:rPr>
              <w:t>11</w:t>
            </w:r>
            <w:r w:rsidRPr="00A46FD9">
              <w:rPr>
                <w:rFonts w:cs="Arial"/>
              </w:rPr>
              <w:t>)</w:t>
            </w:r>
          </w:p>
        </w:tc>
      </w:tr>
      <w:tr w:rsidR="00BD0796" w:rsidRPr="00A46FD9" w14:paraId="2386CF5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513C6DAA" w:rsidR="00BD0796" w:rsidRPr="00A46FD9" w:rsidRDefault="00BD0796" w:rsidP="00BD0796">
            <w:pPr>
              <w:pStyle w:val="TAC"/>
              <w:rPr>
                <w:rFonts w:cs="Arial"/>
              </w:rPr>
            </w:pPr>
            <w:r w:rsidRPr="00A46FD9">
              <w:rPr>
                <w:rFonts w:cs="Arial"/>
              </w:rPr>
              <w:t>24</w:t>
            </w:r>
            <w:r>
              <w:rPr>
                <w:rFonts w:cs="Arial"/>
                <w:vertAlign w:val="superscript"/>
                <w:lang w:eastAsia="en-GB"/>
              </w:rPr>
              <w:t>10</w:t>
            </w:r>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6399953B"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6E2B7E33"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1E213138" w:rsidR="00BD0796" w:rsidRPr="00A46FD9" w:rsidRDefault="00BD0796" w:rsidP="00BD0796">
            <w:pPr>
              <w:pStyle w:val="TAR"/>
              <w:jc w:val="center"/>
              <w:rPr>
                <w:rFonts w:cs="Arial"/>
              </w:rPr>
            </w:pPr>
            <w:r w:rsidRPr="00A46FD9">
              <w:rPr>
                <w:rFonts w:cs="Arial"/>
              </w:rPr>
              <w:t>1626.5 MHz</w:t>
            </w:r>
          </w:p>
        </w:tc>
        <w:tc>
          <w:tcPr>
            <w:tcW w:w="113" w:type="pct"/>
            <w:tcBorders>
              <w:top w:val="single" w:sz="4" w:space="0" w:color="auto"/>
              <w:bottom w:val="single" w:sz="4" w:space="0" w:color="auto"/>
            </w:tcBorders>
            <w:tcMar>
              <w:left w:w="57" w:type="dxa"/>
              <w:right w:w="57" w:type="dxa"/>
            </w:tcMar>
            <w:vAlign w:val="center"/>
          </w:tcPr>
          <w:p w14:paraId="162EE582" w14:textId="4FA0CE3D"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271B3E65" w:rsidR="00BD0796" w:rsidRPr="00A46FD9" w:rsidRDefault="00BD0796" w:rsidP="00BD0796">
            <w:pPr>
              <w:pStyle w:val="TAL"/>
              <w:jc w:val="center"/>
              <w:rPr>
                <w:rFonts w:cs="Arial"/>
              </w:rPr>
            </w:pPr>
            <w:r w:rsidRPr="00A46FD9">
              <w:rPr>
                <w:rFonts w:cs="Arial"/>
              </w:rPr>
              <w:t>1660.5 MHz</w:t>
            </w:r>
          </w:p>
        </w:tc>
        <w:tc>
          <w:tcPr>
            <w:tcW w:w="613" w:type="pct"/>
            <w:gridSpan w:val="2"/>
            <w:tcBorders>
              <w:top w:val="single" w:sz="4" w:space="0" w:color="auto"/>
              <w:bottom w:val="single" w:sz="4" w:space="0" w:color="auto"/>
            </w:tcBorders>
            <w:tcMar>
              <w:left w:w="57" w:type="dxa"/>
              <w:right w:w="57" w:type="dxa"/>
            </w:tcMar>
            <w:vAlign w:val="center"/>
          </w:tcPr>
          <w:p w14:paraId="24F646E1" w14:textId="2CDDC419" w:rsidR="00BD0796" w:rsidRPr="00A46FD9" w:rsidRDefault="00BD0796" w:rsidP="00BD0796">
            <w:pPr>
              <w:pStyle w:val="TAR"/>
              <w:jc w:val="center"/>
              <w:rPr>
                <w:rFonts w:cs="Arial"/>
              </w:rPr>
            </w:pPr>
            <w:r w:rsidRPr="00A46FD9">
              <w:rPr>
                <w:rFonts w:cs="Arial"/>
              </w:rPr>
              <w:t>1525 MHz</w:t>
            </w:r>
          </w:p>
        </w:tc>
        <w:tc>
          <w:tcPr>
            <w:tcW w:w="133" w:type="pct"/>
            <w:gridSpan w:val="2"/>
            <w:tcBorders>
              <w:top w:val="single" w:sz="4" w:space="0" w:color="auto"/>
              <w:bottom w:val="single" w:sz="4" w:space="0" w:color="auto"/>
            </w:tcBorders>
            <w:tcMar>
              <w:left w:w="57" w:type="dxa"/>
              <w:right w:w="57" w:type="dxa"/>
            </w:tcMar>
            <w:vAlign w:val="center"/>
          </w:tcPr>
          <w:p w14:paraId="1709EA13" w14:textId="173B442B"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03172792" w:rsidR="00BD0796" w:rsidRPr="00A46FD9" w:rsidRDefault="00BD0796" w:rsidP="00BD0796">
            <w:pPr>
              <w:pStyle w:val="TAL"/>
              <w:jc w:val="center"/>
              <w:rPr>
                <w:rFonts w:cs="Arial"/>
              </w:rPr>
            </w:pPr>
            <w:r w:rsidRPr="00A46FD9">
              <w:rPr>
                <w:rFonts w:cs="Arial"/>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59E41" w14:textId="77777777" w:rsidR="00BD0796" w:rsidRPr="00A46FD9" w:rsidRDefault="00BD0796" w:rsidP="00BD0796">
            <w:pPr>
              <w:pStyle w:val="TAC"/>
              <w:rPr>
                <w:rFonts w:cs="Arial"/>
                <w:vertAlign w:val="superscript"/>
              </w:rPr>
            </w:pPr>
            <w:r w:rsidRPr="00A46FD9">
              <w:rPr>
                <w:rFonts w:cs="Arial"/>
              </w:rPr>
              <w:t>1</w:t>
            </w:r>
          </w:p>
          <w:p w14:paraId="7D78EF71" w14:textId="6BC84BAE" w:rsidR="00BD0796" w:rsidRPr="00A46FD9" w:rsidRDefault="00BD0796" w:rsidP="00BD0796">
            <w:pPr>
              <w:pStyle w:val="TAC"/>
              <w:rPr>
                <w:rFonts w:cs="Arial"/>
              </w:rPr>
            </w:pPr>
            <w:r w:rsidRPr="00A46FD9">
              <w:rPr>
                <w:rFonts w:cs="Arial"/>
              </w:rPr>
              <w:t xml:space="preserve">(NOTE </w:t>
            </w:r>
            <w:r>
              <w:rPr>
                <w:rFonts w:cs="Arial"/>
              </w:rPr>
              <w:t>11</w:t>
            </w:r>
            <w:r w:rsidRPr="00A46FD9">
              <w:rPr>
                <w:rFonts w:cs="Arial"/>
              </w:rPr>
              <w:t>)</w:t>
            </w:r>
          </w:p>
        </w:tc>
      </w:tr>
      <w:tr w:rsidR="00FF3259" w:rsidRPr="00A46FD9" w14:paraId="07A63C64"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FF3259" w:rsidRPr="00A46FD9" w:rsidRDefault="00FF3259" w:rsidP="00FF3259">
            <w:pPr>
              <w:pStyle w:val="TAC"/>
              <w:rPr>
                <w:rFonts w:cs="Arial"/>
              </w:rPr>
            </w:pPr>
            <w:r w:rsidRPr="00A46FD9">
              <w:rPr>
                <w:rFonts w:cs="Arial"/>
              </w:rPr>
              <w:t>25</w:t>
            </w:r>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77777777" w:rsidR="00FF3259" w:rsidRPr="00A46FD9" w:rsidRDefault="00FF3259" w:rsidP="00FF3259">
            <w:pPr>
              <w:pStyle w:val="TAC"/>
              <w:rPr>
                <w:rFonts w:cs="Arial"/>
              </w:rPr>
            </w:pPr>
            <w:r w:rsidRPr="00A46FD9">
              <w:rPr>
                <w:rFonts w:cs="Arial"/>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FF3259" w:rsidRPr="00A46FD9" w:rsidRDefault="00FF3259" w:rsidP="00FF3259">
            <w:pPr>
              <w:pStyle w:val="TAC"/>
              <w:rPr>
                <w:rFonts w:cs="Arial"/>
              </w:rPr>
            </w:pPr>
            <w:r w:rsidRPr="00A46FD9">
              <w:rPr>
                <w:rFonts w:cs="Arial"/>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FF3259" w:rsidRPr="00A46FD9" w:rsidRDefault="00FF3259" w:rsidP="00FF3259">
            <w:pPr>
              <w:pStyle w:val="TAR"/>
              <w:jc w:val="center"/>
              <w:rPr>
                <w:rFonts w:cs="Arial"/>
              </w:rPr>
            </w:pPr>
            <w:r w:rsidRPr="00A46FD9">
              <w:rPr>
                <w:rFonts w:cs="Arial"/>
              </w:rPr>
              <w:t>1850 MHz</w:t>
            </w:r>
          </w:p>
        </w:tc>
        <w:tc>
          <w:tcPr>
            <w:tcW w:w="113" w:type="pct"/>
            <w:tcBorders>
              <w:top w:val="single" w:sz="4" w:space="0" w:color="auto"/>
              <w:bottom w:val="single" w:sz="4" w:space="0" w:color="auto"/>
            </w:tcBorders>
            <w:tcMar>
              <w:left w:w="57" w:type="dxa"/>
              <w:right w:w="57" w:type="dxa"/>
            </w:tcMar>
            <w:vAlign w:val="center"/>
          </w:tcPr>
          <w:p w14:paraId="0D91B171"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FF3259" w:rsidRPr="00A46FD9" w:rsidRDefault="00FF3259" w:rsidP="00FF3259">
            <w:pPr>
              <w:pStyle w:val="TAL"/>
              <w:jc w:val="center"/>
              <w:rPr>
                <w:rFonts w:cs="Arial"/>
              </w:rPr>
            </w:pPr>
            <w:r w:rsidRPr="00A46FD9">
              <w:rPr>
                <w:rFonts w:cs="Arial"/>
              </w:rPr>
              <w:t>1915 MHz</w:t>
            </w:r>
          </w:p>
        </w:tc>
        <w:tc>
          <w:tcPr>
            <w:tcW w:w="613" w:type="pct"/>
            <w:gridSpan w:val="2"/>
            <w:tcBorders>
              <w:top w:val="single" w:sz="4" w:space="0" w:color="auto"/>
              <w:bottom w:val="single" w:sz="4" w:space="0" w:color="auto"/>
            </w:tcBorders>
            <w:tcMar>
              <w:left w:w="57" w:type="dxa"/>
              <w:right w:w="57" w:type="dxa"/>
            </w:tcMar>
            <w:vAlign w:val="center"/>
          </w:tcPr>
          <w:p w14:paraId="1EEB37C6" w14:textId="77777777" w:rsidR="00FF3259" w:rsidRPr="00A46FD9" w:rsidRDefault="00FF3259" w:rsidP="00FF3259">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40C7593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FF3259" w:rsidRPr="00A46FD9" w:rsidRDefault="00FF3259" w:rsidP="00FF3259">
            <w:pPr>
              <w:pStyle w:val="TAL"/>
              <w:jc w:val="center"/>
              <w:rPr>
                <w:rFonts w:cs="Arial"/>
              </w:rPr>
            </w:pPr>
            <w:r w:rsidRPr="00A46FD9">
              <w:rPr>
                <w:rFonts w:cs="Arial"/>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FF3259" w:rsidRPr="00A46FD9" w:rsidRDefault="00FF3259" w:rsidP="00FF3259">
            <w:pPr>
              <w:pStyle w:val="TAC"/>
              <w:rPr>
                <w:rFonts w:cs="Arial"/>
              </w:rPr>
            </w:pPr>
            <w:r w:rsidRPr="00A46FD9">
              <w:rPr>
                <w:rFonts w:cs="Arial"/>
              </w:rPr>
              <w:t>1</w:t>
            </w:r>
          </w:p>
        </w:tc>
      </w:tr>
      <w:tr w:rsidR="00FF3259" w:rsidRPr="00A46FD9" w14:paraId="7620A6B2"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FF3259" w:rsidRPr="00A46FD9" w:rsidRDefault="00FF3259" w:rsidP="00FF3259">
            <w:pPr>
              <w:pStyle w:val="TAC"/>
              <w:rPr>
                <w:rFonts w:cs="Arial"/>
              </w:rPr>
            </w:pPr>
            <w:r w:rsidRPr="00A46FD9">
              <w:rPr>
                <w:rFonts w:cs="Arial"/>
              </w:rPr>
              <w:t>26</w:t>
            </w:r>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77777777" w:rsidR="00FF3259" w:rsidRPr="00A46FD9" w:rsidRDefault="007A6E4B" w:rsidP="00FF3259">
            <w:pPr>
              <w:pStyle w:val="TAC"/>
              <w:rPr>
                <w:rFonts w:cs="Arial"/>
              </w:rPr>
            </w:pPr>
            <w:r w:rsidRPr="00A46FD9">
              <w:rPr>
                <w:rFonts w:cs="Arial"/>
              </w:rPr>
              <w:t>n26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FF3259" w:rsidRPr="00A46FD9" w:rsidRDefault="00FF3259" w:rsidP="00FF3259">
            <w:pPr>
              <w:pStyle w:val="TAC"/>
              <w:rPr>
                <w:rFonts w:cs="Arial"/>
              </w:rPr>
            </w:pPr>
            <w:r w:rsidRPr="00A46FD9">
              <w:rPr>
                <w:rFonts w:cs="Arial"/>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FF3259" w:rsidRPr="00A46FD9" w:rsidRDefault="00FF3259" w:rsidP="00FF3259">
            <w:pPr>
              <w:pStyle w:val="TAR"/>
              <w:jc w:val="center"/>
              <w:rPr>
                <w:rFonts w:cs="Arial"/>
              </w:rPr>
            </w:pPr>
            <w:r w:rsidRPr="00A46FD9">
              <w:rPr>
                <w:rFonts w:cs="Arial"/>
              </w:rPr>
              <w:t>814 MHz</w:t>
            </w:r>
          </w:p>
        </w:tc>
        <w:tc>
          <w:tcPr>
            <w:tcW w:w="113" w:type="pct"/>
            <w:tcBorders>
              <w:top w:val="single" w:sz="4" w:space="0" w:color="auto"/>
              <w:bottom w:val="single" w:sz="4" w:space="0" w:color="auto"/>
            </w:tcBorders>
            <w:tcMar>
              <w:left w:w="57" w:type="dxa"/>
              <w:right w:w="57" w:type="dxa"/>
            </w:tcMar>
            <w:vAlign w:val="center"/>
          </w:tcPr>
          <w:p w14:paraId="47DE71DA"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FF3259" w:rsidRPr="00A46FD9" w:rsidRDefault="00FF3259" w:rsidP="00FF3259">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30D1074F" w14:textId="77777777" w:rsidR="00FF3259" w:rsidRPr="00A46FD9" w:rsidRDefault="00FF3259" w:rsidP="00FF3259">
            <w:pPr>
              <w:pStyle w:val="TAR"/>
              <w:jc w:val="center"/>
              <w:rPr>
                <w:rFonts w:cs="Arial"/>
              </w:rPr>
            </w:pPr>
            <w:r w:rsidRPr="00A46FD9">
              <w:rPr>
                <w:rFonts w:cs="Arial"/>
              </w:rPr>
              <w:t>859 MHz</w:t>
            </w:r>
          </w:p>
        </w:tc>
        <w:tc>
          <w:tcPr>
            <w:tcW w:w="133" w:type="pct"/>
            <w:gridSpan w:val="2"/>
            <w:tcBorders>
              <w:top w:val="single" w:sz="4" w:space="0" w:color="auto"/>
              <w:bottom w:val="single" w:sz="4" w:space="0" w:color="auto"/>
            </w:tcBorders>
            <w:tcMar>
              <w:left w:w="57" w:type="dxa"/>
              <w:right w:w="57" w:type="dxa"/>
            </w:tcMar>
            <w:vAlign w:val="center"/>
          </w:tcPr>
          <w:p w14:paraId="5E121E77"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FF3259" w:rsidRPr="00A46FD9" w:rsidRDefault="00FF3259" w:rsidP="00FF3259">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FF3259" w:rsidRPr="00A46FD9" w:rsidRDefault="00FF3259" w:rsidP="00FF3259">
            <w:pPr>
              <w:pStyle w:val="TAC"/>
              <w:rPr>
                <w:rFonts w:cs="Arial"/>
              </w:rPr>
            </w:pPr>
            <w:r w:rsidRPr="00A46FD9">
              <w:rPr>
                <w:rFonts w:cs="Arial"/>
              </w:rPr>
              <w:t>1</w:t>
            </w:r>
          </w:p>
        </w:tc>
      </w:tr>
      <w:tr w:rsidR="00BD0796" w:rsidRPr="00A46FD9" w14:paraId="22D8BB21"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18C8D01D" w:rsidR="00BD0796" w:rsidRPr="00A46FD9" w:rsidRDefault="00BD0796" w:rsidP="00BD0796">
            <w:pPr>
              <w:pStyle w:val="TAC"/>
              <w:rPr>
                <w:rFonts w:cs="Arial"/>
              </w:rPr>
            </w:pPr>
            <w:r w:rsidRPr="00A46FD9">
              <w:rPr>
                <w:rFonts w:cs="Arial"/>
              </w:rPr>
              <w:t>27</w:t>
            </w:r>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5EC09694"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2C986668"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4BEF2532" w:rsidR="00BD0796" w:rsidRPr="00A46FD9" w:rsidRDefault="00BD0796" w:rsidP="00BD0796">
            <w:pPr>
              <w:pStyle w:val="TAR"/>
              <w:jc w:val="center"/>
              <w:rPr>
                <w:rFonts w:cs="Arial"/>
              </w:rPr>
            </w:pPr>
            <w:r w:rsidRPr="00A46FD9">
              <w:rPr>
                <w:rFonts w:cs="Arial"/>
              </w:rPr>
              <w:t>807 MHz</w:t>
            </w:r>
          </w:p>
        </w:tc>
        <w:tc>
          <w:tcPr>
            <w:tcW w:w="113" w:type="pct"/>
            <w:tcBorders>
              <w:top w:val="single" w:sz="4" w:space="0" w:color="auto"/>
              <w:bottom w:val="single" w:sz="4" w:space="0" w:color="auto"/>
            </w:tcBorders>
            <w:tcMar>
              <w:left w:w="57" w:type="dxa"/>
              <w:right w:w="57" w:type="dxa"/>
            </w:tcMar>
            <w:vAlign w:val="center"/>
          </w:tcPr>
          <w:p w14:paraId="02C02EC2" w14:textId="3E0083C3"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01C6A614" w:rsidR="00BD0796" w:rsidRPr="00A46FD9" w:rsidRDefault="00BD0796" w:rsidP="00BD0796">
            <w:pPr>
              <w:pStyle w:val="TAL"/>
              <w:jc w:val="center"/>
              <w:rPr>
                <w:rFonts w:cs="Arial"/>
              </w:rPr>
            </w:pPr>
            <w:r w:rsidRPr="00A46FD9">
              <w:rPr>
                <w:rFonts w:cs="Arial"/>
              </w:rPr>
              <w:t>824 MHz</w:t>
            </w:r>
          </w:p>
        </w:tc>
        <w:tc>
          <w:tcPr>
            <w:tcW w:w="613" w:type="pct"/>
            <w:gridSpan w:val="2"/>
            <w:tcBorders>
              <w:top w:val="single" w:sz="4" w:space="0" w:color="auto"/>
              <w:bottom w:val="single" w:sz="4" w:space="0" w:color="auto"/>
            </w:tcBorders>
            <w:tcMar>
              <w:left w:w="57" w:type="dxa"/>
              <w:right w:w="57" w:type="dxa"/>
            </w:tcMar>
            <w:vAlign w:val="center"/>
          </w:tcPr>
          <w:p w14:paraId="0950B300" w14:textId="2E252FCD" w:rsidR="00BD0796" w:rsidRPr="00A46FD9" w:rsidRDefault="00BD0796" w:rsidP="00BD0796">
            <w:pPr>
              <w:pStyle w:val="TAR"/>
              <w:jc w:val="center"/>
              <w:rPr>
                <w:rFonts w:cs="Arial"/>
              </w:rPr>
            </w:pPr>
            <w:r w:rsidRPr="00A46FD9">
              <w:rPr>
                <w:rFonts w:cs="Arial"/>
              </w:rPr>
              <w:t>852 MHz</w:t>
            </w:r>
          </w:p>
        </w:tc>
        <w:tc>
          <w:tcPr>
            <w:tcW w:w="133" w:type="pct"/>
            <w:gridSpan w:val="2"/>
            <w:tcBorders>
              <w:top w:val="single" w:sz="4" w:space="0" w:color="auto"/>
              <w:bottom w:val="single" w:sz="4" w:space="0" w:color="auto"/>
            </w:tcBorders>
            <w:tcMar>
              <w:left w:w="57" w:type="dxa"/>
              <w:right w:w="57" w:type="dxa"/>
            </w:tcMar>
            <w:vAlign w:val="center"/>
          </w:tcPr>
          <w:p w14:paraId="77EFB9E0" w14:textId="2D2551C9"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462CB7B1" w:rsidR="00BD0796" w:rsidRPr="00A46FD9" w:rsidRDefault="00BD0796" w:rsidP="00BD0796">
            <w:pPr>
              <w:pStyle w:val="TAL"/>
              <w:jc w:val="center"/>
              <w:rPr>
                <w:rFonts w:cs="Arial"/>
              </w:rPr>
            </w:pPr>
            <w:r w:rsidRPr="00A46FD9">
              <w:rPr>
                <w:rFonts w:cs="Arial"/>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BF9B46" w14:textId="77777777" w:rsidR="00BD0796" w:rsidRPr="00A46FD9" w:rsidRDefault="00BD0796" w:rsidP="00BD0796">
            <w:pPr>
              <w:pStyle w:val="TAC"/>
              <w:rPr>
                <w:rFonts w:cs="Arial"/>
                <w:vertAlign w:val="superscript"/>
              </w:rPr>
            </w:pPr>
            <w:r w:rsidRPr="00A46FD9">
              <w:rPr>
                <w:rFonts w:cs="Arial"/>
              </w:rPr>
              <w:t>1</w:t>
            </w:r>
          </w:p>
          <w:p w14:paraId="47BC6E1A" w14:textId="7E0C3A22" w:rsidR="00BD0796" w:rsidRPr="00A46FD9" w:rsidRDefault="00BD0796" w:rsidP="00BD0796">
            <w:pPr>
              <w:pStyle w:val="TAC"/>
              <w:rPr>
                <w:rFonts w:cs="Arial"/>
              </w:rPr>
            </w:pPr>
            <w:r w:rsidRPr="00A46FD9">
              <w:rPr>
                <w:rFonts w:cs="Arial"/>
              </w:rPr>
              <w:t xml:space="preserve">(NOTE </w:t>
            </w:r>
            <w:r>
              <w:rPr>
                <w:rFonts w:cs="Arial"/>
              </w:rPr>
              <w:t>11</w:t>
            </w:r>
            <w:r w:rsidRPr="00A46FD9">
              <w:rPr>
                <w:rFonts w:cs="Arial"/>
              </w:rPr>
              <w:t>)</w:t>
            </w:r>
          </w:p>
        </w:tc>
      </w:tr>
      <w:tr w:rsidR="00FF3259" w:rsidRPr="00A46FD9" w14:paraId="1FA9167A"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FF3259" w:rsidRPr="00A46FD9" w:rsidRDefault="00FF3259" w:rsidP="00FF3259">
            <w:pPr>
              <w:pStyle w:val="TAC"/>
              <w:rPr>
                <w:rFonts w:cs="Arial"/>
              </w:rPr>
            </w:pPr>
            <w:r w:rsidRPr="00A46FD9">
              <w:rPr>
                <w:rFonts w:cs="Arial"/>
              </w:rPr>
              <w:t>28</w:t>
            </w:r>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77777777" w:rsidR="00FF3259" w:rsidRPr="00A46FD9" w:rsidRDefault="00FF3259" w:rsidP="00FF3259">
            <w:pPr>
              <w:pStyle w:val="TAC"/>
              <w:rPr>
                <w:rFonts w:cs="Arial"/>
              </w:rPr>
            </w:pPr>
            <w:r w:rsidRPr="00A46FD9">
              <w:rPr>
                <w:rFonts w:cs="Arial"/>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FF3259" w:rsidRPr="00A46FD9" w:rsidRDefault="00FF3259" w:rsidP="00FF3259">
            <w:pPr>
              <w:pStyle w:val="TAR"/>
              <w:jc w:val="center"/>
              <w:rPr>
                <w:rFonts w:cs="Arial"/>
              </w:rPr>
            </w:pPr>
            <w:r w:rsidRPr="00A46FD9">
              <w:rPr>
                <w:rFonts w:cs="Arial"/>
              </w:rPr>
              <w:t>703 MHz</w:t>
            </w:r>
          </w:p>
        </w:tc>
        <w:tc>
          <w:tcPr>
            <w:tcW w:w="113" w:type="pct"/>
            <w:tcBorders>
              <w:top w:val="single" w:sz="4" w:space="0" w:color="auto"/>
              <w:bottom w:val="single" w:sz="4" w:space="0" w:color="auto"/>
            </w:tcBorders>
            <w:tcMar>
              <w:left w:w="57" w:type="dxa"/>
              <w:right w:w="57" w:type="dxa"/>
            </w:tcMar>
            <w:vAlign w:val="center"/>
          </w:tcPr>
          <w:p w14:paraId="731A52AA"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FF3259" w:rsidRPr="00A46FD9" w:rsidRDefault="00FF3259" w:rsidP="00FF3259">
            <w:pPr>
              <w:pStyle w:val="TAL"/>
              <w:jc w:val="center"/>
              <w:rPr>
                <w:rFonts w:cs="Arial"/>
              </w:rPr>
            </w:pPr>
            <w:r w:rsidRPr="00A46FD9">
              <w:rPr>
                <w:rFonts w:cs="Arial"/>
              </w:rPr>
              <w:t>748 MHz</w:t>
            </w:r>
          </w:p>
        </w:tc>
        <w:tc>
          <w:tcPr>
            <w:tcW w:w="613" w:type="pct"/>
            <w:gridSpan w:val="2"/>
            <w:tcBorders>
              <w:top w:val="single" w:sz="4" w:space="0" w:color="auto"/>
              <w:bottom w:val="single" w:sz="4" w:space="0" w:color="auto"/>
            </w:tcBorders>
            <w:tcMar>
              <w:left w:w="57" w:type="dxa"/>
              <w:right w:w="57" w:type="dxa"/>
            </w:tcMar>
            <w:vAlign w:val="center"/>
          </w:tcPr>
          <w:p w14:paraId="268D68B4" w14:textId="77777777" w:rsidR="00FF3259" w:rsidRPr="00A46FD9" w:rsidRDefault="00FF3259" w:rsidP="00FF3259">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19F67A0A"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FF3259" w:rsidRPr="00A46FD9" w:rsidRDefault="00FF3259" w:rsidP="00FF3259">
            <w:pPr>
              <w:pStyle w:val="TAL"/>
              <w:jc w:val="center"/>
              <w:rPr>
                <w:rFonts w:cs="Arial"/>
              </w:rPr>
            </w:pPr>
            <w:r w:rsidRPr="00A46FD9">
              <w:rPr>
                <w:rFonts w:cs="Arial"/>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FF3259" w:rsidRPr="00A46FD9" w:rsidRDefault="00FF3259" w:rsidP="00FF3259">
            <w:pPr>
              <w:pStyle w:val="TAC"/>
              <w:rPr>
                <w:rFonts w:cs="Arial"/>
                <w:vertAlign w:val="superscript"/>
              </w:rPr>
            </w:pPr>
            <w:r w:rsidRPr="00A46FD9">
              <w:rPr>
                <w:rFonts w:cs="Arial"/>
              </w:rPr>
              <w:t>1</w:t>
            </w:r>
          </w:p>
          <w:p w14:paraId="01D691EE" w14:textId="77777777" w:rsidR="00FF3259" w:rsidRPr="00A46FD9" w:rsidRDefault="00FF3259" w:rsidP="00FF3259">
            <w:pPr>
              <w:pStyle w:val="TAC"/>
              <w:rPr>
                <w:rFonts w:cs="Arial"/>
              </w:rPr>
            </w:pPr>
            <w:r w:rsidRPr="00A46FD9">
              <w:rPr>
                <w:rFonts w:cs="Arial"/>
              </w:rPr>
              <w:t>(NOTE 4)</w:t>
            </w:r>
          </w:p>
        </w:tc>
      </w:tr>
      <w:tr w:rsidR="00FF3259" w:rsidRPr="00A46FD9" w14:paraId="2890DF24"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FF3259" w:rsidRPr="00A46FD9" w:rsidRDefault="00FF3259" w:rsidP="00FF3259">
            <w:pPr>
              <w:pStyle w:val="TAC"/>
              <w:rPr>
                <w:rFonts w:cs="Arial"/>
              </w:rPr>
            </w:pPr>
            <w:r w:rsidRPr="00A46FD9">
              <w:rPr>
                <w:rFonts w:cs="Arial"/>
              </w:rPr>
              <w:t>29</w:t>
            </w:r>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77777777" w:rsidR="00FF3259" w:rsidRPr="00A46FD9" w:rsidRDefault="00FF3259" w:rsidP="00FF3259">
            <w:pPr>
              <w:pStyle w:val="TAC"/>
              <w:rPr>
                <w:rFonts w:cs="Arial"/>
              </w:rPr>
            </w:pPr>
            <w:r w:rsidRPr="00A46FD9">
              <w:rPr>
                <w:rFonts w:cs="Arial"/>
              </w:rPr>
              <w:t>n29</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FF3259" w:rsidRPr="00A46FD9" w:rsidRDefault="00FF3259" w:rsidP="00FF3259">
            <w:pPr>
              <w:pStyle w:val="TAC"/>
              <w:rPr>
                <w:rFonts w:cs="Arial"/>
              </w:rPr>
            </w:pPr>
            <w:r w:rsidRPr="00A46FD9">
              <w:rPr>
                <w:rFonts w:cs="Arial"/>
              </w:rPr>
              <w:t>-</w:t>
            </w:r>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FF3259" w:rsidRPr="00A46FD9" w:rsidRDefault="00FF3259" w:rsidP="00FF3259">
            <w:pPr>
              <w:pStyle w:val="TAC"/>
              <w:rPr>
                <w:rFonts w:cs="Arial"/>
              </w:rPr>
            </w:pPr>
            <w:r w:rsidRPr="00A46FD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0845F7C1" w14:textId="77777777" w:rsidR="00FF3259" w:rsidRPr="00A46FD9" w:rsidRDefault="00FF3259" w:rsidP="00FF3259">
            <w:pPr>
              <w:pStyle w:val="TAR"/>
              <w:jc w:val="center"/>
              <w:rPr>
                <w:rFonts w:cs="Arial"/>
              </w:rPr>
            </w:pPr>
            <w:r w:rsidRPr="00A46FD9">
              <w:rPr>
                <w:rFonts w:cs="Arial"/>
              </w:rPr>
              <w:t>717 MHz</w:t>
            </w:r>
          </w:p>
        </w:tc>
        <w:tc>
          <w:tcPr>
            <w:tcW w:w="133" w:type="pct"/>
            <w:gridSpan w:val="2"/>
            <w:tcBorders>
              <w:top w:val="single" w:sz="4" w:space="0" w:color="auto"/>
              <w:bottom w:val="single" w:sz="4" w:space="0" w:color="auto"/>
            </w:tcBorders>
            <w:tcMar>
              <w:left w:w="57" w:type="dxa"/>
              <w:right w:w="57" w:type="dxa"/>
            </w:tcMar>
            <w:vAlign w:val="center"/>
          </w:tcPr>
          <w:p w14:paraId="7F3E6586"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FF3259" w:rsidRPr="00A46FD9" w:rsidRDefault="00FF3259" w:rsidP="00FF3259">
            <w:pPr>
              <w:pStyle w:val="TAL"/>
              <w:jc w:val="center"/>
              <w:rPr>
                <w:rFonts w:cs="Arial"/>
              </w:rPr>
            </w:pPr>
            <w:r w:rsidRPr="00A46FD9">
              <w:rPr>
                <w:rFonts w:cs="Arial"/>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FF3259" w:rsidRPr="00A46FD9" w:rsidRDefault="00FF3259" w:rsidP="00FF3259">
            <w:pPr>
              <w:pStyle w:val="TAC"/>
              <w:rPr>
                <w:rFonts w:cs="Arial"/>
              </w:rPr>
            </w:pPr>
            <w:r w:rsidRPr="00A46FD9">
              <w:rPr>
                <w:rFonts w:cs="Arial"/>
              </w:rPr>
              <w:t>1</w:t>
            </w:r>
          </w:p>
          <w:p w14:paraId="2925B628" w14:textId="77777777" w:rsidR="00FF3259" w:rsidRPr="00A46FD9" w:rsidRDefault="00FF3259" w:rsidP="00FF3259">
            <w:pPr>
              <w:pStyle w:val="TAC"/>
              <w:rPr>
                <w:rFonts w:cs="Arial"/>
              </w:rPr>
            </w:pPr>
            <w:r w:rsidRPr="00A46FD9">
              <w:rPr>
                <w:rFonts w:cs="Arial"/>
              </w:rPr>
              <w:t>(NOTE 2,</w:t>
            </w:r>
          </w:p>
          <w:p w14:paraId="26C9D8DA" w14:textId="77777777" w:rsidR="00FF3259" w:rsidRPr="00A46FD9" w:rsidRDefault="00FF3259" w:rsidP="00FF3259">
            <w:pPr>
              <w:pStyle w:val="TAC"/>
              <w:rPr>
                <w:rFonts w:cs="Arial"/>
              </w:rPr>
            </w:pPr>
            <w:r w:rsidRPr="00A46FD9">
              <w:rPr>
                <w:rFonts w:cs="Arial"/>
              </w:rPr>
              <w:t>NOTE 5)</w:t>
            </w:r>
          </w:p>
        </w:tc>
      </w:tr>
      <w:tr w:rsidR="00FF3259" w:rsidRPr="00A46FD9" w14:paraId="10C7895B"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FF3259" w:rsidRPr="00A46FD9" w:rsidRDefault="00FF3259" w:rsidP="00FF3259">
            <w:pPr>
              <w:pStyle w:val="TAC"/>
              <w:rPr>
                <w:rFonts w:cs="Arial"/>
              </w:rPr>
            </w:pPr>
            <w:r w:rsidRPr="00A46FD9">
              <w:rPr>
                <w:rFonts w:cs="Arial"/>
              </w:rPr>
              <w:t>30</w:t>
            </w:r>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77777777" w:rsidR="00FF3259" w:rsidRPr="00A46FD9" w:rsidRDefault="00FF3259" w:rsidP="00FF3259">
            <w:pPr>
              <w:pStyle w:val="TAC"/>
              <w:rPr>
                <w:rFonts w:cs="Arial"/>
              </w:rPr>
            </w:pPr>
            <w:r w:rsidRPr="00A46FD9">
              <w:rPr>
                <w:rFonts w:cs="Arial"/>
              </w:rPr>
              <w:t>n30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FF3259" w:rsidRPr="00A46FD9" w:rsidRDefault="00FF3259" w:rsidP="00FF3259">
            <w:pPr>
              <w:pStyle w:val="TAR"/>
              <w:jc w:val="center"/>
              <w:rPr>
                <w:rFonts w:cs="Arial"/>
              </w:rPr>
            </w:pPr>
            <w:r w:rsidRPr="00A46FD9">
              <w:rPr>
                <w:rFonts w:cs="Arial"/>
              </w:rPr>
              <w:t>2305 MHz</w:t>
            </w:r>
          </w:p>
        </w:tc>
        <w:tc>
          <w:tcPr>
            <w:tcW w:w="113" w:type="pct"/>
            <w:tcBorders>
              <w:top w:val="single" w:sz="4" w:space="0" w:color="auto"/>
              <w:bottom w:val="single" w:sz="4" w:space="0" w:color="auto"/>
            </w:tcBorders>
            <w:tcMar>
              <w:left w:w="57" w:type="dxa"/>
              <w:right w:w="57" w:type="dxa"/>
            </w:tcMar>
            <w:vAlign w:val="center"/>
          </w:tcPr>
          <w:p w14:paraId="3BE8907F"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FF3259" w:rsidRPr="00A46FD9" w:rsidRDefault="00FF3259" w:rsidP="00FF3259">
            <w:pPr>
              <w:pStyle w:val="TAL"/>
              <w:jc w:val="center"/>
              <w:rPr>
                <w:rFonts w:cs="Arial"/>
              </w:rPr>
            </w:pPr>
            <w:r w:rsidRPr="00A46FD9">
              <w:rPr>
                <w:rFonts w:cs="Arial"/>
              </w:rPr>
              <w:t>2315 MHz</w:t>
            </w:r>
          </w:p>
        </w:tc>
        <w:tc>
          <w:tcPr>
            <w:tcW w:w="613" w:type="pct"/>
            <w:gridSpan w:val="2"/>
            <w:tcBorders>
              <w:top w:val="single" w:sz="4" w:space="0" w:color="auto"/>
              <w:bottom w:val="single" w:sz="4" w:space="0" w:color="auto"/>
            </w:tcBorders>
            <w:tcMar>
              <w:left w:w="57" w:type="dxa"/>
              <w:right w:w="57" w:type="dxa"/>
            </w:tcMar>
            <w:vAlign w:val="center"/>
          </w:tcPr>
          <w:p w14:paraId="5D1055C0" w14:textId="77777777" w:rsidR="00FF3259" w:rsidRPr="00A46FD9" w:rsidRDefault="00FF3259" w:rsidP="00FF3259">
            <w:pPr>
              <w:pStyle w:val="TAR"/>
              <w:jc w:val="center"/>
              <w:rPr>
                <w:rFonts w:cs="Arial"/>
              </w:rPr>
            </w:pPr>
            <w:r w:rsidRPr="00A46FD9">
              <w:rPr>
                <w:rFonts w:cs="Arial"/>
              </w:rPr>
              <w:t>2350 MHz</w:t>
            </w:r>
          </w:p>
        </w:tc>
        <w:tc>
          <w:tcPr>
            <w:tcW w:w="133" w:type="pct"/>
            <w:gridSpan w:val="2"/>
            <w:tcBorders>
              <w:top w:val="single" w:sz="4" w:space="0" w:color="auto"/>
              <w:bottom w:val="single" w:sz="4" w:space="0" w:color="auto"/>
            </w:tcBorders>
            <w:tcMar>
              <w:left w:w="57" w:type="dxa"/>
              <w:right w:w="57" w:type="dxa"/>
            </w:tcMar>
            <w:vAlign w:val="center"/>
          </w:tcPr>
          <w:p w14:paraId="56B68861"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FF3259" w:rsidRPr="00A46FD9" w:rsidRDefault="00FF3259" w:rsidP="00FF3259">
            <w:pPr>
              <w:pStyle w:val="TAL"/>
              <w:jc w:val="center"/>
              <w:rPr>
                <w:rFonts w:cs="Arial"/>
              </w:rPr>
            </w:pPr>
            <w:r w:rsidRPr="00A46FD9">
              <w:rPr>
                <w:rFonts w:cs="Arial"/>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FF3259" w:rsidRPr="00A46FD9" w:rsidRDefault="00FF3259" w:rsidP="00FF3259">
            <w:pPr>
              <w:pStyle w:val="TAC"/>
              <w:rPr>
                <w:rFonts w:cs="Arial"/>
                <w:vertAlign w:val="superscript"/>
              </w:rPr>
            </w:pPr>
            <w:r w:rsidRPr="00A46FD9">
              <w:rPr>
                <w:rFonts w:cs="Arial"/>
              </w:rPr>
              <w:t>1</w:t>
            </w:r>
          </w:p>
          <w:p w14:paraId="03A94BA4" w14:textId="77777777" w:rsidR="00FF3259" w:rsidRPr="00A46FD9" w:rsidRDefault="00FF3259" w:rsidP="00FF3259">
            <w:pPr>
              <w:pStyle w:val="TAC"/>
              <w:rPr>
                <w:rFonts w:cs="Arial"/>
              </w:rPr>
            </w:pPr>
            <w:r w:rsidRPr="00A46FD9">
              <w:rPr>
                <w:rFonts w:cs="Arial"/>
              </w:rPr>
              <w:t>(NOTE 2)</w:t>
            </w:r>
          </w:p>
        </w:tc>
      </w:tr>
      <w:tr w:rsidR="00BD0796" w:rsidRPr="00A46FD9" w14:paraId="52849C8A"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F67E4F1" w:rsidR="00BD0796" w:rsidRPr="00A46FD9" w:rsidRDefault="00BD0796" w:rsidP="00BD0796">
            <w:pPr>
              <w:pStyle w:val="TAC"/>
              <w:rPr>
                <w:rFonts w:cs="Arial"/>
              </w:rPr>
            </w:pPr>
            <w:r w:rsidRPr="00A46FD9">
              <w:rPr>
                <w:rFonts w:cs="Arial"/>
              </w:rPr>
              <w:t>31</w:t>
            </w:r>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200F9573"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40316DD4" w:rsidR="00BD0796" w:rsidRPr="00A46FD9" w:rsidRDefault="00BD0796" w:rsidP="00BD0796">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4E2AA03E" w:rsidR="00BD0796" w:rsidRPr="00A46FD9" w:rsidRDefault="00BD0796" w:rsidP="00BD0796">
            <w:pPr>
              <w:pStyle w:val="TAR"/>
              <w:jc w:val="center"/>
              <w:rPr>
                <w:rFonts w:cs="Arial"/>
              </w:rPr>
            </w:pPr>
            <w:r w:rsidRPr="00A46FD9">
              <w:rPr>
                <w:rFonts w:cs="Arial"/>
              </w:rPr>
              <w:t>452.5 MHz</w:t>
            </w:r>
          </w:p>
        </w:tc>
        <w:tc>
          <w:tcPr>
            <w:tcW w:w="113" w:type="pct"/>
            <w:tcBorders>
              <w:top w:val="single" w:sz="4" w:space="0" w:color="auto"/>
              <w:bottom w:val="single" w:sz="4" w:space="0" w:color="auto"/>
            </w:tcBorders>
            <w:tcMar>
              <w:left w:w="57" w:type="dxa"/>
              <w:right w:w="57" w:type="dxa"/>
            </w:tcMar>
            <w:vAlign w:val="center"/>
          </w:tcPr>
          <w:p w14:paraId="61118668" w14:textId="7477058C" w:rsidR="00BD0796" w:rsidRPr="00A46FD9" w:rsidRDefault="00BD0796" w:rsidP="00BD0796">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0B82C25C" w:rsidR="00BD0796" w:rsidRPr="00A46FD9" w:rsidRDefault="00BD0796" w:rsidP="00BD0796">
            <w:pPr>
              <w:pStyle w:val="TAL"/>
              <w:jc w:val="center"/>
              <w:rPr>
                <w:rFonts w:cs="Arial"/>
              </w:rPr>
            </w:pPr>
            <w:r w:rsidRPr="00A46FD9">
              <w:rPr>
                <w:rFonts w:cs="Arial"/>
              </w:rPr>
              <w:t>457.5 MHz</w:t>
            </w:r>
          </w:p>
        </w:tc>
        <w:tc>
          <w:tcPr>
            <w:tcW w:w="613" w:type="pct"/>
            <w:gridSpan w:val="2"/>
            <w:tcBorders>
              <w:top w:val="single" w:sz="4" w:space="0" w:color="auto"/>
              <w:bottom w:val="single" w:sz="4" w:space="0" w:color="auto"/>
            </w:tcBorders>
            <w:tcMar>
              <w:left w:w="57" w:type="dxa"/>
              <w:right w:w="57" w:type="dxa"/>
            </w:tcMar>
            <w:vAlign w:val="center"/>
          </w:tcPr>
          <w:p w14:paraId="51776255" w14:textId="3511B098" w:rsidR="00BD0796" w:rsidRPr="00A46FD9" w:rsidRDefault="00BD0796" w:rsidP="00BD0796">
            <w:pPr>
              <w:pStyle w:val="TAR"/>
              <w:jc w:val="center"/>
              <w:rPr>
                <w:rFonts w:cs="Arial"/>
              </w:rPr>
            </w:pPr>
            <w:r w:rsidRPr="00A46FD9">
              <w:rPr>
                <w:rFonts w:cs="Arial"/>
              </w:rPr>
              <w:t>462.5 MHz</w:t>
            </w:r>
          </w:p>
        </w:tc>
        <w:tc>
          <w:tcPr>
            <w:tcW w:w="133" w:type="pct"/>
            <w:gridSpan w:val="2"/>
            <w:tcBorders>
              <w:top w:val="single" w:sz="4" w:space="0" w:color="auto"/>
              <w:bottom w:val="single" w:sz="4" w:space="0" w:color="auto"/>
            </w:tcBorders>
            <w:tcMar>
              <w:left w:w="57" w:type="dxa"/>
              <w:right w:w="57" w:type="dxa"/>
            </w:tcMar>
            <w:vAlign w:val="center"/>
          </w:tcPr>
          <w:p w14:paraId="6C043E81" w14:textId="4BD09193" w:rsidR="00BD0796" w:rsidRPr="00A46FD9" w:rsidRDefault="00BD0796" w:rsidP="00BD0796">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583B4390" w:rsidR="00BD0796" w:rsidRPr="00A46FD9" w:rsidRDefault="00BD0796" w:rsidP="00BD0796">
            <w:pPr>
              <w:pStyle w:val="TAL"/>
              <w:jc w:val="center"/>
              <w:rPr>
                <w:rFonts w:cs="Arial"/>
              </w:rPr>
            </w:pPr>
            <w:r w:rsidRPr="00A46FD9">
              <w:rPr>
                <w:rFonts w:cs="Arial"/>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B9A41" w14:textId="77777777" w:rsidR="00BD0796" w:rsidRPr="00A46FD9" w:rsidRDefault="00BD0796" w:rsidP="00BD0796">
            <w:pPr>
              <w:pStyle w:val="TAC"/>
              <w:rPr>
                <w:rFonts w:cs="Arial"/>
                <w:vertAlign w:val="superscript"/>
              </w:rPr>
            </w:pPr>
            <w:r w:rsidRPr="00A46FD9">
              <w:rPr>
                <w:rFonts w:cs="Arial"/>
              </w:rPr>
              <w:t>1</w:t>
            </w:r>
          </w:p>
          <w:p w14:paraId="5ED95451" w14:textId="361F2828" w:rsidR="00BD0796" w:rsidRPr="00A46FD9" w:rsidRDefault="00BD0796" w:rsidP="00BD0796">
            <w:pPr>
              <w:pStyle w:val="TAC"/>
              <w:rPr>
                <w:rFonts w:cs="Arial"/>
              </w:rPr>
            </w:pPr>
            <w:r w:rsidRPr="00A46FD9">
              <w:rPr>
                <w:rFonts w:cs="Arial"/>
              </w:rPr>
              <w:t xml:space="preserve">(NOTE </w:t>
            </w:r>
            <w:r>
              <w:rPr>
                <w:rFonts w:cs="Arial"/>
              </w:rPr>
              <w:t>13</w:t>
            </w:r>
            <w:r w:rsidRPr="00A46FD9">
              <w:rPr>
                <w:rFonts w:cs="Arial"/>
              </w:rPr>
              <w:t>)</w:t>
            </w:r>
          </w:p>
        </w:tc>
      </w:tr>
      <w:tr w:rsidR="00BD0796" w:rsidRPr="00A46FD9" w14:paraId="58BD947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4313C94E" w:rsidR="00BD0796" w:rsidRPr="00A46FD9" w:rsidRDefault="00BD0796" w:rsidP="00BD0796">
            <w:pPr>
              <w:pStyle w:val="TAC"/>
              <w:rPr>
                <w:rFonts w:cs="Arial"/>
              </w:rPr>
            </w:pPr>
            <w:r w:rsidRPr="00A46FD9">
              <w:rPr>
                <w:rFonts w:cs="Arial"/>
              </w:rPr>
              <w:t>32</w:t>
            </w:r>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562ACEB7" w:rsidR="00BD0796" w:rsidRPr="00A46FD9" w:rsidRDefault="00BD0796" w:rsidP="00BD0796">
            <w:pPr>
              <w:pStyle w:val="TAC"/>
              <w:rPr>
                <w:rFonts w:cs="Arial"/>
              </w:rPr>
            </w:pPr>
            <w:r w:rsidRPr="00A46FD9">
              <w:rPr>
                <w:rFonts w:cs="Arial"/>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67855F50" w:rsidR="00BD0796" w:rsidRPr="00A46FD9" w:rsidRDefault="00BD0796" w:rsidP="00BD0796">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BD0796" w:rsidRPr="00A46FD9" w:rsidRDefault="00BD0796" w:rsidP="00BD0796">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441895FA" w:rsidR="00BD0796" w:rsidRPr="00A46FD9" w:rsidRDefault="00BD0796" w:rsidP="00BD0796">
            <w:pPr>
              <w:pStyle w:val="TAC"/>
              <w:rPr>
                <w:rFonts w:cs="Arial"/>
              </w:rPr>
            </w:pPr>
            <w:r w:rsidRPr="00A46FD9">
              <w:rPr>
                <w:rFonts w:cs="Arial"/>
                <w:lang w:eastAsia="zh-CN"/>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BD0796" w:rsidRPr="00A46FD9" w:rsidRDefault="00BD0796" w:rsidP="00BD0796">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3BBDF307" w:rsidR="00BD0796" w:rsidRPr="00A46FD9" w:rsidRDefault="00BD0796" w:rsidP="00BD0796">
            <w:pPr>
              <w:pStyle w:val="TAR"/>
              <w:jc w:val="center"/>
              <w:rPr>
                <w:rFonts w:cs="Arial"/>
              </w:rPr>
            </w:pPr>
            <w:r w:rsidRPr="00A46FD9">
              <w:rPr>
                <w:rFonts w:cs="Arial"/>
              </w:rPr>
              <w:t>1452 MHz</w:t>
            </w:r>
          </w:p>
        </w:tc>
        <w:tc>
          <w:tcPr>
            <w:tcW w:w="132" w:type="pct"/>
            <w:gridSpan w:val="2"/>
            <w:tcBorders>
              <w:top w:val="single" w:sz="4" w:space="0" w:color="auto"/>
              <w:bottom w:val="single" w:sz="4" w:space="0" w:color="auto"/>
            </w:tcBorders>
            <w:tcMar>
              <w:left w:w="57" w:type="dxa"/>
              <w:right w:w="57" w:type="dxa"/>
            </w:tcMar>
            <w:vAlign w:val="center"/>
          </w:tcPr>
          <w:p w14:paraId="47048FEE" w14:textId="70F958B8"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6EA17C8F" w:rsidR="00BD0796" w:rsidRPr="00A46FD9" w:rsidRDefault="00BD0796" w:rsidP="00BD0796">
            <w:pPr>
              <w:pStyle w:val="TAL"/>
              <w:jc w:val="center"/>
              <w:rPr>
                <w:rFonts w:cs="Arial"/>
              </w:rPr>
            </w:pPr>
            <w:r w:rsidRPr="00A46FD9">
              <w:rPr>
                <w:rFonts w:cs="Arial"/>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030D0" w14:textId="77777777" w:rsidR="00BD0796" w:rsidRPr="00A46FD9" w:rsidRDefault="00BD0796" w:rsidP="00BD0796">
            <w:pPr>
              <w:pStyle w:val="TAC"/>
              <w:rPr>
                <w:rFonts w:cs="Arial"/>
              </w:rPr>
            </w:pPr>
            <w:r w:rsidRPr="00A46FD9">
              <w:rPr>
                <w:rFonts w:cs="Arial"/>
              </w:rPr>
              <w:t>1</w:t>
            </w:r>
          </w:p>
          <w:p w14:paraId="36724493" w14:textId="64545F78" w:rsidR="00BD0796" w:rsidRPr="00A46FD9" w:rsidRDefault="00BD0796" w:rsidP="00BD0796">
            <w:pPr>
              <w:pStyle w:val="TAC"/>
              <w:rPr>
                <w:rFonts w:cs="Arial"/>
              </w:rPr>
            </w:pPr>
            <w:r w:rsidRPr="00A46FD9">
              <w:rPr>
                <w:rFonts w:cs="Arial"/>
                <w:szCs w:val="18"/>
                <w:lang w:eastAsia="ja-JP"/>
              </w:rPr>
              <w:t xml:space="preserve">(NOTE </w:t>
            </w:r>
            <w:r>
              <w:rPr>
                <w:rFonts w:cs="Arial"/>
                <w:szCs w:val="18"/>
                <w:lang w:eastAsia="ja-JP"/>
              </w:rPr>
              <w:t>12</w:t>
            </w:r>
            <w:r w:rsidRPr="00A46FD9">
              <w:rPr>
                <w:rFonts w:cs="Arial"/>
                <w:szCs w:val="18"/>
                <w:lang w:eastAsia="ja-JP"/>
              </w:rPr>
              <w:t>, NOTE 5)</w:t>
            </w:r>
          </w:p>
        </w:tc>
      </w:tr>
      <w:tr w:rsidR="00FF3259" w:rsidRPr="00A46FD9" w14:paraId="79BA1403"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FF3259" w:rsidRPr="00A46FD9" w:rsidRDefault="00FF3259" w:rsidP="00FF3259">
            <w:pPr>
              <w:pStyle w:val="TAC"/>
              <w:rPr>
                <w:rFonts w:cs="Arial"/>
              </w:rPr>
            </w:pPr>
            <w:r w:rsidRPr="00A46FD9">
              <w:rPr>
                <w:rFonts w:cs="Arial"/>
              </w:rPr>
              <w:t>64</w:t>
            </w:r>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FF3259" w:rsidRPr="00A46FD9" w:rsidRDefault="00FF3259" w:rsidP="00FF3259">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FF3259" w:rsidRPr="00A46FD9" w:rsidRDefault="00FF3259" w:rsidP="00FF3259">
            <w:pPr>
              <w:pStyle w:val="TAC"/>
              <w:rPr>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77777777" w:rsidR="00FF3259" w:rsidRPr="00A46FD9" w:rsidRDefault="00FF3259" w:rsidP="00FF3259">
            <w:pPr>
              <w:pStyle w:val="TAL"/>
              <w:jc w:val="center"/>
              <w:rPr>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77777777" w:rsidR="00FF3259" w:rsidRPr="00A46FD9" w:rsidRDefault="00FF3259" w:rsidP="00FF3259">
            <w:pPr>
              <w:pStyle w:val="TAL"/>
              <w:jc w:val="center"/>
              <w:rPr>
                <w:rFonts w:cs="Arial"/>
              </w:rPr>
            </w:pPr>
            <w:r w:rsidRPr="00A46FD9">
              <w:rPr>
                <w:rFonts w:cs="Arial"/>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FF3259" w:rsidRPr="00A46FD9" w:rsidRDefault="00FF3259" w:rsidP="00FF3259">
            <w:pPr>
              <w:pStyle w:val="TAC"/>
              <w:rPr>
                <w:rFonts w:cs="Arial"/>
              </w:rPr>
            </w:pPr>
          </w:p>
        </w:tc>
      </w:tr>
      <w:tr w:rsidR="00FF3259" w:rsidRPr="00A46FD9" w14:paraId="4163EC01"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FF3259" w:rsidRPr="00A46FD9" w:rsidRDefault="00FF3259" w:rsidP="00FF3259">
            <w:pPr>
              <w:pStyle w:val="TAC"/>
              <w:rPr>
                <w:rFonts w:cs="Arial"/>
              </w:rPr>
            </w:pPr>
            <w:r w:rsidRPr="00A46FD9">
              <w:rPr>
                <w:rFonts w:cs="Arial"/>
              </w:rPr>
              <w:t>65</w:t>
            </w:r>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77777777" w:rsidR="00FF3259" w:rsidRPr="00A46FD9" w:rsidRDefault="00FF3259" w:rsidP="00FF3259">
            <w:pPr>
              <w:pStyle w:val="TAC"/>
              <w:rPr>
                <w:rFonts w:cs="Arial"/>
              </w:rPr>
            </w:pPr>
            <w:r w:rsidRPr="00A46FD9">
              <w:rPr>
                <w:rFonts w:cs="Arial"/>
              </w:rPr>
              <w:t>n65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FF3259" w:rsidRPr="00A46FD9" w:rsidRDefault="00FF3259" w:rsidP="00FF3259">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FF3259" w:rsidRPr="00A46FD9" w:rsidRDefault="00FF3259" w:rsidP="00FF3259">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FF3259" w:rsidRPr="00A46FD9" w:rsidRDefault="00FF3259" w:rsidP="00FF3259">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FF3259" w:rsidRPr="00A46FD9" w:rsidRDefault="00FF3259" w:rsidP="00FF3259">
            <w:pPr>
              <w:pStyle w:val="TAL"/>
              <w:jc w:val="center"/>
              <w:rPr>
                <w:rFonts w:cs="Arial"/>
              </w:rPr>
            </w:pPr>
            <w:r w:rsidRPr="00A46FD9">
              <w:rPr>
                <w:rFonts w:cs="Arial"/>
              </w:rPr>
              <w:t>2010 MHz</w:t>
            </w:r>
          </w:p>
        </w:tc>
        <w:tc>
          <w:tcPr>
            <w:tcW w:w="689" w:type="pct"/>
            <w:gridSpan w:val="2"/>
            <w:tcBorders>
              <w:top w:val="single" w:sz="4" w:space="0" w:color="auto"/>
              <w:bottom w:val="single" w:sz="4" w:space="0" w:color="auto"/>
            </w:tcBorders>
            <w:tcMar>
              <w:left w:w="57" w:type="dxa"/>
              <w:right w:w="57" w:type="dxa"/>
            </w:tcMar>
            <w:vAlign w:val="center"/>
          </w:tcPr>
          <w:p w14:paraId="62DA2D55" w14:textId="77777777" w:rsidR="00FF3259" w:rsidRPr="00A46FD9" w:rsidRDefault="00FF3259" w:rsidP="00FF3259">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6709FB1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FF3259" w:rsidRPr="00A46FD9" w:rsidRDefault="00FF3259" w:rsidP="00FF3259">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FF3259" w:rsidRPr="00A46FD9" w:rsidRDefault="00FF3259" w:rsidP="00FF3259">
            <w:pPr>
              <w:pStyle w:val="TAC"/>
              <w:rPr>
                <w:rFonts w:cs="Arial"/>
              </w:rPr>
            </w:pPr>
            <w:r w:rsidRPr="00A46FD9">
              <w:rPr>
                <w:rFonts w:cs="Arial"/>
              </w:rPr>
              <w:t>1</w:t>
            </w:r>
          </w:p>
          <w:p w14:paraId="469E4904" w14:textId="77777777" w:rsidR="00FF3259" w:rsidRPr="00A46FD9" w:rsidRDefault="00FF3259" w:rsidP="00FF3259">
            <w:pPr>
              <w:pStyle w:val="TAC"/>
              <w:rPr>
                <w:rFonts w:cs="Arial"/>
              </w:rPr>
            </w:pPr>
            <w:r w:rsidRPr="00A46FD9">
              <w:rPr>
                <w:rFonts w:cs="Arial"/>
              </w:rPr>
              <w:t>(NOTE 4)</w:t>
            </w:r>
          </w:p>
        </w:tc>
      </w:tr>
      <w:tr w:rsidR="00FF3259" w:rsidRPr="00A46FD9" w14:paraId="262016E8"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FF3259" w:rsidRPr="00A46FD9" w:rsidRDefault="00FF3259" w:rsidP="00FF3259">
            <w:pPr>
              <w:pStyle w:val="TAC"/>
              <w:rPr>
                <w:rFonts w:cs="Arial"/>
              </w:rPr>
            </w:pPr>
            <w:r w:rsidRPr="00A46FD9">
              <w:rPr>
                <w:rFonts w:cs="Arial"/>
              </w:rPr>
              <w:lastRenderedPageBreak/>
              <w:t>66</w:t>
            </w:r>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77777777" w:rsidR="00FF3259" w:rsidRPr="00A46FD9" w:rsidRDefault="00FF3259" w:rsidP="00FF3259">
            <w:pPr>
              <w:pStyle w:val="TAC"/>
              <w:rPr>
                <w:rFonts w:cs="Arial"/>
              </w:rPr>
            </w:pPr>
            <w:r w:rsidRPr="00A46FD9">
              <w:rPr>
                <w:rFonts w:cs="Arial"/>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FF3259" w:rsidRPr="00A46FD9" w:rsidRDefault="00FF3259" w:rsidP="00FF3259">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FF3259" w:rsidRPr="00A46FD9" w:rsidRDefault="00FF3259" w:rsidP="00FF3259">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FF3259" w:rsidRPr="00A46FD9" w:rsidRDefault="00FF3259" w:rsidP="00FF3259">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FF3259" w:rsidRPr="00A46FD9" w:rsidRDefault="00FF3259" w:rsidP="00FF3259">
            <w:pPr>
              <w:pStyle w:val="TAL"/>
              <w:jc w:val="center"/>
              <w:rPr>
                <w:rFonts w:cs="Arial"/>
              </w:rPr>
            </w:pPr>
            <w:r w:rsidRPr="00A46FD9">
              <w:rPr>
                <w:rFonts w:cs="Arial"/>
              </w:rPr>
              <w:t>1780 MHz</w:t>
            </w:r>
          </w:p>
        </w:tc>
        <w:tc>
          <w:tcPr>
            <w:tcW w:w="689" w:type="pct"/>
            <w:gridSpan w:val="2"/>
            <w:tcBorders>
              <w:top w:val="single" w:sz="4" w:space="0" w:color="auto"/>
              <w:bottom w:val="single" w:sz="4" w:space="0" w:color="auto"/>
            </w:tcBorders>
            <w:tcMar>
              <w:left w:w="57" w:type="dxa"/>
              <w:right w:w="57" w:type="dxa"/>
            </w:tcMar>
            <w:vAlign w:val="center"/>
          </w:tcPr>
          <w:p w14:paraId="32F8FCC0" w14:textId="77777777" w:rsidR="00FF3259" w:rsidRPr="00A46FD9" w:rsidRDefault="00FF3259" w:rsidP="00FF3259">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15051B55"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FF3259" w:rsidRPr="00A46FD9" w:rsidRDefault="00FF3259" w:rsidP="00FF3259">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FF3259" w:rsidRPr="00A46FD9" w:rsidRDefault="00FF3259" w:rsidP="00FF3259">
            <w:pPr>
              <w:pStyle w:val="TAC"/>
              <w:rPr>
                <w:rFonts w:cs="Arial"/>
              </w:rPr>
            </w:pPr>
            <w:r w:rsidRPr="00A46FD9">
              <w:rPr>
                <w:rFonts w:cs="Arial"/>
              </w:rPr>
              <w:t>1</w:t>
            </w:r>
          </w:p>
          <w:p w14:paraId="7F1A118C" w14:textId="77777777" w:rsidR="00FF3259" w:rsidRPr="00A46FD9" w:rsidRDefault="00FF3259" w:rsidP="00FF3259">
            <w:pPr>
              <w:pStyle w:val="TAC"/>
              <w:rPr>
                <w:rFonts w:cs="Arial"/>
              </w:rPr>
            </w:pPr>
            <w:r w:rsidRPr="00A46FD9">
              <w:rPr>
                <w:rFonts w:cs="Arial"/>
              </w:rPr>
              <w:t>(NOTE 4, NOTE 7)</w:t>
            </w:r>
          </w:p>
        </w:tc>
      </w:tr>
      <w:tr w:rsidR="00BD0796" w:rsidRPr="00A46FD9" w14:paraId="2AA64C9E"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030BD32D" w:rsidR="00BD0796" w:rsidRPr="00A46FD9" w:rsidRDefault="00BD0796" w:rsidP="00BD0796">
            <w:pPr>
              <w:pStyle w:val="TAC"/>
              <w:rPr>
                <w:rFonts w:cs="Arial"/>
              </w:rPr>
            </w:pPr>
            <w:r w:rsidRPr="00A46FD9">
              <w:rPr>
                <w:rFonts w:cs="Arial"/>
              </w:rPr>
              <w:t>67</w:t>
            </w:r>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5F93AE04"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54481EF7" w:rsidR="00BD0796" w:rsidRPr="00A46FD9" w:rsidRDefault="00BD0796" w:rsidP="00BD0796">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BD0796" w:rsidRPr="00A46FD9" w:rsidRDefault="00BD0796" w:rsidP="00BD0796">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3331E2EA" w:rsidR="00BD0796" w:rsidRPr="00A46FD9" w:rsidRDefault="00BD0796" w:rsidP="00BD0796">
            <w:pPr>
              <w:pStyle w:val="TAC"/>
              <w:rPr>
                <w:rFonts w:cs="Arial"/>
                <w:lang w:eastAsia="zh-CN"/>
              </w:rPr>
            </w:pPr>
            <w:r w:rsidRPr="00A46FD9">
              <w:rPr>
                <w:rFonts w:cs="Arial"/>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BD0796" w:rsidRPr="00A46FD9" w:rsidRDefault="00BD0796" w:rsidP="00BD0796">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3AFCDA06" w:rsidR="00BD0796" w:rsidRPr="00A46FD9" w:rsidRDefault="00BD0796" w:rsidP="00BD0796">
            <w:pPr>
              <w:pStyle w:val="TAR"/>
              <w:jc w:val="center"/>
              <w:rPr>
                <w:rFonts w:cs="Arial"/>
              </w:rPr>
            </w:pPr>
            <w:r w:rsidRPr="00A46FD9">
              <w:rPr>
                <w:rFonts w:cs="Arial"/>
              </w:rPr>
              <w:t>738 MHz</w:t>
            </w:r>
          </w:p>
        </w:tc>
        <w:tc>
          <w:tcPr>
            <w:tcW w:w="132" w:type="pct"/>
            <w:gridSpan w:val="2"/>
            <w:tcBorders>
              <w:top w:val="single" w:sz="4" w:space="0" w:color="auto"/>
              <w:bottom w:val="single" w:sz="4" w:space="0" w:color="auto"/>
            </w:tcBorders>
            <w:tcMar>
              <w:left w:w="57" w:type="dxa"/>
              <w:right w:w="57" w:type="dxa"/>
            </w:tcMar>
            <w:vAlign w:val="center"/>
          </w:tcPr>
          <w:p w14:paraId="55674737" w14:textId="1C534382"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33D7120" w:rsidR="00BD0796" w:rsidRPr="00A46FD9" w:rsidRDefault="00BD0796" w:rsidP="00BD0796">
            <w:pPr>
              <w:pStyle w:val="TAL"/>
              <w:jc w:val="center"/>
              <w:rPr>
                <w:rFonts w:cs="Arial"/>
              </w:rPr>
            </w:pPr>
            <w:r w:rsidRPr="00A46FD9">
              <w:rPr>
                <w:rFonts w:cs="Arial"/>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8D7B83" w14:textId="77777777" w:rsidR="00BD0796" w:rsidRPr="00A46FD9" w:rsidRDefault="00BD0796" w:rsidP="00BD0796">
            <w:pPr>
              <w:pStyle w:val="TAC"/>
              <w:rPr>
                <w:rFonts w:cs="Arial"/>
              </w:rPr>
            </w:pPr>
            <w:r w:rsidRPr="00A46FD9">
              <w:rPr>
                <w:rFonts w:cs="Arial"/>
              </w:rPr>
              <w:t>1</w:t>
            </w:r>
          </w:p>
          <w:p w14:paraId="6144E231" w14:textId="13DF6FBD" w:rsidR="00BD0796" w:rsidRPr="00A46FD9" w:rsidRDefault="00BD0796" w:rsidP="00BD0796">
            <w:pPr>
              <w:pStyle w:val="TAC"/>
              <w:rPr>
                <w:rFonts w:cs="Arial"/>
              </w:rPr>
            </w:pPr>
            <w:r w:rsidRPr="00A46FD9">
              <w:rPr>
                <w:rFonts w:cs="Arial"/>
              </w:rPr>
              <w:t xml:space="preserve">(NOTE </w:t>
            </w:r>
            <w:r>
              <w:rPr>
                <w:rFonts w:cs="Arial"/>
              </w:rPr>
              <w:t>11</w:t>
            </w:r>
            <w:r w:rsidRPr="00A46FD9">
              <w:rPr>
                <w:rFonts w:cs="Arial"/>
              </w:rPr>
              <w:t>, NOTE 5)</w:t>
            </w:r>
          </w:p>
        </w:tc>
      </w:tr>
      <w:tr w:rsidR="00BD0796" w:rsidRPr="00A46FD9" w14:paraId="744607C3"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5224DA4E" w:rsidR="00BD0796" w:rsidRPr="00A46FD9" w:rsidRDefault="00BD0796" w:rsidP="00BD0796">
            <w:pPr>
              <w:pStyle w:val="TAC"/>
              <w:rPr>
                <w:rFonts w:cs="Arial"/>
              </w:rPr>
            </w:pPr>
            <w:r w:rsidRPr="00A46FD9">
              <w:rPr>
                <w:rFonts w:cs="Arial"/>
              </w:rPr>
              <w:t>68</w:t>
            </w:r>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3940269"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398418B4" w:rsidR="00BD0796" w:rsidRPr="00A46FD9" w:rsidRDefault="00BD0796" w:rsidP="00BD0796">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763A6007" w:rsidR="00BD0796" w:rsidRPr="00A46FD9" w:rsidRDefault="00BD0796" w:rsidP="00BD0796">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10F5163E" w:rsidR="00BD0796" w:rsidRPr="00A46FD9" w:rsidRDefault="00BD0796" w:rsidP="00BD0796">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64F3D4EF" w:rsidR="00BD0796" w:rsidRPr="00A46FD9" w:rsidRDefault="00BD0796" w:rsidP="00BD0796">
            <w:pPr>
              <w:pStyle w:val="TAL"/>
              <w:jc w:val="center"/>
              <w:rPr>
                <w:rFonts w:cs="Arial"/>
              </w:rPr>
            </w:pPr>
            <w:r w:rsidRPr="00A46FD9">
              <w:rPr>
                <w:rFonts w:cs="Arial"/>
              </w:rPr>
              <w:t>728 MHz</w:t>
            </w:r>
          </w:p>
        </w:tc>
        <w:tc>
          <w:tcPr>
            <w:tcW w:w="689" w:type="pct"/>
            <w:gridSpan w:val="2"/>
            <w:tcBorders>
              <w:top w:val="single" w:sz="4" w:space="0" w:color="auto"/>
              <w:bottom w:val="single" w:sz="4" w:space="0" w:color="auto"/>
            </w:tcBorders>
            <w:tcMar>
              <w:left w:w="57" w:type="dxa"/>
              <w:right w:w="57" w:type="dxa"/>
            </w:tcMar>
            <w:vAlign w:val="center"/>
          </w:tcPr>
          <w:p w14:paraId="752E61EF" w14:textId="28E2D779" w:rsidR="00BD0796" w:rsidRPr="00A46FD9" w:rsidRDefault="00BD0796" w:rsidP="00BD0796">
            <w:pPr>
              <w:pStyle w:val="TAR"/>
              <w:jc w:val="center"/>
              <w:rPr>
                <w:rFonts w:cs="Arial"/>
              </w:rPr>
            </w:pPr>
            <w:r w:rsidRPr="00A46FD9">
              <w:rPr>
                <w:rFonts w:cs="Arial"/>
              </w:rPr>
              <w:t>753 MHz</w:t>
            </w:r>
          </w:p>
        </w:tc>
        <w:tc>
          <w:tcPr>
            <w:tcW w:w="132" w:type="pct"/>
            <w:gridSpan w:val="2"/>
            <w:tcBorders>
              <w:top w:val="single" w:sz="4" w:space="0" w:color="auto"/>
              <w:bottom w:val="single" w:sz="4" w:space="0" w:color="auto"/>
            </w:tcBorders>
            <w:tcMar>
              <w:left w:w="57" w:type="dxa"/>
              <w:right w:w="57" w:type="dxa"/>
            </w:tcMar>
            <w:vAlign w:val="center"/>
          </w:tcPr>
          <w:p w14:paraId="0F7005F0" w14:textId="08E67468"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5668F063" w:rsidR="00BD0796" w:rsidRPr="00A46FD9" w:rsidRDefault="00BD0796" w:rsidP="00BD0796">
            <w:pPr>
              <w:pStyle w:val="TAL"/>
              <w:jc w:val="center"/>
              <w:rPr>
                <w:rFonts w:cs="Arial"/>
              </w:rPr>
            </w:pPr>
            <w:r w:rsidRPr="00A46FD9">
              <w:rPr>
                <w:rFonts w:cs="Arial"/>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EE3D55" w14:textId="77777777" w:rsidR="00BD0796" w:rsidRPr="00A46FD9" w:rsidRDefault="00BD0796" w:rsidP="00BD0796">
            <w:pPr>
              <w:pStyle w:val="TAC"/>
              <w:rPr>
                <w:rFonts w:cs="Arial"/>
              </w:rPr>
            </w:pPr>
            <w:r w:rsidRPr="00A46FD9">
              <w:rPr>
                <w:rFonts w:cs="Arial"/>
              </w:rPr>
              <w:t>1</w:t>
            </w:r>
          </w:p>
          <w:p w14:paraId="1C2C8DBB" w14:textId="7DCE63C6" w:rsidR="00BD0796" w:rsidRPr="00A46FD9" w:rsidRDefault="00BD0796" w:rsidP="00BD0796">
            <w:pPr>
              <w:pStyle w:val="TAC"/>
              <w:rPr>
                <w:rFonts w:cs="Arial"/>
              </w:rPr>
            </w:pPr>
            <w:r w:rsidRPr="00A46FD9">
              <w:rPr>
                <w:rFonts w:cs="Arial"/>
              </w:rPr>
              <w:t xml:space="preserve">(NOTE </w:t>
            </w:r>
            <w:r>
              <w:rPr>
                <w:rFonts w:cs="Arial"/>
              </w:rPr>
              <w:t>11</w:t>
            </w:r>
            <w:r w:rsidRPr="00A46FD9">
              <w:rPr>
                <w:rFonts w:cs="Arial"/>
              </w:rPr>
              <w:t>)</w:t>
            </w:r>
          </w:p>
        </w:tc>
      </w:tr>
      <w:tr w:rsidR="00BD0796" w:rsidRPr="00A46FD9" w14:paraId="1F160546"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4E13D7C7" w:rsidR="00BD0796" w:rsidRPr="00A46FD9" w:rsidRDefault="00BD0796" w:rsidP="00BD0796">
            <w:pPr>
              <w:pStyle w:val="TAC"/>
              <w:rPr>
                <w:rFonts w:cs="Arial"/>
              </w:rPr>
            </w:pPr>
            <w:r w:rsidRPr="00A46FD9">
              <w:rPr>
                <w:rFonts w:cs="Arial"/>
              </w:rPr>
              <w:t>69</w:t>
            </w:r>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2E79F1B8"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4A98369E" w:rsidR="00BD0796" w:rsidRPr="00A46FD9" w:rsidRDefault="00BD0796" w:rsidP="00BD0796">
            <w:pPr>
              <w:pStyle w:val="TAC"/>
              <w:rPr>
                <w:rFonts w:cs="Arial"/>
              </w:rPr>
            </w:pPr>
            <w:r w:rsidRPr="00A46FD9">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220FA0F1" w:rsidR="00BD0796" w:rsidRPr="00A46FD9" w:rsidRDefault="00BD0796" w:rsidP="00BD0796">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1719BAB" w14:textId="65286933" w:rsidR="00BD0796" w:rsidRPr="00A46FD9" w:rsidRDefault="00BD0796" w:rsidP="00BD0796">
            <w:pPr>
              <w:pStyle w:val="TAR"/>
              <w:jc w:val="center"/>
              <w:rPr>
                <w:rFonts w:cs="Arial"/>
              </w:rPr>
            </w:pPr>
            <w:r w:rsidRPr="00A46FD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E6DDD6A" w14:textId="19BBCE11"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4365F8E1" w:rsidR="00BD0796" w:rsidRPr="00A46FD9" w:rsidRDefault="00BD0796" w:rsidP="00BD0796">
            <w:pPr>
              <w:pStyle w:val="TAL"/>
              <w:jc w:val="center"/>
              <w:rPr>
                <w:rFonts w:cs="Arial"/>
              </w:rPr>
            </w:pPr>
            <w:r w:rsidRPr="00A46FD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0C2C2" w14:textId="77777777" w:rsidR="00BD0796" w:rsidRPr="00A46FD9" w:rsidRDefault="00BD0796" w:rsidP="00BD0796">
            <w:pPr>
              <w:pStyle w:val="TAC"/>
              <w:rPr>
                <w:rFonts w:cs="Arial"/>
              </w:rPr>
            </w:pPr>
            <w:r w:rsidRPr="00A46FD9">
              <w:rPr>
                <w:rFonts w:cs="Arial"/>
              </w:rPr>
              <w:t>1</w:t>
            </w:r>
          </w:p>
          <w:p w14:paraId="2275DFC3" w14:textId="71D69305" w:rsidR="00BD0796" w:rsidRPr="00A46FD9" w:rsidRDefault="00BD0796" w:rsidP="00BD0796">
            <w:pPr>
              <w:pStyle w:val="TAC"/>
              <w:rPr>
                <w:rFonts w:cs="Arial"/>
              </w:rPr>
            </w:pPr>
            <w:r w:rsidRPr="00A46FD9">
              <w:rPr>
                <w:rFonts w:cs="Arial"/>
              </w:rPr>
              <w:t xml:space="preserve">(NOTE </w:t>
            </w:r>
            <w:r>
              <w:rPr>
                <w:rFonts w:cs="Arial"/>
              </w:rPr>
              <w:t>11</w:t>
            </w:r>
            <w:r w:rsidRPr="00A46FD9">
              <w:rPr>
                <w:rFonts w:cs="Arial"/>
              </w:rPr>
              <w:t>, NOTE 5)</w:t>
            </w:r>
          </w:p>
        </w:tc>
      </w:tr>
      <w:tr w:rsidR="00FF3259" w:rsidRPr="00A46FD9" w14:paraId="1254FFD3"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FF3259" w:rsidRPr="00A46FD9" w:rsidRDefault="00FF3259" w:rsidP="00FF3259">
            <w:pPr>
              <w:pStyle w:val="TAC"/>
              <w:rPr>
                <w:rFonts w:cs="Arial"/>
              </w:rPr>
            </w:pPr>
            <w:r w:rsidRPr="00A46FD9">
              <w:rPr>
                <w:rFonts w:cs="Arial"/>
              </w:rPr>
              <w:t>70</w:t>
            </w:r>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77777777" w:rsidR="00FF3259" w:rsidRPr="00A46FD9" w:rsidRDefault="00FF3259" w:rsidP="00FF3259">
            <w:pPr>
              <w:pStyle w:val="TAC"/>
              <w:rPr>
                <w:rFonts w:cs="Arial"/>
              </w:rPr>
            </w:pPr>
            <w:r w:rsidRPr="00A46FD9">
              <w:rPr>
                <w:rFonts w:cs="Arial"/>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FF3259" w:rsidRPr="00A46FD9" w:rsidRDefault="00FF3259" w:rsidP="00FF3259">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FF3259" w:rsidRPr="00A46FD9" w:rsidRDefault="00FF3259" w:rsidP="00FF3259">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FF3259" w:rsidRPr="00A46FD9" w:rsidRDefault="00FF3259" w:rsidP="00FF3259">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FF3259" w:rsidRPr="00A46FD9" w:rsidRDefault="00FF3259" w:rsidP="00FF3259">
            <w:pPr>
              <w:pStyle w:val="TAL"/>
              <w:jc w:val="center"/>
              <w:rPr>
                <w:rFonts w:cs="Arial"/>
              </w:rPr>
            </w:pPr>
            <w:r w:rsidRPr="00A46FD9">
              <w:rPr>
                <w:rFonts w:cs="Arial"/>
              </w:rPr>
              <w:t>1710 MHz</w:t>
            </w:r>
          </w:p>
        </w:tc>
        <w:tc>
          <w:tcPr>
            <w:tcW w:w="689" w:type="pct"/>
            <w:gridSpan w:val="2"/>
            <w:tcBorders>
              <w:top w:val="single" w:sz="4" w:space="0" w:color="auto"/>
              <w:bottom w:val="single" w:sz="4" w:space="0" w:color="auto"/>
            </w:tcBorders>
            <w:tcMar>
              <w:left w:w="57" w:type="dxa"/>
              <w:right w:w="57" w:type="dxa"/>
            </w:tcMar>
            <w:vAlign w:val="center"/>
          </w:tcPr>
          <w:p w14:paraId="613EA121" w14:textId="77777777" w:rsidR="00FF3259" w:rsidRPr="00A46FD9" w:rsidRDefault="00FF3259" w:rsidP="00FF3259">
            <w:pPr>
              <w:pStyle w:val="TAR"/>
              <w:jc w:val="center"/>
              <w:rPr>
                <w:rFonts w:cs="Arial"/>
              </w:rPr>
            </w:pPr>
            <w:r w:rsidRPr="00A46FD9">
              <w:rPr>
                <w:rFonts w:cs="Arial"/>
              </w:rPr>
              <w:t>1995 MHz</w:t>
            </w:r>
          </w:p>
        </w:tc>
        <w:tc>
          <w:tcPr>
            <w:tcW w:w="132" w:type="pct"/>
            <w:gridSpan w:val="2"/>
            <w:tcBorders>
              <w:top w:val="single" w:sz="4" w:space="0" w:color="auto"/>
              <w:bottom w:val="single" w:sz="4" w:space="0" w:color="auto"/>
            </w:tcBorders>
            <w:tcMar>
              <w:left w:w="57" w:type="dxa"/>
              <w:right w:w="57" w:type="dxa"/>
            </w:tcMar>
            <w:vAlign w:val="center"/>
          </w:tcPr>
          <w:p w14:paraId="3AB84E86"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FF3259" w:rsidRPr="00A46FD9" w:rsidRDefault="00FF3259" w:rsidP="00FF3259">
            <w:pPr>
              <w:pStyle w:val="TAL"/>
              <w:jc w:val="center"/>
              <w:rPr>
                <w:rFonts w:cs="Arial"/>
              </w:rPr>
            </w:pPr>
            <w:r w:rsidRPr="00A46FD9">
              <w:rPr>
                <w:rFonts w:cs="Arial"/>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FF3259" w:rsidRPr="00A46FD9" w:rsidRDefault="00FF3259" w:rsidP="00FF3259">
            <w:pPr>
              <w:pStyle w:val="TAC"/>
              <w:rPr>
                <w:rFonts w:cs="Arial"/>
                <w:vertAlign w:val="superscript"/>
              </w:rPr>
            </w:pPr>
            <w:r w:rsidRPr="00A46FD9">
              <w:rPr>
                <w:rFonts w:cs="Arial"/>
              </w:rPr>
              <w:t>1</w:t>
            </w:r>
          </w:p>
          <w:p w14:paraId="66101726" w14:textId="77777777" w:rsidR="00FF3259" w:rsidRPr="00A46FD9" w:rsidRDefault="00FF3259" w:rsidP="00FF3259">
            <w:pPr>
              <w:pStyle w:val="TAC"/>
              <w:rPr>
                <w:rFonts w:cs="Arial"/>
              </w:rPr>
            </w:pPr>
            <w:r w:rsidRPr="00A46FD9">
              <w:rPr>
                <w:rFonts w:cs="Arial"/>
              </w:rPr>
              <w:t>(NOTE 4, NOTE 9)</w:t>
            </w:r>
          </w:p>
        </w:tc>
      </w:tr>
      <w:tr w:rsidR="00FF3259" w:rsidRPr="00A46FD9" w14:paraId="07BC3F65"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FF3259" w:rsidRPr="00A46FD9" w:rsidRDefault="00FF3259" w:rsidP="00FF3259">
            <w:pPr>
              <w:pStyle w:val="TAC"/>
              <w:rPr>
                <w:rFonts w:cs="Arial"/>
              </w:rPr>
            </w:pPr>
            <w:r w:rsidRPr="00A46FD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77777777" w:rsidR="00FF3259" w:rsidRPr="00A46FD9" w:rsidRDefault="00FF3259" w:rsidP="00FF3259">
            <w:pPr>
              <w:pStyle w:val="TAC"/>
              <w:rPr>
                <w:rFonts w:cs="Arial"/>
              </w:rPr>
            </w:pPr>
            <w:r w:rsidRPr="00A46FD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FF3259" w:rsidRPr="00A46FD9" w:rsidRDefault="00FF3259" w:rsidP="00FF3259">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FF3259" w:rsidRPr="00A46FD9" w:rsidRDefault="00FF3259" w:rsidP="00FF3259">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FF3259" w:rsidRPr="00A46FD9" w:rsidRDefault="00FF3259" w:rsidP="00FF3259">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FF3259" w:rsidRPr="00A46FD9" w:rsidRDefault="00FF3259" w:rsidP="00FF3259">
            <w:pPr>
              <w:pStyle w:val="TAL"/>
              <w:jc w:val="center"/>
              <w:rPr>
                <w:rFonts w:cs="Arial"/>
              </w:rPr>
            </w:pPr>
            <w:r w:rsidRPr="00A46FD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3C55A644" w14:textId="77777777" w:rsidR="00FF3259" w:rsidRPr="00A46FD9" w:rsidRDefault="00FF3259" w:rsidP="00FF3259">
            <w:pPr>
              <w:pStyle w:val="TAR"/>
              <w:jc w:val="center"/>
              <w:rPr>
                <w:rFonts w:cs="Arial"/>
              </w:rPr>
            </w:pPr>
            <w:r w:rsidRPr="00A46FD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3CD84AF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FF3259" w:rsidRPr="00A46FD9" w:rsidRDefault="00FF3259" w:rsidP="00FF3259">
            <w:pPr>
              <w:pStyle w:val="TAL"/>
              <w:jc w:val="center"/>
              <w:rPr>
                <w:rFonts w:cs="Arial"/>
              </w:rPr>
            </w:pPr>
            <w:r w:rsidRPr="00A46FD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FF3259" w:rsidRPr="00A46FD9" w:rsidRDefault="00FF3259" w:rsidP="00FF3259">
            <w:pPr>
              <w:pStyle w:val="TAC"/>
              <w:rPr>
                <w:rFonts w:cs="Arial"/>
                <w:vertAlign w:val="superscript"/>
              </w:rPr>
            </w:pPr>
            <w:r w:rsidRPr="00A46FD9">
              <w:rPr>
                <w:rFonts w:cs="Arial"/>
              </w:rPr>
              <w:t>1</w:t>
            </w:r>
          </w:p>
          <w:p w14:paraId="352FD99E" w14:textId="77777777" w:rsidR="00FF3259" w:rsidRPr="00A46FD9" w:rsidRDefault="00FF3259" w:rsidP="00FF3259">
            <w:pPr>
              <w:pStyle w:val="TAC"/>
              <w:rPr>
                <w:rFonts w:cs="Arial"/>
              </w:rPr>
            </w:pPr>
            <w:r w:rsidRPr="00A46FD9">
              <w:rPr>
                <w:rFonts w:cs="Arial"/>
              </w:rPr>
              <w:t>(NOTE 4)</w:t>
            </w:r>
          </w:p>
        </w:tc>
      </w:tr>
      <w:tr w:rsidR="00BD0796" w:rsidRPr="00A46FD9" w14:paraId="120334C5"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630D30C7" w:rsidR="00BD0796" w:rsidRPr="00A46FD9" w:rsidRDefault="00BD0796" w:rsidP="00BD0796">
            <w:pPr>
              <w:pStyle w:val="TAC"/>
              <w:rPr>
                <w:rFonts w:cs="Arial"/>
              </w:rPr>
            </w:pPr>
            <w:r w:rsidRPr="00A46FD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20C57773"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344FE609" w:rsidR="00BD0796" w:rsidRPr="00A46FD9" w:rsidRDefault="00BD0796" w:rsidP="00BD0796">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32471883" w:rsidR="00BD0796" w:rsidRPr="00A46FD9" w:rsidRDefault="00BD0796" w:rsidP="00BD0796">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24B06BEA" w:rsidR="00BD0796" w:rsidRPr="00A46FD9" w:rsidRDefault="00BD0796" w:rsidP="00BD0796">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6F787FD" w:rsidR="00BD0796" w:rsidRPr="00A46FD9" w:rsidRDefault="00BD0796" w:rsidP="00BD0796">
            <w:pPr>
              <w:pStyle w:val="TAL"/>
              <w:jc w:val="center"/>
              <w:rPr>
                <w:rFonts w:cs="Arial"/>
              </w:rPr>
            </w:pPr>
            <w:r w:rsidRPr="00A46FD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09D3A6A1" w14:textId="6AF9EF29" w:rsidR="00BD0796" w:rsidRPr="00A46FD9" w:rsidRDefault="00BD0796" w:rsidP="00BD0796">
            <w:pPr>
              <w:pStyle w:val="TAR"/>
              <w:jc w:val="center"/>
              <w:rPr>
                <w:rFonts w:cs="Arial"/>
              </w:rPr>
            </w:pPr>
            <w:r w:rsidRPr="00A46FD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17AC136E" w14:textId="19B4B0FA"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55A32D07" w:rsidR="00BD0796" w:rsidRPr="00A46FD9" w:rsidRDefault="00BD0796" w:rsidP="00BD0796">
            <w:pPr>
              <w:pStyle w:val="TAL"/>
              <w:jc w:val="center"/>
              <w:rPr>
                <w:rFonts w:cs="Arial"/>
              </w:rPr>
            </w:pPr>
            <w:r w:rsidRPr="00A46FD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EB83F" w14:textId="77777777" w:rsidR="00BD0796" w:rsidRPr="00A46FD9" w:rsidRDefault="00BD0796" w:rsidP="00BD0796">
            <w:pPr>
              <w:pStyle w:val="TAC"/>
              <w:rPr>
                <w:rFonts w:cs="Arial"/>
                <w:vertAlign w:val="superscript"/>
              </w:rPr>
            </w:pPr>
            <w:r w:rsidRPr="00A46FD9">
              <w:rPr>
                <w:rFonts w:cs="Arial"/>
              </w:rPr>
              <w:t>1</w:t>
            </w:r>
          </w:p>
          <w:p w14:paraId="59D31616" w14:textId="4FD31CD4" w:rsidR="00BD0796" w:rsidRPr="00A46FD9" w:rsidRDefault="00BD0796" w:rsidP="00BD0796">
            <w:pPr>
              <w:pStyle w:val="TAC"/>
              <w:rPr>
                <w:rFonts w:cs="Arial"/>
              </w:rPr>
            </w:pPr>
            <w:r w:rsidRPr="00A46FD9">
              <w:rPr>
                <w:rFonts w:cs="Arial"/>
              </w:rPr>
              <w:t xml:space="preserve">(NOTE </w:t>
            </w:r>
            <w:r>
              <w:rPr>
                <w:rFonts w:cs="Arial"/>
              </w:rPr>
              <w:t>13</w:t>
            </w:r>
            <w:r w:rsidRPr="00A46FD9">
              <w:rPr>
                <w:rFonts w:cs="Arial"/>
              </w:rPr>
              <w:t>)</w:t>
            </w:r>
          </w:p>
        </w:tc>
      </w:tr>
      <w:tr w:rsidR="00BD0796" w:rsidRPr="00A46FD9" w14:paraId="05E3F07F"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05702311" w:rsidR="00BD0796" w:rsidRPr="00A46FD9" w:rsidRDefault="00BD0796" w:rsidP="00BD0796">
            <w:pPr>
              <w:pStyle w:val="TAC"/>
              <w:rPr>
                <w:rFonts w:cs="Arial"/>
                <w:lang w:eastAsia="zh-CN"/>
              </w:rPr>
            </w:pPr>
            <w:r w:rsidRPr="00A46FD9">
              <w:rPr>
                <w:rFonts w:cs="Arial"/>
              </w:rPr>
              <w:t>7</w:t>
            </w:r>
            <w:r w:rsidRPr="00A46FD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5F455254"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66B83B25" w:rsidR="00BD0796" w:rsidRPr="00A46FD9" w:rsidRDefault="00BD0796" w:rsidP="00BD0796">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5F80172C" w:rsidR="00BD0796" w:rsidRPr="00A46FD9" w:rsidRDefault="00BD0796" w:rsidP="00BD0796">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0C5E2BFF" w:rsidR="00BD0796" w:rsidRPr="00A46FD9" w:rsidRDefault="00BD0796" w:rsidP="00BD0796">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5CBE6669" w:rsidR="00BD0796" w:rsidRPr="00A46FD9" w:rsidRDefault="00BD0796" w:rsidP="00BD0796">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2A4FE3D8" w14:textId="336CDEF5" w:rsidR="00BD0796" w:rsidRPr="00A46FD9" w:rsidRDefault="00BD0796" w:rsidP="00BD0796">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55E48EDD" w14:textId="366DF67E"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1D8D0E4D" w:rsidR="00BD0796" w:rsidRPr="00A46FD9" w:rsidRDefault="00BD0796" w:rsidP="00BD0796">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667092" w14:textId="77777777" w:rsidR="00BD0796" w:rsidRPr="00A46FD9" w:rsidRDefault="00BD0796" w:rsidP="00BD0796">
            <w:pPr>
              <w:pStyle w:val="TAC"/>
              <w:rPr>
                <w:rFonts w:cs="Arial"/>
                <w:vertAlign w:val="superscript"/>
              </w:rPr>
            </w:pPr>
            <w:r w:rsidRPr="00A46FD9">
              <w:rPr>
                <w:rFonts w:cs="Arial"/>
              </w:rPr>
              <w:t>1</w:t>
            </w:r>
          </w:p>
          <w:p w14:paraId="4AA3B858" w14:textId="7105CE26" w:rsidR="00BD0796" w:rsidRPr="00A46FD9" w:rsidRDefault="00BD0796" w:rsidP="00BD0796">
            <w:pPr>
              <w:pStyle w:val="TAC"/>
              <w:rPr>
                <w:rFonts w:cs="Arial"/>
              </w:rPr>
            </w:pPr>
            <w:r w:rsidRPr="00A46FD9">
              <w:rPr>
                <w:rFonts w:cs="Arial"/>
              </w:rPr>
              <w:t xml:space="preserve">(NOTE </w:t>
            </w:r>
            <w:r>
              <w:rPr>
                <w:rFonts w:cs="Arial"/>
              </w:rPr>
              <w:t>13</w:t>
            </w:r>
            <w:r w:rsidRPr="00A46FD9">
              <w:rPr>
                <w:rFonts w:cs="Arial"/>
              </w:rPr>
              <w:t>)</w:t>
            </w:r>
          </w:p>
        </w:tc>
      </w:tr>
      <w:tr w:rsidR="00FF3259" w:rsidRPr="00A46FD9" w14:paraId="5C3B52AD"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FF3259" w:rsidRPr="00A46FD9" w:rsidRDefault="00FF3259" w:rsidP="00FF3259">
            <w:pPr>
              <w:pStyle w:val="TAC"/>
              <w:rPr>
                <w:rFonts w:cs="Arial"/>
              </w:rPr>
            </w:pPr>
            <w:r w:rsidRPr="00A46FD9">
              <w:rPr>
                <w:rFonts w:cs="Arial" w:hint="eastAsia"/>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77777777" w:rsidR="00FF3259" w:rsidRPr="00A46FD9" w:rsidRDefault="00FF3259" w:rsidP="00FF3259">
            <w:pPr>
              <w:pStyle w:val="TAC"/>
              <w:rPr>
                <w:rFonts w:cs="Arial"/>
              </w:rPr>
            </w:pPr>
            <w:r w:rsidRPr="00A46FD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FF3259" w:rsidRPr="00A46FD9" w:rsidRDefault="00FF3259" w:rsidP="00FF3259">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FF3259" w:rsidRPr="00A46FD9" w:rsidRDefault="00FF3259" w:rsidP="00FF3259">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FF3259" w:rsidRPr="00A46FD9" w:rsidRDefault="00FF3259" w:rsidP="00FF3259">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FF3259" w:rsidRPr="00A46FD9" w:rsidRDefault="00FF3259" w:rsidP="00FF3259">
            <w:pPr>
              <w:pStyle w:val="TAL"/>
              <w:jc w:val="center"/>
              <w:rPr>
                <w:rFonts w:cs="Arial"/>
              </w:rPr>
            </w:pPr>
            <w:r w:rsidRPr="00A46FD9">
              <w:rPr>
                <w:rFonts w:cs="Arial" w:hint="eastAsia"/>
                <w:lang w:eastAsia="ja-JP"/>
              </w:rPr>
              <w:t>1470 MHz</w:t>
            </w:r>
          </w:p>
        </w:tc>
        <w:tc>
          <w:tcPr>
            <w:tcW w:w="689" w:type="pct"/>
            <w:gridSpan w:val="2"/>
            <w:tcBorders>
              <w:top w:val="single" w:sz="4" w:space="0" w:color="auto"/>
              <w:bottom w:val="single" w:sz="4" w:space="0" w:color="auto"/>
            </w:tcBorders>
            <w:tcMar>
              <w:left w:w="57" w:type="dxa"/>
              <w:right w:w="57" w:type="dxa"/>
            </w:tcMar>
            <w:vAlign w:val="center"/>
          </w:tcPr>
          <w:p w14:paraId="21F95FFC" w14:textId="77777777" w:rsidR="00FF3259" w:rsidRPr="00A46FD9" w:rsidRDefault="00FF3259" w:rsidP="00FF3259">
            <w:pPr>
              <w:pStyle w:val="TAR"/>
              <w:jc w:val="center"/>
              <w:rPr>
                <w:rFonts w:cs="Arial"/>
              </w:rPr>
            </w:pPr>
            <w:r w:rsidRPr="00A46FD9">
              <w:rPr>
                <w:rFonts w:cs="Arial" w:hint="eastAsia"/>
                <w:lang w:eastAsia="ja-JP"/>
              </w:rPr>
              <w:t>1475 MHz</w:t>
            </w:r>
          </w:p>
        </w:tc>
        <w:tc>
          <w:tcPr>
            <w:tcW w:w="132" w:type="pct"/>
            <w:gridSpan w:val="2"/>
            <w:tcBorders>
              <w:top w:val="single" w:sz="4" w:space="0" w:color="auto"/>
              <w:bottom w:val="single" w:sz="4" w:space="0" w:color="auto"/>
            </w:tcBorders>
            <w:tcMar>
              <w:left w:w="57" w:type="dxa"/>
              <w:right w:w="57" w:type="dxa"/>
            </w:tcMar>
            <w:vAlign w:val="center"/>
          </w:tcPr>
          <w:p w14:paraId="76E40BE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FF3259" w:rsidRPr="00A46FD9" w:rsidRDefault="00FF3259" w:rsidP="00FF3259">
            <w:pPr>
              <w:pStyle w:val="TAL"/>
              <w:jc w:val="center"/>
              <w:rPr>
                <w:rFonts w:cs="Arial"/>
              </w:rPr>
            </w:pPr>
            <w:r w:rsidRPr="00A46FD9">
              <w:rPr>
                <w:rFonts w:cs="Arial" w:hint="eastAsia"/>
                <w:lang w:eastAsia="ja-JP"/>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FF3259" w:rsidRPr="00A46FD9" w:rsidRDefault="00FF3259" w:rsidP="00FF3259">
            <w:pPr>
              <w:pStyle w:val="TAC"/>
              <w:rPr>
                <w:rFonts w:cs="Arial"/>
              </w:rPr>
            </w:pPr>
            <w:r w:rsidRPr="00A46FD9">
              <w:rPr>
                <w:rFonts w:cs="Arial" w:hint="eastAsia"/>
                <w:lang w:eastAsia="ja-JP"/>
              </w:rPr>
              <w:t>(NOTE 4)</w:t>
            </w:r>
          </w:p>
        </w:tc>
      </w:tr>
      <w:tr w:rsidR="00FF3259" w:rsidRPr="00A46FD9" w14:paraId="5C7D9E0D"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FF3259" w:rsidRPr="00A46FD9" w:rsidRDefault="00FF3259" w:rsidP="00FF3259">
            <w:pPr>
              <w:pStyle w:val="TAC"/>
              <w:rPr>
                <w:rFonts w:cs="Arial"/>
              </w:rPr>
            </w:pPr>
            <w:r w:rsidRPr="00A46FD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77777777" w:rsidR="00FF3259" w:rsidRPr="00A46FD9" w:rsidRDefault="00FF3259" w:rsidP="00FF3259">
            <w:pPr>
              <w:pStyle w:val="TAC"/>
              <w:rPr>
                <w:rFonts w:cs="Arial"/>
              </w:rPr>
            </w:pPr>
            <w:r w:rsidRPr="00A46FD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FF3259" w:rsidRPr="00A46FD9" w:rsidRDefault="00FF3259" w:rsidP="00FF3259">
            <w:pPr>
              <w:pStyle w:val="TAC"/>
              <w:rPr>
                <w:rFonts w:cs="Arial"/>
              </w:rPr>
            </w:pPr>
            <w:r w:rsidRPr="00A46FD9">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FF3259" w:rsidRPr="00A46FD9" w:rsidRDefault="00FF3259" w:rsidP="00FF3259">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78A1D7D6" w14:textId="77777777" w:rsidR="00FF3259" w:rsidRPr="00A46FD9" w:rsidRDefault="00FF3259" w:rsidP="00FF3259">
            <w:pPr>
              <w:pStyle w:val="TAR"/>
              <w:jc w:val="center"/>
              <w:rPr>
                <w:rFonts w:cs="Arial"/>
              </w:rPr>
            </w:pPr>
            <w:r w:rsidRPr="00A46FD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73E236C2"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FF3259" w:rsidRPr="00A46FD9" w:rsidRDefault="00FF3259" w:rsidP="00FF3259">
            <w:pPr>
              <w:pStyle w:val="TAL"/>
              <w:jc w:val="center"/>
              <w:rPr>
                <w:rFonts w:cs="Arial"/>
              </w:rPr>
            </w:pPr>
            <w:r w:rsidRPr="00A46FD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FF3259" w:rsidRPr="00A46FD9" w:rsidRDefault="00FF3259" w:rsidP="00FF3259">
            <w:pPr>
              <w:pStyle w:val="TAC"/>
              <w:rPr>
                <w:rFonts w:cs="Arial"/>
                <w:vertAlign w:val="superscript"/>
              </w:rPr>
            </w:pPr>
            <w:r w:rsidRPr="00A46FD9">
              <w:rPr>
                <w:rFonts w:cs="Arial"/>
              </w:rPr>
              <w:t>1</w:t>
            </w:r>
          </w:p>
          <w:p w14:paraId="3CC7EA8B" w14:textId="77777777" w:rsidR="00FF3259" w:rsidRPr="00A46FD9" w:rsidRDefault="00FF3259" w:rsidP="00FF3259">
            <w:pPr>
              <w:pStyle w:val="TAC"/>
              <w:rPr>
                <w:rFonts w:cs="Arial"/>
              </w:rPr>
            </w:pPr>
            <w:r w:rsidRPr="00A46FD9">
              <w:rPr>
                <w:rFonts w:cs="Arial"/>
              </w:rPr>
              <w:t>(NOTE 2, NOTE 5)</w:t>
            </w:r>
          </w:p>
        </w:tc>
      </w:tr>
      <w:tr w:rsidR="00FF3259" w:rsidRPr="00A46FD9" w14:paraId="39F4A7BD"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FF3259" w:rsidRPr="00A46FD9" w:rsidRDefault="00FF3259" w:rsidP="00FF3259">
            <w:pPr>
              <w:pStyle w:val="TAC"/>
              <w:rPr>
                <w:rFonts w:cs="Arial"/>
              </w:rPr>
            </w:pPr>
            <w:r w:rsidRPr="00A46FD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77777777" w:rsidR="00FF3259" w:rsidRPr="00A46FD9" w:rsidRDefault="00FF3259" w:rsidP="00FF3259">
            <w:pPr>
              <w:pStyle w:val="TAC"/>
              <w:rPr>
                <w:rFonts w:cs="Arial"/>
              </w:rPr>
            </w:pPr>
            <w:r w:rsidRPr="00A46FD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FF3259" w:rsidRPr="00A46FD9" w:rsidRDefault="00FF3259" w:rsidP="00FF3259">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FF3259" w:rsidRPr="00A46FD9" w:rsidRDefault="00FF3259" w:rsidP="00FF3259">
            <w:pPr>
              <w:pStyle w:val="TAC"/>
              <w:rPr>
                <w:rFonts w:cs="Arial"/>
              </w:rPr>
            </w:pPr>
            <w:r w:rsidRPr="00A46FD9">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FF3259" w:rsidRPr="00A46FD9" w:rsidRDefault="00FF3259" w:rsidP="00FF3259">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845FAF5" w14:textId="77777777" w:rsidR="00FF3259" w:rsidRPr="00A46FD9" w:rsidRDefault="00FF3259" w:rsidP="00FF3259">
            <w:pPr>
              <w:pStyle w:val="TAR"/>
              <w:jc w:val="center"/>
              <w:rPr>
                <w:rFonts w:cs="Arial"/>
              </w:rPr>
            </w:pPr>
            <w:r w:rsidRPr="00A46FD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1FB95D4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FF3259" w:rsidRPr="00A46FD9" w:rsidRDefault="00FF3259" w:rsidP="00FF3259">
            <w:pPr>
              <w:pStyle w:val="TAL"/>
              <w:jc w:val="center"/>
              <w:rPr>
                <w:rFonts w:cs="Arial"/>
              </w:rPr>
            </w:pPr>
            <w:r w:rsidRPr="00A46FD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FF3259" w:rsidRPr="00A46FD9" w:rsidRDefault="00FF3259" w:rsidP="00FF3259">
            <w:pPr>
              <w:pStyle w:val="TAC"/>
              <w:rPr>
                <w:rFonts w:cs="Arial"/>
                <w:vertAlign w:val="superscript"/>
              </w:rPr>
            </w:pPr>
            <w:r w:rsidRPr="00A46FD9">
              <w:rPr>
                <w:rFonts w:cs="Arial"/>
              </w:rPr>
              <w:t>1</w:t>
            </w:r>
          </w:p>
          <w:p w14:paraId="6DFDBAD0" w14:textId="77777777" w:rsidR="00FF3259" w:rsidRPr="00A46FD9" w:rsidRDefault="00FF3259" w:rsidP="00FF3259">
            <w:pPr>
              <w:pStyle w:val="TAC"/>
              <w:rPr>
                <w:rFonts w:cs="Arial"/>
              </w:rPr>
            </w:pPr>
            <w:r w:rsidRPr="00A46FD9">
              <w:rPr>
                <w:rFonts w:cs="Arial"/>
              </w:rPr>
              <w:t>(NOTE 2, NOTE 5)</w:t>
            </w:r>
          </w:p>
        </w:tc>
      </w:tr>
      <w:tr w:rsidR="00BD0796" w:rsidRPr="00A46FD9" w14:paraId="467C0C0B"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5FBF3D5E" w:rsidR="00BD0796" w:rsidRPr="00A46FD9" w:rsidRDefault="00BD0796" w:rsidP="00BD0796">
            <w:pPr>
              <w:pStyle w:val="TAC"/>
              <w:rPr>
                <w:rFonts w:cs="Arial"/>
              </w:rPr>
            </w:pPr>
            <w:r w:rsidRPr="00A46FD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562C367C" w:rsidR="00BD0796" w:rsidRPr="00A46FD9" w:rsidRDefault="00BD0796" w:rsidP="00BD0796">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3576DE2A" w:rsidR="00BD0796" w:rsidRPr="00A46FD9" w:rsidRDefault="00BD0796" w:rsidP="00BD0796">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26A0910D" w:rsidR="00BD0796" w:rsidRPr="00A46FD9" w:rsidRDefault="00BD0796" w:rsidP="00BD0796">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2A859910" w:rsidR="00BD0796" w:rsidRPr="00A46FD9" w:rsidRDefault="00BD0796" w:rsidP="00BD0796">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5C5479D3" w:rsidR="00BD0796" w:rsidRPr="00A46FD9" w:rsidRDefault="00BD0796" w:rsidP="00BD0796">
            <w:pPr>
              <w:pStyle w:val="TAL"/>
              <w:jc w:val="center"/>
              <w:rPr>
                <w:rFonts w:cs="Arial"/>
              </w:rPr>
            </w:pPr>
            <w:r w:rsidRPr="00A46FD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6697410D" w14:textId="39826CA2" w:rsidR="00BD0796" w:rsidRPr="00A46FD9" w:rsidRDefault="00BD0796" w:rsidP="00BD0796">
            <w:pPr>
              <w:pStyle w:val="TAR"/>
              <w:jc w:val="center"/>
              <w:rPr>
                <w:rFonts w:cs="Arial"/>
              </w:rPr>
            </w:pPr>
            <w:r w:rsidRPr="00A46FD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53A76F68" w14:textId="7D02E0F0" w:rsidR="00BD0796" w:rsidRPr="00A46FD9" w:rsidRDefault="00BD0796" w:rsidP="00BD0796">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277C25B7" w:rsidR="00BD0796" w:rsidRPr="00A46FD9" w:rsidRDefault="00BD0796" w:rsidP="00BD0796">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67F96" w14:textId="77777777" w:rsidR="00BD0796" w:rsidRPr="00A46FD9" w:rsidRDefault="00BD0796" w:rsidP="00BD0796">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06C27F8B" w:rsidR="00BD0796" w:rsidRPr="00A46FD9" w:rsidRDefault="00BD0796" w:rsidP="00BD0796">
            <w:pPr>
              <w:pStyle w:val="TAC"/>
              <w:rPr>
                <w:rFonts w:cs="Arial"/>
              </w:rPr>
            </w:pPr>
            <w:r w:rsidRPr="00A46FD9">
              <w:rPr>
                <w:rFonts w:cs="Arial"/>
                <w:lang w:eastAsia="ja-JP"/>
              </w:rPr>
              <w:t xml:space="preserve">(NOTE </w:t>
            </w:r>
            <w:r>
              <w:rPr>
                <w:rFonts w:cs="Arial"/>
                <w:lang w:eastAsia="ja-JP"/>
              </w:rPr>
              <w:t>13</w:t>
            </w:r>
            <w:r w:rsidRPr="00A46FD9">
              <w:rPr>
                <w:rFonts w:cs="Arial"/>
                <w:lang w:eastAsia="ja-JP"/>
              </w:rPr>
              <w:t>)</w:t>
            </w:r>
          </w:p>
        </w:tc>
      </w:tr>
      <w:tr w:rsidR="00BD0796" w:rsidRPr="00A46FD9" w14:paraId="66B11E24"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470F6F4D" w:rsidR="00BD0796" w:rsidRPr="00A46FD9" w:rsidRDefault="00BD0796" w:rsidP="00BD0796">
            <w:pPr>
              <w:pStyle w:val="TAC"/>
              <w:rPr>
                <w:rFonts w:cs="Arial"/>
              </w:rPr>
            </w:pPr>
            <w:r w:rsidRPr="00A46FD9">
              <w:t>87</w:t>
            </w:r>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1551DE24" w:rsidR="00BD0796" w:rsidRPr="00A46FD9" w:rsidRDefault="00BD0796" w:rsidP="00BD0796">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6F66CB48" w:rsidR="00BD0796" w:rsidRPr="00A46FD9" w:rsidRDefault="00BD0796" w:rsidP="00BD0796">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4B2FCD0E" w:rsidR="00BD0796" w:rsidRPr="00A46FD9" w:rsidRDefault="00BD0796" w:rsidP="00BD0796">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6E3D0B54" w:rsidR="00BD0796" w:rsidRPr="00A46FD9" w:rsidRDefault="00BD0796" w:rsidP="00BD0796">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0EDC5E2F" w:rsidR="00BD0796" w:rsidRPr="00A46FD9" w:rsidRDefault="00BD0796" w:rsidP="00BD0796">
            <w:pPr>
              <w:pStyle w:val="TAC"/>
              <w:rPr>
                <w:rFonts w:cs="Arial"/>
              </w:rPr>
            </w:pPr>
            <w:r w:rsidRPr="00A46FD9">
              <w:t>415 MHz</w:t>
            </w:r>
          </w:p>
        </w:tc>
        <w:tc>
          <w:tcPr>
            <w:tcW w:w="689" w:type="pct"/>
            <w:gridSpan w:val="2"/>
            <w:tcBorders>
              <w:top w:val="single" w:sz="4" w:space="0" w:color="auto"/>
              <w:bottom w:val="single" w:sz="4" w:space="0" w:color="auto"/>
            </w:tcBorders>
            <w:tcMar>
              <w:left w:w="57" w:type="dxa"/>
              <w:right w:w="57" w:type="dxa"/>
            </w:tcMar>
            <w:vAlign w:val="center"/>
          </w:tcPr>
          <w:p w14:paraId="0AF371C7" w14:textId="5F9FD35D" w:rsidR="00BD0796" w:rsidRPr="00A46FD9" w:rsidRDefault="00BD0796" w:rsidP="00BD0796">
            <w:pPr>
              <w:pStyle w:val="TAC"/>
              <w:rPr>
                <w:rFonts w:cs="Arial"/>
              </w:rPr>
            </w:pPr>
            <w:r w:rsidRPr="00A46FD9">
              <w:t>420 MHz</w:t>
            </w:r>
          </w:p>
        </w:tc>
        <w:tc>
          <w:tcPr>
            <w:tcW w:w="132" w:type="pct"/>
            <w:gridSpan w:val="2"/>
            <w:tcBorders>
              <w:top w:val="single" w:sz="4" w:space="0" w:color="auto"/>
              <w:bottom w:val="single" w:sz="4" w:space="0" w:color="auto"/>
            </w:tcBorders>
            <w:tcMar>
              <w:left w:w="57" w:type="dxa"/>
              <w:right w:w="57" w:type="dxa"/>
            </w:tcMar>
            <w:vAlign w:val="center"/>
          </w:tcPr>
          <w:p w14:paraId="38608FCF" w14:textId="726328F8" w:rsidR="00BD0796" w:rsidRPr="00A46FD9" w:rsidRDefault="00BD0796" w:rsidP="00BD0796">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499F8E90" w:rsidR="00BD0796" w:rsidRPr="00A46FD9" w:rsidRDefault="00BD0796" w:rsidP="00BD0796">
            <w:pPr>
              <w:pStyle w:val="TAC"/>
              <w:rPr>
                <w:rFonts w:cs="Arial"/>
              </w:rPr>
            </w:pPr>
            <w:r w:rsidRPr="00A46FD9">
              <w:t>425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F4325" w14:textId="77777777" w:rsidR="00BD0796" w:rsidRPr="00A46FD9" w:rsidRDefault="00BD0796" w:rsidP="00BD0796">
            <w:pPr>
              <w:pStyle w:val="TAC"/>
              <w:rPr>
                <w:lang w:eastAsia="ja-JP"/>
              </w:rPr>
            </w:pPr>
            <w:r w:rsidRPr="00A46FD9">
              <w:rPr>
                <w:lang w:eastAsia="ja-JP"/>
              </w:rPr>
              <w:t>1</w:t>
            </w:r>
          </w:p>
          <w:p w14:paraId="54D41186" w14:textId="6EA3B529" w:rsidR="00BD0796" w:rsidRPr="00A46FD9" w:rsidRDefault="00BD0796" w:rsidP="00BD0796">
            <w:pPr>
              <w:pStyle w:val="TAC"/>
              <w:rPr>
                <w:rFonts w:cs="Arial"/>
                <w:lang w:eastAsia="ja-JP"/>
              </w:rPr>
            </w:pPr>
            <w:r w:rsidRPr="00A46FD9">
              <w:rPr>
                <w:lang w:eastAsia="ja-JP"/>
              </w:rPr>
              <w:t xml:space="preserve">(NOTE </w:t>
            </w:r>
            <w:r>
              <w:rPr>
                <w:lang w:eastAsia="ja-JP"/>
              </w:rPr>
              <w:t>13</w:t>
            </w:r>
            <w:r w:rsidRPr="00A46FD9">
              <w:rPr>
                <w:lang w:eastAsia="ja-JP"/>
              </w:rPr>
              <w:t>)</w:t>
            </w:r>
          </w:p>
        </w:tc>
      </w:tr>
      <w:tr w:rsidR="00BD0796" w:rsidRPr="00A46FD9" w14:paraId="1DB51584" w14:textId="77777777" w:rsidTr="00BD0796">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6B5DE57B" w:rsidR="00BD0796" w:rsidRPr="00A46FD9" w:rsidRDefault="00BD0796" w:rsidP="00BD0796">
            <w:pPr>
              <w:pStyle w:val="TAC"/>
              <w:rPr>
                <w:rFonts w:cs="Arial"/>
              </w:rPr>
            </w:pPr>
            <w:r w:rsidRPr="00A46FD9">
              <w:t>88</w:t>
            </w:r>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77777777" w:rsidR="00BD0796" w:rsidRPr="00A46FD9" w:rsidRDefault="00BD0796" w:rsidP="00BD0796">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18CEC3C4" w:rsidR="00BD0796" w:rsidRPr="00A46FD9" w:rsidRDefault="00BD0796" w:rsidP="00BD0796">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55B72664" w:rsidR="00BD0796" w:rsidRPr="00A46FD9" w:rsidRDefault="00BD0796" w:rsidP="00BD0796">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74503178" w:rsidR="00BD0796" w:rsidRPr="00A46FD9" w:rsidRDefault="00BD0796" w:rsidP="00BD0796">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25B80183" w:rsidR="00BD0796" w:rsidRPr="00A46FD9" w:rsidRDefault="00BD0796" w:rsidP="00BD0796">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AF201B1" w:rsidR="00BD0796" w:rsidRPr="00A46FD9" w:rsidRDefault="00BD0796" w:rsidP="00BD0796">
            <w:pPr>
              <w:pStyle w:val="TAC"/>
              <w:rPr>
                <w:rFonts w:cs="Arial"/>
              </w:rPr>
            </w:pPr>
            <w:r w:rsidRPr="00A46FD9">
              <w:t>417 MHz</w:t>
            </w:r>
          </w:p>
        </w:tc>
        <w:tc>
          <w:tcPr>
            <w:tcW w:w="689" w:type="pct"/>
            <w:gridSpan w:val="2"/>
            <w:tcBorders>
              <w:top w:val="single" w:sz="4" w:space="0" w:color="auto"/>
              <w:bottom w:val="single" w:sz="4" w:space="0" w:color="auto"/>
            </w:tcBorders>
            <w:tcMar>
              <w:left w:w="57" w:type="dxa"/>
              <w:right w:w="57" w:type="dxa"/>
            </w:tcMar>
            <w:vAlign w:val="center"/>
          </w:tcPr>
          <w:p w14:paraId="7A368D5C" w14:textId="49D769BF" w:rsidR="00BD0796" w:rsidRPr="00A46FD9" w:rsidRDefault="00BD0796" w:rsidP="00BD0796">
            <w:pPr>
              <w:pStyle w:val="TAC"/>
              <w:rPr>
                <w:rFonts w:cs="Arial"/>
              </w:rPr>
            </w:pPr>
            <w:r w:rsidRPr="00A46FD9">
              <w:t>422 MHz</w:t>
            </w:r>
          </w:p>
        </w:tc>
        <w:tc>
          <w:tcPr>
            <w:tcW w:w="132" w:type="pct"/>
            <w:gridSpan w:val="2"/>
            <w:tcBorders>
              <w:top w:val="single" w:sz="4" w:space="0" w:color="auto"/>
              <w:bottom w:val="single" w:sz="4" w:space="0" w:color="auto"/>
            </w:tcBorders>
            <w:tcMar>
              <w:left w:w="57" w:type="dxa"/>
              <w:right w:w="57" w:type="dxa"/>
            </w:tcMar>
            <w:vAlign w:val="center"/>
          </w:tcPr>
          <w:p w14:paraId="19D9F42A" w14:textId="7DF06424" w:rsidR="00BD0796" w:rsidRPr="00A46FD9" w:rsidRDefault="00BD0796" w:rsidP="00BD0796">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20F84C1E" w:rsidR="00BD0796" w:rsidRPr="00A46FD9" w:rsidRDefault="00BD0796" w:rsidP="00BD0796">
            <w:pPr>
              <w:pStyle w:val="TAC"/>
              <w:rPr>
                <w:rFonts w:cs="Arial"/>
              </w:rPr>
            </w:pPr>
            <w:r w:rsidRPr="00A46FD9">
              <w:t>427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8FF38" w14:textId="77777777" w:rsidR="00BD0796" w:rsidRPr="00A46FD9" w:rsidRDefault="00BD0796" w:rsidP="00BD0796">
            <w:pPr>
              <w:pStyle w:val="TAC"/>
              <w:rPr>
                <w:lang w:eastAsia="ja-JP"/>
              </w:rPr>
            </w:pPr>
            <w:r w:rsidRPr="00A46FD9">
              <w:rPr>
                <w:lang w:eastAsia="ja-JP"/>
              </w:rPr>
              <w:t>1</w:t>
            </w:r>
          </w:p>
          <w:p w14:paraId="3360A560" w14:textId="1969D28B" w:rsidR="00BD0796" w:rsidRPr="00A46FD9" w:rsidRDefault="00BD0796" w:rsidP="00BD0796">
            <w:pPr>
              <w:pStyle w:val="TAC"/>
              <w:rPr>
                <w:rFonts w:cs="Arial"/>
                <w:lang w:eastAsia="ja-JP"/>
              </w:rPr>
            </w:pPr>
            <w:r w:rsidRPr="00A46FD9">
              <w:rPr>
                <w:lang w:eastAsia="ja-JP"/>
              </w:rPr>
              <w:t xml:space="preserve">(NOTE </w:t>
            </w:r>
            <w:r>
              <w:rPr>
                <w:lang w:eastAsia="ja-JP"/>
              </w:rPr>
              <w:t>13</w:t>
            </w:r>
            <w:r w:rsidRPr="00A46FD9">
              <w:rPr>
                <w:lang w:eastAsia="ja-JP"/>
              </w:rPr>
              <w:t>)</w:t>
            </w:r>
          </w:p>
        </w:tc>
      </w:tr>
      <w:tr w:rsidR="00FF3259"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FF3259" w:rsidRPr="00A46FD9" w:rsidRDefault="00FF3259" w:rsidP="00FF3259">
            <w:pPr>
              <w:pStyle w:val="TAN"/>
              <w:rPr>
                <w:rFonts w:cs="Arial"/>
              </w:rPr>
            </w:pPr>
            <w:r w:rsidRPr="00A46FD9">
              <w:rPr>
                <w:rFonts w:cs="Arial"/>
              </w:rPr>
              <w:t>NOTE 1:</w:t>
            </w:r>
            <w:r w:rsidRPr="00A46FD9">
              <w:rPr>
                <w:rFonts w:cs="Arial"/>
              </w:rPr>
              <w:tab/>
              <w:t>The band is for UTRA only.</w:t>
            </w:r>
          </w:p>
          <w:p w14:paraId="7786F1DF" w14:textId="77777777" w:rsidR="00FF3259" w:rsidRPr="00A46FD9" w:rsidRDefault="00FF3259" w:rsidP="00FF3259">
            <w:pPr>
              <w:pStyle w:val="TAN"/>
              <w:rPr>
                <w:rFonts w:cs="Arial"/>
              </w:rPr>
            </w:pPr>
            <w:r w:rsidRPr="00A46FD9">
              <w:rPr>
                <w:rFonts w:cs="Arial"/>
              </w:rPr>
              <w:t>NOTE 2:</w:t>
            </w:r>
            <w:r w:rsidRPr="00A46FD9">
              <w:rPr>
                <w:rFonts w:cs="Arial"/>
              </w:rPr>
              <w:tab/>
              <w:t>The band is for E-UTRA and/or NR only.</w:t>
            </w:r>
          </w:p>
          <w:p w14:paraId="0EF9E6AF" w14:textId="77777777" w:rsidR="00FF3259" w:rsidRPr="00A46FD9" w:rsidRDefault="00FF3259" w:rsidP="00FF3259">
            <w:pPr>
              <w:pStyle w:val="TAN"/>
              <w:rPr>
                <w:rFonts w:cs="Arial"/>
              </w:rPr>
            </w:pPr>
            <w:r w:rsidRPr="00A46FD9">
              <w:rPr>
                <w:rFonts w:cs="Arial"/>
              </w:rPr>
              <w:t>NOTE 3:</w:t>
            </w:r>
            <w:r w:rsidRPr="00A46FD9">
              <w:rPr>
                <w:rFonts w:cs="Arial"/>
              </w:rPr>
              <w:tab/>
              <w:t>The band is for NR, E-UTRA and/or UTRA only.</w:t>
            </w:r>
          </w:p>
          <w:p w14:paraId="241385FE" w14:textId="77777777" w:rsidR="00FF3259" w:rsidRPr="00A46FD9" w:rsidRDefault="00FF3259" w:rsidP="00FF3259">
            <w:pPr>
              <w:pStyle w:val="TAN"/>
              <w:rPr>
                <w:rFonts w:cs="Arial"/>
              </w:rPr>
            </w:pPr>
            <w:r w:rsidRPr="00A46FD9">
              <w:rPr>
                <w:rFonts w:cs="Arial"/>
              </w:rPr>
              <w:t>NOTE 4:</w:t>
            </w:r>
            <w:r w:rsidRPr="00A46FD9">
              <w:rPr>
                <w:rFonts w:cs="Arial"/>
              </w:rPr>
              <w:tab/>
              <w:t>The band is for NR, E-UTRA and/or NB-IoT only.</w:t>
            </w:r>
          </w:p>
          <w:p w14:paraId="1C082084" w14:textId="77777777" w:rsidR="00FF3259" w:rsidRPr="00A46FD9" w:rsidRDefault="00FF3259" w:rsidP="00FF3259">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FF3259" w:rsidRPr="00A46FD9" w:rsidRDefault="00FF3259" w:rsidP="00FF3259">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FF3259" w:rsidRPr="00A46FD9" w:rsidRDefault="00FF3259" w:rsidP="00FF3259">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FF3259" w:rsidRPr="00A46FD9" w:rsidRDefault="00FF3259" w:rsidP="00FF3259">
            <w:pPr>
              <w:pStyle w:val="TAN"/>
              <w:rPr>
                <w:rFonts w:cs="Arial"/>
              </w:rPr>
            </w:pPr>
            <w:r w:rsidRPr="00A46FD9">
              <w:rPr>
                <w:rFonts w:cs="Arial"/>
              </w:rPr>
              <w:t>NOTE 8:</w:t>
            </w:r>
            <w:r w:rsidRPr="00A46FD9">
              <w:rPr>
                <w:rFonts w:cs="Arial"/>
              </w:rPr>
              <w:tab/>
              <w:t>Band 23 is not applicable.</w:t>
            </w:r>
          </w:p>
          <w:p w14:paraId="6921187F" w14:textId="77777777" w:rsidR="006D3A22" w:rsidRDefault="00FF3259" w:rsidP="006D3A22">
            <w:pPr>
              <w:pStyle w:val="TAN"/>
              <w:rPr>
                <w:rFonts w:cs="Arial"/>
                <w:lang w:eastAsia="en-GB"/>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p w14:paraId="35769BD5" w14:textId="77777777" w:rsidR="00BD0796" w:rsidRDefault="00BD0796" w:rsidP="00BD0796">
            <w:pPr>
              <w:pStyle w:val="TAN"/>
              <w:rPr>
                <w:szCs w:val="18"/>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p w14:paraId="224509A8" w14:textId="77777777" w:rsidR="00BD0796" w:rsidRPr="00A07190" w:rsidRDefault="00BD0796" w:rsidP="00BD0796">
            <w:pPr>
              <w:pStyle w:val="TAN"/>
              <w:rPr>
                <w:rFonts w:cs="Arial"/>
              </w:rPr>
            </w:pPr>
            <w:r w:rsidRPr="00A07190">
              <w:rPr>
                <w:rFonts w:cs="Arial"/>
              </w:rPr>
              <w:t xml:space="preserve">NOTE </w:t>
            </w:r>
            <w:r>
              <w:rPr>
                <w:rFonts w:cs="Arial"/>
              </w:rPr>
              <w:t>11</w:t>
            </w:r>
            <w:r w:rsidRPr="00A07190">
              <w:rPr>
                <w:rFonts w:cs="Arial"/>
              </w:rPr>
              <w:t>:</w:t>
            </w:r>
            <w:r w:rsidRPr="00A07190">
              <w:rPr>
                <w:rFonts w:cs="Arial"/>
              </w:rPr>
              <w:tab/>
              <w:t>The band is for E-UTRA only.</w:t>
            </w:r>
          </w:p>
          <w:p w14:paraId="4D902C40" w14:textId="77777777" w:rsidR="00BD0796" w:rsidRPr="00A07190" w:rsidRDefault="00BD0796" w:rsidP="00BD0796">
            <w:pPr>
              <w:pStyle w:val="TAN"/>
              <w:rPr>
                <w:rFonts w:cs="Arial"/>
              </w:rPr>
            </w:pPr>
            <w:r w:rsidRPr="00A07190">
              <w:rPr>
                <w:rFonts w:cs="Arial"/>
              </w:rPr>
              <w:t xml:space="preserve">NOTE </w:t>
            </w:r>
            <w:r>
              <w:rPr>
                <w:rFonts w:cs="Arial"/>
              </w:rPr>
              <w:t>12</w:t>
            </w:r>
            <w:r w:rsidRPr="00A07190">
              <w:rPr>
                <w:rFonts w:cs="Arial"/>
              </w:rPr>
              <w:t>:</w:t>
            </w:r>
            <w:r w:rsidRPr="00A07190">
              <w:rPr>
                <w:rFonts w:cs="Arial"/>
              </w:rPr>
              <w:tab/>
              <w:t>The band is for</w:t>
            </w:r>
            <w:r>
              <w:rPr>
                <w:rFonts w:cs="Arial"/>
              </w:rPr>
              <w:t xml:space="preserve"> </w:t>
            </w:r>
            <w:r w:rsidRPr="00A07190">
              <w:rPr>
                <w:rFonts w:cs="Arial"/>
              </w:rPr>
              <w:t xml:space="preserve">E-UTRA </w:t>
            </w:r>
            <w:r w:rsidRPr="00A07190">
              <w:rPr>
                <w:rFonts w:eastAsia="MS Mincho" w:cs="Arial"/>
                <w:lang w:eastAsia="ja-JP"/>
              </w:rPr>
              <w:t xml:space="preserve">and/or UTRA </w:t>
            </w:r>
            <w:r w:rsidRPr="00A07190">
              <w:rPr>
                <w:rFonts w:cs="Arial"/>
              </w:rPr>
              <w:t>only.</w:t>
            </w:r>
          </w:p>
          <w:p w14:paraId="4BF0541F" w14:textId="2EFE7243" w:rsidR="00FF3259" w:rsidRPr="00A46FD9" w:rsidRDefault="00BD0796" w:rsidP="00BD0796">
            <w:pPr>
              <w:pStyle w:val="TAN"/>
              <w:rPr>
                <w:rFonts w:cs="Arial"/>
              </w:rPr>
            </w:pPr>
            <w:r w:rsidRPr="00A07190">
              <w:rPr>
                <w:rFonts w:cs="Arial"/>
              </w:rPr>
              <w:t xml:space="preserve">NOTE </w:t>
            </w:r>
            <w:r>
              <w:rPr>
                <w:rFonts w:cs="Arial"/>
              </w:rPr>
              <w:t>13</w:t>
            </w:r>
            <w:r w:rsidRPr="00A07190">
              <w:rPr>
                <w:rFonts w:cs="Arial"/>
              </w:rPr>
              <w:t>:</w:t>
            </w:r>
            <w:r w:rsidRPr="00A07190">
              <w:rPr>
                <w:rFonts w:cs="Arial"/>
              </w:rPr>
              <w:tab/>
              <w:t>The band is for E-UTRA</w:t>
            </w:r>
            <w:r w:rsidRPr="00A07190">
              <w:rPr>
                <w:rFonts w:eastAsia="MS Mincho" w:cs="Arial"/>
                <w:lang w:eastAsia="ja-JP"/>
              </w:rPr>
              <w:t xml:space="preserve"> and/or NB-IoT </w:t>
            </w:r>
            <w:r w:rsidRPr="00A07190">
              <w:rPr>
                <w:rFonts w:cs="Arial"/>
              </w:rPr>
              <w:t>only</w:t>
            </w:r>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09" w:name="_Toc21097780"/>
      <w:bookmarkStart w:id="210" w:name="_Toc29765342"/>
      <w:bookmarkStart w:id="211" w:name="_Toc37180824"/>
      <w:bookmarkStart w:id="212" w:name="_Toc37181268"/>
      <w:bookmarkStart w:id="213" w:name="_Toc37181712"/>
      <w:bookmarkStart w:id="214" w:name="_Toc45881777"/>
      <w:bookmarkStart w:id="215" w:name="_Toc52560010"/>
      <w:bookmarkStart w:id="216" w:name="_Toc61113960"/>
      <w:bookmarkStart w:id="217" w:name="_Toc67912465"/>
      <w:bookmarkStart w:id="218" w:name="_Toc74903334"/>
      <w:bookmarkStart w:id="219" w:name="_Toc76504708"/>
      <w:r w:rsidRPr="00A46FD9">
        <w:t>4.4.1</w:t>
      </w:r>
      <w:r w:rsidRPr="00A46FD9">
        <w:tab/>
        <w:t>Band category 1 aspects (BC1)</w:t>
      </w:r>
      <w:bookmarkEnd w:id="209"/>
      <w:bookmarkEnd w:id="210"/>
      <w:bookmarkEnd w:id="211"/>
      <w:bookmarkEnd w:id="212"/>
      <w:bookmarkEnd w:id="213"/>
      <w:bookmarkEnd w:id="214"/>
      <w:bookmarkEnd w:id="215"/>
      <w:bookmarkEnd w:id="216"/>
      <w:bookmarkEnd w:id="217"/>
      <w:bookmarkEnd w:id="218"/>
      <w:bookmarkEnd w:id="219"/>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20" w:name="_Toc21097781"/>
      <w:bookmarkStart w:id="221" w:name="_Toc29765343"/>
      <w:bookmarkStart w:id="222" w:name="_Toc37180825"/>
      <w:bookmarkStart w:id="223" w:name="_Toc37181269"/>
      <w:bookmarkStart w:id="224" w:name="_Toc37181713"/>
      <w:bookmarkStart w:id="225" w:name="_Toc45881778"/>
      <w:bookmarkStart w:id="226" w:name="_Toc52560011"/>
      <w:bookmarkStart w:id="227" w:name="_Toc61113961"/>
      <w:bookmarkStart w:id="228" w:name="_Toc67912466"/>
      <w:bookmarkStart w:id="229" w:name="_Toc74903335"/>
      <w:bookmarkStart w:id="230" w:name="_Toc76504709"/>
      <w:r w:rsidRPr="00A46FD9">
        <w:lastRenderedPageBreak/>
        <w:t>4.4.2</w:t>
      </w:r>
      <w:r w:rsidRPr="00A46FD9">
        <w:tab/>
        <w:t>Band category 2 aspects (BC2)</w:t>
      </w:r>
      <w:bookmarkEnd w:id="220"/>
      <w:bookmarkEnd w:id="221"/>
      <w:bookmarkEnd w:id="222"/>
      <w:bookmarkEnd w:id="223"/>
      <w:bookmarkEnd w:id="224"/>
      <w:bookmarkEnd w:id="225"/>
      <w:bookmarkEnd w:id="226"/>
      <w:bookmarkEnd w:id="227"/>
      <w:bookmarkEnd w:id="228"/>
      <w:bookmarkEnd w:id="229"/>
      <w:bookmarkEnd w:id="230"/>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31" w:name="_Toc21097782"/>
      <w:bookmarkStart w:id="232" w:name="_Toc29765344"/>
      <w:bookmarkStart w:id="233" w:name="_Toc37180826"/>
      <w:bookmarkStart w:id="234" w:name="_Toc37181270"/>
      <w:bookmarkStart w:id="235" w:name="_Toc37181714"/>
      <w:bookmarkStart w:id="236" w:name="_Toc45881779"/>
      <w:bookmarkStart w:id="237" w:name="_Toc52560012"/>
      <w:bookmarkStart w:id="238" w:name="_Toc61113962"/>
      <w:bookmarkStart w:id="239" w:name="_Toc67912467"/>
      <w:bookmarkStart w:id="240" w:name="_Toc74903336"/>
      <w:bookmarkStart w:id="241" w:name="_Toc76504710"/>
      <w:r w:rsidRPr="00A46FD9">
        <w:t>4.4.3</w:t>
      </w:r>
      <w:r w:rsidRPr="00A46FD9">
        <w:tab/>
        <w:t>Band category 3 aspects (BC3)</w:t>
      </w:r>
      <w:bookmarkEnd w:id="231"/>
      <w:bookmarkEnd w:id="232"/>
      <w:bookmarkEnd w:id="233"/>
      <w:bookmarkEnd w:id="234"/>
      <w:bookmarkEnd w:id="235"/>
      <w:bookmarkEnd w:id="236"/>
      <w:bookmarkEnd w:id="237"/>
      <w:bookmarkEnd w:id="238"/>
      <w:bookmarkEnd w:id="239"/>
      <w:bookmarkEnd w:id="240"/>
      <w:bookmarkEnd w:id="24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42" w:name="_Toc21097783"/>
      <w:bookmarkStart w:id="243" w:name="_Toc29765345"/>
      <w:bookmarkStart w:id="244" w:name="_Toc37180827"/>
      <w:bookmarkStart w:id="245" w:name="_Toc37181271"/>
      <w:bookmarkStart w:id="246" w:name="_Toc37181715"/>
      <w:bookmarkStart w:id="247" w:name="_Toc45881780"/>
      <w:bookmarkStart w:id="248" w:name="_Toc52560013"/>
      <w:bookmarkStart w:id="249" w:name="_Toc61113963"/>
      <w:bookmarkStart w:id="250" w:name="_Toc67912468"/>
      <w:bookmarkStart w:id="251" w:name="_Toc74903337"/>
      <w:bookmarkStart w:id="252" w:name="_Toc76504711"/>
      <w:r w:rsidRPr="00A46FD9">
        <w:t>4.5</w:t>
      </w:r>
      <w:r w:rsidRPr="00A46FD9">
        <w:tab/>
        <w:t>Channel arrangement</w:t>
      </w:r>
      <w:bookmarkEnd w:id="242"/>
      <w:bookmarkEnd w:id="243"/>
      <w:bookmarkEnd w:id="244"/>
      <w:bookmarkEnd w:id="245"/>
      <w:bookmarkEnd w:id="246"/>
      <w:bookmarkEnd w:id="247"/>
      <w:bookmarkEnd w:id="248"/>
      <w:bookmarkEnd w:id="249"/>
      <w:bookmarkEnd w:id="250"/>
      <w:bookmarkEnd w:id="251"/>
      <w:bookmarkEnd w:id="252"/>
    </w:p>
    <w:p w14:paraId="02D71058" w14:textId="77777777" w:rsidR="00FF3259" w:rsidRPr="00A46FD9" w:rsidRDefault="00FF3259" w:rsidP="00FF3259">
      <w:pPr>
        <w:pStyle w:val="Heading3"/>
      </w:pPr>
      <w:bookmarkStart w:id="253" w:name="_Toc21097784"/>
      <w:bookmarkStart w:id="254" w:name="_Toc29765346"/>
      <w:bookmarkStart w:id="255" w:name="_Toc37180828"/>
      <w:bookmarkStart w:id="256" w:name="_Toc37181272"/>
      <w:bookmarkStart w:id="257" w:name="_Toc37181716"/>
      <w:bookmarkStart w:id="258" w:name="_Toc45881781"/>
      <w:bookmarkStart w:id="259" w:name="_Toc52560014"/>
      <w:bookmarkStart w:id="260" w:name="_Toc61113964"/>
      <w:bookmarkStart w:id="261" w:name="_Toc67912469"/>
      <w:bookmarkStart w:id="262" w:name="_Toc74903338"/>
      <w:bookmarkStart w:id="263" w:name="_Toc76504712"/>
      <w:r w:rsidRPr="00A46FD9">
        <w:t>4.5.1</w:t>
      </w:r>
      <w:r w:rsidRPr="00A46FD9">
        <w:tab/>
        <w:t>Channel spacing</w:t>
      </w:r>
      <w:bookmarkEnd w:id="253"/>
      <w:bookmarkEnd w:id="254"/>
      <w:bookmarkEnd w:id="255"/>
      <w:bookmarkEnd w:id="256"/>
      <w:bookmarkEnd w:id="257"/>
      <w:bookmarkEnd w:id="258"/>
      <w:bookmarkEnd w:id="259"/>
      <w:bookmarkEnd w:id="260"/>
      <w:bookmarkEnd w:id="261"/>
      <w:bookmarkEnd w:id="262"/>
      <w:bookmarkEnd w:id="263"/>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64" w:name="_Toc21097785"/>
      <w:bookmarkStart w:id="265"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66" w:name="_Toc37180829"/>
      <w:bookmarkStart w:id="267" w:name="_Toc37181273"/>
      <w:bookmarkStart w:id="268" w:name="_Toc37181717"/>
      <w:bookmarkStart w:id="269" w:name="_Toc45881782"/>
      <w:bookmarkStart w:id="270" w:name="_Toc52560015"/>
      <w:bookmarkStart w:id="271" w:name="_Toc61113965"/>
      <w:bookmarkStart w:id="272" w:name="_Toc67912470"/>
      <w:bookmarkStart w:id="273" w:name="_Toc74903339"/>
      <w:bookmarkStart w:id="274" w:name="_Toc76504713"/>
      <w:r w:rsidRPr="00A46FD9">
        <w:t>4.5.1A</w:t>
      </w:r>
      <w:r w:rsidRPr="00A46FD9">
        <w:tab/>
        <w:t>CA Channel spacing</w:t>
      </w:r>
      <w:bookmarkEnd w:id="264"/>
      <w:bookmarkEnd w:id="265"/>
      <w:bookmarkEnd w:id="266"/>
      <w:bookmarkEnd w:id="267"/>
      <w:bookmarkEnd w:id="268"/>
      <w:bookmarkEnd w:id="269"/>
      <w:bookmarkEnd w:id="270"/>
      <w:bookmarkEnd w:id="271"/>
      <w:bookmarkEnd w:id="272"/>
      <w:bookmarkEnd w:id="273"/>
      <w:bookmarkEnd w:id="274"/>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5pt;height:16.05pt;mso-wrap-style:square;mso-position-horizontal-relative:page;mso-position-vertical-relative:page" o:ole="">
              <v:fill o:detectmouseclick="t"/>
              <v:imagedata r:id="rId17" o:title=""/>
            </v:shape>
            <o:OLEObject Type="Embed" ProgID="Equation.3" ShapeID="对象 22" DrawAspect="Content" ObjectID="_1687117550"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75" w:name="_Toc21097786"/>
      <w:bookmarkStart w:id="276" w:name="_Toc29765348"/>
      <w:bookmarkStart w:id="277" w:name="_Toc37180830"/>
      <w:bookmarkStart w:id="278" w:name="_Toc37181274"/>
      <w:bookmarkStart w:id="279" w:name="_Toc37181718"/>
      <w:bookmarkStart w:id="280" w:name="_Toc45881783"/>
      <w:bookmarkStart w:id="281" w:name="_Toc52560016"/>
      <w:bookmarkStart w:id="282" w:name="_Toc61113966"/>
      <w:bookmarkStart w:id="283" w:name="_Toc67912471"/>
      <w:bookmarkStart w:id="284" w:name="_Toc74903340"/>
      <w:bookmarkStart w:id="285" w:name="_Toc76504714"/>
      <w:r w:rsidRPr="00A46FD9">
        <w:t>4.5.2</w:t>
      </w:r>
      <w:r w:rsidRPr="00A46FD9">
        <w:tab/>
        <w:t>Channel raster</w:t>
      </w:r>
      <w:bookmarkEnd w:id="275"/>
      <w:bookmarkEnd w:id="276"/>
      <w:bookmarkEnd w:id="277"/>
      <w:bookmarkEnd w:id="278"/>
      <w:bookmarkEnd w:id="279"/>
      <w:bookmarkEnd w:id="280"/>
      <w:bookmarkEnd w:id="281"/>
      <w:bookmarkEnd w:id="282"/>
      <w:bookmarkEnd w:id="283"/>
      <w:bookmarkEnd w:id="284"/>
      <w:bookmarkEnd w:id="285"/>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86" w:name="_Toc21097787"/>
      <w:bookmarkStart w:id="287" w:name="_Toc29765349"/>
      <w:bookmarkStart w:id="288" w:name="_Toc37180831"/>
      <w:bookmarkStart w:id="289" w:name="_Toc37181275"/>
      <w:bookmarkStart w:id="290" w:name="_Toc37181719"/>
      <w:bookmarkStart w:id="291" w:name="_Toc45881784"/>
      <w:bookmarkStart w:id="292" w:name="_Toc52560017"/>
      <w:bookmarkStart w:id="293" w:name="_Toc61113967"/>
      <w:bookmarkStart w:id="294" w:name="_Toc67912472"/>
      <w:bookmarkStart w:id="295" w:name="_Toc74903341"/>
      <w:bookmarkStart w:id="296" w:name="_Toc76504715"/>
      <w:r w:rsidRPr="00A46FD9">
        <w:t>4.5.3</w:t>
      </w:r>
      <w:r w:rsidRPr="00A46FD9">
        <w:tab/>
        <w:t>Carrier frequencies and numbering</w:t>
      </w:r>
      <w:bookmarkEnd w:id="286"/>
      <w:bookmarkEnd w:id="287"/>
      <w:bookmarkEnd w:id="288"/>
      <w:bookmarkEnd w:id="289"/>
      <w:bookmarkEnd w:id="290"/>
      <w:bookmarkEnd w:id="291"/>
      <w:bookmarkEnd w:id="292"/>
      <w:bookmarkEnd w:id="293"/>
      <w:bookmarkEnd w:id="294"/>
      <w:bookmarkEnd w:id="295"/>
      <w:bookmarkEnd w:id="29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97" w:name="_Toc21097788"/>
      <w:bookmarkStart w:id="298" w:name="_Toc29765350"/>
      <w:bookmarkStart w:id="299" w:name="_Toc37180832"/>
      <w:bookmarkStart w:id="300" w:name="_Toc37181276"/>
      <w:bookmarkStart w:id="301" w:name="_Toc37181720"/>
      <w:bookmarkStart w:id="302" w:name="_Toc45881785"/>
      <w:bookmarkStart w:id="303" w:name="_Toc52560018"/>
      <w:bookmarkStart w:id="304" w:name="_Toc61113968"/>
      <w:bookmarkStart w:id="305" w:name="_Toc67912473"/>
      <w:bookmarkStart w:id="306" w:name="_Toc74903342"/>
      <w:bookmarkStart w:id="307" w:name="_Toc76504716"/>
      <w:r w:rsidRPr="00A46FD9">
        <w:t>4.6</w:t>
      </w:r>
      <w:r w:rsidRPr="00A46FD9">
        <w:tab/>
        <w:t>Manufacturer's declarations of regional and optional requirements</w:t>
      </w:r>
      <w:bookmarkEnd w:id="297"/>
      <w:bookmarkEnd w:id="298"/>
      <w:bookmarkEnd w:id="299"/>
      <w:bookmarkEnd w:id="300"/>
      <w:bookmarkEnd w:id="301"/>
      <w:bookmarkEnd w:id="302"/>
      <w:bookmarkEnd w:id="303"/>
      <w:bookmarkEnd w:id="304"/>
      <w:bookmarkEnd w:id="305"/>
      <w:bookmarkEnd w:id="306"/>
      <w:bookmarkEnd w:id="307"/>
    </w:p>
    <w:p w14:paraId="2DA03020" w14:textId="77777777" w:rsidR="00FF3259" w:rsidRPr="00A46FD9" w:rsidRDefault="00FF3259" w:rsidP="00FF3259">
      <w:pPr>
        <w:pStyle w:val="Heading3"/>
      </w:pPr>
      <w:bookmarkStart w:id="308" w:name="_Toc21097789"/>
      <w:bookmarkStart w:id="309" w:name="_Toc29765351"/>
      <w:bookmarkStart w:id="310" w:name="_Toc37180833"/>
      <w:bookmarkStart w:id="311" w:name="_Toc37181277"/>
      <w:bookmarkStart w:id="312" w:name="_Toc37181721"/>
      <w:bookmarkStart w:id="313" w:name="_Toc45881786"/>
      <w:bookmarkStart w:id="314" w:name="_Toc52560019"/>
      <w:bookmarkStart w:id="315" w:name="_Toc61113969"/>
      <w:bookmarkStart w:id="316" w:name="_Toc67912474"/>
      <w:bookmarkStart w:id="317" w:name="_Toc74903343"/>
      <w:bookmarkStart w:id="318" w:name="_Toc76504717"/>
      <w:r w:rsidRPr="00A46FD9">
        <w:t>4.6.1</w:t>
      </w:r>
      <w:r w:rsidRPr="00A46FD9">
        <w:tab/>
        <w:t>Operating band and frequency range</w:t>
      </w:r>
      <w:bookmarkEnd w:id="308"/>
      <w:bookmarkEnd w:id="309"/>
      <w:bookmarkEnd w:id="310"/>
      <w:bookmarkEnd w:id="311"/>
      <w:bookmarkEnd w:id="312"/>
      <w:bookmarkEnd w:id="313"/>
      <w:bookmarkEnd w:id="314"/>
      <w:bookmarkEnd w:id="315"/>
      <w:bookmarkEnd w:id="316"/>
      <w:bookmarkEnd w:id="317"/>
      <w:bookmarkEnd w:id="318"/>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319" w:name="_Toc21097790"/>
      <w:bookmarkStart w:id="320"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lastRenderedPageBreak/>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321" w:name="_Toc37180834"/>
      <w:bookmarkStart w:id="322" w:name="_Toc37181278"/>
      <w:bookmarkStart w:id="323" w:name="_Toc37181722"/>
      <w:bookmarkStart w:id="324" w:name="_Toc45881787"/>
      <w:bookmarkStart w:id="325" w:name="_Toc52560020"/>
      <w:bookmarkStart w:id="326" w:name="_Toc61113970"/>
      <w:bookmarkStart w:id="327" w:name="_Toc67912475"/>
      <w:bookmarkStart w:id="328" w:name="_Toc74903344"/>
      <w:bookmarkStart w:id="329" w:name="_Toc76504718"/>
      <w:r w:rsidRPr="00A46FD9">
        <w:t>4.6.2</w:t>
      </w:r>
      <w:r w:rsidRPr="00A46FD9">
        <w:tab/>
        <w:t>Spurious emissions category</w:t>
      </w:r>
      <w:bookmarkEnd w:id="319"/>
      <w:bookmarkEnd w:id="320"/>
      <w:bookmarkEnd w:id="321"/>
      <w:bookmarkEnd w:id="322"/>
      <w:bookmarkEnd w:id="323"/>
      <w:bookmarkEnd w:id="324"/>
      <w:bookmarkEnd w:id="325"/>
      <w:bookmarkEnd w:id="326"/>
      <w:bookmarkEnd w:id="327"/>
      <w:bookmarkEnd w:id="328"/>
      <w:bookmarkEnd w:id="329"/>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330" w:name="_Toc21097791"/>
      <w:bookmarkStart w:id="331" w:name="_Toc29765353"/>
      <w:bookmarkStart w:id="332" w:name="_Toc37180835"/>
      <w:bookmarkStart w:id="333" w:name="_Toc37181279"/>
      <w:bookmarkStart w:id="334" w:name="_Toc37181723"/>
      <w:bookmarkStart w:id="335" w:name="_Toc45881788"/>
      <w:bookmarkStart w:id="336" w:name="_Toc52560021"/>
      <w:bookmarkStart w:id="337" w:name="_Toc61113971"/>
      <w:bookmarkStart w:id="338" w:name="_Toc67912476"/>
      <w:bookmarkStart w:id="339" w:name="_Toc74903345"/>
      <w:bookmarkStart w:id="340" w:name="_Toc76504719"/>
      <w:r w:rsidRPr="00A46FD9">
        <w:t>4.6.3</w:t>
      </w:r>
      <w:r w:rsidRPr="00A46FD9">
        <w:tab/>
        <w:t>Additional operating band unwanted emissions</w:t>
      </w:r>
      <w:bookmarkEnd w:id="330"/>
      <w:bookmarkEnd w:id="331"/>
      <w:bookmarkEnd w:id="332"/>
      <w:bookmarkEnd w:id="333"/>
      <w:bookmarkEnd w:id="334"/>
      <w:bookmarkEnd w:id="335"/>
      <w:bookmarkEnd w:id="336"/>
      <w:bookmarkEnd w:id="337"/>
      <w:bookmarkEnd w:id="338"/>
      <w:bookmarkEnd w:id="339"/>
      <w:bookmarkEnd w:id="340"/>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341" w:name="_Toc21097792"/>
      <w:bookmarkStart w:id="342" w:name="_Toc29765354"/>
      <w:bookmarkStart w:id="343" w:name="_Toc37180836"/>
      <w:bookmarkStart w:id="344" w:name="_Toc37181280"/>
      <w:bookmarkStart w:id="345" w:name="_Toc37181724"/>
      <w:bookmarkStart w:id="346" w:name="_Toc45881789"/>
      <w:bookmarkStart w:id="347" w:name="_Toc52560022"/>
      <w:bookmarkStart w:id="348" w:name="_Toc61113972"/>
      <w:bookmarkStart w:id="349" w:name="_Toc67912477"/>
      <w:bookmarkStart w:id="350" w:name="_Toc74903346"/>
      <w:bookmarkStart w:id="351" w:name="_Toc76504720"/>
      <w:r w:rsidRPr="00A46FD9">
        <w:t>4.6.4</w:t>
      </w:r>
      <w:r w:rsidRPr="00A46FD9">
        <w:tab/>
        <w:t>Co-existence with other systems</w:t>
      </w:r>
      <w:bookmarkEnd w:id="341"/>
      <w:bookmarkEnd w:id="342"/>
      <w:bookmarkEnd w:id="343"/>
      <w:bookmarkEnd w:id="344"/>
      <w:bookmarkEnd w:id="345"/>
      <w:bookmarkEnd w:id="346"/>
      <w:bookmarkEnd w:id="347"/>
      <w:bookmarkEnd w:id="348"/>
      <w:bookmarkEnd w:id="349"/>
      <w:bookmarkEnd w:id="350"/>
      <w:bookmarkEnd w:id="35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352" w:name="_Toc21097793"/>
      <w:bookmarkStart w:id="353" w:name="_Toc29765355"/>
      <w:bookmarkStart w:id="354" w:name="_Toc37180837"/>
      <w:bookmarkStart w:id="355" w:name="_Toc37181281"/>
      <w:bookmarkStart w:id="356" w:name="_Toc37181725"/>
      <w:bookmarkStart w:id="357" w:name="_Toc45881790"/>
      <w:bookmarkStart w:id="358" w:name="_Toc52560023"/>
      <w:bookmarkStart w:id="359" w:name="_Toc61113973"/>
      <w:bookmarkStart w:id="360" w:name="_Toc67912478"/>
      <w:bookmarkStart w:id="361" w:name="_Toc74903347"/>
      <w:bookmarkStart w:id="362" w:name="_Toc76504721"/>
      <w:r w:rsidRPr="00A46FD9">
        <w:lastRenderedPageBreak/>
        <w:t>4.6.5</w:t>
      </w:r>
      <w:r w:rsidRPr="00A46FD9">
        <w:tab/>
        <w:t>Co-location with other Base Stations</w:t>
      </w:r>
      <w:bookmarkEnd w:id="352"/>
      <w:bookmarkEnd w:id="353"/>
      <w:bookmarkEnd w:id="354"/>
      <w:bookmarkEnd w:id="355"/>
      <w:bookmarkEnd w:id="356"/>
      <w:bookmarkEnd w:id="357"/>
      <w:bookmarkEnd w:id="358"/>
      <w:bookmarkEnd w:id="359"/>
      <w:bookmarkEnd w:id="360"/>
      <w:bookmarkEnd w:id="361"/>
      <w:bookmarkEnd w:id="36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363" w:name="_Toc21097794"/>
      <w:bookmarkStart w:id="364" w:name="_Toc29765356"/>
      <w:bookmarkStart w:id="365" w:name="_Toc37180838"/>
      <w:bookmarkStart w:id="366" w:name="_Toc37181282"/>
      <w:bookmarkStart w:id="367" w:name="_Toc37181726"/>
      <w:bookmarkStart w:id="368" w:name="_Toc45881791"/>
      <w:bookmarkStart w:id="369" w:name="_Toc52560024"/>
      <w:bookmarkStart w:id="370" w:name="_Toc61113974"/>
      <w:bookmarkStart w:id="371" w:name="_Toc67912479"/>
      <w:bookmarkStart w:id="372" w:name="_Toc74903348"/>
      <w:bookmarkStart w:id="373" w:name="_Toc76504722"/>
      <w:r w:rsidRPr="00A46FD9">
        <w:t>4.6.6</w:t>
      </w:r>
      <w:r w:rsidRPr="00A46FD9">
        <w:tab/>
        <w:t>NB-IoT sub-carrier spacing</w:t>
      </w:r>
      <w:bookmarkEnd w:id="363"/>
      <w:bookmarkEnd w:id="364"/>
      <w:bookmarkEnd w:id="365"/>
      <w:bookmarkEnd w:id="366"/>
      <w:bookmarkEnd w:id="367"/>
      <w:bookmarkEnd w:id="368"/>
      <w:bookmarkEnd w:id="369"/>
      <w:bookmarkEnd w:id="370"/>
      <w:bookmarkEnd w:id="371"/>
      <w:bookmarkEnd w:id="372"/>
      <w:bookmarkEnd w:id="373"/>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374" w:name="_Toc21097795"/>
      <w:bookmarkStart w:id="375" w:name="_Toc29765357"/>
      <w:bookmarkStart w:id="376" w:name="_Toc37180839"/>
      <w:bookmarkStart w:id="377" w:name="_Toc37181283"/>
      <w:bookmarkStart w:id="378" w:name="_Toc37181727"/>
      <w:bookmarkStart w:id="379" w:name="_Toc45881792"/>
      <w:bookmarkStart w:id="380" w:name="_Toc52560025"/>
      <w:bookmarkStart w:id="381" w:name="_Toc61113975"/>
      <w:bookmarkStart w:id="382" w:name="_Toc67912480"/>
      <w:bookmarkStart w:id="383" w:name="_Toc74903349"/>
      <w:bookmarkStart w:id="384" w:name="_Toc76504723"/>
      <w:r w:rsidRPr="00A46FD9">
        <w:t>4.6.7</w:t>
      </w:r>
      <w:r w:rsidRPr="00A46FD9">
        <w:tab/>
        <w:t>NB-IoT power dynamic range</w:t>
      </w:r>
      <w:bookmarkEnd w:id="374"/>
      <w:bookmarkEnd w:id="375"/>
      <w:bookmarkEnd w:id="376"/>
      <w:bookmarkEnd w:id="377"/>
      <w:bookmarkEnd w:id="378"/>
      <w:bookmarkEnd w:id="379"/>
      <w:bookmarkEnd w:id="380"/>
      <w:bookmarkEnd w:id="381"/>
      <w:bookmarkEnd w:id="382"/>
      <w:bookmarkEnd w:id="383"/>
      <w:bookmarkEnd w:id="384"/>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385" w:name="_Toc21097796"/>
      <w:bookmarkStart w:id="386" w:name="_Toc29765358"/>
      <w:bookmarkStart w:id="387" w:name="_Toc37180840"/>
      <w:bookmarkStart w:id="388" w:name="_Toc37181284"/>
      <w:bookmarkStart w:id="389" w:name="_Toc37181728"/>
      <w:bookmarkStart w:id="390" w:name="_Toc45881793"/>
      <w:bookmarkStart w:id="391" w:name="_Toc52560026"/>
      <w:bookmarkStart w:id="392" w:name="_Toc61113976"/>
      <w:bookmarkStart w:id="393" w:name="_Toc67912481"/>
      <w:bookmarkStart w:id="394" w:name="_Toc74903350"/>
      <w:bookmarkStart w:id="395" w:name="_Toc76504724"/>
      <w:r w:rsidRPr="00A46FD9">
        <w:t>4.7</w:t>
      </w:r>
      <w:r w:rsidRPr="00A46FD9">
        <w:tab/>
        <w:t>Capability set definition and manufacturer's declarations of supported RF configurations</w:t>
      </w:r>
      <w:bookmarkEnd w:id="385"/>
      <w:bookmarkEnd w:id="386"/>
      <w:bookmarkEnd w:id="387"/>
      <w:bookmarkEnd w:id="388"/>
      <w:bookmarkEnd w:id="389"/>
      <w:bookmarkEnd w:id="390"/>
      <w:bookmarkEnd w:id="391"/>
      <w:bookmarkEnd w:id="392"/>
      <w:bookmarkEnd w:id="393"/>
      <w:bookmarkEnd w:id="394"/>
      <w:bookmarkEnd w:id="395"/>
    </w:p>
    <w:p w14:paraId="5238B4EE" w14:textId="77777777" w:rsidR="00FF3259" w:rsidRPr="00A46FD9" w:rsidRDefault="00FF3259" w:rsidP="00FF3259">
      <w:pPr>
        <w:pStyle w:val="Heading3"/>
      </w:pPr>
      <w:bookmarkStart w:id="396" w:name="_Toc21097797"/>
      <w:bookmarkStart w:id="397" w:name="_Toc29765359"/>
      <w:bookmarkStart w:id="398" w:name="_Toc37180841"/>
      <w:bookmarkStart w:id="399" w:name="_Toc37181285"/>
      <w:bookmarkStart w:id="400" w:name="_Toc37181729"/>
      <w:bookmarkStart w:id="401" w:name="_Toc45881794"/>
      <w:bookmarkStart w:id="402" w:name="_Toc52560027"/>
      <w:bookmarkStart w:id="403" w:name="_Toc61113977"/>
      <w:bookmarkStart w:id="404" w:name="_Toc67912482"/>
      <w:bookmarkStart w:id="405" w:name="_Toc74903351"/>
      <w:bookmarkStart w:id="406" w:name="_Toc76504725"/>
      <w:r w:rsidRPr="00A46FD9">
        <w:t>4.7.1</w:t>
      </w:r>
      <w:r w:rsidRPr="00A46FD9">
        <w:tab/>
        <w:t>Definition of Capability Sets (CS)</w:t>
      </w:r>
      <w:bookmarkEnd w:id="396"/>
      <w:bookmarkEnd w:id="397"/>
      <w:bookmarkEnd w:id="398"/>
      <w:bookmarkEnd w:id="399"/>
      <w:bookmarkEnd w:id="400"/>
      <w:bookmarkEnd w:id="401"/>
      <w:bookmarkEnd w:id="402"/>
      <w:bookmarkEnd w:id="403"/>
      <w:bookmarkEnd w:id="404"/>
      <w:bookmarkEnd w:id="405"/>
      <w:bookmarkEnd w:id="40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407"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40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40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40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409" w:name="OLE_LINK56"/>
      <w:bookmarkStart w:id="410" w:name="OLE_LINK57"/>
      <w:r w:rsidRPr="00A46FD9">
        <w:rPr>
          <w:rFonts w:eastAsia="SimSun"/>
          <w:lang w:eastAsia="zh-CN"/>
        </w:rPr>
        <w:t>NB-IoT standalone</w:t>
      </w:r>
      <w:bookmarkEnd w:id="409"/>
      <w:bookmarkEnd w:id="41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411" w:name="OLE_LINK97"/>
            <w:bookmarkStart w:id="412" w:name="OLE_LINK98"/>
            <w:bookmarkStart w:id="413" w:name="OLE_LINK75"/>
            <w:bookmarkStart w:id="41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411"/>
            <w:bookmarkEnd w:id="41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415" w:name="OLE_LINK86"/>
            <w:bookmarkStart w:id="416" w:name="OLE_LINK87"/>
            <w:bookmarkEnd w:id="413"/>
            <w:bookmarkEnd w:id="414"/>
            <w:r w:rsidRPr="00A46FD9">
              <w:rPr>
                <w:rFonts w:ascii="Arial Narrow" w:eastAsia="SimSun" w:hAnsi="Arial Narrow" w:cs="Arial"/>
                <w:lang w:val="sv-FI" w:eastAsia="ja-JP"/>
              </w:rPr>
              <w:t xml:space="preserve">SR </w:t>
            </w:r>
            <w:bookmarkStart w:id="417" w:name="OLE_LINK68"/>
            <w:bookmarkStart w:id="418" w:name="OLE_LINK69"/>
            <w:r w:rsidRPr="00A46FD9">
              <w:rPr>
                <w:rFonts w:ascii="Arial Narrow" w:eastAsia="SimSun" w:hAnsi="Arial Narrow" w:cs="Arial"/>
                <w:lang w:val="sv-FI" w:eastAsia="ja-JP"/>
              </w:rPr>
              <w:t xml:space="preserve">UTRA </w:t>
            </w:r>
            <w:bookmarkEnd w:id="417"/>
            <w:bookmarkEnd w:id="418"/>
            <w:r w:rsidRPr="00A46FD9">
              <w:rPr>
                <w:rFonts w:ascii="Arial Narrow" w:eastAsia="SimSun" w:hAnsi="Arial Narrow" w:cs="Arial"/>
                <w:lang w:val="sv-FI" w:eastAsia="ja-JP"/>
              </w:rPr>
              <w:t>(SC, MC)</w:t>
            </w:r>
          </w:p>
          <w:bookmarkEnd w:id="415"/>
          <w:bookmarkEnd w:id="41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419" w:name="_Toc21097798"/>
      <w:bookmarkStart w:id="420" w:name="_Toc29765360"/>
      <w:bookmarkStart w:id="421" w:name="_Toc37180842"/>
      <w:bookmarkStart w:id="422" w:name="_Toc37181286"/>
      <w:bookmarkStart w:id="423" w:name="_Toc37181730"/>
      <w:bookmarkStart w:id="424" w:name="_Toc45881795"/>
      <w:bookmarkStart w:id="425" w:name="_Toc52560028"/>
      <w:bookmarkStart w:id="426" w:name="_Toc61113978"/>
      <w:bookmarkStart w:id="427" w:name="_Toc67912483"/>
      <w:bookmarkStart w:id="428" w:name="_Toc74903352"/>
      <w:bookmarkStart w:id="429" w:name="_Toc76504726"/>
      <w:r w:rsidRPr="00A46FD9">
        <w:t>4.7.2</w:t>
      </w:r>
      <w:r w:rsidRPr="00A46FD9">
        <w:tab/>
        <w:t>Manufacturer's declarations of supported RF configurations</w:t>
      </w:r>
      <w:bookmarkEnd w:id="419"/>
      <w:bookmarkEnd w:id="420"/>
      <w:bookmarkEnd w:id="421"/>
      <w:bookmarkEnd w:id="422"/>
      <w:bookmarkEnd w:id="423"/>
      <w:bookmarkEnd w:id="424"/>
      <w:bookmarkEnd w:id="425"/>
      <w:bookmarkEnd w:id="426"/>
      <w:bookmarkEnd w:id="427"/>
      <w:bookmarkEnd w:id="428"/>
      <w:bookmarkEnd w:id="429"/>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430" w:name="_Toc21097799"/>
      <w:bookmarkStart w:id="431" w:name="_Toc29765361"/>
      <w:bookmarkStart w:id="432" w:name="_Toc37180843"/>
      <w:bookmarkStart w:id="433" w:name="_Toc37181287"/>
      <w:bookmarkStart w:id="434" w:name="_Toc37181731"/>
      <w:bookmarkStart w:id="435" w:name="_Toc45881796"/>
      <w:bookmarkStart w:id="436" w:name="_Toc52560029"/>
      <w:bookmarkStart w:id="437" w:name="_Toc61113979"/>
      <w:bookmarkStart w:id="438" w:name="_Toc67912484"/>
      <w:bookmarkStart w:id="439" w:name="_Toc74903353"/>
      <w:bookmarkStart w:id="440" w:name="_Toc76504727"/>
      <w:r w:rsidRPr="00A46FD9">
        <w:t>4.8</w:t>
      </w:r>
      <w:r w:rsidRPr="00A46FD9">
        <w:tab/>
        <w:t>MSR test configurations</w:t>
      </w:r>
      <w:bookmarkEnd w:id="430"/>
      <w:bookmarkEnd w:id="431"/>
      <w:bookmarkEnd w:id="432"/>
      <w:bookmarkEnd w:id="433"/>
      <w:bookmarkEnd w:id="434"/>
      <w:bookmarkEnd w:id="435"/>
      <w:bookmarkEnd w:id="436"/>
      <w:bookmarkEnd w:id="437"/>
      <w:bookmarkEnd w:id="438"/>
      <w:bookmarkEnd w:id="439"/>
      <w:bookmarkEnd w:id="440"/>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441" w:name="_Toc21097800"/>
      <w:bookmarkStart w:id="442" w:name="_Toc29765362"/>
      <w:bookmarkStart w:id="443" w:name="_Toc37180844"/>
      <w:bookmarkStart w:id="444" w:name="_Toc37181288"/>
      <w:bookmarkStart w:id="445" w:name="_Toc37181732"/>
      <w:bookmarkStart w:id="446" w:name="_Toc45881797"/>
      <w:bookmarkStart w:id="447" w:name="_Toc52560030"/>
      <w:bookmarkStart w:id="448" w:name="_Toc61113980"/>
      <w:bookmarkStart w:id="449" w:name="_Toc67912485"/>
      <w:bookmarkStart w:id="450" w:name="_Toc74903354"/>
      <w:bookmarkStart w:id="451" w:name="_Toc76504728"/>
      <w:r w:rsidRPr="00A46FD9">
        <w:t>4.8.1</w:t>
      </w:r>
      <w:r w:rsidRPr="00A46FD9">
        <w:tab/>
        <w:t>TC1: UTRA multicarrier operation</w:t>
      </w:r>
      <w:bookmarkEnd w:id="441"/>
      <w:bookmarkEnd w:id="442"/>
      <w:bookmarkEnd w:id="443"/>
      <w:bookmarkEnd w:id="444"/>
      <w:bookmarkEnd w:id="445"/>
      <w:bookmarkEnd w:id="446"/>
      <w:bookmarkEnd w:id="447"/>
      <w:bookmarkEnd w:id="448"/>
      <w:bookmarkEnd w:id="449"/>
      <w:bookmarkEnd w:id="450"/>
      <w:bookmarkEnd w:id="451"/>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452" w:name="_Toc21097801"/>
      <w:bookmarkStart w:id="453" w:name="_Toc29765363"/>
      <w:bookmarkStart w:id="454" w:name="_Toc37180845"/>
      <w:bookmarkStart w:id="455" w:name="_Toc37181289"/>
      <w:bookmarkStart w:id="456" w:name="_Toc37181733"/>
      <w:bookmarkStart w:id="457" w:name="_Toc45881798"/>
      <w:bookmarkStart w:id="458" w:name="_Toc52560031"/>
      <w:bookmarkStart w:id="459" w:name="_Toc61113981"/>
      <w:bookmarkStart w:id="460" w:name="_Toc67912486"/>
      <w:bookmarkStart w:id="461" w:name="_Toc74903355"/>
      <w:bookmarkStart w:id="462" w:name="_Toc76504729"/>
      <w:r w:rsidRPr="00A46FD9">
        <w:t>4.8.1.1</w:t>
      </w:r>
      <w:r w:rsidRPr="00A46FD9">
        <w:tab/>
        <w:t>TC1a generation</w:t>
      </w:r>
      <w:bookmarkEnd w:id="452"/>
      <w:bookmarkEnd w:id="453"/>
      <w:bookmarkEnd w:id="454"/>
      <w:bookmarkEnd w:id="455"/>
      <w:bookmarkEnd w:id="456"/>
      <w:bookmarkEnd w:id="457"/>
      <w:bookmarkEnd w:id="458"/>
      <w:bookmarkEnd w:id="459"/>
      <w:bookmarkEnd w:id="460"/>
      <w:bookmarkEnd w:id="461"/>
      <w:bookmarkEnd w:id="462"/>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463" w:name="_Toc21097802"/>
      <w:bookmarkStart w:id="464" w:name="_Toc29765364"/>
      <w:bookmarkStart w:id="465" w:name="_Toc37180846"/>
      <w:bookmarkStart w:id="466" w:name="_Toc37181290"/>
      <w:bookmarkStart w:id="467" w:name="_Toc37181734"/>
      <w:bookmarkStart w:id="468" w:name="_Toc45881799"/>
      <w:bookmarkStart w:id="469" w:name="_Toc52560032"/>
      <w:bookmarkStart w:id="470" w:name="_Toc61113982"/>
      <w:bookmarkStart w:id="471" w:name="_Toc67912487"/>
      <w:bookmarkStart w:id="472" w:name="_Toc74903356"/>
      <w:bookmarkStart w:id="473" w:name="_Toc76504730"/>
      <w:r w:rsidRPr="00A46FD9">
        <w:t>4.8.1.2</w:t>
      </w:r>
      <w:r w:rsidRPr="00A46FD9">
        <w:tab/>
        <w:t>TC1b generation</w:t>
      </w:r>
      <w:bookmarkEnd w:id="463"/>
      <w:bookmarkEnd w:id="464"/>
      <w:bookmarkEnd w:id="465"/>
      <w:bookmarkEnd w:id="466"/>
      <w:bookmarkEnd w:id="467"/>
      <w:bookmarkEnd w:id="468"/>
      <w:bookmarkEnd w:id="469"/>
      <w:bookmarkEnd w:id="470"/>
      <w:bookmarkEnd w:id="471"/>
      <w:bookmarkEnd w:id="472"/>
      <w:bookmarkEnd w:id="47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474" w:name="_Toc21097803"/>
      <w:bookmarkStart w:id="475" w:name="_Toc29765365"/>
      <w:bookmarkStart w:id="476" w:name="_Toc37180847"/>
      <w:bookmarkStart w:id="477" w:name="_Toc37181291"/>
      <w:bookmarkStart w:id="478" w:name="_Toc37181735"/>
      <w:bookmarkStart w:id="479" w:name="_Toc45881800"/>
      <w:bookmarkStart w:id="480" w:name="_Toc52560033"/>
      <w:bookmarkStart w:id="481" w:name="_Toc61113983"/>
      <w:bookmarkStart w:id="482" w:name="_Toc67912488"/>
      <w:bookmarkStart w:id="483" w:name="_Toc74903357"/>
      <w:bookmarkStart w:id="484" w:name="_Toc76504731"/>
      <w:r w:rsidRPr="00A46FD9">
        <w:t>4.8.1.3</w:t>
      </w:r>
      <w:r w:rsidRPr="00A46FD9">
        <w:tab/>
        <w:t>TC1 power allocation</w:t>
      </w:r>
      <w:bookmarkEnd w:id="474"/>
      <w:bookmarkEnd w:id="475"/>
      <w:bookmarkEnd w:id="476"/>
      <w:bookmarkEnd w:id="477"/>
      <w:bookmarkEnd w:id="478"/>
      <w:bookmarkEnd w:id="479"/>
      <w:bookmarkEnd w:id="480"/>
      <w:bookmarkEnd w:id="481"/>
      <w:bookmarkEnd w:id="482"/>
      <w:bookmarkEnd w:id="483"/>
      <w:bookmarkEnd w:id="48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485" w:name="_Toc21097804"/>
      <w:bookmarkStart w:id="486" w:name="_Toc29765366"/>
      <w:bookmarkStart w:id="487" w:name="_Toc37180848"/>
      <w:bookmarkStart w:id="488" w:name="_Toc37181292"/>
      <w:bookmarkStart w:id="489" w:name="_Toc37181736"/>
      <w:bookmarkStart w:id="490" w:name="_Toc45881801"/>
      <w:bookmarkStart w:id="491" w:name="_Toc52560034"/>
      <w:bookmarkStart w:id="492" w:name="_Toc61113984"/>
      <w:bookmarkStart w:id="493" w:name="_Toc67912489"/>
      <w:bookmarkStart w:id="494" w:name="_Toc74903358"/>
      <w:bookmarkStart w:id="495" w:name="_Toc76504732"/>
      <w:r w:rsidRPr="00A46FD9">
        <w:t>4.8.1a</w:t>
      </w:r>
      <w:r w:rsidRPr="00A46FD9">
        <w:tab/>
        <w:t>NTC1: UTRA multicarrier non-contiguous operation</w:t>
      </w:r>
      <w:bookmarkEnd w:id="485"/>
      <w:bookmarkEnd w:id="486"/>
      <w:bookmarkEnd w:id="487"/>
      <w:bookmarkEnd w:id="488"/>
      <w:bookmarkEnd w:id="489"/>
      <w:bookmarkEnd w:id="490"/>
      <w:bookmarkEnd w:id="491"/>
      <w:bookmarkEnd w:id="492"/>
      <w:bookmarkEnd w:id="493"/>
      <w:bookmarkEnd w:id="494"/>
      <w:bookmarkEnd w:id="495"/>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496" w:name="_Toc21097805"/>
      <w:bookmarkStart w:id="497" w:name="_Toc29765367"/>
      <w:bookmarkStart w:id="498" w:name="_Toc37180849"/>
      <w:bookmarkStart w:id="499" w:name="_Toc37181293"/>
      <w:bookmarkStart w:id="500" w:name="_Toc37181737"/>
      <w:bookmarkStart w:id="501" w:name="_Toc45881802"/>
      <w:bookmarkStart w:id="502" w:name="_Toc52560035"/>
      <w:bookmarkStart w:id="503" w:name="_Toc61113985"/>
      <w:bookmarkStart w:id="504" w:name="_Toc67912490"/>
      <w:bookmarkStart w:id="505" w:name="_Toc74903359"/>
      <w:bookmarkStart w:id="506" w:name="_Toc76504733"/>
      <w:r w:rsidRPr="00A46FD9">
        <w:lastRenderedPageBreak/>
        <w:t>4.8.1a.1</w:t>
      </w:r>
      <w:r w:rsidRPr="00A46FD9">
        <w:tab/>
        <w:t>NTC1a generation</w:t>
      </w:r>
      <w:bookmarkEnd w:id="496"/>
      <w:bookmarkEnd w:id="497"/>
      <w:bookmarkEnd w:id="498"/>
      <w:bookmarkEnd w:id="499"/>
      <w:bookmarkEnd w:id="500"/>
      <w:bookmarkEnd w:id="501"/>
      <w:bookmarkEnd w:id="502"/>
      <w:bookmarkEnd w:id="503"/>
      <w:bookmarkEnd w:id="504"/>
      <w:bookmarkEnd w:id="505"/>
      <w:bookmarkEnd w:id="506"/>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507" w:name="_Toc21097806"/>
      <w:bookmarkStart w:id="508" w:name="_Toc29765368"/>
      <w:bookmarkStart w:id="509" w:name="_Toc37180850"/>
      <w:bookmarkStart w:id="510" w:name="_Toc37181294"/>
      <w:bookmarkStart w:id="511" w:name="_Toc37181738"/>
      <w:bookmarkStart w:id="512" w:name="_Toc45881803"/>
      <w:bookmarkStart w:id="513" w:name="_Toc52560036"/>
      <w:bookmarkStart w:id="514" w:name="_Toc61113986"/>
      <w:bookmarkStart w:id="515" w:name="_Toc67912491"/>
      <w:bookmarkStart w:id="516" w:name="_Toc74903360"/>
      <w:bookmarkStart w:id="517" w:name="_Toc76504734"/>
      <w:r w:rsidRPr="00A46FD9">
        <w:t>4.8.1a.2</w:t>
      </w:r>
      <w:r w:rsidRPr="00A46FD9">
        <w:tab/>
        <w:t>NTC1 power allocation</w:t>
      </w:r>
      <w:bookmarkEnd w:id="507"/>
      <w:bookmarkEnd w:id="508"/>
      <w:bookmarkEnd w:id="509"/>
      <w:bookmarkEnd w:id="510"/>
      <w:bookmarkEnd w:id="511"/>
      <w:bookmarkEnd w:id="512"/>
      <w:bookmarkEnd w:id="513"/>
      <w:bookmarkEnd w:id="514"/>
      <w:bookmarkEnd w:id="515"/>
      <w:bookmarkEnd w:id="516"/>
      <w:bookmarkEnd w:id="517"/>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518" w:name="_Toc21097807"/>
      <w:bookmarkStart w:id="519" w:name="_Toc29765369"/>
      <w:bookmarkStart w:id="520" w:name="_Toc37180851"/>
      <w:bookmarkStart w:id="521" w:name="_Toc37181295"/>
      <w:bookmarkStart w:id="522" w:name="_Toc37181739"/>
      <w:bookmarkStart w:id="523" w:name="_Toc45881804"/>
      <w:bookmarkStart w:id="524" w:name="_Toc52560037"/>
      <w:bookmarkStart w:id="525" w:name="_Toc61113987"/>
      <w:bookmarkStart w:id="526" w:name="_Toc67912492"/>
      <w:bookmarkStart w:id="527" w:name="_Toc74903361"/>
      <w:bookmarkStart w:id="528" w:name="_Toc76504735"/>
      <w:r w:rsidRPr="00A46FD9">
        <w:t>4.8.2</w:t>
      </w:r>
      <w:r w:rsidRPr="00A46FD9">
        <w:tab/>
        <w:t>TC2: E-UTRA multicarrier operation</w:t>
      </w:r>
      <w:bookmarkEnd w:id="518"/>
      <w:bookmarkEnd w:id="519"/>
      <w:bookmarkEnd w:id="520"/>
      <w:bookmarkEnd w:id="521"/>
      <w:bookmarkEnd w:id="522"/>
      <w:bookmarkEnd w:id="523"/>
      <w:bookmarkEnd w:id="524"/>
      <w:bookmarkEnd w:id="525"/>
      <w:bookmarkEnd w:id="526"/>
      <w:bookmarkEnd w:id="527"/>
      <w:bookmarkEnd w:id="52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529" w:name="_Toc21097808"/>
      <w:bookmarkStart w:id="530" w:name="_Toc29765370"/>
      <w:bookmarkStart w:id="531" w:name="_Toc37180852"/>
      <w:bookmarkStart w:id="532" w:name="_Toc37181296"/>
      <w:bookmarkStart w:id="533" w:name="_Toc37181740"/>
      <w:bookmarkStart w:id="534" w:name="_Toc45881805"/>
      <w:bookmarkStart w:id="535" w:name="_Toc52560038"/>
      <w:bookmarkStart w:id="536" w:name="_Toc61113988"/>
      <w:bookmarkStart w:id="537" w:name="_Toc67912493"/>
      <w:bookmarkStart w:id="538" w:name="_Toc74903362"/>
      <w:bookmarkStart w:id="539" w:name="_Toc76504736"/>
      <w:r w:rsidRPr="00A46FD9">
        <w:t>4.8.2.1</w:t>
      </w:r>
      <w:r w:rsidRPr="00A46FD9">
        <w:tab/>
        <w:t>TC2 generation</w:t>
      </w:r>
      <w:bookmarkEnd w:id="529"/>
      <w:bookmarkEnd w:id="530"/>
      <w:bookmarkEnd w:id="531"/>
      <w:bookmarkEnd w:id="532"/>
      <w:bookmarkEnd w:id="533"/>
      <w:bookmarkEnd w:id="534"/>
      <w:bookmarkEnd w:id="535"/>
      <w:bookmarkEnd w:id="536"/>
      <w:bookmarkEnd w:id="537"/>
      <w:bookmarkEnd w:id="538"/>
      <w:bookmarkEnd w:id="539"/>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540" w:name="_Toc21097809"/>
      <w:bookmarkStart w:id="541" w:name="_Toc29765371"/>
      <w:bookmarkStart w:id="542" w:name="_Toc37180853"/>
      <w:bookmarkStart w:id="543" w:name="_Toc37181297"/>
      <w:bookmarkStart w:id="544" w:name="_Toc37181741"/>
      <w:bookmarkStart w:id="545" w:name="_Toc45881806"/>
      <w:bookmarkStart w:id="546" w:name="_Toc52560039"/>
      <w:bookmarkStart w:id="547" w:name="_Toc61113989"/>
      <w:bookmarkStart w:id="548" w:name="_Toc67912494"/>
      <w:bookmarkStart w:id="549" w:name="_Toc74903363"/>
      <w:bookmarkStart w:id="550" w:name="_Toc76504737"/>
      <w:r w:rsidRPr="00A46FD9">
        <w:t>4.8.2.2</w:t>
      </w:r>
      <w:r w:rsidRPr="00A46FD9">
        <w:tab/>
        <w:t>TC2 power allocation</w:t>
      </w:r>
      <w:bookmarkEnd w:id="540"/>
      <w:bookmarkEnd w:id="541"/>
      <w:bookmarkEnd w:id="542"/>
      <w:bookmarkEnd w:id="543"/>
      <w:bookmarkEnd w:id="544"/>
      <w:bookmarkEnd w:id="545"/>
      <w:bookmarkEnd w:id="546"/>
      <w:bookmarkEnd w:id="547"/>
      <w:bookmarkEnd w:id="548"/>
      <w:bookmarkEnd w:id="549"/>
      <w:bookmarkEnd w:id="550"/>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551" w:name="_Toc21097810"/>
      <w:bookmarkStart w:id="552" w:name="_Toc29765372"/>
      <w:bookmarkStart w:id="553" w:name="_Toc37180854"/>
      <w:bookmarkStart w:id="554" w:name="_Toc37181298"/>
      <w:bookmarkStart w:id="555" w:name="_Toc37181742"/>
      <w:bookmarkStart w:id="556" w:name="_Toc45881807"/>
      <w:bookmarkStart w:id="557" w:name="_Toc52560040"/>
      <w:bookmarkStart w:id="558" w:name="_Toc61113990"/>
      <w:bookmarkStart w:id="559" w:name="_Toc67912495"/>
      <w:bookmarkStart w:id="560" w:name="_Toc74903364"/>
      <w:bookmarkStart w:id="561" w:name="_Toc76504738"/>
      <w:r w:rsidRPr="00A46FD9">
        <w:t>4.8.2a</w:t>
      </w:r>
      <w:r w:rsidRPr="00A46FD9">
        <w:tab/>
        <w:t>NTC2: E-UTRA multicarrier non-contiguous operation</w:t>
      </w:r>
      <w:bookmarkEnd w:id="551"/>
      <w:bookmarkEnd w:id="552"/>
      <w:bookmarkEnd w:id="553"/>
      <w:bookmarkEnd w:id="554"/>
      <w:bookmarkEnd w:id="555"/>
      <w:bookmarkEnd w:id="556"/>
      <w:bookmarkEnd w:id="557"/>
      <w:bookmarkEnd w:id="558"/>
      <w:bookmarkEnd w:id="559"/>
      <w:bookmarkEnd w:id="560"/>
      <w:bookmarkEnd w:id="561"/>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562" w:name="_Toc21097811"/>
      <w:bookmarkStart w:id="563" w:name="_Toc29765373"/>
      <w:bookmarkStart w:id="564" w:name="_Toc37180855"/>
      <w:bookmarkStart w:id="565" w:name="_Toc37181299"/>
      <w:bookmarkStart w:id="566" w:name="_Toc37181743"/>
      <w:bookmarkStart w:id="567" w:name="_Toc45881808"/>
      <w:bookmarkStart w:id="568" w:name="_Toc52560041"/>
      <w:bookmarkStart w:id="569" w:name="_Toc61113991"/>
      <w:bookmarkStart w:id="570" w:name="_Toc67912496"/>
      <w:bookmarkStart w:id="571" w:name="_Toc74903365"/>
      <w:bookmarkStart w:id="572" w:name="_Toc76504739"/>
      <w:r w:rsidRPr="00A46FD9">
        <w:lastRenderedPageBreak/>
        <w:t>4.8.2a.1</w:t>
      </w:r>
      <w:r w:rsidRPr="00A46FD9">
        <w:tab/>
        <w:t>NTC2 generation</w:t>
      </w:r>
      <w:bookmarkEnd w:id="562"/>
      <w:bookmarkEnd w:id="563"/>
      <w:bookmarkEnd w:id="564"/>
      <w:bookmarkEnd w:id="565"/>
      <w:bookmarkEnd w:id="566"/>
      <w:bookmarkEnd w:id="567"/>
      <w:bookmarkEnd w:id="568"/>
      <w:bookmarkEnd w:id="569"/>
      <w:bookmarkEnd w:id="570"/>
      <w:bookmarkEnd w:id="571"/>
      <w:bookmarkEnd w:id="572"/>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573" w:name="_Toc21097812"/>
      <w:bookmarkStart w:id="574" w:name="_Toc29765374"/>
      <w:bookmarkStart w:id="575" w:name="_Toc37180856"/>
      <w:bookmarkStart w:id="576" w:name="_Toc37181300"/>
      <w:bookmarkStart w:id="577" w:name="_Toc37181744"/>
      <w:bookmarkStart w:id="578" w:name="_Toc45881809"/>
      <w:bookmarkStart w:id="579" w:name="_Toc52560042"/>
      <w:bookmarkStart w:id="580" w:name="_Toc61113992"/>
      <w:bookmarkStart w:id="581" w:name="_Toc67912497"/>
      <w:bookmarkStart w:id="582" w:name="_Toc74903366"/>
      <w:bookmarkStart w:id="583" w:name="_Toc76504740"/>
      <w:r w:rsidRPr="00A46FD9">
        <w:t>4.8.2a.2</w:t>
      </w:r>
      <w:r w:rsidRPr="00A46FD9">
        <w:tab/>
        <w:t>NTC2 power allocation</w:t>
      </w:r>
      <w:bookmarkEnd w:id="573"/>
      <w:bookmarkEnd w:id="574"/>
      <w:bookmarkEnd w:id="575"/>
      <w:bookmarkEnd w:id="576"/>
      <w:bookmarkEnd w:id="577"/>
      <w:bookmarkEnd w:id="578"/>
      <w:bookmarkEnd w:id="579"/>
      <w:bookmarkEnd w:id="580"/>
      <w:bookmarkEnd w:id="581"/>
      <w:bookmarkEnd w:id="582"/>
      <w:bookmarkEnd w:id="5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584" w:name="_Toc21097813"/>
      <w:bookmarkStart w:id="585" w:name="_Toc29765375"/>
      <w:bookmarkStart w:id="586" w:name="_Toc37180857"/>
      <w:bookmarkStart w:id="587" w:name="_Toc37181301"/>
      <w:bookmarkStart w:id="588" w:name="_Toc37181745"/>
      <w:bookmarkStart w:id="589" w:name="_Toc45881810"/>
      <w:bookmarkStart w:id="590" w:name="_Toc52560043"/>
      <w:bookmarkStart w:id="591" w:name="_Toc61113993"/>
      <w:bookmarkStart w:id="592" w:name="_Toc67912498"/>
      <w:bookmarkStart w:id="593" w:name="_Toc74903367"/>
      <w:bookmarkStart w:id="594" w:name="_Toc76504741"/>
      <w:r w:rsidRPr="00A46FD9">
        <w:t>4.8.3</w:t>
      </w:r>
      <w:r w:rsidRPr="00A46FD9">
        <w:tab/>
        <w:t>TC3: UTRA and E-UTRA multi RAT operation</w:t>
      </w:r>
      <w:bookmarkEnd w:id="584"/>
      <w:bookmarkEnd w:id="585"/>
      <w:bookmarkEnd w:id="586"/>
      <w:bookmarkEnd w:id="587"/>
      <w:bookmarkEnd w:id="588"/>
      <w:bookmarkEnd w:id="589"/>
      <w:bookmarkEnd w:id="590"/>
      <w:bookmarkEnd w:id="591"/>
      <w:bookmarkEnd w:id="592"/>
      <w:bookmarkEnd w:id="593"/>
      <w:bookmarkEnd w:id="59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595" w:name="_Toc21097814"/>
      <w:bookmarkStart w:id="596" w:name="_Toc29765376"/>
      <w:bookmarkStart w:id="597" w:name="_Toc37180858"/>
      <w:bookmarkStart w:id="598" w:name="_Toc37181302"/>
      <w:bookmarkStart w:id="599" w:name="_Toc37181746"/>
      <w:bookmarkStart w:id="600" w:name="_Toc45881811"/>
      <w:bookmarkStart w:id="601" w:name="_Toc52560044"/>
      <w:bookmarkStart w:id="602" w:name="_Toc61113994"/>
      <w:bookmarkStart w:id="603" w:name="_Toc67912499"/>
      <w:bookmarkStart w:id="604" w:name="_Toc74903368"/>
      <w:bookmarkStart w:id="605" w:name="_Toc76504742"/>
      <w:r w:rsidRPr="00A46FD9">
        <w:t>4.8.3.1</w:t>
      </w:r>
      <w:r w:rsidRPr="00A46FD9">
        <w:tab/>
        <w:t>TC3a generation</w:t>
      </w:r>
      <w:bookmarkEnd w:id="595"/>
      <w:bookmarkEnd w:id="596"/>
      <w:bookmarkEnd w:id="597"/>
      <w:bookmarkEnd w:id="598"/>
      <w:bookmarkEnd w:id="599"/>
      <w:bookmarkEnd w:id="600"/>
      <w:bookmarkEnd w:id="601"/>
      <w:bookmarkEnd w:id="602"/>
      <w:bookmarkEnd w:id="603"/>
      <w:bookmarkEnd w:id="604"/>
      <w:bookmarkEnd w:id="605"/>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606" w:name="_Toc21097815"/>
      <w:bookmarkStart w:id="607" w:name="_Toc29765377"/>
      <w:bookmarkStart w:id="608" w:name="_Toc37180859"/>
      <w:bookmarkStart w:id="609" w:name="_Toc37181303"/>
      <w:bookmarkStart w:id="610" w:name="_Toc37181747"/>
      <w:bookmarkStart w:id="611" w:name="_Toc45881812"/>
      <w:bookmarkStart w:id="612" w:name="_Toc52560045"/>
      <w:bookmarkStart w:id="613" w:name="_Toc61113995"/>
      <w:bookmarkStart w:id="614" w:name="_Toc67912500"/>
      <w:bookmarkStart w:id="615" w:name="_Toc74903369"/>
      <w:bookmarkStart w:id="616" w:name="_Toc76504743"/>
      <w:r w:rsidRPr="00A46FD9">
        <w:lastRenderedPageBreak/>
        <w:t>4.8.3.2</w:t>
      </w:r>
      <w:r w:rsidRPr="00A46FD9">
        <w:tab/>
        <w:t>TC3b generation</w:t>
      </w:r>
      <w:bookmarkEnd w:id="606"/>
      <w:bookmarkEnd w:id="607"/>
      <w:bookmarkEnd w:id="608"/>
      <w:bookmarkEnd w:id="609"/>
      <w:bookmarkEnd w:id="610"/>
      <w:bookmarkEnd w:id="611"/>
      <w:bookmarkEnd w:id="612"/>
      <w:bookmarkEnd w:id="613"/>
      <w:bookmarkEnd w:id="614"/>
      <w:bookmarkEnd w:id="615"/>
      <w:bookmarkEnd w:id="616"/>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617" w:name="_Toc21097816"/>
      <w:bookmarkStart w:id="618" w:name="_Toc29765378"/>
      <w:bookmarkStart w:id="619" w:name="_Toc37180860"/>
      <w:bookmarkStart w:id="620" w:name="_Toc37181304"/>
      <w:bookmarkStart w:id="621" w:name="_Toc37181748"/>
      <w:bookmarkStart w:id="622" w:name="_Toc45881813"/>
      <w:bookmarkStart w:id="623" w:name="_Toc52560046"/>
      <w:bookmarkStart w:id="624" w:name="_Toc61113996"/>
      <w:bookmarkStart w:id="625" w:name="_Toc67912501"/>
      <w:bookmarkStart w:id="626" w:name="_Toc74903370"/>
      <w:bookmarkStart w:id="627" w:name="_Toc76504744"/>
      <w:r w:rsidRPr="00A46FD9">
        <w:t>4.8.3.3</w:t>
      </w:r>
      <w:r w:rsidRPr="00A46FD9">
        <w:tab/>
        <w:t>TC3 power allocation</w:t>
      </w:r>
      <w:bookmarkEnd w:id="617"/>
      <w:bookmarkEnd w:id="618"/>
      <w:bookmarkEnd w:id="619"/>
      <w:bookmarkEnd w:id="620"/>
      <w:bookmarkEnd w:id="621"/>
      <w:bookmarkEnd w:id="622"/>
      <w:bookmarkEnd w:id="623"/>
      <w:bookmarkEnd w:id="624"/>
      <w:bookmarkEnd w:id="625"/>
      <w:bookmarkEnd w:id="626"/>
      <w:bookmarkEnd w:id="627"/>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628" w:name="_Toc21097817"/>
      <w:bookmarkStart w:id="629" w:name="_Toc29765379"/>
      <w:bookmarkStart w:id="630" w:name="_Toc37180861"/>
      <w:bookmarkStart w:id="631" w:name="_Toc37181305"/>
      <w:bookmarkStart w:id="632" w:name="_Toc37181749"/>
      <w:bookmarkStart w:id="633" w:name="_Toc45881814"/>
      <w:bookmarkStart w:id="634" w:name="_Toc52560047"/>
      <w:bookmarkStart w:id="635" w:name="_Toc61113997"/>
      <w:bookmarkStart w:id="636" w:name="_Toc67912502"/>
      <w:bookmarkStart w:id="637" w:name="_Toc74903371"/>
      <w:bookmarkStart w:id="638" w:name="_Toc76504745"/>
      <w:r w:rsidRPr="00A46FD9">
        <w:t>4.8.3a</w:t>
      </w:r>
      <w:r w:rsidRPr="00A46FD9">
        <w:tab/>
        <w:t>NTC3: UTRA and E-UTRA multi RAT non-contiguous operation</w:t>
      </w:r>
      <w:bookmarkEnd w:id="628"/>
      <w:bookmarkEnd w:id="629"/>
      <w:bookmarkEnd w:id="630"/>
      <w:bookmarkEnd w:id="631"/>
      <w:bookmarkEnd w:id="632"/>
      <w:bookmarkEnd w:id="633"/>
      <w:bookmarkEnd w:id="634"/>
      <w:bookmarkEnd w:id="635"/>
      <w:bookmarkEnd w:id="636"/>
      <w:bookmarkEnd w:id="637"/>
      <w:bookmarkEnd w:id="638"/>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639" w:name="_Toc21097818"/>
      <w:bookmarkStart w:id="640" w:name="_Toc29765380"/>
      <w:bookmarkStart w:id="641" w:name="_Toc37180862"/>
      <w:bookmarkStart w:id="642" w:name="_Toc37181306"/>
      <w:bookmarkStart w:id="643" w:name="_Toc37181750"/>
      <w:bookmarkStart w:id="644" w:name="_Toc45881815"/>
      <w:bookmarkStart w:id="645" w:name="_Toc52560048"/>
      <w:bookmarkStart w:id="646" w:name="_Toc61113998"/>
      <w:bookmarkStart w:id="647" w:name="_Toc67912503"/>
      <w:bookmarkStart w:id="648" w:name="_Toc74903372"/>
      <w:bookmarkStart w:id="649" w:name="_Toc76504746"/>
      <w:r w:rsidRPr="00A46FD9">
        <w:t>4.8.3a.1</w:t>
      </w:r>
      <w:r w:rsidRPr="00A46FD9">
        <w:tab/>
        <w:t>NTC3a generation</w:t>
      </w:r>
      <w:bookmarkEnd w:id="639"/>
      <w:bookmarkEnd w:id="640"/>
      <w:bookmarkEnd w:id="641"/>
      <w:bookmarkEnd w:id="642"/>
      <w:bookmarkEnd w:id="643"/>
      <w:bookmarkEnd w:id="644"/>
      <w:bookmarkEnd w:id="645"/>
      <w:bookmarkEnd w:id="646"/>
      <w:bookmarkEnd w:id="647"/>
      <w:bookmarkEnd w:id="648"/>
      <w:bookmarkEnd w:id="649"/>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650" w:name="_Toc21097819"/>
      <w:bookmarkStart w:id="651" w:name="_Toc29765381"/>
      <w:bookmarkStart w:id="652" w:name="_Toc37180863"/>
      <w:bookmarkStart w:id="653" w:name="_Toc37181307"/>
      <w:bookmarkStart w:id="654" w:name="_Toc37181751"/>
      <w:bookmarkStart w:id="655" w:name="_Toc45881816"/>
      <w:bookmarkStart w:id="656" w:name="_Toc52560049"/>
      <w:bookmarkStart w:id="657" w:name="_Toc61113999"/>
      <w:bookmarkStart w:id="658" w:name="_Toc67912504"/>
      <w:bookmarkStart w:id="659" w:name="_Toc74903373"/>
      <w:bookmarkStart w:id="660" w:name="_Toc76504747"/>
      <w:r w:rsidRPr="00A46FD9">
        <w:t>4.8.3a.2</w:t>
      </w:r>
      <w:r w:rsidRPr="00A46FD9">
        <w:tab/>
        <w:t>NTC3 power allocation</w:t>
      </w:r>
      <w:bookmarkEnd w:id="650"/>
      <w:bookmarkEnd w:id="651"/>
      <w:bookmarkEnd w:id="652"/>
      <w:bookmarkEnd w:id="653"/>
      <w:bookmarkEnd w:id="654"/>
      <w:bookmarkEnd w:id="655"/>
      <w:bookmarkEnd w:id="656"/>
      <w:bookmarkEnd w:id="657"/>
      <w:bookmarkEnd w:id="658"/>
      <w:bookmarkEnd w:id="659"/>
      <w:bookmarkEnd w:id="660"/>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661" w:name="_Toc21097820"/>
      <w:bookmarkStart w:id="662" w:name="_Toc29765382"/>
      <w:bookmarkStart w:id="663" w:name="_Toc37180864"/>
      <w:bookmarkStart w:id="664" w:name="_Toc37181308"/>
      <w:bookmarkStart w:id="665" w:name="_Toc37181752"/>
      <w:bookmarkStart w:id="666" w:name="_Toc45881817"/>
      <w:bookmarkStart w:id="667" w:name="_Toc52560050"/>
      <w:bookmarkStart w:id="668" w:name="_Toc61114000"/>
      <w:bookmarkStart w:id="669" w:name="_Toc67912505"/>
      <w:bookmarkStart w:id="670" w:name="_Toc74903374"/>
      <w:bookmarkStart w:id="671" w:name="_Toc76504748"/>
      <w:r w:rsidRPr="00A46FD9">
        <w:t>4.8.4</w:t>
      </w:r>
      <w:r w:rsidRPr="00A46FD9">
        <w:tab/>
        <w:t>TC4: BC2 transmitter operation</w:t>
      </w:r>
      <w:bookmarkEnd w:id="661"/>
      <w:bookmarkEnd w:id="662"/>
      <w:bookmarkEnd w:id="663"/>
      <w:bookmarkEnd w:id="664"/>
      <w:bookmarkEnd w:id="665"/>
      <w:bookmarkEnd w:id="666"/>
      <w:bookmarkEnd w:id="667"/>
      <w:bookmarkEnd w:id="668"/>
      <w:bookmarkEnd w:id="669"/>
      <w:bookmarkEnd w:id="670"/>
      <w:bookmarkEnd w:id="671"/>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672" w:name="_Toc21097821"/>
      <w:bookmarkStart w:id="673" w:name="_Toc29765383"/>
      <w:bookmarkStart w:id="674" w:name="_Toc37180865"/>
      <w:bookmarkStart w:id="675" w:name="_Toc37181309"/>
      <w:bookmarkStart w:id="676" w:name="_Toc37181753"/>
      <w:bookmarkStart w:id="677" w:name="_Toc45881818"/>
      <w:bookmarkStart w:id="678" w:name="_Toc52560051"/>
      <w:bookmarkStart w:id="679" w:name="_Toc61114001"/>
      <w:bookmarkStart w:id="680" w:name="_Toc67912506"/>
      <w:bookmarkStart w:id="681" w:name="_Toc74903375"/>
      <w:bookmarkStart w:id="682" w:name="_Toc76504749"/>
      <w:r w:rsidRPr="00A46FD9">
        <w:t>4.8.4.1</w:t>
      </w:r>
      <w:r w:rsidRPr="00A46FD9">
        <w:tab/>
        <w:t>TC4a generation</w:t>
      </w:r>
      <w:bookmarkEnd w:id="672"/>
      <w:bookmarkEnd w:id="673"/>
      <w:bookmarkEnd w:id="674"/>
      <w:bookmarkEnd w:id="675"/>
      <w:bookmarkEnd w:id="676"/>
      <w:bookmarkEnd w:id="677"/>
      <w:bookmarkEnd w:id="678"/>
      <w:bookmarkEnd w:id="679"/>
      <w:bookmarkEnd w:id="680"/>
      <w:bookmarkEnd w:id="681"/>
      <w:bookmarkEnd w:id="68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683" w:name="_Toc21097822"/>
      <w:bookmarkStart w:id="684" w:name="_Toc29765384"/>
      <w:bookmarkStart w:id="685" w:name="_Toc37180866"/>
      <w:bookmarkStart w:id="686" w:name="_Toc37181310"/>
      <w:bookmarkStart w:id="687" w:name="_Toc37181754"/>
      <w:bookmarkStart w:id="688" w:name="_Toc45881819"/>
      <w:bookmarkStart w:id="689" w:name="_Toc52560052"/>
      <w:bookmarkStart w:id="690" w:name="_Toc61114002"/>
      <w:bookmarkStart w:id="691" w:name="_Toc67912507"/>
      <w:bookmarkStart w:id="692" w:name="_Toc74903376"/>
      <w:bookmarkStart w:id="693" w:name="_Toc76504750"/>
      <w:r w:rsidRPr="00A46FD9">
        <w:t>4.8.4.2</w:t>
      </w:r>
      <w:r w:rsidRPr="00A46FD9">
        <w:tab/>
        <w:t>TC4b generation</w:t>
      </w:r>
      <w:bookmarkEnd w:id="683"/>
      <w:bookmarkEnd w:id="684"/>
      <w:bookmarkEnd w:id="685"/>
      <w:bookmarkEnd w:id="686"/>
      <w:bookmarkEnd w:id="687"/>
      <w:bookmarkEnd w:id="688"/>
      <w:bookmarkEnd w:id="689"/>
      <w:bookmarkEnd w:id="690"/>
      <w:bookmarkEnd w:id="691"/>
      <w:bookmarkEnd w:id="692"/>
      <w:bookmarkEnd w:id="693"/>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694" w:name="_Toc21097823"/>
      <w:bookmarkStart w:id="695" w:name="_Toc29765385"/>
      <w:bookmarkStart w:id="696" w:name="_Toc37180867"/>
      <w:bookmarkStart w:id="697" w:name="_Toc37181311"/>
      <w:bookmarkStart w:id="698" w:name="_Toc37181755"/>
      <w:bookmarkStart w:id="699" w:name="_Toc45881820"/>
      <w:bookmarkStart w:id="700" w:name="_Toc52560053"/>
      <w:bookmarkStart w:id="701" w:name="_Toc61114003"/>
      <w:bookmarkStart w:id="702" w:name="_Toc67912508"/>
      <w:bookmarkStart w:id="703" w:name="_Toc74903377"/>
      <w:bookmarkStart w:id="704" w:name="_Toc76504751"/>
      <w:r w:rsidRPr="00A46FD9">
        <w:t>4.8.4.3</w:t>
      </w:r>
      <w:r w:rsidRPr="00A46FD9">
        <w:tab/>
        <w:t>TC4c generation</w:t>
      </w:r>
      <w:bookmarkEnd w:id="694"/>
      <w:bookmarkEnd w:id="695"/>
      <w:bookmarkEnd w:id="696"/>
      <w:bookmarkEnd w:id="697"/>
      <w:bookmarkEnd w:id="698"/>
      <w:bookmarkEnd w:id="699"/>
      <w:bookmarkEnd w:id="700"/>
      <w:bookmarkEnd w:id="701"/>
      <w:bookmarkEnd w:id="702"/>
      <w:bookmarkEnd w:id="703"/>
      <w:bookmarkEnd w:id="704"/>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705" w:name="_Toc21097824"/>
      <w:bookmarkStart w:id="706" w:name="_Toc29765386"/>
      <w:bookmarkStart w:id="707" w:name="_Toc37180868"/>
      <w:bookmarkStart w:id="708" w:name="_Toc37181312"/>
      <w:bookmarkStart w:id="709" w:name="_Toc37181756"/>
      <w:bookmarkStart w:id="710" w:name="_Toc45881821"/>
      <w:bookmarkStart w:id="711" w:name="_Toc52560054"/>
      <w:bookmarkStart w:id="712" w:name="_Toc61114004"/>
      <w:bookmarkStart w:id="713" w:name="_Toc67912509"/>
      <w:bookmarkStart w:id="714" w:name="_Toc74903378"/>
      <w:bookmarkStart w:id="715" w:name="_Toc76504752"/>
      <w:r w:rsidRPr="00A46FD9">
        <w:t>4.8.4.4</w:t>
      </w:r>
      <w:r w:rsidRPr="00A46FD9">
        <w:tab/>
        <w:t>TC4d generation</w:t>
      </w:r>
      <w:bookmarkEnd w:id="705"/>
      <w:bookmarkEnd w:id="706"/>
      <w:bookmarkEnd w:id="707"/>
      <w:bookmarkEnd w:id="708"/>
      <w:bookmarkEnd w:id="709"/>
      <w:bookmarkEnd w:id="710"/>
      <w:bookmarkEnd w:id="711"/>
      <w:bookmarkEnd w:id="712"/>
      <w:bookmarkEnd w:id="713"/>
      <w:bookmarkEnd w:id="714"/>
      <w:bookmarkEnd w:id="71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716" w:name="_Toc21097825"/>
      <w:bookmarkStart w:id="717" w:name="_Toc29765387"/>
      <w:bookmarkStart w:id="718" w:name="_Toc37180869"/>
      <w:bookmarkStart w:id="719" w:name="_Toc37181313"/>
      <w:bookmarkStart w:id="720" w:name="_Toc37181757"/>
      <w:bookmarkStart w:id="721" w:name="_Toc45881822"/>
      <w:bookmarkStart w:id="722" w:name="_Toc52560055"/>
      <w:bookmarkStart w:id="723" w:name="_Toc61114005"/>
      <w:bookmarkStart w:id="724" w:name="_Toc67912510"/>
      <w:bookmarkStart w:id="725" w:name="_Toc74903379"/>
      <w:bookmarkStart w:id="726" w:name="_Toc76504753"/>
      <w:r w:rsidRPr="00A46FD9">
        <w:t>4.8.4.5</w:t>
      </w:r>
      <w:r w:rsidRPr="00A46FD9">
        <w:tab/>
        <w:t>TC4e generation</w:t>
      </w:r>
      <w:bookmarkEnd w:id="716"/>
      <w:bookmarkEnd w:id="717"/>
      <w:bookmarkEnd w:id="718"/>
      <w:bookmarkEnd w:id="719"/>
      <w:bookmarkEnd w:id="720"/>
      <w:bookmarkEnd w:id="721"/>
      <w:bookmarkEnd w:id="722"/>
      <w:bookmarkEnd w:id="723"/>
      <w:bookmarkEnd w:id="724"/>
      <w:bookmarkEnd w:id="725"/>
      <w:bookmarkEnd w:id="72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727" w:name="_Toc21097826"/>
      <w:bookmarkStart w:id="728" w:name="_Toc29765388"/>
      <w:bookmarkStart w:id="729" w:name="_Toc37180870"/>
      <w:bookmarkStart w:id="730" w:name="_Toc37181314"/>
      <w:bookmarkStart w:id="731" w:name="_Toc37181758"/>
      <w:bookmarkStart w:id="732" w:name="_Toc45881823"/>
      <w:bookmarkStart w:id="733" w:name="_Toc52560056"/>
      <w:bookmarkStart w:id="734" w:name="_Toc61114006"/>
      <w:bookmarkStart w:id="735" w:name="_Toc67912511"/>
      <w:bookmarkStart w:id="736" w:name="_Toc74903380"/>
      <w:bookmarkStart w:id="737" w:name="_Toc76504754"/>
      <w:r w:rsidRPr="00A46FD9">
        <w:t>4.8.4.6</w:t>
      </w:r>
      <w:r w:rsidRPr="00A46FD9">
        <w:tab/>
        <w:t>TC4 power allocation</w:t>
      </w:r>
      <w:bookmarkEnd w:id="727"/>
      <w:bookmarkEnd w:id="728"/>
      <w:bookmarkEnd w:id="729"/>
      <w:bookmarkEnd w:id="730"/>
      <w:bookmarkEnd w:id="731"/>
      <w:bookmarkEnd w:id="732"/>
      <w:bookmarkEnd w:id="733"/>
      <w:bookmarkEnd w:id="734"/>
      <w:bookmarkEnd w:id="735"/>
      <w:bookmarkEnd w:id="736"/>
      <w:bookmarkEnd w:id="737"/>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738" w:name="_Toc21097827"/>
      <w:bookmarkStart w:id="739" w:name="_Toc29765389"/>
      <w:bookmarkStart w:id="740" w:name="_Toc37180871"/>
      <w:bookmarkStart w:id="741" w:name="_Toc37181315"/>
      <w:bookmarkStart w:id="742" w:name="_Toc37181759"/>
      <w:bookmarkStart w:id="743" w:name="_Toc45881824"/>
      <w:bookmarkStart w:id="744" w:name="_Toc52560057"/>
      <w:bookmarkStart w:id="745" w:name="_Toc61114007"/>
      <w:bookmarkStart w:id="746" w:name="_Toc67912512"/>
      <w:bookmarkStart w:id="747" w:name="_Toc74903381"/>
      <w:bookmarkStart w:id="748" w:name="_Toc76504755"/>
      <w:r w:rsidRPr="00A46FD9">
        <w:t>4.8.4a</w:t>
      </w:r>
      <w:r w:rsidRPr="00A46FD9">
        <w:tab/>
        <w:t>NTC4: Non-contiguous multi RAT operations with GSM for the transmitter</w:t>
      </w:r>
      <w:bookmarkEnd w:id="738"/>
      <w:bookmarkEnd w:id="739"/>
      <w:bookmarkEnd w:id="740"/>
      <w:bookmarkEnd w:id="741"/>
      <w:bookmarkEnd w:id="742"/>
      <w:bookmarkEnd w:id="743"/>
      <w:bookmarkEnd w:id="744"/>
      <w:bookmarkEnd w:id="745"/>
      <w:bookmarkEnd w:id="746"/>
      <w:bookmarkEnd w:id="747"/>
      <w:bookmarkEnd w:id="74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749" w:name="_Toc21097828"/>
      <w:bookmarkStart w:id="750" w:name="_Toc29765390"/>
      <w:bookmarkStart w:id="751" w:name="_Toc37180872"/>
      <w:bookmarkStart w:id="752" w:name="_Toc37181316"/>
      <w:bookmarkStart w:id="753" w:name="_Toc37181760"/>
      <w:bookmarkStart w:id="754" w:name="_Toc45881825"/>
      <w:bookmarkStart w:id="755" w:name="_Toc52560058"/>
      <w:bookmarkStart w:id="756" w:name="_Toc61114008"/>
      <w:bookmarkStart w:id="757" w:name="_Toc67912513"/>
      <w:bookmarkStart w:id="758" w:name="_Toc74903382"/>
      <w:bookmarkStart w:id="759" w:name="_Toc76504756"/>
      <w:r w:rsidRPr="00A46FD9">
        <w:t>4.8.4a.1</w:t>
      </w:r>
      <w:r w:rsidRPr="00A46FD9">
        <w:tab/>
        <w:t>NTC4a generation</w:t>
      </w:r>
      <w:bookmarkEnd w:id="749"/>
      <w:bookmarkEnd w:id="750"/>
      <w:bookmarkEnd w:id="751"/>
      <w:bookmarkEnd w:id="752"/>
      <w:bookmarkEnd w:id="753"/>
      <w:bookmarkEnd w:id="754"/>
      <w:bookmarkEnd w:id="755"/>
      <w:bookmarkEnd w:id="756"/>
      <w:bookmarkEnd w:id="757"/>
      <w:bookmarkEnd w:id="758"/>
      <w:bookmarkEnd w:id="759"/>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760" w:name="_Toc21097829"/>
      <w:bookmarkStart w:id="761" w:name="_Toc29765391"/>
      <w:bookmarkStart w:id="762" w:name="_Toc37180873"/>
      <w:bookmarkStart w:id="763" w:name="_Toc37181317"/>
      <w:bookmarkStart w:id="764" w:name="_Toc37181761"/>
      <w:bookmarkStart w:id="765" w:name="_Toc45881826"/>
      <w:bookmarkStart w:id="766" w:name="_Toc52560059"/>
      <w:bookmarkStart w:id="767" w:name="_Toc61114009"/>
      <w:bookmarkStart w:id="768" w:name="_Toc67912514"/>
      <w:bookmarkStart w:id="769" w:name="_Toc74903383"/>
      <w:bookmarkStart w:id="770" w:name="_Toc76504757"/>
      <w:r w:rsidRPr="00A46FD9">
        <w:t>4.8.4a.2</w:t>
      </w:r>
      <w:r w:rsidRPr="00A46FD9">
        <w:tab/>
        <w:t>NTC4b generation</w:t>
      </w:r>
      <w:bookmarkEnd w:id="760"/>
      <w:bookmarkEnd w:id="761"/>
      <w:bookmarkEnd w:id="762"/>
      <w:bookmarkEnd w:id="763"/>
      <w:bookmarkEnd w:id="764"/>
      <w:bookmarkEnd w:id="765"/>
      <w:bookmarkEnd w:id="766"/>
      <w:bookmarkEnd w:id="767"/>
      <w:bookmarkEnd w:id="768"/>
      <w:bookmarkEnd w:id="769"/>
      <w:bookmarkEnd w:id="77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771" w:name="_Toc21097830"/>
      <w:bookmarkStart w:id="772" w:name="_Toc29765392"/>
      <w:bookmarkStart w:id="773" w:name="_Toc37180874"/>
      <w:bookmarkStart w:id="774" w:name="_Toc37181318"/>
      <w:bookmarkStart w:id="775" w:name="_Toc37181762"/>
      <w:bookmarkStart w:id="776" w:name="_Toc45881827"/>
      <w:bookmarkStart w:id="777" w:name="_Toc52560060"/>
      <w:bookmarkStart w:id="778" w:name="_Toc61114010"/>
      <w:bookmarkStart w:id="779" w:name="_Toc67912515"/>
      <w:bookmarkStart w:id="780" w:name="_Toc74903384"/>
      <w:bookmarkStart w:id="781" w:name="_Toc76504758"/>
      <w:r w:rsidRPr="00A46FD9">
        <w:t>4.8.4a.3</w:t>
      </w:r>
      <w:r w:rsidRPr="00A46FD9">
        <w:tab/>
        <w:t>NTC4c generation</w:t>
      </w:r>
      <w:bookmarkEnd w:id="771"/>
      <w:bookmarkEnd w:id="772"/>
      <w:bookmarkEnd w:id="773"/>
      <w:bookmarkEnd w:id="774"/>
      <w:bookmarkEnd w:id="775"/>
      <w:bookmarkEnd w:id="776"/>
      <w:bookmarkEnd w:id="777"/>
      <w:bookmarkEnd w:id="778"/>
      <w:bookmarkEnd w:id="779"/>
      <w:bookmarkEnd w:id="780"/>
      <w:bookmarkEnd w:id="781"/>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782" w:name="_Toc21097831"/>
      <w:bookmarkStart w:id="783" w:name="_Toc29765393"/>
      <w:bookmarkStart w:id="784" w:name="_Toc37180875"/>
      <w:bookmarkStart w:id="785" w:name="_Toc37181319"/>
      <w:bookmarkStart w:id="786" w:name="_Toc37181763"/>
      <w:bookmarkStart w:id="787" w:name="_Toc45881828"/>
      <w:bookmarkStart w:id="788" w:name="_Toc52560061"/>
      <w:bookmarkStart w:id="789" w:name="_Toc61114011"/>
      <w:bookmarkStart w:id="790" w:name="_Toc67912516"/>
      <w:bookmarkStart w:id="791" w:name="_Toc74903385"/>
      <w:bookmarkStart w:id="792" w:name="_Toc76504759"/>
      <w:r w:rsidRPr="00A46FD9">
        <w:t>4.8.4a.4</w:t>
      </w:r>
      <w:r w:rsidRPr="00A46FD9">
        <w:tab/>
        <w:t>NTC4 power allocation</w:t>
      </w:r>
      <w:bookmarkEnd w:id="782"/>
      <w:bookmarkEnd w:id="783"/>
      <w:bookmarkEnd w:id="784"/>
      <w:bookmarkEnd w:id="785"/>
      <w:bookmarkEnd w:id="786"/>
      <w:bookmarkEnd w:id="787"/>
      <w:bookmarkEnd w:id="788"/>
      <w:bookmarkEnd w:id="789"/>
      <w:bookmarkEnd w:id="790"/>
      <w:bookmarkEnd w:id="791"/>
      <w:bookmarkEnd w:id="79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793" w:name="_Toc21097832"/>
      <w:bookmarkStart w:id="794" w:name="_Toc29765394"/>
      <w:bookmarkStart w:id="795" w:name="_Toc37180876"/>
      <w:bookmarkStart w:id="796" w:name="_Toc37181320"/>
      <w:bookmarkStart w:id="797" w:name="_Toc37181764"/>
      <w:bookmarkStart w:id="798" w:name="_Toc45881829"/>
      <w:bookmarkStart w:id="799" w:name="_Toc52560062"/>
      <w:bookmarkStart w:id="800" w:name="_Toc61114012"/>
      <w:bookmarkStart w:id="801" w:name="_Toc67912517"/>
      <w:bookmarkStart w:id="802" w:name="_Toc74903386"/>
      <w:bookmarkStart w:id="803" w:name="_Toc76504760"/>
      <w:r w:rsidRPr="00A46FD9">
        <w:t>4.8.5</w:t>
      </w:r>
      <w:r w:rsidRPr="00A46FD9">
        <w:tab/>
        <w:t>TC5: BC2 receiver operation</w:t>
      </w:r>
      <w:bookmarkEnd w:id="793"/>
      <w:bookmarkEnd w:id="794"/>
      <w:bookmarkEnd w:id="795"/>
      <w:bookmarkEnd w:id="796"/>
      <w:bookmarkEnd w:id="797"/>
      <w:bookmarkEnd w:id="798"/>
      <w:bookmarkEnd w:id="799"/>
      <w:bookmarkEnd w:id="800"/>
      <w:bookmarkEnd w:id="801"/>
      <w:bookmarkEnd w:id="802"/>
      <w:bookmarkEnd w:id="803"/>
    </w:p>
    <w:p w14:paraId="246BD072" w14:textId="77777777" w:rsidR="00FF3259" w:rsidRPr="00A46FD9" w:rsidRDefault="00FF3259" w:rsidP="00FF3259">
      <w:pPr>
        <w:pStyle w:val="Heading4"/>
      </w:pPr>
      <w:bookmarkStart w:id="804" w:name="_Toc21097833"/>
      <w:bookmarkStart w:id="805" w:name="_Toc29765395"/>
      <w:bookmarkStart w:id="806" w:name="_Toc37180877"/>
      <w:bookmarkStart w:id="807" w:name="_Toc37181321"/>
      <w:bookmarkStart w:id="808" w:name="_Toc37181765"/>
      <w:bookmarkStart w:id="809" w:name="_Toc45881830"/>
      <w:bookmarkStart w:id="810" w:name="_Toc52560063"/>
      <w:bookmarkStart w:id="811" w:name="_Toc61114013"/>
      <w:bookmarkStart w:id="812" w:name="_Toc67912518"/>
      <w:bookmarkStart w:id="813" w:name="_Toc74903387"/>
      <w:bookmarkStart w:id="814" w:name="_Toc76504761"/>
      <w:r w:rsidRPr="00A46FD9">
        <w:t>4.8.5.1</w:t>
      </w:r>
      <w:r w:rsidRPr="00A46FD9">
        <w:tab/>
        <w:t>TC5a generation</w:t>
      </w:r>
      <w:bookmarkEnd w:id="804"/>
      <w:bookmarkEnd w:id="805"/>
      <w:bookmarkEnd w:id="806"/>
      <w:bookmarkEnd w:id="807"/>
      <w:bookmarkEnd w:id="808"/>
      <w:bookmarkEnd w:id="809"/>
      <w:bookmarkEnd w:id="810"/>
      <w:bookmarkEnd w:id="811"/>
      <w:bookmarkEnd w:id="812"/>
      <w:bookmarkEnd w:id="813"/>
      <w:bookmarkEnd w:id="814"/>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815" w:name="_Toc21097834"/>
      <w:bookmarkStart w:id="816" w:name="_Toc29765396"/>
      <w:bookmarkStart w:id="817" w:name="_Toc37180878"/>
      <w:bookmarkStart w:id="818" w:name="_Toc37181322"/>
      <w:bookmarkStart w:id="819" w:name="_Toc37181766"/>
      <w:bookmarkStart w:id="820" w:name="_Toc45881831"/>
      <w:bookmarkStart w:id="821" w:name="_Toc52560064"/>
      <w:bookmarkStart w:id="822" w:name="_Toc61114014"/>
      <w:bookmarkStart w:id="823" w:name="_Toc67912519"/>
      <w:bookmarkStart w:id="824" w:name="_Toc74903388"/>
      <w:bookmarkStart w:id="825" w:name="_Toc76504762"/>
      <w:r w:rsidRPr="00A46FD9">
        <w:t>4.8.5.2</w:t>
      </w:r>
      <w:r w:rsidRPr="00A46FD9">
        <w:tab/>
        <w:t>TC5b generation</w:t>
      </w:r>
      <w:bookmarkEnd w:id="815"/>
      <w:bookmarkEnd w:id="816"/>
      <w:bookmarkEnd w:id="817"/>
      <w:bookmarkEnd w:id="818"/>
      <w:bookmarkEnd w:id="819"/>
      <w:bookmarkEnd w:id="820"/>
      <w:bookmarkEnd w:id="821"/>
      <w:bookmarkEnd w:id="822"/>
      <w:bookmarkEnd w:id="823"/>
      <w:bookmarkEnd w:id="824"/>
      <w:bookmarkEnd w:id="82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826" w:name="_Toc21097835"/>
      <w:bookmarkStart w:id="827" w:name="_Toc29765397"/>
      <w:bookmarkStart w:id="828" w:name="_Toc37180879"/>
      <w:bookmarkStart w:id="829" w:name="_Toc37181323"/>
      <w:bookmarkStart w:id="830" w:name="_Toc37181767"/>
      <w:bookmarkStart w:id="831" w:name="_Toc45881832"/>
      <w:bookmarkStart w:id="832" w:name="_Toc52560065"/>
      <w:bookmarkStart w:id="833" w:name="_Toc61114015"/>
      <w:bookmarkStart w:id="834" w:name="_Toc67912520"/>
      <w:bookmarkStart w:id="835" w:name="_Toc74903389"/>
      <w:bookmarkStart w:id="836" w:name="_Toc76504763"/>
      <w:r w:rsidRPr="00A46FD9">
        <w:t>4.8.5a</w:t>
      </w:r>
      <w:r w:rsidRPr="00A46FD9">
        <w:tab/>
        <w:t>NTC5: Non-contiguous multi RAT operations with GSM for the receiver</w:t>
      </w:r>
      <w:bookmarkEnd w:id="826"/>
      <w:bookmarkEnd w:id="827"/>
      <w:bookmarkEnd w:id="828"/>
      <w:bookmarkEnd w:id="829"/>
      <w:bookmarkEnd w:id="830"/>
      <w:bookmarkEnd w:id="831"/>
      <w:bookmarkEnd w:id="832"/>
      <w:bookmarkEnd w:id="833"/>
      <w:bookmarkEnd w:id="834"/>
      <w:bookmarkEnd w:id="835"/>
      <w:bookmarkEnd w:id="83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837" w:name="_Toc21097836"/>
      <w:bookmarkStart w:id="838" w:name="_Toc29765398"/>
      <w:bookmarkStart w:id="839" w:name="_Toc37180880"/>
      <w:bookmarkStart w:id="840" w:name="_Toc37181324"/>
      <w:bookmarkStart w:id="841" w:name="_Toc37181768"/>
      <w:bookmarkStart w:id="842" w:name="_Toc45881833"/>
      <w:bookmarkStart w:id="843" w:name="_Toc52560066"/>
      <w:bookmarkStart w:id="844" w:name="_Toc61114016"/>
      <w:bookmarkStart w:id="845" w:name="_Toc67912521"/>
      <w:bookmarkStart w:id="846" w:name="_Toc74903390"/>
      <w:bookmarkStart w:id="847" w:name="_Toc76504764"/>
      <w:r w:rsidRPr="00A46FD9">
        <w:t>4.8.5a.1</w:t>
      </w:r>
      <w:r w:rsidRPr="00A46FD9">
        <w:tab/>
        <w:t>NTC5a generation</w:t>
      </w:r>
      <w:bookmarkEnd w:id="837"/>
      <w:bookmarkEnd w:id="838"/>
      <w:bookmarkEnd w:id="839"/>
      <w:bookmarkEnd w:id="840"/>
      <w:bookmarkEnd w:id="841"/>
      <w:bookmarkEnd w:id="842"/>
      <w:bookmarkEnd w:id="843"/>
      <w:bookmarkEnd w:id="844"/>
      <w:bookmarkEnd w:id="845"/>
      <w:bookmarkEnd w:id="846"/>
      <w:bookmarkEnd w:id="847"/>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848" w:name="_Toc21097837"/>
      <w:bookmarkStart w:id="849" w:name="_Toc29765399"/>
      <w:bookmarkStart w:id="850" w:name="_Toc37180881"/>
      <w:bookmarkStart w:id="851" w:name="_Toc37181325"/>
      <w:bookmarkStart w:id="852" w:name="_Toc37181769"/>
      <w:bookmarkStart w:id="853" w:name="_Toc45881834"/>
      <w:bookmarkStart w:id="854" w:name="_Toc52560067"/>
      <w:bookmarkStart w:id="855" w:name="_Toc61114017"/>
      <w:bookmarkStart w:id="856" w:name="_Toc67912522"/>
      <w:bookmarkStart w:id="857" w:name="_Toc74903391"/>
      <w:bookmarkStart w:id="858" w:name="_Toc76504765"/>
      <w:r w:rsidRPr="00A46FD9">
        <w:t>4.8.5a.2</w:t>
      </w:r>
      <w:r w:rsidRPr="00A46FD9">
        <w:tab/>
        <w:t>NTC5b generation</w:t>
      </w:r>
      <w:bookmarkEnd w:id="848"/>
      <w:bookmarkEnd w:id="849"/>
      <w:bookmarkEnd w:id="850"/>
      <w:bookmarkEnd w:id="851"/>
      <w:bookmarkEnd w:id="852"/>
      <w:bookmarkEnd w:id="853"/>
      <w:bookmarkEnd w:id="854"/>
      <w:bookmarkEnd w:id="855"/>
      <w:bookmarkEnd w:id="856"/>
      <w:bookmarkEnd w:id="857"/>
      <w:bookmarkEnd w:id="85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859" w:name="_Toc21097838"/>
      <w:bookmarkStart w:id="860" w:name="_Toc29765400"/>
      <w:bookmarkStart w:id="861" w:name="_Toc37180882"/>
      <w:bookmarkStart w:id="862" w:name="_Toc37181326"/>
      <w:bookmarkStart w:id="863" w:name="_Toc37181770"/>
      <w:bookmarkStart w:id="864" w:name="_Toc45881835"/>
      <w:bookmarkStart w:id="865" w:name="_Toc52560068"/>
      <w:bookmarkStart w:id="866" w:name="_Toc61114018"/>
      <w:bookmarkStart w:id="867" w:name="_Toc67912523"/>
      <w:bookmarkStart w:id="868" w:name="_Toc74903392"/>
      <w:bookmarkStart w:id="869" w:name="_Toc76504766"/>
      <w:r w:rsidRPr="00A46FD9">
        <w:t>4.8.5a.3</w:t>
      </w:r>
      <w:r w:rsidRPr="00A46FD9">
        <w:tab/>
        <w:t>NTC5c generation</w:t>
      </w:r>
      <w:bookmarkEnd w:id="859"/>
      <w:bookmarkEnd w:id="860"/>
      <w:bookmarkEnd w:id="861"/>
      <w:bookmarkEnd w:id="862"/>
      <w:bookmarkEnd w:id="863"/>
      <w:bookmarkEnd w:id="864"/>
      <w:bookmarkEnd w:id="865"/>
      <w:bookmarkEnd w:id="866"/>
      <w:bookmarkEnd w:id="867"/>
      <w:bookmarkEnd w:id="868"/>
      <w:bookmarkEnd w:id="869"/>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870" w:name="_Toc21097839"/>
      <w:bookmarkStart w:id="871" w:name="_Toc29765401"/>
      <w:bookmarkStart w:id="872" w:name="_Toc37180883"/>
      <w:bookmarkStart w:id="873" w:name="_Toc37181327"/>
      <w:bookmarkStart w:id="874" w:name="_Toc37181771"/>
      <w:bookmarkStart w:id="875" w:name="_Toc45881836"/>
      <w:bookmarkStart w:id="876" w:name="_Toc52560069"/>
      <w:bookmarkStart w:id="877" w:name="_Toc61114019"/>
      <w:bookmarkStart w:id="878" w:name="_Toc67912524"/>
      <w:bookmarkStart w:id="879" w:name="_Toc74903393"/>
      <w:bookmarkStart w:id="880" w:name="_Toc76504767"/>
      <w:r w:rsidRPr="00A46FD9">
        <w:lastRenderedPageBreak/>
        <w:t>4.8.6</w:t>
      </w:r>
      <w:r w:rsidRPr="00A46FD9">
        <w:tab/>
        <w:t>TC6: Single carrier for receiver tests</w:t>
      </w:r>
      <w:bookmarkEnd w:id="870"/>
      <w:bookmarkEnd w:id="871"/>
      <w:bookmarkEnd w:id="872"/>
      <w:bookmarkEnd w:id="873"/>
      <w:bookmarkEnd w:id="874"/>
      <w:bookmarkEnd w:id="875"/>
      <w:bookmarkEnd w:id="876"/>
      <w:bookmarkEnd w:id="877"/>
      <w:bookmarkEnd w:id="878"/>
      <w:bookmarkEnd w:id="879"/>
      <w:bookmarkEnd w:id="880"/>
    </w:p>
    <w:p w14:paraId="70D69DE5" w14:textId="77777777" w:rsidR="00FF3259" w:rsidRPr="00A46FD9" w:rsidRDefault="00FF3259" w:rsidP="00FF3259">
      <w:pPr>
        <w:pStyle w:val="Heading4"/>
      </w:pPr>
      <w:bookmarkStart w:id="881" w:name="_Toc21097840"/>
      <w:bookmarkStart w:id="882" w:name="_Toc29765402"/>
      <w:bookmarkStart w:id="883" w:name="_Toc37180884"/>
      <w:bookmarkStart w:id="884" w:name="_Toc37181328"/>
      <w:bookmarkStart w:id="885" w:name="_Toc37181772"/>
      <w:bookmarkStart w:id="886" w:name="_Toc45881837"/>
      <w:bookmarkStart w:id="887" w:name="_Toc52560070"/>
      <w:bookmarkStart w:id="888" w:name="_Toc61114020"/>
      <w:bookmarkStart w:id="889" w:name="_Toc67912525"/>
      <w:bookmarkStart w:id="890" w:name="_Toc74903394"/>
      <w:bookmarkStart w:id="891" w:name="_Toc76504768"/>
      <w:r w:rsidRPr="00A46FD9">
        <w:t>4.8.6.1</w:t>
      </w:r>
      <w:r w:rsidRPr="00A46FD9">
        <w:tab/>
        <w:t>TC6a generation</w:t>
      </w:r>
      <w:bookmarkEnd w:id="881"/>
      <w:bookmarkEnd w:id="882"/>
      <w:bookmarkEnd w:id="883"/>
      <w:bookmarkEnd w:id="884"/>
      <w:bookmarkEnd w:id="885"/>
      <w:bookmarkEnd w:id="886"/>
      <w:bookmarkEnd w:id="887"/>
      <w:bookmarkEnd w:id="888"/>
      <w:bookmarkEnd w:id="889"/>
      <w:bookmarkEnd w:id="890"/>
      <w:bookmarkEnd w:id="891"/>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892" w:name="_Toc21097841"/>
      <w:bookmarkStart w:id="893" w:name="_Toc29765403"/>
      <w:bookmarkStart w:id="894" w:name="_Toc37180885"/>
      <w:bookmarkStart w:id="895" w:name="_Toc37181329"/>
      <w:bookmarkStart w:id="896" w:name="_Toc37181773"/>
      <w:bookmarkStart w:id="897" w:name="_Toc45881838"/>
      <w:bookmarkStart w:id="898" w:name="_Toc52560071"/>
      <w:bookmarkStart w:id="899" w:name="_Toc61114021"/>
      <w:bookmarkStart w:id="900" w:name="_Toc67912526"/>
      <w:bookmarkStart w:id="901" w:name="_Toc74903395"/>
      <w:bookmarkStart w:id="902" w:name="_Toc76504769"/>
      <w:r w:rsidRPr="00A46FD9">
        <w:t>4.8.6.2</w:t>
      </w:r>
      <w:r w:rsidRPr="00A46FD9">
        <w:tab/>
        <w:t>TC6b generation</w:t>
      </w:r>
      <w:bookmarkEnd w:id="892"/>
      <w:bookmarkEnd w:id="893"/>
      <w:bookmarkEnd w:id="894"/>
      <w:bookmarkEnd w:id="895"/>
      <w:bookmarkEnd w:id="896"/>
      <w:bookmarkEnd w:id="897"/>
      <w:bookmarkEnd w:id="898"/>
      <w:bookmarkEnd w:id="899"/>
      <w:bookmarkEnd w:id="900"/>
      <w:bookmarkEnd w:id="901"/>
      <w:bookmarkEnd w:id="90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903" w:name="_Toc21097842"/>
      <w:bookmarkStart w:id="904" w:name="_Toc29765404"/>
      <w:bookmarkStart w:id="905" w:name="_Toc37180886"/>
      <w:bookmarkStart w:id="906" w:name="_Toc37181330"/>
      <w:bookmarkStart w:id="907" w:name="_Toc37181774"/>
      <w:bookmarkStart w:id="908" w:name="_Toc45881839"/>
      <w:bookmarkStart w:id="909" w:name="_Toc52560072"/>
      <w:bookmarkStart w:id="910" w:name="_Toc61114022"/>
      <w:bookmarkStart w:id="911" w:name="_Toc67912527"/>
      <w:bookmarkStart w:id="912" w:name="_Toc74903396"/>
      <w:bookmarkStart w:id="913" w:name="_Toc76504770"/>
      <w:r w:rsidRPr="00A46FD9">
        <w:t>4.8.6.3</w:t>
      </w:r>
      <w:r w:rsidRPr="00A46FD9">
        <w:tab/>
        <w:t>TC6c generation</w:t>
      </w:r>
      <w:bookmarkEnd w:id="903"/>
      <w:bookmarkEnd w:id="904"/>
      <w:bookmarkEnd w:id="905"/>
      <w:bookmarkEnd w:id="906"/>
      <w:bookmarkEnd w:id="907"/>
      <w:bookmarkEnd w:id="908"/>
      <w:bookmarkEnd w:id="909"/>
      <w:bookmarkEnd w:id="910"/>
      <w:bookmarkEnd w:id="911"/>
      <w:bookmarkEnd w:id="912"/>
      <w:bookmarkEnd w:id="913"/>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914" w:name="_Toc21097843"/>
      <w:bookmarkStart w:id="915" w:name="_Toc29765405"/>
      <w:bookmarkStart w:id="916" w:name="_Toc37180887"/>
      <w:bookmarkStart w:id="917" w:name="_Toc37181331"/>
      <w:bookmarkStart w:id="918" w:name="_Toc37181775"/>
      <w:bookmarkStart w:id="919" w:name="_Toc45881840"/>
      <w:bookmarkStart w:id="920" w:name="_Toc52560073"/>
      <w:bookmarkStart w:id="921" w:name="_Toc61114023"/>
      <w:bookmarkStart w:id="922" w:name="_Toc67912528"/>
      <w:bookmarkStart w:id="923" w:name="_Toc74903397"/>
      <w:bookmarkStart w:id="924" w:name="_Toc7650477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914"/>
      <w:bookmarkEnd w:id="915"/>
      <w:bookmarkEnd w:id="916"/>
      <w:bookmarkEnd w:id="917"/>
      <w:bookmarkEnd w:id="918"/>
      <w:bookmarkEnd w:id="919"/>
      <w:bookmarkEnd w:id="920"/>
      <w:bookmarkEnd w:id="921"/>
      <w:bookmarkEnd w:id="922"/>
      <w:bookmarkEnd w:id="923"/>
      <w:bookmarkEnd w:id="924"/>
    </w:p>
    <w:p w14:paraId="5CD572DB" w14:textId="77777777" w:rsidR="00FF3259" w:rsidRPr="00A46FD9" w:rsidRDefault="00FF3259" w:rsidP="00FF3259">
      <w:pPr>
        <w:pStyle w:val="Heading4"/>
        <w:rPr>
          <w:rFonts w:eastAsia="SimSun"/>
        </w:rPr>
      </w:pPr>
      <w:bookmarkStart w:id="925" w:name="_Toc21097844"/>
      <w:bookmarkStart w:id="926" w:name="_Toc29765406"/>
      <w:bookmarkStart w:id="927" w:name="_Toc37180888"/>
      <w:bookmarkStart w:id="928" w:name="_Toc37181332"/>
      <w:bookmarkStart w:id="929" w:name="_Toc37181776"/>
      <w:bookmarkStart w:id="930" w:name="_Toc45881841"/>
      <w:bookmarkStart w:id="931" w:name="_Toc52560074"/>
      <w:bookmarkStart w:id="932" w:name="_Toc61114024"/>
      <w:bookmarkStart w:id="933" w:name="_Toc67912529"/>
      <w:bookmarkStart w:id="934" w:name="_Toc74903398"/>
      <w:bookmarkStart w:id="935" w:name="_Toc765047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925"/>
      <w:bookmarkEnd w:id="926"/>
      <w:bookmarkEnd w:id="927"/>
      <w:bookmarkEnd w:id="928"/>
      <w:bookmarkEnd w:id="929"/>
      <w:bookmarkEnd w:id="930"/>
      <w:bookmarkEnd w:id="931"/>
      <w:bookmarkEnd w:id="932"/>
      <w:bookmarkEnd w:id="933"/>
      <w:bookmarkEnd w:id="934"/>
      <w:bookmarkEnd w:id="93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936" w:name="_Toc21097845"/>
      <w:bookmarkStart w:id="937" w:name="_Toc29765407"/>
      <w:bookmarkStart w:id="938" w:name="_Toc37180889"/>
      <w:bookmarkStart w:id="939" w:name="_Toc37181333"/>
      <w:bookmarkStart w:id="940" w:name="_Toc37181777"/>
      <w:bookmarkStart w:id="941" w:name="_Toc45881842"/>
      <w:bookmarkStart w:id="942" w:name="_Toc52560075"/>
      <w:bookmarkStart w:id="943" w:name="_Toc61114025"/>
      <w:bookmarkStart w:id="944" w:name="_Toc67912530"/>
      <w:bookmarkStart w:id="945" w:name="_Toc74903399"/>
      <w:bookmarkStart w:id="946" w:name="_Toc765047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936"/>
      <w:bookmarkEnd w:id="937"/>
      <w:bookmarkEnd w:id="938"/>
      <w:bookmarkEnd w:id="939"/>
      <w:bookmarkEnd w:id="940"/>
      <w:bookmarkEnd w:id="941"/>
      <w:bookmarkEnd w:id="942"/>
      <w:bookmarkEnd w:id="943"/>
      <w:bookmarkEnd w:id="944"/>
      <w:bookmarkEnd w:id="945"/>
      <w:bookmarkEnd w:id="94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94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94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948" w:name="_Toc21097846"/>
      <w:bookmarkStart w:id="949" w:name="_Toc29765408"/>
      <w:bookmarkStart w:id="950" w:name="_Toc37180890"/>
      <w:bookmarkStart w:id="951" w:name="_Toc37181334"/>
      <w:bookmarkStart w:id="952" w:name="_Toc37181778"/>
      <w:bookmarkStart w:id="953" w:name="_Toc45881843"/>
      <w:bookmarkStart w:id="954" w:name="_Toc52560076"/>
      <w:bookmarkStart w:id="955" w:name="_Toc61114026"/>
      <w:bookmarkStart w:id="956" w:name="_Toc67912531"/>
      <w:bookmarkStart w:id="957" w:name="_Toc74903400"/>
      <w:bookmarkStart w:id="958" w:name="_Toc765047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948"/>
      <w:bookmarkEnd w:id="949"/>
      <w:bookmarkEnd w:id="950"/>
      <w:bookmarkEnd w:id="951"/>
      <w:bookmarkEnd w:id="952"/>
      <w:bookmarkEnd w:id="953"/>
      <w:bookmarkEnd w:id="954"/>
      <w:bookmarkEnd w:id="955"/>
      <w:bookmarkEnd w:id="956"/>
      <w:bookmarkEnd w:id="957"/>
      <w:bookmarkEnd w:id="958"/>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959" w:name="_Toc21097847"/>
      <w:bookmarkStart w:id="960" w:name="_Toc29765409"/>
      <w:bookmarkStart w:id="961" w:name="_Toc37180891"/>
      <w:bookmarkStart w:id="962" w:name="_Toc37181335"/>
      <w:bookmarkStart w:id="963" w:name="_Toc37181779"/>
      <w:bookmarkStart w:id="964" w:name="_Toc45881844"/>
      <w:bookmarkStart w:id="965" w:name="_Toc52560077"/>
      <w:bookmarkStart w:id="966" w:name="_Toc61114027"/>
      <w:bookmarkStart w:id="967" w:name="_Toc67912532"/>
      <w:bookmarkStart w:id="968" w:name="_Toc74903401"/>
      <w:bookmarkStart w:id="969" w:name="_Toc765047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959"/>
      <w:bookmarkEnd w:id="960"/>
      <w:bookmarkEnd w:id="961"/>
      <w:bookmarkEnd w:id="962"/>
      <w:bookmarkEnd w:id="963"/>
      <w:bookmarkEnd w:id="964"/>
      <w:bookmarkEnd w:id="965"/>
      <w:bookmarkEnd w:id="966"/>
      <w:bookmarkEnd w:id="967"/>
      <w:bookmarkEnd w:id="968"/>
      <w:bookmarkEnd w:id="96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970" w:name="_Toc21097848"/>
      <w:bookmarkStart w:id="971" w:name="_Toc29765410"/>
      <w:bookmarkStart w:id="972" w:name="_Toc37180892"/>
      <w:bookmarkStart w:id="973" w:name="_Toc37181336"/>
      <w:bookmarkStart w:id="974" w:name="_Toc37181780"/>
      <w:bookmarkStart w:id="975" w:name="_Toc45881845"/>
      <w:bookmarkStart w:id="976" w:name="_Toc52560078"/>
      <w:bookmarkStart w:id="977" w:name="_Toc61114028"/>
      <w:bookmarkStart w:id="978" w:name="_Toc67912533"/>
      <w:bookmarkStart w:id="979" w:name="_Toc74903402"/>
      <w:bookmarkStart w:id="980" w:name="_Toc765047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970"/>
      <w:bookmarkEnd w:id="971"/>
      <w:bookmarkEnd w:id="972"/>
      <w:bookmarkEnd w:id="973"/>
      <w:bookmarkEnd w:id="974"/>
      <w:bookmarkEnd w:id="975"/>
      <w:bookmarkEnd w:id="976"/>
      <w:bookmarkEnd w:id="977"/>
      <w:bookmarkEnd w:id="978"/>
      <w:bookmarkEnd w:id="979"/>
      <w:bookmarkEnd w:id="980"/>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981" w:name="_Toc21097849"/>
      <w:bookmarkStart w:id="982" w:name="_Toc29765411"/>
      <w:bookmarkStart w:id="983" w:name="_Toc37180893"/>
      <w:bookmarkStart w:id="984" w:name="_Toc37181337"/>
      <w:bookmarkStart w:id="985" w:name="_Toc37181781"/>
      <w:bookmarkStart w:id="986" w:name="_Toc45881846"/>
      <w:bookmarkStart w:id="987" w:name="_Toc52560079"/>
      <w:bookmarkStart w:id="988" w:name="_Toc61114029"/>
      <w:bookmarkStart w:id="989" w:name="_Toc67912534"/>
      <w:bookmarkStart w:id="990" w:name="_Toc74903403"/>
      <w:bookmarkStart w:id="991" w:name="_Toc765047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981"/>
      <w:bookmarkEnd w:id="982"/>
      <w:bookmarkEnd w:id="983"/>
      <w:bookmarkEnd w:id="984"/>
      <w:bookmarkEnd w:id="985"/>
      <w:bookmarkEnd w:id="986"/>
      <w:bookmarkEnd w:id="987"/>
      <w:bookmarkEnd w:id="988"/>
      <w:bookmarkEnd w:id="989"/>
      <w:bookmarkEnd w:id="990"/>
      <w:bookmarkEnd w:id="99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992" w:name="_Toc21097850"/>
      <w:bookmarkStart w:id="993" w:name="_Toc29765412"/>
      <w:bookmarkStart w:id="994" w:name="_Toc37180894"/>
      <w:bookmarkStart w:id="995" w:name="_Toc37181338"/>
      <w:bookmarkStart w:id="996" w:name="_Toc37181782"/>
      <w:bookmarkStart w:id="997" w:name="_Toc45881847"/>
      <w:bookmarkStart w:id="998" w:name="_Toc52560080"/>
      <w:bookmarkStart w:id="999" w:name="_Toc61114030"/>
      <w:bookmarkStart w:id="1000" w:name="_Toc67912535"/>
      <w:bookmarkStart w:id="1001" w:name="_Toc74903404"/>
      <w:bookmarkStart w:id="1002" w:name="_Toc765047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992"/>
      <w:bookmarkEnd w:id="993"/>
      <w:bookmarkEnd w:id="994"/>
      <w:bookmarkEnd w:id="995"/>
      <w:bookmarkEnd w:id="996"/>
      <w:bookmarkEnd w:id="997"/>
      <w:bookmarkEnd w:id="998"/>
      <w:bookmarkEnd w:id="999"/>
      <w:bookmarkEnd w:id="1000"/>
      <w:bookmarkEnd w:id="1001"/>
      <w:bookmarkEnd w:id="1002"/>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003" w:name="_Toc21097851"/>
      <w:bookmarkStart w:id="1004" w:name="_Toc29765413"/>
      <w:bookmarkStart w:id="1005" w:name="_Toc37180895"/>
      <w:bookmarkStart w:id="1006" w:name="_Toc37181339"/>
      <w:bookmarkStart w:id="1007" w:name="_Toc37181783"/>
      <w:bookmarkStart w:id="1008" w:name="_Toc45881848"/>
      <w:bookmarkStart w:id="1009" w:name="_Toc52560081"/>
      <w:bookmarkStart w:id="1010" w:name="_Toc61114031"/>
      <w:bookmarkStart w:id="1011" w:name="_Toc67912536"/>
      <w:bookmarkStart w:id="1012" w:name="_Toc74903405"/>
      <w:bookmarkStart w:id="1013" w:name="_Toc765047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003"/>
      <w:bookmarkEnd w:id="1004"/>
      <w:bookmarkEnd w:id="1005"/>
      <w:bookmarkEnd w:id="1006"/>
      <w:bookmarkEnd w:id="1007"/>
      <w:bookmarkEnd w:id="1008"/>
      <w:bookmarkEnd w:id="1009"/>
      <w:bookmarkEnd w:id="1010"/>
      <w:bookmarkEnd w:id="1011"/>
      <w:bookmarkEnd w:id="1012"/>
      <w:bookmarkEnd w:id="101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014" w:name="_Toc21097852"/>
      <w:bookmarkStart w:id="1015" w:name="_Toc29765414"/>
      <w:bookmarkStart w:id="1016" w:name="_Toc37180896"/>
      <w:bookmarkStart w:id="1017" w:name="_Toc37181340"/>
      <w:bookmarkStart w:id="1018" w:name="_Toc37181784"/>
      <w:bookmarkStart w:id="1019" w:name="_Toc45881849"/>
      <w:bookmarkStart w:id="1020" w:name="_Toc52560082"/>
      <w:bookmarkStart w:id="1021" w:name="_Toc61114032"/>
      <w:bookmarkStart w:id="1022" w:name="_Toc67912537"/>
      <w:bookmarkStart w:id="1023" w:name="_Toc74903406"/>
      <w:bookmarkStart w:id="1024" w:name="_Toc765047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014"/>
      <w:bookmarkEnd w:id="1015"/>
      <w:bookmarkEnd w:id="1016"/>
      <w:bookmarkEnd w:id="1017"/>
      <w:bookmarkEnd w:id="1018"/>
      <w:bookmarkEnd w:id="1019"/>
      <w:bookmarkEnd w:id="1020"/>
      <w:bookmarkEnd w:id="1021"/>
      <w:bookmarkEnd w:id="1022"/>
      <w:bookmarkEnd w:id="1023"/>
      <w:bookmarkEnd w:id="1024"/>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025" w:name="_Toc21097853"/>
      <w:bookmarkStart w:id="1026" w:name="_Toc29765415"/>
      <w:bookmarkStart w:id="1027" w:name="_Toc37180897"/>
      <w:bookmarkStart w:id="1028" w:name="_Toc37181341"/>
      <w:bookmarkStart w:id="1029" w:name="_Toc37181785"/>
      <w:bookmarkStart w:id="1030" w:name="_Toc45881850"/>
      <w:bookmarkStart w:id="1031" w:name="_Toc52560083"/>
      <w:bookmarkStart w:id="1032" w:name="_Toc61114033"/>
      <w:bookmarkStart w:id="1033" w:name="_Toc67912538"/>
      <w:bookmarkStart w:id="1034" w:name="_Toc74903407"/>
      <w:bookmarkStart w:id="1035" w:name="_Toc76504781"/>
      <w:r w:rsidRPr="00A46FD9">
        <w:rPr>
          <w:lang w:eastAsia="zh-CN"/>
        </w:rPr>
        <w:t>4.8.8</w:t>
      </w:r>
      <w:r w:rsidRPr="00A46FD9">
        <w:rPr>
          <w:lang w:eastAsia="zh-CN"/>
        </w:rPr>
        <w:tab/>
        <w:t>TC8: NB-IoT standalone multi-carrier operation</w:t>
      </w:r>
      <w:bookmarkEnd w:id="1025"/>
      <w:bookmarkEnd w:id="1026"/>
      <w:bookmarkEnd w:id="1027"/>
      <w:bookmarkEnd w:id="1028"/>
      <w:bookmarkEnd w:id="1029"/>
      <w:bookmarkEnd w:id="1030"/>
      <w:bookmarkEnd w:id="1031"/>
      <w:bookmarkEnd w:id="1032"/>
      <w:bookmarkEnd w:id="1033"/>
      <w:bookmarkEnd w:id="1034"/>
      <w:bookmarkEnd w:id="1035"/>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036" w:name="_Toc21097854"/>
      <w:bookmarkStart w:id="1037" w:name="_Toc29765416"/>
      <w:bookmarkStart w:id="1038" w:name="_Toc37180898"/>
      <w:bookmarkStart w:id="1039" w:name="_Toc37181342"/>
      <w:bookmarkStart w:id="1040" w:name="_Toc37181786"/>
      <w:bookmarkStart w:id="1041" w:name="_Toc45881851"/>
      <w:bookmarkStart w:id="1042" w:name="_Toc52560084"/>
      <w:bookmarkStart w:id="1043" w:name="_Toc61114034"/>
      <w:bookmarkStart w:id="1044" w:name="_Toc67912539"/>
      <w:bookmarkStart w:id="1045" w:name="_Toc74903408"/>
      <w:bookmarkStart w:id="1046" w:name="_Toc76504782"/>
      <w:r w:rsidRPr="00A46FD9">
        <w:rPr>
          <w:lang w:eastAsia="zh-CN"/>
        </w:rPr>
        <w:t>4.8.8.1</w:t>
      </w:r>
      <w:r w:rsidRPr="00A46FD9">
        <w:rPr>
          <w:lang w:eastAsia="zh-CN"/>
        </w:rPr>
        <w:tab/>
        <w:t>TC8 generation</w:t>
      </w:r>
      <w:bookmarkEnd w:id="1036"/>
      <w:bookmarkEnd w:id="1037"/>
      <w:bookmarkEnd w:id="1038"/>
      <w:bookmarkEnd w:id="1039"/>
      <w:bookmarkEnd w:id="1040"/>
      <w:bookmarkEnd w:id="1041"/>
      <w:bookmarkEnd w:id="1042"/>
      <w:bookmarkEnd w:id="1043"/>
      <w:bookmarkEnd w:id="1044"/>
      <w:bookmarkEnd w:id="1045"/>
      <w:bookmarkEnd w:id="104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047" w:name="_Toc21097855"/>
      <w:bookmarkStart w:id="1048" w:name="_Toc29765417"/>
      <w:bookmarkStart w:id="1049" w:name="_Toc37180899"/>
      <w:bookmarkStart w:id="1050" w:name="_Toc37181343"/>
      <w:bookmarkStart w:id="1051" w:name="_Toc37181787"/>
      <w:bookmarkStart w:id="1052" w:name="_Toc45881852"/>
      <w:bookmarkStart w:id="1053" w:name="_Toc52560085"/>
      <w:bookmarkStart w:id="1054" w:name="_Toc61114035"/>
      <w:bookmarkStart w:id="1055" w:name="_Toc67912540"/>
      <w:bookmarkStart w:id="1056" w:name="_Toc74903409"/>
      <w:bookmarkStart w:id="1057" w:name="_Toc76504783"/>
      <w:r w:rsidRPr="00A46FD9">
        <w:rPr>
          <w:lang w:eastAsia="zh-CN"/>
        </w:rPr>
        <w:t>4.8.8.2</w:t>
      </w:r>
      <w:r w:rsidRPr="00A46FD9">
        <w:rPr>
          <w:lang w:eastAsia="zh-CN"/>
        </w:rPr>
        <w:tab/>
        <w:t>TC8 power allocation</w:t>
      </w:r>
      <w:bookmarkEnd w:id="1047"/>
      <w:bookmarkEnd w:id="1048"/>
      <w:bookmarkEnd w:id="1049"/>
      <w:bookmarkEnd w:id="1050"/>
      <w:bookmarkEnd w:id="1051"/>
      <w:bookmarkEnd w:id="1052"/>
      <w:bookmarkEnd w:id="1053"/>
      <w:bookmarkEnd w:id="1054"/>
      <w:bookmarkEnd w:id="1055"/>
      <w:bookmarkEnd w:id="1056"/>
      <w:bookmarkEnd w:id="105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058" w:name="_Toc21097856"/>
      <w:bookmarkStart w:id="1059" w:name="_Toc29765418"/>
      <w:bookmarkStart w:id="1060" w:name="_Toc37180900"/>
      <w:bookmarkStart w:id="1061" w:name="_Toc37181344"/>
      <w:bookmarkStart w:id="1062" w:name="_Toc37181788"/>
      <w:bookmarkStart w:id="1063" w:name="_Toc45881853"/>
      <w:bookmarkStart w:id="1064" w:name="_Toc52560086"/>
      <w:bookmarkStart w:id="1065" w:name="_Toc61114036"/>
      <w:bookmarkStart w:id="1066" w:name="_Toc67912541"/>
      <w:bookmarkStart w:id="1067" w:name="_Toc74903410"/>
      <w:bookmarkStart w:id="1068" w:name="_Toc76504784"/>
      <w:r w:rsidRPr="00A46FD9">
        <w:rPr>
          <w:lang w:eastAsia="zh-CN"/>
        </w:rPr>
        <w:lastRenderedPageBreak/>
        <w:t>4.8.9</w:t>
      </w:r>
      <w:r w:rsidRPr="00A46FD9">
        <w:rPr>
          <w:lang w:eastAsia="zh-CN"/>
        </w:rPr>
        <w:tab/>
        <w:t>TC9: GSM and NB-IoT standalone multi-carrier operation</w:t>
      </w:r>
      <w:bookmarkEnd w:id="1058"/>
      <w:bookmarkEnd w:id="1059"/>
      <w:bookmarkEnd w:id="1060"/>
      <w:bookmarkEnd w:id="1061"/>
      <w:bookmarkEnd w:id="1062"/>
      <w:bookmarkEnd w:id="1063"/>
      <w:bookmarkEnd w:id="1064"/>
      <w:bookmarkEnd w:id="1065"/>
      <w:bookmarkEnd w:id="1066"/>
      <w:bookmarkEnd w:id="1067"/>
      <w:bookmarkEnd w:id="1068"/>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069" w:name="_Toc21097857"/>
      <w:bookmarkStart w:id="1070" w:name="_Toc29765419"/>
      <w:bookmarkStart w:id="1071" w:name="_Toc37180901"/>
      <w:bookmarkStart w:id="1072" w:name="_Toc37181345"/>
      <w:bookmarkStart w:id="1073" w:name="_Toc37181789"/>
      <w:bookmarkStart w:id="1074" w:name="_Toc45881854"/>
      <w:bookmarkStart w:id="1075" w:name="_Toc52560087"/>
      <w:bookmarkStart w:id="1076" w:name="_Toc61114037"/>
      <w:bookmarkStart w:id="1077" w:name="_Toc67912542"/>
      <w:bookmarkStart w:id="1078" w:name="_Toc74903411"/>
      <w:bookmarkStart w:id="1079" w:name="_Toc76504785"/>
      <w:r w:rsidRPr="00A46FD9">
        <w:rPr>
          <w:lang w:eastAsia="zh-CN"/>
        </w:rPr>
        <w:t>4.8.9.1</w:t>
      </w:r>
      <w:r w:rsidRPr="00A46FD9">
        <w:rPr>
          <w:lang w:eastAsia="zh-CN"/>
        </w:rPr>
        <w:tab/>
        <w:t>TC9 generation</w:t>
      </w:r>
      <w:bookmarkEnd w:id="1069"/>
      <w:bookmarkEnd w:id="1070"/>
      <w:bookmarkEnd w:id="1071"/>
      <w:bookmarkEnd w:id="1072"/>
      <w:bookmarkEnd w:id="1073"/>
      <w:bookmarkEnd w:id="1074"/>
      <w:bookmarkEnd w:id="1075"/>
      <w:bookmarkEnd w:id="1076"/>
      <w:bookmarkEnd w:id="1077"/>
      <w:bookmarkEnd w:id="1078"/>
      <w:bookmarkEnd w:id="107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080" w:name="_Toc21097858"/>
      <w:bookmarkStart w:id="1081" w:name="_Toc29765420"/>
      <w:bookmarkStart w:id="1082" w:name="_Toc37180902"/>
      <w:bookmarkStart w:id="1083" w:name="_Toc37181346"/>
      <w:bookmarkStart w:id="1084" w:name="_Toc37181790"/>
      <w:bookmarkStart w:id="1085" w:name="_Toc45881855"/>
      <w:bookmarkStart w:id="1086" w:name="_Toc52560088"/>
      <w:bookmarkStart w:id="1087" w:name="_Toc61114038"/>
      <w:bookmarkStart w:id="1088" w:name="_Toc67912543"/>
      <w:bookmarkStart w:id="1089" w:name="_Toc74903412"/>
      <w:bookmarkStart w:id="1090" w:name="_Toc76504786"/>
      <w:r w:rsidRPr="00A46FD9">
        <w:rPr>
          <w:lang w:eastAsia="zh-CN"/>
        </w:rPr>
        <w:t>4.8.9.2</w:t>
      </w:r>
      <w:r w:rsidRPr="00A46FD9">
        <w:rPr>
          <w:lang w:eastAsia="zh-CN"/>
        </w:rPr>
        <w:tab/>
        <w:t>TC9 power allocation</w:t>
      </w:r>
      <w:bookmarkEnd w:id="1080"/>
      <w:bookmarkEnd w:id="1081"/>
      <w:bookmarkEnd w:id="1082"/>
      <w:bookmarkEnd w:id="1083"/>
      <w:bookmarkEnd w:id="1084"/>
      <w:bookmarkEnd w:id="1085"/>
      <w:bookmarkEnd w:id="1086"/>
      <w:bookmarkEnd w:id="1087"/>
      <w:bookmarkEnd w:id="1088"/>
      <w:bookmarkEnd w:id="1089"/>
      <w:bookmarkEnd w:id="1090"/>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091" w:name="_Toc21097859"/>
      <w:bookmarkStart w:id="1092" w:name="_Toc29765421"/>
      <w:bookmarkStart w:id="1093" w:name="_Toc37180903"/>
      <w:bookmarkStart w:id="1094" w:name="_Toc37181347"/>
      <w:bookmarkStart w:id="1095" w:name="_Toc37181791"/>
      <w:bookmarkStart w:id="1096" w:name="_Toc45881856"/>
      <w:bookmarkStart w:id="1097" w:name="_Toc52560089"/>
      <w:bookmarkStart w:id="1098" w:name="_Toc61114039"/>
      <w:bookmarkStart w:id="1099" w:name="_Toc67912544"/>
      <w:bookmarkStart w:id="1100" w:name="_Toc74903413"/>
      <w:bookmarkStart w:id="1101" w:name="_Toc76504787"/>
      <w:r w:rsidRPr="00A46FD9">
        <w:rPr>
          <w:lang w:eastAsia="zh-CN"/>
        </w:rPr>
        <w:t>4.8.10</w:t>
      </w:r>
      <w:r w:rsidRPr="00A46FD9">
        <w:rPr>
          <w:lang w:eastAsia="zh-CN"/>
        </w:rPr>
        <w:tab/>
        <w:t>TC10: UTRA and NB-IoT standalone multi-carrier operation</w:t>
      </w:r>
      <w:bookmarkEnd w:id="1091"/>
      <w:bookmarkEnd w:id="1092"/>
      <w:bookmarkEnd w:id="1093"/>
      <w:bookmarkEnd w:id="1094"/>
      <w:bookmarkEnd w:id="1095"/>
      <w:bookmarkEnd w:id="1096"/>
      <w:bookmarkEnd w:id="1097"/>
      <w:bookmarkEnd w:id="1098"/>
      <w:bookmarkEnd w:id="1099"/>
      <w:bookmarkEnd w:id="1100"/>
      <w:bookmarkEnd w:id="110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102" w:name="_Toc21097860"/>
      <w:bookmarkStart w:id="1103" w:name="_Toc29765422"/>
      <w:bookmarkStart w:id="1104" w:name="_Toc37180904"/>
      <w:bookmarkStart w:id="1105" w:name="_Toc37181348"/>
      <w:bookmarkStart w:id="1106" w:name="_Toc37181792"/>
      <w:bookmarkStart w:id="1107" w:name="_Toc45881857"/>
      <w:bookmarkStart w:id="1108" w:name="_Toc52560090"/>
      <w:bookmarkStart w:id="1109" w:name="_Toc61114040"/>
      <w:bookmarkStart w:id="1110" w:name="_Toc67912545"/>
      <w:bookmarkStart w:id="1111" w:name="_Toc74903414"/>
      <w:bookmarkStart w:id="1112" w:name="_Toc76504788"/>
      <w:r w:rsidRPr="00A46FD9">
        <w:rPr>
          <w:lang w:eastAsia="zh-CN"/>
        </w:rPr>
        <w:t>4.8.10.1</w:t>
      </w:r>
      <w:r w:rsidRPr="00A46FD9">
        <w:rPr>
          <w:lang w:eastAsia="zh-CN"/>
        </w:rPr>
        <w:tab/>
        <w:t>TC10 generation</w:t>
      </w:r>
      <w:bookmarkEnd w:id="1102"/>
      <w:bookmarkEnd w:id="1103"/>
      <w:bookmarkEnd w:id="1104"/>
      <w:bookmarkEnd w:id="1105"/>
      <w:bookmarkEnd w:id="1106"/>
      <w:bookmarkEnd w:id="1107"/>
      <w:bookmarkEnd w:id="1108"/>
      <w:bookmarkEnd w:id="1109"/>
      <w:bookmarkEnd w:id="1110"/>
      <w:bookmarkEnd w:id="1111"/>
      <w:bookmarkEnd w:id="1112"/>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113" w:name="_Toc21097861"/>
      <w:bookmarkStart w:id="1114" w:name="_Toc29765423"/>
      <w:bookmarkStart w:id="1115" w:name="_Toc37180905"/>
      <w:bookmarkStart w:id="1116" w:name="_Toc37181349"/>
      <w:bookmarkStart w:id="1117" w:name="_Toc37181793"/>
      <w:bookmarkStart w:id="1118" w:name="_Toc45881858"/>
      <w:bookmarkStart w:id="1119" w:name="_Toc52560091"/>
      <w:bookmarkStart w:id="1120" w:name="_Toc61114041"/>
      <w:bookmarkStart w:id="1121" w:name="_Toc67912546"/>
      <w:bookmarkStart w:id="1122" w:name="_Toc74903415"/>
      <w:bookmarkStart w:id="1123" w:name="_Toc76504789"/>
      <w:r w:rsidRPr="00A46FD9">
        <w:rPr>
          <w:lang w:eastAsia="zh-CN"/>
        </w:rPr>
        <w:t>4.8.10.2</w:t>
      </w:r>
      <w:r w:rsidRPr="00A46FD9">
        <w:rPr>
          <w:lang w:eastAsia="zh-CN"/>
        </w:rPr>
        <w:tab/>
        <w:t>TC10 power allocation</w:t>
      </w:r>
      <w:bookmarkEnd w:id="1113"/>
      <w:bookmarkEnd w:id="1114"/>
      <w:bookmarkEnd w:id="1115"/>
      <w:bookmarkEnd w:id="1116"/>
      <w:bookmarkEnd w:id="1117"/>
      <w:bookmarkEnd w:id="1118"/>
      <w:bookmarkEnd w:id="1119"/>
      <w:bookmarkEnd w:id="1120"/>
      <w:bookmarkEnd w:id="1121"/>
      <w:bookmarkEnd w:id="1122"/>
      <w:bookmarkEnd w:id="112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124" w:name="_Toc21097862"/>
      <w:bookmarkStart w:id="1125" w:name="_Toc29765424"/>
      <w:bookmarkStart w:id="1126" w:name="_Toc37180906"/>
      <w:bookmarkStart w:id="1127" w:name="_Toc37181350"/>
      <w:bookmarkStart w:id="1128" w:name="_Toc37181794"/>
      <w:bookmarkStart w:id="1129" w:name="_Toc45881859"/>
      <w:bookmarkStart w:id="1130" w:name="_Toc52560092"/>
      <w:bookmarkStart w:id="1131" w:name="_Toc61114042"/>
      <w:bookmarkStart w:id="1132" w:name="_Toc67912547"/>
      <w:bookmarkStart w:id="1133" w:name="_Toc74903416"/>
      <w:bookmarkStart w:id="1134" w:name="_Toc76504790"/>
      <w:r w:rsidRPr="00A46FD9">
        <w:rPr>
          <w:lang w:eastAsia="zh-CN"/>
        </w:rPr>
        <w:lastRenderedPageBreak/>
        <w:t>4.8.11</w:t>
      </w:r>
      <w:r w:rsidRPr="00A46FD9">
        <w:rPr>
          <w:lang w:eastAsia="zh-CN"/>
        </w:rPr>
        <w:tab/>
        <w:t>TC11: E-UTRA and NB-IoT standalone multi-carrier operation</w:t>
      </w:r>
      <w:bookmarkEnd w:id="1124"/>
      <w:bookmarkEnd w:id="1125"/>
      <w:bookmarkEnd w:id="1126"/>
      <w:bookmarkEnd w:id="1127"/>
      <w:bookmarkEnd w:id="1128"/>
      <w:bookmarkEnd w:id="1129"/>
      <w:bookmarkEnd w:id="1130"/>
      <w:bookmarkEnd w:id="1131"/>
      <w:bookmarkEnd w:id="1132"/>
      <w:bookmarkEnd w:id="1133"/>
      <w:bookmarkEnd w:id="1134"/>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135" w:name="_Toc21097863"/>
      <w:bookmarkStart w:id="1136" w:name="_Toc29765425"/>
      <w:bookmarkStart w:id="1137" w:name="_Toc37180907"/>
      <w:bookmarkStart w:id="1138" w:name="_Toc37181351"/>
      <w:bookmarkStart w:id="1139" w:name="_Toc37181795"/>
      <w:bookmarkStart w:id="1140" w:name="_Toc45881860"/>
      <w:bookmarkStart w:id="1141" w:name="_Toc52560093"/>
      <w:bookmarkStart w:id="1142" w:name="_Toc61114043"/>
      <w:bookmarkStart w:id="1143" w:name="_Toc67912548"/>
      <w:bookmarkStart w:id="1144" w:name="_Toc74903417"/>
      <w:bookmarkStart w:id="1145" w:name="_Toc76504791"/>
      <w:r w:rsidRPr="00A46FD9">
        <w:rPr>
          <w:lang w:eastAsia="zh-CN"/>
        </w:rPr>
        <w:t>4.8.11.1</w:t>
      </w:r>
      <w:r w:rsidRPr="00A46FD9">
        <w:rPr>
          <w:lang w:eastAsia="zh-CN"/>
        </w:rPr>
        <w:tab/>
        <w:t>TC11 generation</w:t>
      </w:r>
      <w:bookmarkEnd w:id="1135"/>
      <w:bookmarkEnd w:id="1136"/>
      <w:bookmarkEnd w:id="1137"/>
      <w:bookmarkEnd w:id="1138"/>
      <w:bookmarkEnd w:id="1139"/>
      <w:bookmarkEnd w:id="1140"/>
      <w:bookmarkEnd w:id="1141"/>
      <w:bookmarkEnd w:id="1142"/>
      <w:bookmarkEnd w:id="1143"/>
      <w:bookmarkEnd w:id="1144"/>
      <w:bookmarkEnd w:id="1145"/>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146" w:name="_Toc21097864"/>
      <w:bookmarkStart w:id="1147" w:name="_Toc29765426"/>
      <w:bookmarkStart w:id="1148" w:name="_Toc37180908"/>
      <w:bookmarkStart w:id="1149" w:name="_Toc37181352"/>
      <w:bookmarkStart w:id="1150" w:name="_Toc37181796"/>
      <w:bookmarkStart w:id="1151" w:name="_Toc45881861"/>
      <w:bookmarkStart w:id="1152" w:name="_Toc52560094"/>
      <w:bookmarkStart w:id="1153" w:name="_Toc61114044"/>
      <w:bookmarkStart w:id="1154" w:name="_Toc67912549"/>
      <w:bookmarkStart w:id="1155" w:name="_Toc74903418"/>
      <w:bookmarkStart w:id="1156" w:name="_Toc76504792"/>
      <w:r w:rsidRPr="00A46FD9">
        <w:rPr>
          <w:lang w:eastAsia="zh-CN"/>
        </w:rPr>
        <w:t>4.8.11.2</w:t>
      </w:r>
      <w:r w:rsidRPr="00A46FD9">
        <w:rPr>
          <w:lang w:eastAsia="zh-CN"/>
        </w:rPr>
        <w:tab/>
        <w:t>TC11 power allocation</w:t>
      </w:r>
      <w:bookmarkEnd w:id="1146"/>
      <w:bookmarkEnd w:id="1147"/>
      <w:bookmarkEnd w:id="1148"/>
      <w:bookmarkEnd w:id="1149"/>
      <w:bookmarkEnd w:id="1150"/>
      <w:bookmarkEnd w:id="1151"/>
      <w:bookmarkEnd w:id="1152"/>
      <w:bookmarkEnd w:id="1153"/>
      <w:bookmarkEnd w:id="1154"/>
      <w:bookmarkEnd w:id="1155"/>
      <w:bookmarkEnd w:id="1156"/>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157" w:name="_Toc21097865"/>
      <w:bookmarkStart w:id="1158" w:name="_Toc29765427"/>
      <w:bookmarkStart w:id="1159" w:name="_Toc37180909"/>
      <w:bookmarkStart w:id="1160" w:name="_Toc37181353"/>
      <w:bookmarkStart w:id="1161" w:name="_Toc37181797"/>
      <w:bookmarkStart w:id="1162" w:name="_Toc45881862"/>
      <w:bookmarkStart w:id="1163" w:name="_Toc52560095"/>
      <w:bookmarkStart w:id="1164" w:name="_Toc61114045"/>
      <w:bookmarkStart w:id="1165" w:name="_Toc67912550"/>
      <w:bookmarkStart w:id="1166" w:name="_Toc74903419"/>
      <w:bookmarkStart w:id="1167" w:name="_Toc76504793"/>
      <w:r w:rsidRPr="00A46FD9">
        <w:rPr>
          <w:lang w:eastAsia="zh-CN"/>
        </w:rPr>
        <w:t>4.8.12</w:t>
      </w:r>
      <w:r w:rsidRPr="00A46FD9">
        <w:rPr>
          <w:lang w:eastAsia="zh-CN"/>
        </w:rPr>
        <w:tab/>
        <w:t>TC12: GSM and UTRA and NB-IoT standalone multi-carrier operation</w:t>
      </w:r>
      <w:bookmarkEnd w:id="1157"/>
      <w:bookmarkEnd w:id="1158"/>
      <w:bookmarkEnd w:id="1159"/>
      <w:bookmarkEnd w:id="1160"/>
      <w:bookmarkEnd w:id="1161"/>
      <w:bookmarkEnd w:id="1162"/>
      <w:bookmarkEnd w:id="1163"/>
      <w:bookmarkEnd w:id="1164"/>
      <w:bookmarkEnd w:id="1165"/>
      <w:bookmarkEnd w:id="1166"/>
      <w:bookmarkEnd w:id="116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168" w:name="_Toc21097866"/>
      <w:bookmarkStart w:id="1169" w:name="_Toc29765428"/>
      <w:bookmarkStart w:id="1170" w:name="_Toc37180910"/>
      <w:bookmarkStart w:id="1171" w:name="_Toc37181354"/>
      <w:bookmarkStart w:id="1172" w:name="_Toc37181798"/>
      <w:bookmarkStart w:id="1173" w:name="_Toc45881863"/>
      <w:bookmarkStart w:id="1174" w:name="_Toc52560096"/>
      <w:bookmarkStart w:id="1175" w:name="_Toc61114046"/>
      <w:bookmarkStart w:id="1176" w:name="_Toc67912551"/>
      <w:bookmarkStart w:id="1177" w:name="_Toc74903420"/>
      <w:bookmarkStart w:id="1178" w:name="_Toc76504794"/>
      <w:r w:rsidRPr="00A46FD9">
        <w:rPr>
          <w:lang w:eastAsia="zh-CN"/>
        </w:rPr>
        <w:t>4.8.12.1</w:t>
      </w:r>
      <w:r w:rsidRPr="00A46FD9">
        <w:rPr>
          <w:lang w:eastAsia="zh-CN"/>
        </w:rPr>
        <w:tab/>
        <w:t>TC12 generation</w:t>
      </w:r>
      <w:bookmarkEnd w:id="1168"/>
      <w:bookmarkEnd w:id="1169"/>
      <w:bookmarkEnd w:id="1170"/>
      <w:bookmarkEnd w:id="1171"/>
      <w:bookmarkEnd w:id="1172"/>
      <w:bookmarkEnd w:id="1173"/>
      <w:bookmarkEnd w:id="1174"/>
      <w:bookmarkEnd w:id="1175"/>
      <w:bookmarkEnd w:id="1176"/>
      <w:bookmarkEnd w:id="1177"/>
      <w:bookmarkEnd w:id="1178"/>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179" w:name="_Toc21097867"/>
      <w:bookmarkStart w:id="1180" w:name="_Toc29765429"/>
      <w:bookmarkStart w:id="1181" w:name="_Toc37180911"/>
      <w:bookmarkStart w:id="1182" w:name="_Toc37181355"/>
      <w:bookmarkStart w:id="1183" w:name="_Toc37181799"/>
      <w:bookmarkStart w:id="1184" w:name="_Toc45881864"/>
      <w:bookmarkStart w:id="1185" w:name="_Toc52560097"/>
      <w:bookmarkStart w:id="1186" w:name="_Toc61114047"/>
      <w:bookmarkStart w:id="1187" w:name="_Toc67912552"/>
      <w:bookmarkStart w:id="1188" w:name="_Toc74903421"/>
      <w:bookmarkStart w:id="1189" w:name="_Toc76504795"/>
      <w:r w:rsidRPr="00A46FD9">
        <w:rPr>
          <w:lang w:eastAsia="zh-CN"/>
        </w:rPr>
        <w:t>4.8.12.2</w:t>
      </w:r>
      <w:r w:rsidRPr="00A46FD9">
        <w:rPr>
          <w:lang w:eastAsia="zh-CN"/>
        </w:rPr>
        <w:tab/>
        <w:t>TC12 power allocation</w:t>
      </w:r>
      <w:bookmarkEnd w:id="1179"/>
      <w:bookmarkEnd w:id="1180"/>
      <w:bookmarkEnd w:id="1181"/>
      <w:bookmarkEnd w:id="1182"/>
      <w:bookmarkEnd w:id="1183"/>
      <w:bookmarkEnd w:id="1184"/>
      <w:bookmarkEnd w:id="1185"/>
      <w:bookmarkEnd w:id="1186"/>
      <w:bookmarkEnd w:id="1187"/>
      <w:bookmarkEnd w:id="1188"/>
      <w:bookmarkEnd w:id="118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190" w:name="_Toc21097868"/>
      <w:bookmarkStart w:id="1191" w:name="_Toc29765430"/>
      <w:bookmarkStart w:id="1192" w:name="_Toc37180912"/>
      <w:bookmarkStart w:id="1193" w:name="_Toc37181356"/>
      <w:bookmarkStart w:id="1194" w:name="_Toc37181800"/>
      <w:bookmarkStart w:id="1195" w:name="_Toc45881865"/>
      <w:bookmarkStart w:id="1196" w:name="_Toc52560098"/>
      <w:bookmarkStart w:id="1197" w:name="_Toc61114048"/>
      <w:bookmarkStart w:id="1198" w:name="_Toc67912553"/>
      <w:bookmarkStart w:id="1199" w:name="_Toc74903422"/>
      <w:bookmarkStart w:id="1200" w:name="_Toc76504796"/>
      <w:r w:rsidRPr="00A46FD9">
        <w:rPr>
          <w:lang w:eastAsia="zh-CN"/>
        </w:rPr>
        <w:t>4.8.13</w:t>
      </w:r>
      <w:r w:rsidRPr="00A46FD9">
        <w:rPr>
          <w:lang w:eastAsia="zh-CN"/>
        </w:rPr>
        <w:tab/>
        <w:t>TC13: GSM and E-UTRA and NB-IoT standalone multi-carrier operation</w:t>
      </w:r>
      <w:bookmarkEnd w:id="1190"/>
      <w:bookmarkEnd w:id="1191"/>
      <w:bookmarkEnd w:id="1192"/>
      <w:bookmarkEnd w:id="1193"/>
      <w:bookmarkEnd w:id="1194"/>
      <w:bookmarkEnd w:id="1195"/>
      <w:bookmarkEnd w:id="1196"/>
      <w:bookmarkEnd w:id="1197"/>
      <w:bookmarkEnd w:id="1198"/>
      <w:bookmarkEnd w:id="1199"/>
      <w:bookmarkEnd w:id="1200"/>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201" w:name="_Toc21097869"/>
      <w:bookmarkStart w:id="1202" w:name="_Toc29765431"/>
      <w:bookmarkStart w:id="1203" w:name="_Toc37180913"/>
      <w:bookmarkStart w:id="1204" w:name="_Toc37181357"/>
      <w:bookmarkStart w:id="1205" w:name="_Toc37181801"/>
      <w:bookmarkStart w:id="1206" w:name="_Toc45881866"/>
      <w:bookmarkStart w:id="1207" w:name="_Toc52560099"/>
      <w:bookmarkStart w:id="1208" w:name="_Toc61114049"/>
      <w:bookmarkStart w:id="1209" w:name="_Toc67912554"/>
      <w:bookmarkStart w:id="1210" w:name="_Toc74903423"/>
      <w:bookmarkStart w:id="1211" w:name="_Toc76504797"/>
      <w:r w:rsidRPr="00A46FD9">
        <w:rPr>
          <w:lang w:eastAsia="zh-CN"/>
        </w:rPr>
        <w:t>4.8.13.1</w:t>
      </w:r>
      <w:r w:rsidRPr="00A46FD9">
        <w:rPr>
          <w:lang w:eastAsia="zh-CN"/>
        </w:rPr>
        <w:tab/>
        <w:t>TC13 generation</w:t>
      </w:r>
      <w:bookmarkEnd w:id="1201"/>
      <w:bookmarkEnd w:id="1202"/>
      <w:bookmarkEnd w:id="1203"/>
      <w:bookmarkEnd w:id="1204"/>
      <w:bookmarkEnd w:id="1205"/>
      <w:bookmarkEnd w:id="1206"/>
      <w:bookmarkEnd w:id="1207"/>
      <w:bookmarkEnd w:id="1208"/>
      <w:bookmarkEnd w:id="1209"/>
      <w:bookmarkEnd w:id="1210"/>
      <w:bookmarkEnd w:id="121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212" w:name="_Toc21097870"/>
      <w:bookmarkStart w:id="1213" w:name="_Toc29765432"/>
      <w:bookmarkStart w:id="1214" w:name="_Toc37180914"/>
      <w:bookmarkStart w:id="1215" w:name="_Toc37181358"/>
      <w:bookmarkStart w:id="1216" w:name="_Toc37181802"/>
      <w:bookmarkStart w:id="1217" w:name="_Toc45881867"/>
      <w:bookmarkStart w:id="1218" w:name="_Toc52560100"/>
      <w:bookmarkStart w:id="1219" w:name="_Toc61114050"/>
      <w:bookmarkStart w:id="1220" w:name="_Toc67912555"/>
      <w:bookmarkStart w:id="1221" w:name="_Toc74903424"/>
      <w:bookmarkStart w:id="1222" w:name="_Toc76504798"/>
      <w:r w:rsidRPr="00A46FD9">
        <w:rPr>
          <w:lang w:eastAsia="zh-CN"/>
        </w:rPr>
        <w:t>4.8.13.2</w:t>
      </w:r>
      <w:r w:rsidRPr="00A46FD9">
        <w:rPr>
          <w:lang w:eastAsia="zh-CN"/>
        </w:rPr>
        <w:tab/>
        <w:t>TC13 power allocation</w:t>
      </w:r>
      <w:bookmarkEnd w:id="1212"/>
      <w:bookmarkEnd w:id="1213"/>
      <w:bookmarkEnd w:id="1214"/>
      <w:bookmarkEnd w:id="1215"/>
      <w:bookmarkEnd w:id="1216"/>
      <w:bookmarkEnd w:id="1217"/>
      <w:bookmarkEnd w:id="1218"/>
      <w:bookmarkEnd w:id="1219"/>
      <w:bookmarkEnd w:id="1220"/>
      <w:bookmarkEnd w:id="1221"/>
      <w:bookmarkEnd w:id="1222"/>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223" w:name="_Toc21097871"/>
      <w:bookmarkStart w:id="1224" w:name="_Toc29765433"/>
      <w:bookmarkStart w:id="1225" w:name="_Toc37180915"/>
      <w:bookmarkStart w:id="1226" w:name="_Toc37181359"/>
      <w:bookmarkStart w:id="1227" w:name="_Toc37181803"/>
      <w:bookmarkStart w:id="1228" w:name="_Toc45881868"/>
      <w:bookmarkStart w:id="1229" w:name="_Toc52560101"/>
      <w:bookmarkStart w:id="1230" w:name="_Toc61114051"/>
      <w:bookmarkStart w:id="1231" w:name="_Toc67912556"/>
      <w:bookmarkStart w:id="1232" w:name="_Toc74903425"/>
      <w:bookmarkStart w:id="1233" w:name="_Toc76504799"/>
      <w:r w:rsidRPr="00A46FD9">
        <w:rPr>
          <w:lang w:eastAsia="zh-CN"/>
        </w:rPr>
        <w:t>4.8.14</w:t>
      </w:r>
      <w:r w:rsidRPr="00A46FD9">
        <w:rPr>
          <w:lang w:eastAsia="zh-CN"/>
        </w:rPr>
        <w:tab/>
        <w:t>TC14: UTRA and E-UTRA and NB-IoT standalone multi-carrier operation</w:t>
      </w:r>
      <w:bookmarkEnd w:id="1223"/>
      <w:bookmarkEnd w:id="1224"/>
      <w:bookmarkEnd w:id="1225"/>
      <w:bookmarkEnd w:id="1226"/>
      <w:bookmarkEnd w:id="1227"/>
      <w:bookmarkEnd w:id="1228"/>
      <w:bookmarkEnd w:id="1229"/>
      <w:bookmarkEnd w:id="1230"/>
      <w:bookmarkEnd w:id="1231"/>
      <w:bookmarkEnd w:id="1232"/>
      <w:bookmarkEnd w:id="123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234" w:name="_Toc21097872"/>
      <w:bookmarkStart w:id="1235" w:name="_Toc29765434"/>
      <w:bookmarkStart w:id="1236" w:name="_Toc37180916"/>
      <w:bookmarkStart w:id="1237" w:name="_Toc37181360"/>
      <w:bookmarkStart w:id="1238" w:name="_Toc37181804"/>
      <w:bookmarkStart w:id="1239" w:name="_Toc45881869"/>
      <w:bookmarkStart w:id="1240" w:name="_Toc52560102"/>
      <w:bookmarkStart w:id="1241" w:name="_Toc61114052"/>
      <w:bookmarkStart w:id="1242" w:name="_Toc67912557"/>
      <w:bookmarkStart w:id="1243" w:name="_Toc74903426"/>
      <w:bookmarkStart w:id="1244" w:name="_Toc76504800"/>
      <w:r w:rsidRPr="00A46FD9">
        <w:rPr>
          <w:lang w:eastAsia="zh-CN"/>
        </w:rPr>
        <w:t>4.8.14.1</w:t>
      </w:r>
      <w:r w:rsidRPr="00A46FD9">
        <w:rPr>
          <w:lang w:eastAsia="zh-CN"/>
        </w:rPr>
        <w:tab/>
        <w:t>TC14 generation</w:t>
      </w:r>
      <w:bookmarkEnd w:id="1234"/>
      <w:bookmarkEnd w:id="1235"/>
      <w:bookmarkEnd w:id="1236"/>
      <w:bookmarkEnd w:id="1237"/>
      <w:bookmarkEnd w:id="1238"/>
      <w:bookmarkEnd w:id="1239"/>
      <w:bookmarkEnd w:id="1240"/>
      <w:bookmarkEnd w:id="1241"/>
      <w:bookmarkEnd w:id="1242"/>
      <w:bookmarkEnd w:id="1243"/>
      <w:bookmarkEnd w:id="1244"/>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245" w:name="_Toc21097873"/>
      <w:bookmarkStart w:id="1246" w:name="_Toc29765435"/>
      <w:bookmarkStart w:id="1247" w:name="_Toc37180917"/>
      <w:bookmarkStart w:id="1248" w:name="_Toc37181361"/>
      <w:bookmarkStart w:id="1249" w:name="_Toc37181805"/>
      <w:bookmarkStart w:id="1250" w:name="_Toc45881870"/>
      <w:bookmarkStart w:id="1251" w:name="_Toc52560103"/>
      <w:bookmarkStart w:id="1252" w:name="_Toc61114053"/>
      <w:bookmarkStart w:id="1253" w:name="_Toc67912558"/>
      <w:bookmarkStart w:id="1254" w:name="_Toc74903427"/>
      <w:bookmarkStart w:id="1255" w:name="_Toc76504801"/>
      <w:r w:rsidRPr="00A46FD9">
        <w:rPr>
          <w:lang w:eastAsia="zh-CN"/>
        </w:rPr>
        <w:t>4.8.14.2</w:t>
      </w:r>
      <w:r w:rsidRPr="00A46FD9">
        <w:rPr>
          <w:lang w:eastAsia="zh-CN"/>
        </w:rPr>
        <w:tab/>
        <w:t>TC14 power allocation</w:t>
      </w:r>
      <w:bookmarkEnd w:id="1245"/>
      <w:bookmarkEnd w:id="1246"/>
      <w:bookmarkEnd w:id="1247"/>
      <w:bookmarkEnd w:id="1248"/>
      <w:bookmarkEnd w:id="1249"/>
      <w:bookmarkEnd w:id="1250"/>
      <w:bookmarkEnd w:id="1251"/>
      <w:bookmarkEnd w:id="1252"/>
      <w:bookmarkEnd w:id="1253"/>
      <w:bookmarkEnd w:id="1254"/>
      <w:bookmarkEnd w:id="1255"/>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256" w:name="_Toc21097874"/>
      <w:bookmarkStart w:id="1257" w:name="_Toc29765436"/>
      <w:bookmarkStart w:id="1258" w:name="_Toc37180918"/>
      <w:bookmarkStart w:id="1259" w:name="_Toc37181362"/>
      <w:bookmarkStart w:id="1260" w:name="_Toc37181806"/>
      <w:bookmarkStart w:id="1261" w:name="_Toc45881871"/>
      <w:bookmarkStart w:id="1262" w:name="_Toc52560104"/>
      <w:bookmarkStart w:id="1263" w:name="_Toc61114054"/>
      <w:bookmarkStart w:id="1264" w:name="_Toc67912559"/>
      <w:bookmarkStart w:id="1265" w:name="_Toc74903428"/>
      <w:bookmarkStart w:id="1266" w:name="_Toc76504802"/>
      <w:r w:rsidRPr="00A46FD9">
        <w:rPr>
          <w:lang w:eastAsia="zh-CN"/>
        </w:rPr>
        <w:t>4.8.15</w:t>
      </w:r>
      <w:r w:rsidRPr="00A46FD9">
        <w:rPr>
          <w:lang w:eastAsia="zh-CN"/>
        </w:rPr>
        <w:tab/>
        <w:t>TC15: GSM and E-UTRA with NB-IoT in-band multi-carrier operation</w:t>
      </w:r>
      <w:bookmarkEnd w:id="1256"/>
      <w:bookmarkEnd w:id="1257"/>
      <w:bookmarkEnd w:id="1258"/>
      <w:bookmarkEnd w:id="1259"/>
      <w:bookmarkEnd w:id="1260"/>
      <w:bookmarkEnd w:id="1261"/>
      <w:bookmarkEnd w:id="1262"/>
      <w:bookmarkEnd w:id="1263"/>
      <w:bookmarkEnd w:id="1264"/>
      <w:bookmarkEnd w:id="1265"/>
      <w:bookmarkEnd w:id="126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267" w:name="_Toc21097875"/>
      <w:bookmarkStart w:id="1268" w:name="_Toc29765437"/>
      <w:bookmarkStart w:id="1269" w:name="_Toc37180919"/>
      <w:bookmarkStart w:id="1270" w:name="_Toc37181363"/>
      <w:bookmarkStart w:id="1271" w:name="_Toc37181807"/>
      <w:bookmarkStart w:id="1272" w:name="_Toc45881872"/>
      <w:bookmarkStart w:id="1273" w:name="_Toc52560105"/>
      <w:bookmarkStart w:id="1274" w:name="_Toc61114055"/>
      <w:bookmarkStart w:id="1275" w:name="_Toc67912560"/>
      <w:bookmarkStart w:id="1276" w:name="_Toc74903429"/>
      <w:bookmarkStart w:id="1277" w:name="_Toc76504803"/>
      <w:r w:rsidRPr="00A46FD9">
        <w:rPr>
          <w:lang w:eastAsia="zh-CN"/>
        </w:rPr>
        <w:t>4.8.15.1</w:t>
      </w:r>
      <w:r w:rsidRPr="00A46FD9">
        <w:rPr>
          <w:lang w:eastAsia="zh-CN"/>
        </w:rPr>
        <w:tab/>
        <w:t>TC15 generation</w:t>
      </w:r>
      <w:bookmarkEnd w:id="1267"/>
      <w:bookmarkEnd w:id="1268"/>
      <w:bookmarkEnd w:id="1269"/>
      <w:bookmarkEnd w:id="1270"/>
      <w:bookmarkEnd w:id="1271"/>
      <w:bookmarkEnd w:id="1272"/>
      <w:bookmarkEnd w:id="1273"/>
      <w:bookmarkEnd w:id="1274"/>
      <w:bookmarkEnd w:id="1275"/>
      <w:bookmarkEnd w:id="1276"/>
      <w:bookmarkEnd w:id="127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278" w:name="_Toc21097876"/>
      <w:bookmarkStart w:id="1279" w:name="_Toc29765438"/>
      <w:bookmarkStart w:id="1280" w:name="_Toc37180920"/>
      <w:bookmarkStart w:id="1281" w:name="_Toc37181364"/>
      <w:bookmarkStart w:id="1282" w:name="_Toc37181808"/>
      <w:bookmarkStart w:id="1283" w:name="_Toc45881873"/>
      <w:bookmarkStart w:id="1284" w:name="_Toc52560106"/>
      <w:bookmarkStart w:id="1285" w:name="_Toc61114056"/>
      <w:bookmarkStart w:id="1286" w:name="_Toc67912561"/>
      <w:bookmarkStart w:id="1287" w:name="_Toc74903430"/>
      <w:bookmarkStart w:id="1288" w:name="_Toc76504804"/>
      <w:r w:rsidRPr="00A46FD9">
        <w:rPr>
          <w:lang w:eastAsia="zh-CN"/>
        </w:rPr>
        <w:t>4.8.15.2</w:t>
      </w:r>
      <w:r w:rsidRPr="00A46FD9">
        <w:rPr>
          <w:lang w:eastAsia="zh-CN"/>
        </w:rPr>
        <w:tab/>
        <w:t>TC15 power allocation</w:t>
      </w:r>
      <w:bookmarkEnd w:id="1278"/>
      <w:bookmarkEnd w:id="1279"/>
      <w:bookmarkEnd w:id="1280"/>
      <w:bookmarkEnd w:id="1281"/>
      <w:bookmarkEnd w:id="1282"/>
      <w:bookmarkEnd w:id="1283"/>
      <w:bookmarkEnd w:id="1284"/>
      <w:bookmarkEnd w:id="1285"/>
      <w:bookmarkEnd w:id="1286"/>
      <w:bookmarkEnd w:id="1287"/>
      <w:bookmarkEnd w:id="1288"/>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289" w:name="_Toc21097877"/>
      <w:bookmarkStart w:id="1290" w:name="_Toc29765439"/>
      <w:bookmarkStart w:id="1291" w:name="_Toc37180921"/>
      <w:bookmarkStart w:id="1292" w:name="_Toc37181365"/>
      <w:bookmarkStart w:id="1293" w:name="_Toc37181809"/>
      <w:bookmarkStart w:id="1294" w:name="_Toc45881874"/>
      <w:bookmarkStart w:id="1295" w:name="_Toc52560107"/>
      <w:bookmarkStart w:id="1296" w:name="_Toc61114057"/>
      <w:bookmarkStart w:id="1297" w:name="_Toc67912562"/>
      <w:bookmarkStart w:id="1298" w:name="_Toc74903431"/>
      <w:bookmarkStart w:id="1299" w:name="_Toc76504805"/>
      <w:r w:rsidRPr="00A46FD9">
        <w:rPr>
          <w:lang w:eastAsia="zh-CN"/>
        </w:rPr>
        <w:t>4.8.16</w:t>
      </w:r>
      <w:r w:rsidRPr="00A46FD9">
        <w:rPr>
          <w:lang w:eastAsia="zh-CN"/>
        </w:rPr>
        <w:tab/>
        <w:t>TC16: UTRA and E-UTRA with NB-IoT in-band multi-carrier operation</w:t>
      </w:r>
      <w:bookmarkEnd w:id="1289"/>
      <w:bookmarkEnd w:id="1290"/>
      <w:bookmarkEnd w:id="1291"/>
      <w:bookmarkEnd w:id="1292"/>
      <w:bookmarkEnd w:id="1293"/>
      <w:bookmarkEnd w:id="1294"/>
      <w:bookmarkEnd w:id="1295"/>
      <w:bookmarkEnd w:id="1296"/>
      <w:bookmarkEnd w:id="1297"/>
      <w:bookmarkEnd w:id="1298"/>
      <w:bookmarkEnd w:id="129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300" w:name="_Toc21097878"/>
      <w:bookmarkStart w:id="1301" w:name="_Toc29765440"/>
      <w:bookmarkStart w:id="1302" w:name="_Toc37180922"/>
      <w:bookmarkStart w:id="1303" w:name="_Toc37181366"/>
      <w:bookmarkStart w:id="1304" w:name="_Toc37181810"/>
      <w:bookmarkStart w:id="1305" w:name="_Toc45881875"/>
      <w:bookmarkStart w:id="1306" w:name="_Toc52560108"/>
      <w:bookmarkStart w:id="1307" w:name="_Toc61114058"/>
      <w:bookmarkStart w:id="1308" w:name="_Toc67912563"/>
      <w:bookmarkStart w:id="1309" w:name="_Toc74903432"/>
      <w:bookmarkStart w:id="1310" w:name="_Toc76504806"/>
      <w:r w:rsidRPr="00A46FD9">
        <w:rPr>
          <w:lang w:eastAsia="zh-CN"/>
        </w:rPr>
        <w:lastRenderedPageBreak/>
        <w:t>4.8.16.1</w:t>
      </w:r>
      <w:r w:rsidRPr="00A46FD9">
        <w:rPr>
          <w:lang w:eastAsia="zh-CN"/>
        </w:rPr>
        <w:tab/>
        <w:t>TC16 generation</w:t>
      </w:r>
      <w:bookmarkEnd w:id="1300"/>
      <w:bookmarkEnd w:id="1301"/>
      <w:bookmarkEnd w:id="1302"/>
      <w:bookmarkEnd w:id="1303"/>
      <w:bookmarkEnd w:id="1304"/>
      <w:bookmarkEnd w:id="1305"/>
      <w:bookmarkEnd w:id="1306"/>
      <w:bookmarkEnd w:id="1307"/>
      <w:bookmarkEnd w:id="1308"/>
      <w:bookmarkEnd w:id="1309"/>
      <w:bookmarkEnd w:id="1310"/>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311" w:name="_Toc21097879"/>
      <w:bookmarkStart w:id="1312" w:name="_Toc29765441"/>
      <w:bookmarkStart w:id="1313" w:name="_Toc37180923"/>
      <w:bookmarkStart w:id="1314" w:name="_Toc37181367"/>
      <w:bookmarkStart w:id="1315" w:name="_Toc37181811"/>
      <w:bookmarkStart w:id="1316" w:name="_Toc45881876"/>
      <w:bookmarkStart w:id="1317" w:name="_Toc52560109"/>
      <w:bookmarkStart w:id="1318" w:name="_Toc61114059"/>
      <w:bookmarkStart w:id="1319" w:name="_Toc67912564"/>
      <w:bookmarkStart w:id="1320" w:name="_Toc74903433"/>
      <w:bookmarkStart w:id="1321" w:name="_Toc76504807"/>
      <w:r w:rsidRPr="00A46FD9">
        <w:rPr>
          <w:lang w:eastAsia="zh-CN"/>
        </w:rPr>
        <w:t>4.8.16.2</w:t>
      </w:r>
      <w:r w:rsidRPr="00A46FD9">
        <w:rPr>
          <w:lang w:eastAsia="zh-CN"/>
        </w:rPr>
        <w:tab/>
        <w:t>TC16 power allocation</w:t>
      </w:r>
      <w:bookmarkEnd w:id="1311"/>
      <w:bookmarkEnd w:id="1312"/>
      <w:bookmarkEnd w:id="1313"/>
      <w:bookmarkEnd w:id="1314"/>
      <w:bookmarkEnd w:id="1315"/>
      <w:bookmarkEnd w:id="1316"/>
      <w:bookmarkEnd w:id="1317"/>
      <w:bookmarkEnd w:id="1318"/>
      <w:bookmarkEnd w:id="1319"/>
      <w:bookmarkEnd w:id="1320"/>
      <w:bookmarkEnd w:id="132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322" w:name="_Toc21097880"/>
      <w:bookmarkStart w:id="1323" w:name="_Toc29765442"/>
      <w:bookmarkStart w:id="1324" w:name="_Toc37180924"/>
      <w:bookmarkStart w:id="1325" w:name="_Toc37181368"/>
      <w:bookmarkStart w:id="1326" w:name="_Toc37181812"/>
      <w:bookmarkStart w:id="1327" w:name="_Toc45881877"/>
      <w:bookmarkStart w:id="1328" w:name="_Toc52560110"/>
      <w:bookmarkStart w:id="1329" w:name="_Toc61114060"/>
      <w:bookmarkStart w:id="1330" w:name="_Toc67912565"/>
      <w:bookmarkStart w:id="1331" w:name="_Toc74903434"/>
      <w:bookmarkStart w:id="1332" w:name="_Toc76504808"/>
      <w:r w:rsidRPr="00A46FD9">
        <w:rPr>
          <w:lang w:eastAsia="zh-CN"/>
        </w:rPr>
        <w:t>4.8.17</w:t>
      </w:r>
      <w:r w:rsidRPr="00A46FD9">
        <w:rPr>
          <w:lang w:eastAsia="zh-CN"/>
        </w:rPr>
        <w:tab/>
        <w:t>TC17: E-UTRA and E-UTRA with NB-IoT in-band multi-carrier operation</w:t>
      </w:r>
      <w:bookmarkEnd w:id="1322"/>
      <w:bookmarkEnd w:id="1323"/>
      <w:bookmarkEnd w:id="1324"/>
      <w:bookmarkEnd w:id="1325"/>
      <w:bookmarkEnd w:id="1326"/>
      <w:bookmarkEnd w:id="1327"/>
      <w:bookmarkEnd w:id="1328"/>
      <w:bookmarkEnd w:id="1329"/>
      <w:bookmarkEnd w:id="1330"/>
      <w:bookmarkEnd w:id="1331"/>
      <w:bookmarkEnd w:id="1332"/>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333" w:name="_Toc21097881"/>
      <w:bookmarkStart w:id="1334" w:name="_Toc29765443"/>
      <w:bookmarkStart w:id="1335" w:name="_Toc37180925"/>
      <w:bookmarkStart w:id="1336" w:name="_Toc37181369"/>
      <w:bookmarkStart w:id="1337" w:name="_Toc37181813"/>
      <w:bookmarkStart w:id="1338" w:name="_Toc45881878"/>
      <w:bookmarkStart w:id="1339" w:name="_Toc52560111"/>
      <w:bookmarkStart w:id="1340" w:name="_Toc61114061"/>
      <w:bookmarkStart w:id="1341" w:name="_Toc67912566"/>
      <w:bookmarkStart w:id="1342" w:name="_Toc74903435"/>
      <w:bookmarkStart w:id="1343" w:name="_Toc76504809"/>
      <w:r w:rsidRPr="00A46FD9">
        <w:rPr>
          <w:lang w:eastAsia="zh-CN"/>
        </w:rPr>
        <w:t>4.8.17.1</w:t>
      </w:r>
      <w:r w:rsidRPr="00A46FD9">
        <w:rPr>
          <w:lang w:eastAsia="zh-CN"/>
        </w:rPr>
        <w:tab/>
        <w:t>TC17 generation</w:t>
      </w:r>
      <w:bookmarkEnd w:id="1333"/>
      <w:bookmarkEnd w:id="1334"/>
      <w:bookmarkEnd w:id="1335"/>
      <w:bookmarkEnd w:id="1336"/>
      <w:bookmarkEnd w:id="1337"/>
      <w:bookmarkEnd w:id="1338"/>
      <w:bookmarkEnd w:id="1339"/>
      <w:bookmarkEnd w:id="1340"/>
      <w:bookmarkEnd w:id="1341"/>
      <w:bookmarkEnd w:id="1342"/>
      <w:bookmarkEnd w:id="134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344" w:name="_Toc21097882"/>
      <w:bookmarkStart w:id="1345" w:name="_Toc29765444"/>
      <w:bookmarkStart w:id="1346" w:name="_Toc37180926"/>
      <w:bookmarkStart w:id="1347" w:name="_Toc37181370"/>
      <w:bookmarkStart w:id="1348" w:name="_Toc37181814"/>
      <w:bookmarkStart w:id="1349" w:name="_Toc45881879"/>
      <w:bookmarkStart w:id="1350" w:name="_Toc52560112"/>
      <w:bookmarkStart w:id="1351" w:name="_Toc61114062"/>
      <w:bookmarkStart w:id="1352" w:name="_Toc67912567"/>
      <w:bookmarkStart w:id="1353" w:name="_Toc74903436"/>
      <w:bookmarkStart w:id="1354" w:name="_Toc76504810"/>
      <w:r w:rsidRPr="00A46FD9">
        <w:rPr>
          <w:lang w:eastAsia="zh-CN"/>
        </w:rPr>
        <w:t>4.8.17.2</w:t>
      </w:r>
      <w:r w:rsidRPr="00A46FD9">
        <w:rPr>
          <w:lang w:eastAsia="zh-CN"/>
        </w:rPr>
        <w:tab/>
        <w:t>TC17 power allocation</w:t>
      </w:r>
      <w:bookmarkEnd w:id="1344"/>
      <w:bookmarkEnd w:id="1345"/>
      <w:bookmarkEnd w:id="1346"/>
      <w:bookmarkEnd w:id="1347"/>
      <w:bookmarkEnd w:id="1348"/>
      <w:bookmarkEnd w:id="1349"/>
      <w:bookmarkEnd w:id="1350"/>
      <w:bookmarkEnd w:id="1351"/>
      <w:bookmarkEnd w:id="1352"/>
      <w:bookmarkEnd w:id="1353"/>
      <w:bookmarkEnd w:id="1354"/>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355" w:name="_Toc21097883"/>
      <w:bookmarkStart w:id="1356" w:name="_Toc29765445"/>
      <w:bookmarkStart w:id="1357" w:name="_Toc37180927"/>
      <w:bookmarkStart w:id="1358" w:name="_Toc37181371"/>
      <w:bookmarkStart w:id="1359" w:name="_Toc37181815"/>
      <w:bookmarkStart w:id="1360" w:name="_Toc45881880"/>
      <w:bookmarkStart w:id="1361" w:name="_Toc52560113"/>
      <w:bookmarkStart w:id="1362" w:name="_Toc61114063"/>
      <w:bookmarkStart w:id="1363" w:name="_Toc67912568"/>
      <w:bookmarkStart w:id="1364" w:name="_Toc74903437"/>
      <w:bookmarkStart w:id="1365" w:name="_Toc76504811"/>
      <w:r w:rsidRPr="00A46FD9">
        <w:rPr>
          <w:lang w:eastAsia="zh-CN"/>
        </w:rPr>
        <w:t>4.8.18</w:t>
      </w:r>
      <w:r w:rsidRPr="00A46FD9">
        <w:rPr>
          <w:lang w:eastAsia="zh-CN"/>
        </w:rPr>
        <w:tab/>
        <w:t>TC18: GSM and E-UTRA with NB-IoT guard-band multi-carrier operation</w:t>
      </w:r>
      <w:bookmarkEnd w:id="1355"/>
      <w:bookmarkEnd w:id="1356"/>
      <w:bookmarkEnd w:id="1357"/>
      <w:bookmarkEnd w:id="1358"/>
      <w:bookmarkEnd w:id="1359"/>
      <w:bookmarkEnd w:id="1360"/>
      <w:bookmarkEnd w:id="1361"/>
      <w:bookmarkEnd w:id="1362"/>
      <w:bookmarkEnd w:id="1363"/>
      <w:bookmarkEnd w:id="1364"/>
      <w:bookmarkEnd w:id="1365"/>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366" w:name="_Toc21097884"/>
      <w:bookmarkStart w:id="1367" w:name="_Toc29765446"/>
      <w:bookmarkStart w:id="1368" w:name="_Toc37180928"/>
      <w:bookmarkStart w:id="1369" w:name="_Toc37181372"/>
      <w:bookmarkStart w:id="1370" w:name="_Toc37181816"/>
      <w:bookmarkStart w:id="1371" w:name="_Toc45881881"/>
      <w:bookmarkStart w:id="1372" w:name="_Toc52560114"/>
      <w:bookmarkStart w:id="1373" w:name="_Toc61114064"/>
      <w:bookmarkStart w:id="1374" w:name="_Toc67912569"/>
      <w:bookmarkStart w:id="1375" w:name="_Toc74903438"/>
      <w:bookmarkStart w:id="1376" w:name="_Toc76504812"/>
      <w:r w:rsidRPr="00A46FD9">
        <w:rPr>
          <w:lang w:eastAsia="zh-CN"/>
        </w:rPr>
        <w:lastRenderedPageBreak/>
        <w:t>4.8.18.1</w:t>
      </w:r>
      <w:r w:rsidRPr="00A46FD9">
        <w:rPr>
          <w:lang w:eastAsia="zh-CN"/>
        </w:rPr>
        <w:tab/>
        <w:t>TC18 generation</w:t>
      </w:r>
      <w:bookmarkEnd w:id="1366"/>
      <w:bookmarkEnd w:id="1367"/>
      <w:bookmarkEnd w:id="1368"/>
      <w:bookmarkEnd w:id="1369"/>
      <w:bookmarkEnd w:id="1370"/>
      <w:bookmarkEnd w:id="1371"/>
      <w:bookmarkEnd w:id="1372"/>
      <w:bookmarkEnd w:id="1373"/>
      <w:bookmarkEnd w:id="1374"/>
      <w:bookmarkEnd w:id="1375"/>
      <w:bookmarkEnd w:id="137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377" w:name="_Toc21097885"/>
      <w:bookmarkStart w:id="1378" w:name="_Toc29765447"/>
      <w:bookmarkStart w:id="1379" w:name="_Toc37180929"/>
      <w:bookmarkStart w:id="1380" w:name="_Toc37181373"/>
      <w:bookmarkStart w:id="1381" w:name="_Toc37181817"/>
      <w:bookmarkStart w:id="1382" w:name="_Toc45881882"/>
      <w:bookmarkStart w:id="1383" w:name="_Toc52560115"/>
      <w:bookmarkStart w:id="1384" w:name="_Toc61114065"/>
      <w:bookmarkStart w:id="1385" w:name="_Toc67912570"/>
      <w:bookmarkStart w:id="1386" w:name="_Toc74903439"/>
      <w:bookmarkStart w:id="1387" w:name="_Toc76504813"/>
      <w:r w:rsidRPr="00A46FD9">
        <w:rPr>
          <w:lang w:eastAsia="zh-CN"/>
        </w:rPr>
        <w:t>4.8.18.2</w:t>
      </w:r>
      <w:r w:rsidRPr="00A46FD9">
        <w:rPr>
          <w:lang w:eastAsia="zh-CN"/>
        </w:rPr>
        <w:tab/>
        <w:t>TC18 power allocation</w:t>
      </w:r>
      <w:bookmarkEnd w:id="1377"/>
      <w:bookmarkEnd w:id="1378"/>
      <w:bookmarkEnd w:id="1379"/>
      <w:bookmarkEnd w:id="1380"/>
      <w:bookmarkEnd w:id="1381"/>
      <w:bookmarkEnd w:id="1382"/>
      <w:bookmarkEnd w:id="1383"/>
      <w:bookmarkEnd w:id="1384"/>
      <w:bookmarkEnd w:id="1385"/>
      <w:bookmarkEnd w:id="1386"/>
      <w:bookmarkEnd w:id="13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388" w:name="_Toc21097886"/>
      <w:bookmarkStart w:id="1389" w:name="_Toc29765448"/>
      <w:bookmarkStart w:id="1390" w:name="_Toc37180930"/>
      <w:bookmarkStart w:id="1391" w:name="_Toc37181374"/>
      <w:bookmarkStart w:id="1392" w:name="_Toc37181818"/>
      <w:bookmarkStart w:id="1393" w:name="_Toc45881883"/>
      <w:bookmarkStart w:id="1394" w:name="_Toc52560116"/>
      <w:bookmarkStart w:id="1395" w:name="_Toc61114066"/>
      <w:bookmarkStart w:id="1396" w:name="_Toc67912571"/>
      <w:bookmarkStart w:id="1397" w:name="_Toc74903440"/>
      <w:bookmarkStart w:id="1398" w:name="_Toc76504814"/>
      <w:r w:rsidRPr="00A46FD9">
        <w:rPr>
          <w:lang w:eastAsia="zh-CN"/>
        </w:rPr>
        <w:t>4.8.19</w:t>
      </w:r>
      <w:r w:rsidRPr="00A46FD9">
        <w:rPr>
          <w:lang w:eastAsia="zh-CN"/>
        </w:rPr>
        <w:tab/>
        <w:t>TC19: UTRA and E-UTRA with NB-IoT guard-band multi-carrier operation</w:t>
      </w:r>
      <w:bookmarkEnd w:id="1388"/>
      <w:bookmarkEnd w:id="1389"/>
      <w:bookmarkEnd w:id="1390"/>
      <w:bookmarkEnd w:id="1391"/>
      <w:bookmarkEnd w:id="1392"/>
      <w:bookmarkEnd w:id="1393"/>
      <w:bookmarkEnd w:id="1394"/>
      <w:bookmarkEnd w:id="1395"/>
      <w:bookmarkEnd w:id="1396"/>
      <w:bookmarkEnd w:id="1397"/>
      <w:bookmarkEnd w:id="1398"/>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399" w:name="_Toc21097887"/>
      <w:bookmarkStart w:id="1400" w:name="_Toc29765449"/>
      <w:bookmarkStart w:id="1401" w:name="_Toc37180931"/>
      <w:bookmarkStart w:id="1402" w:name="_Toc37181375"/>
      <w:bookmarkStart w:id="1403" w:name="_Toc37181819"/>
      <w:bookmarkStart w:id="1404" w:name="_Toc45881884"/>
      <w:bookmarkStart w:id="1405" w:name="_Toc52560117"/>
      <w:bookmarkStart w:id="1406" w:name="_Toc61114067"/>
      <w:bookmarkStart w:id="1407" w:name="_Toc67912572"/>
      <w:bookmarkStart w:id="1408" w:name="_Toc74903441"/>
      <w:bookmarkStart w:id="1409" w:name="_Toc76504815"/>
      <w:r w:rsidRPr="00A46FD9">
        <w:rPr>
          <w:lang w:eastAsia="zh-CN"/>
        </w:rPr>
        <w:t>4.8.19.1</w:t>
      </w:r>
      <w:r w:rsidRPr="00A46FD9">
        <w:rPr>
          <w:lang w:eastAsia="zh-CN"/>
        </w:rPr>
        <w:tab/>
        <w:t>TC19 generation</w:t>
      </w:r>
      <w:bookmarkEnd w:id="1399"/>
      <w:bookmarkEnd w:id="1400"/>
      <w:bookmarkEnd w:id="1401"/>
      <w:bookmarkEnd w:id="1402"/>
      <w:bookmarkEnd w:id="1403"/>
      <w:bookmarkEnd w:id="1404"/>
      <w:bookmarkEnd w:id="1405"/>
      <w:bookmarkEnd w:id="1406"/>
      <w:bookmarkEnd w:id="1407"/>
      <w:bookmarkEnd w:id="1408"/>
      <w:bookmarkEnd w:id="140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410" w:name="_Toc21097888"/>
      <w:bookmarkStart w:id="1411" w:name="_Toc29765450"/>
      <w:bookmarkStart w:id="1412" w:name="_Toc37180932"/>
      <w:bookmarkStart w:id="1413" w:name="_Toc37181376"/>
      <w:bookmarkStart w:id="1414" w:name="_Toc37181820"/>
      <w:bookmarkStart w:id="1415" w:name="_Toc45881885"/>
      <w:bookmarkStart w:id="1416" w:name="_Toc52560118"/>
      <w:bookmarkStart w:id="1417" w:name="_Toc61114068"/>
      <w:bookmarkStart w:id="1418" w:name="_Toc67912573"/>
      <w:bookmarkStart w:id="1419" w:name="_Toc74903442"/>
      <w:bookmarkStart w:id="1420" w:name="_Toc76504816"/>
      <w:r w:rsidRPr="00A46FD9">
        <w:rPr>
          <w:lang w:eastAsia="zh-CN"/>
        </w:rPr>
        <w:t>4.8.19.2</w:t>
      </w:r>
      <w:r w:rsidRPr="00A46FD9">
        <w:rPr>
          <w:lang w:eastAsia="zh-CN"/>
        </w:rPr>
        <w:tab/>
        <w:t>TC19 power allocation</w:t>
      </w:r>
      <w:bookmarkEnd w:id="1410"/>
      <w:bookmarkEnd w:id="1411"/>
      <w:bookmarkEnd w:id="1412"/>
      <w:bookmarkEnd w:id="1413"/>
      <w:bookmarkEnd w:id="1414"/>
      <w:bookmarkEnd w:id="1415"/>
      <w:bookmarkEnd w:id="1416"/>
      <w:bookmarkEnd w:id="1417"/>
      <w:bookmarkEnd w:id="1418"/>
      <w:bookmarkEnd w:id="1419"/>
      <w:bookmarkEnd w:id="1420"/>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421" w:name="_Toc21097889"/>
      <w:bookmarkStart w:id="1422" w:name="_Toc29765451"/>
      <w:bookmarkStart w:id="1423" w:name="_Toc37180933"/>
      <w:bookmarkStart w:id="1424" w:name="_Toc37181377"/>
      <w:bookmarkStart w:id="1425" w:name="_Toc37181821"/>
      <w:bookmarkStart w:id="1426" w:name="_Toc45881886"/>
      <w:bookmarkStart w:id="1427" w:name="_Toc52560119"/>
      <w:bookmarkStart w:id="1428" w:name="_Toc61114069"/>
      <w:bookmarkStart w:id="1429" w:name="_Toc67912574"/>
      <w:bookmarkStart w:id="1430" w:name="_Toc74903443"/>
      <w:bookmarkStart w:id="1431" w:name="_Toc76504817"/>
      <w:r w:rsidRPr="00A46FD9">
        <w:rPr>
          <w:lang w:eastAsia="zh-CN"/>
        </w:rPr>
        <w:t>4.8.20</w:t>
      </w:r>
      <w:r w:rsidRPr="00A46FD9">
        <w:rPr>
          <w:lang w:eastAsia="zh-CN"/>
        </w:rPr>
        <w:tab/>
        <w:t>TC20: E-UTRA and E-UTRA with NB-IoT guard-band multi-carrier operation</w:t>
      </w:r>
      <w:bookmarkEnd w:id="1421"/>
      <w:bookmarkEnd w:id="1422"/>
      <w:bookmarkEnd w:id="1423"/>
      <w:bookmarkEnd w:id="1424"/>
      <w:bookmarkEnd w:id="1425"/>
      <w:bookmarkEnd w:id="1426"/>
      <w:bookmarkEnd w:id="1427"/>
      <w:bookmarkEnd w:id="1428"/>
      <w:bookmarkEnd w:id="1429"/>
      <w:bookmarkEnd w:id="1430"/>
      <w:bookmarkEnd w:id="143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432" w:name="_Toc21097890"/>
      <w:bookmarkStart w:id="1433" w:name="_Toc29765452"/>
      <w:bookmarkStart w:id="1434" w:name="_Toc37180934"/>
      <w:bookmarkStart w:id="1435" w:name="_Toc37181378"/>
      <w:bookmarkStart w:id="1436" w:name="_Toc37181822"/>
      <w:bookmarkStart w:id="1437" w:name="_Toc45881887"/>
      <w:bookmarkStart w:id="1438" w:name="_Toc52560120"/>
      <w:bookmarkStart w:id="1439" w:name="_Toc61114070"/>
      <w:bookmarkStart w:id="1440" w:name="_Toc67912575"/>
      <w:bookmarkStart w:id="1441" w:name="_Toc74903444"/>
      <w:bookmarkStart w:id="1442" w:name="_Toc76504818"/>
      <w:r w:rsidRPr="00A46FD9">
        <w:rPr>
          <w:lang w:eastAsia="zh-CN"/>
        </w:rPr>
        <w:lastRenderedPageBreak/>
        <w:t>4.8.20.1</w:t>
      </w:r>
      <w:r w:rsidRPr="00A46FD9">
        <w:rPr>
          <w:lang w:eastAsia="zh-CN"/>
        </w:rPr>
        <w:tab/>
        <w:t>TC20 generation</w:t>
      </w:r>
      <w:bookmarkEnd w:id="1432"/>
      <w:bookmarkEnd w:id="1433"/>
      <w:bookmarkEnd w:id="1434"/>
      <w:bookmarkEnd w:id="1435"/>
      <w:bookmarkEnd w:id="1436"/>
      <w:bookmarkEnd w:id="1437"/>
      <w:bookmarkEnd w:id="1438"/>
      <w:bookmarkEnd w:id="1439"/>
      <w:bookmarkEnd w:id="1440"/>
      <w:bookmarkEnd w:id="1441"/>
      <w:bookmarkEnd w:id="1442"/>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443" w:name="_Toc21097891"/>
      <w:bookmarkStart w:id="1444" w:name="_Toc29765453"/>
      <w:bookmarkStart w:id="1445" w:name="_Toc37180935"/>
      <w:bookmarkStart w:id="1446" w:name="_Toc37181379"/>
      <w:bookmarkStart w:id="1447" w:name="_Toc37181823"/>
      <w:bookmarkStart w:id="1448" w:name="_Toc45881888"/>
      <w:bookmarkStart w:id="1449" w:name="_Toc52560121"/>
      <w:bookmarkStart w:id="1450" w:name="_Toc61114071"/>
      <w:bookmarkStart w:id="1451" w:name="_Toc67912576"/>
      <w:bookmarkStart w:id="1452" w:name="_Toc74903445"/>
      <w:bookmarkStart w:id="1453" w:name="_Toc76504819"/>
      <w:r w:rsidRPr="00A46FD9">
        <w:rPr>
          <w:lang w:eastAsia="zh-CN"/>
        </w:rPr>
        <w:t>4.8.20.2</w:t>
      </w:r>
      <w:r w:rsidRPr="00A46FD9">
        <w:rPr>
          <w:lang w:eastAsia="zh-CN"/>
        </w:rPr>
        <w:tab/>
        <w:t>TC20 power allocation</w:t>
      </w:r>
      <w:bookmarkEnd w:id="1443"/>
      <w:bookmarkEnd w:id="1444"/>
      <w:bookmarkEnd w:id="1445"/>
      <w:bookmarkEnd w:id="1446"/>
      <w:bookmarkEnd w:id="1447"/>
      <w:bookmarkEnd w:id="1448"/>
      <w:bookmarkEnd w:id="1449"/>
      <w:bookmarkEnd w:id="1450"/>
      <w:bookmarkEnd w:id="1451"/>
      <w:bookmarkEnd w:id="1452"/>
      <w:bookmarkEnd w:id="145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454" w:name="_Toc21097892"/>
      <w:bookmarkStart w:id="1455" w:name="_Toc29765454"/>
      <w:bookmarkStart w:id="1456" w:name="_Toc37180936"/>
      <w:bookmarkStart w:id="1457" w:name="_Toc37181380"/>
      <w:bookmarkStart w:id="1458" w:name="_Toc37181824"/>
      <w:bookmarkStart w:id="1459" w:name="_Toc45881889"/>
      <w:bookmarkStart w:id="1460" w:name="_Toc52560122"/>
      <w:bookmarkStart w:id="1461" w:name="_Toc61114072"/>
      <w:bookmarkStart w:id="1462" w:name="_Toc67912577"/>
      <w:bookmarkStart w:id="1463" w:name="_Toc74903446"/>
      <w:bookmarkStart w:id="1464" w:name="_Toc76504820"/>
      <w:r w:rsidRPr="00A46FD9">
        <w:rPr>
          <w:lang w:eastAsia="zh-CN"/>
        </w:rPr>
        <w:t>4.8.21</w:t>
      </w:r>
      <w:r w:rsidRPr="00A46FD9">
        <w:rPr>
          <w:lang w:eastAsia="zh-CN"/>
        </w:rPr>
        <w:tab/>
        <w:t>TC21: Contiguous operation in CS16, 18, 19</w:t>
      </w:r>
      <w:bookmarkEnd w:id="1454"/>
      <w:bookmarkEnd w:id="1455"/>
      <w:bookmarkEnd w:id="1456"/>
      <w:bookmarkEnd w:id="1457"/>
      <w:bookmarkEnd w:id="1458"/>
      <w:bookmarkEnd w:id="1459"/>
      <w:bookmarkEnd w:id="1460"/>
      <w:bookmarkEnd w:id="1461"/>
      <w:bookmarkEnd w:id="1462"/>
      <w:bookmarkEnd w:id="1463"/>
      <w:bookmarkEnd w:id="1464"/>
    </w:p>
    <w:p w14:paraId="5A4C92A6" w14:textId="77777777" w:rsidR="00FF3259" w:rsidRPr="00A46FD9" w:rsidRDefault="00FF3259" w:rsidP="00FF3259">
      <w:pPr>
        <w:pStyle w:val="Heading4"/>
        <w:rPr>
          <w:lang w:eastAsia="zh-CN"/>
        </w:rPr>
      </w:pPr>
      <w:bookmarkStart w:id="1465" w:name="_Toc21097893"/>
      <w:bookmarkStart w:id="1466" w:name="_Toc29765455"/>
      <w:bookmarkStart w:id="1467" w:name="_Toc37180937"/>
      <w:bookmarkStart w:id="1468" w:name="_Toc37181381"/>
      <w:bookmarkStart w:id="1469" w:name="_Toc37181825"/>
      <w:bookmarkStart w:id="1470" w:name="_Toc45881890"/>
      <w:bookmarkStart w:id="1471" w:name="_Toc52560123"/>
      <w:bookmarkStart w:id="1472" w:name="_Toc61114073"/>
      <w:bookmarkStart w:id="1473" w:name="_Toc67912578"/>
      <w:bookmarkStart w:id="1474" w:name="_Toc74903447"/>
      <w:bookmarkStart w:id="1475" w:name="_Toc76504821"/>
      <w:r w:rsidRPr="00A46FD9">
        <w:rPr>
          <w:lang w:eastAsia="zh-CN"/>
        </w:rPr>
        <w:t>4.8.21.0</w:t>
      </w:r>
      <w:r w:rsidRPr="00A46FD9">
        <w:rPr>
          <w:lang w:eastAsia="zh-CN"/>
        </w:rPr>
        <w:tab/>
        <w:t>General</w:t>
      </w:r>
      <w:bookmarkEnd w:id="1465"/>
      <w:bookmarkEnd w:id="1466"/>
      <w:bookmarkEnd w:id="1467"/>
      <w:bookmarkEnd w:id="1468"/>
      <w:bookmarkEnd w:id="1469"/>
      <w:bookmarkEnd w:id="1470"/>
      <w:bookmarkEnd w:id="1471"/>
      <w:bookmarkEnd w:id="1472"/>
      <w:bookmarkEnd w:id="1473"/>
      <w:bookmarkEnd w:id="1474"/>
      <w:bookmarkEnd w:id="1475"/>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476" w:name="_Toc21097894"/>
      <w:bookmarkStart w:id="1477" w:name="_Toc29765456"/>
      <w:bookmarkStart w:id="1478" w:name="_Toc37180938"/>
      <w:bookmarkStart w:id="1479" w:name="_Toc37181382"/>
      <w:bookmarkStart w:id="1480" w:name="_Toc37181826"/>
      <w:bookmarkStart w:id="1481" w:name="_Toc45881891"/>
      <w:bookmarkStart w:id="1482" w:name="_Toc52560124"/>
      <w:bookmarkStart w:id="1483" w:name="_Toc61114074"/>
      <w:bookmarkStart w:id="1484" w:name="_Toc67912579"/>
      <w:bookmarkStart w:id="1485" w:name="_Toc74903448"/>
      <w:bookmarkStart w:id="1486" w:name="_Toc76504822"/>
      <w:r w:rsidRPr="00A46FD9">
        <w:rPr>
          <w:lang w:eastAsia="zh-CN"/>
        </w:rPr>
        <w:t>4.8.21.1</w:t>
      </w:r>
      <w:r w:rsidRPr="00A46FD9">
        <w:rPr>
          <w:lang w:eastAsia="zh-CN"/>
        </w:rPr>
        <w:tab/>
        <w:t>TC21 generation</w:t>
      </w:r>
      <w:bookmarkEnd w:id="1476"/>
      <w:bookmarkEnd w:id="1477"/>
      <w:bookmarkEnd w:id="1478"/>
      <w:bookmarkEnd w:id="1479"/>
      <w:bookmarkEnd w:id="1480"/>
      <w:bookmarkEnd w:id="1481"/>
      <w:bookmarkEnd w:id="1482"/>
      <w:bookmarkEnd w:id="1483"/>
      <w:bookmarkEnd w:id="1484"/>
      <w:bookmarkEnd w:id="1485"/>
      <w:bookmarkEnd w:id="1486"/>
    </w:p>
    <w:p w14:paraId="7AE93815" w14:textId="77777777" w:rsidR="007A6E4B" w:rsidRPr="00A46FD9" w:rsidRDefault="007A6E4B" w:rsidP="007A6E4B">
      <w:pPr>
        <w:rPr>
          <w:rFonts w:cs="Arial"/>
        </w:rPr>
      </w:pPr>
      <w:bookmarkStart w:id="1487" w:name="_Toc21097895"/>
      <w:bookmarkStart w:id="148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489" w:name="OLE_LINK47"/>
      <w:bookmarkStart w:id="1490" w:name="OLE_LINK26"/>
      <w:bookmarkStart w:id="1491" w:name="OLE_LINK29"/>
      <w:r w:rsidRPr="00A46FD9">
        <w:rPr>
          <w:rFonts w:cs="Arial"/>
        </w:rPr>
        <w:t>-</w:t>
      </w:r>
      <w:r w:rsidRPr="00A46FD9">
        <w:rPr>
          <w:rFonts w:cs="Arial"/>
        </w:rPr>
        <w:tab/>
      </w:r>
      <w:r w:rsidRPr="00A46FD9">
        <w:t xml:space="preserve">If </w:t>
      </w:r>
      <w:r w:rsidRPr="00A46FD9">
        <w:rPr>
          <w:lang w:eastAsia="en-GB"/>
        </w:rPr>
        <w:t>NB-IoT operation in NR in-band</w:t>
      </w:r>
      <w:bookmarkEnd w:id="1489"/>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49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492" w:name="OLE_LINK12"/>
      <w:r w:rsidRPr="00A46FD9">
        <w:t xml:space="preserve">. The specified </w:t>
      </w:r>
      <w:r w:rsidRPr="00A46FD9">
        <w:rPr>
          <w:lang w:eastAsia="en-GB"/>
        </w:rPr>
        <w:t>F</w:t>
      </w:r>
      <w:r w:rsidRPr="00A46FD9">
        <w:rPr>
          <w:vertAlign w:val="subscript"/>
          <w:lang w:eastAsia="en-GB"/>
        </w:rPr>
        <w:t>Offset-RAT</w:t>
      </w:r>
      <w:bookmarkEnd w:id="1492"/>
      <w:r w:rsidRPr="00A46FD9">
        <w:rPr>
          <w:lang w:eastAsia="en-GB"/>
        </w:rPr>
        <w:t xml:space="preserve"> shall apply.</w:t>
      </w:r>
      <w:bookmarkEnd w:id="149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493" w:name="_Toc37180939"/>
      <w:bookmarkStart w:id="1494" w:name="_Toc37181383"/>
      <w:bookmarkStart w:id="1495" w:name="_Toc37181827"/>
      <w:bookmarkStart w:id="1496" w:name="_Toc45881892"/>
      <w:bookmarkStart w:id="1497" w:name="_Toc52560125"/>
      <w:bookmarkStart w:id="1498" w:name="_Toc61114075"/>
      <w:bookmarkStart w:id="1499" w:name="_Toc67912580"/>
      <w:bookmarkStart w:id="1500" w:name="_Toc74903449"/>
      <w:bookmarkStart w:id="1501" w:name="_Toc76504823"/>
      <w:r w:rsidRPr="00A46FD9">
        <w:rPr>
          <w:lang w:eastAsia="zh-CN"/>
        </w:rPr>
        <w:t>4.8.21.1A</w:t>
      </w:r>
      <w:r w:rsidRPr="00A46FD9">
        <w:rPr>
          <w:lang w:eastAsia="zh-CN"/>
        </w:rPr>
        <w:tab/>
        <w:t>TC21a generation</w:t>
      </w:r>
      <w:bookmarkEnd w:id="1487"/>
      <w:bookmarkEnd w:id="1488"/>
      <w:bookmarkEnd w:id="1493"/>
      <w:bookmarkEnd w:id="1494"/>
      <w:bookmarkEnd w:id="1495"/>
      <w:bookmarkEnd w:id="1496"/>
      <w:bookmarkEnd w:id="1497"/>
      <w:bookmarkEnd w:id="1498"/>
      <w:bookmarkEnd w:id="1499"/>
      <w:bookmarkEnd w:id="1500"/>
      <w:bookmarkEnd w:id="150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502" w:name="_Toc21097896"/>
      <w:bookmarkStart w:id="150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50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505" w:name="OLE_LINK50"/>
      <w:r w:rsidRPr="00A46FD9">
        <w:t>-</w:t>
      </w:r>
      <w:r w:rsidRPr="00A46FD9">
        <w:tab/>
        <w:t>If NB-IoT</w:t>
      </w:r>
      <w:r w:rsidRPr="00A46FD9">
        <w:rPr>
          <w:lang w:eastAsia="en-GB"/>
        </w:rPr>
        <w:t xml:space="preserve"> operation in NR</w:t>
      </w:r>
      <w:r w:rsidRPr="00A46FD9">
        <w:t xml:space="preserve"> in-band</w:t>
      </w:r>
      <w:bookmarkEnd w:id="150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50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506" w:name="_Toc37180940"/>
      <w:bookmarkStart w:id="1507" w:name="_Toc37181384"/>
      <w:bookmarkStart w:id="1508" w:name="_Toc37181828"/>
      <w:bookmarkStart w:id="1509" w:name="_Toc45881893"/>
      <w:bookmarkStart w:id="1510" w:name="_Toc52560126"/>
      <w:bookmarkStart w:id="1511" w:name="_Toc61114076"/>
      <w:bookmarkStart w:id="1512" w:name="_Toc67912581"/>
      <w:bookmarkStart w:id="1513" w:name="_Toc74903450"/>
      <w:bookmarkStart w:id="1514" w:name="_Toc76504824"/>
      <w:r w:rsidRPr="00A46FD9">
        <w:rPr>
          <w:lang w:eastAsia="zh-CN"/>
        </w:rPr>
        <w:t>4.8.21.1B</w:t>
      </w:r>
      <w:r w:rsidRPr="00A46FD9">
        <w:rPr>
          <w:lang w:eastAsia="zh-CN"/>
        </w:rPr>
        <w:tab/>
        <w:t>TC21b generation</w:t>
      </w:r>
      <w:bookmarkEnd w:id="1502"/>
      <w:bookmarkEnd w:id="1503"/>
      <w:bookmarkEnd w:id="1506"/>
      <w:bookmarkEnd w:id="1507"/>
      <w:bookmarkEnd w:id="1508"/>
      <w:bookmarkEnd w:id="1509"/>
      <w:bookmarkEnd w:id="1510"/>
      <w:bookmarkEnd w:id="1511"/>
      <w:bookmarkEnd w:id="1512"/>
      <w:bookmarkEnd w:id="1513"/>
      <w:bookmarkEnd w:id="1514"/>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515" w:name="_Toc21097897"/>
      <w:bookmarkStart w:id="1516"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517" w:name="OLE_LINK51"/>
      <w:r w:rsidRPr="00A46FD9">
        <w:t>-</w:t>
      </w:r>
      <w:r w:rsidRPr="00A46FD9">
        <w:tab/>
        <w:t>If NB-IoT</w:t>
      </w:r>
      <w:r w:rsidRPr="00A46FD9">
        <w:rPr>
          <w:lang w:eastAsia="en-GB"/>
        </w:rPr>
        <w:t xml:space="preserve"> operation in NR</w:t>
      </w:r>
      <w:r w:rsidRPr="00A46FD9">
        <w:t xml:space="preserve"> in-band</w:t>
      </w:r>
      <w:bookmarkEnd w:id="151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518" w:name="_Toc37180941"/>
      <w:bookmarkStart w:id="1519" w:name="_Toc37181385"/>
      <w:bookmarkStart w:id="1520" w:name="_Toc37181829"/>
      <w:bookmarkStart w:id="1521" w:name="_Toc45881894"/>
      <w:bookmarkStart w:id="1522" w:name="_Toc52560127"/>
      <w:bookmarkStart w:id="1523" w:name="_Toc61114077"/>
      <w:bookmarkStart w:id="1524" w:name="_Toc67912582"/>
      <w:bookmarkStart w:id="1525" w:name="_Toc74903451"/>
      <w:bookmarkStart w:id="1526" w:name="_Toc76504825"/>
      <w:r w:rsidRPr="00A46FD9">
        <w:rPr>
          <w:lang w:eastAsia="zh-CN"/>
        </w:rPr>
        <w:t>4.8.21.2</w:t>
      </w:r>
      <w:r w:rsidRPr="00A46FD9">
        <w:rPr>
          <w:lang w:eastAsia="zh-CN"/>
        </w:rPr>
        <w:tab/>
        <w:t>TC21 power allocation</w:t>
      </w:r>
      <w:bookmarkEnd w:id="1515"/>
      <w:bookmarkEnd w:id="1516"/>
      <w:bookmarkEnd w:id="1518"/>
      <w:bookmarkEnd w:id="1519"/>
      <w:bookmarkEnd w:id="1520"/>
      <w:bookmarkEnd w:id="1521"/>
      <w:bookmarkEnd w:id="1522"/>
      <w:bookmarkEnd w:id="1523"/>
      <w:bookmarkEnd w:id="1524"/>
      <w:bookmarkEnd w:id="1525"/>
      <w:bookmarkEnd w:id="152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527" w:name="_Toc21097898"/>
      <w:bookmarkStart w:id="1528" w:name="_Toc29765460"/>
      <w:bookmarkStart w:id="1529" w:name="_Toc37180942"/>
      <w:bookmarkStart w:id="1530" w:name="_Toc37181386"/>
      <w:bookmarkStart w:id="1531" w:name="_Toc37181830"/>
      <w:bookmarkStart w:id="1532" w:name="_Toc45881895"/>
      <w:bookmarkStart w:id="1533" w:name="_Toc52560128"/>
      <w:bookmarkStart w:id="1534" w:name="_Toc61114078"/>
      <w:bookmarkStart w:id="1535" w:name="_Toc67912583"/>
      <w:bookmarkStart w:id="1536" w:name="_Toc74903452"/>
      <w:bookmarkStart w:id="1537" w:name="_Toc76504826"/>
      <w:r w:rsidRPr="00A46FD9">
        <w:rPr>
          <w:lang w:eastAsia="zh-CN"/>
        </w:rPr>
        <w:t>4.8.22</w:t>
      </w:r>
      <w:r w:rsidRPr="00A46FD9">
        <w:rPr>
          <w:lang w:eastAsia="zh-CN"/>
        </w:rPr>
        <w:tab/>
        <w:t>NTC21: Non-contiguous operation in CS16, 18, 19</w:t>
      </w:r>
      <w:bookmarkEnd w:id="1527"/>
      <w:bookmarkEnd w:id="1528"/>
      <w:bookmarkEnd w:id="1529"/>
      <w:bookmarkEnd w:id="1530"/>
      <w:bookmarkEnd w:id="1531"/>
      <w:bookmarkEnd w:id="1532"/>
      <w:bookmarkEnd w:id="1533"/>
      <w:bookmarkEnd w:id="1534"/>
      <w:bookmarkEnd w:id="1535"/>
      <w:bookmarkEnd w:id="1536"/>
      <w:bookmarkEnd w:id="1537"/>
    </w:p>
    <w:p w14:paraId="6E660159" w14:textId="77777777" w:rsidR="00FF3259" w:rsidRPr="00A46FD9" w:rsidRDefault="00FF3259" w:rsidP="00FF3259">
      <w:pPr>
        <w:pStyle w:val="Heading4"/>
        <w:rPr>
          <w:lang w:eastAsia="zh-CN"/>
        </w:rPr>
      </w:pPr>
      <w:bookmarkStart w:id="1538" w:name="_Toc21097899"/>
      <w:bookmarkStart w:id="1539" w:name="_Toc29765461"/>
      <w:bookmarkStart w:id="1540" w:name="_Toc37180943"/>
      <w:bookmarkStart w:id="1541" w:name="_Toc37181387"/>
      <w:bookmarkStart w:id="1542" w:name="_Toc37181831"/>
      <w:bookmarkStart w:id="1543" w:name="_Toc45881896"/>
      <w:bookmarkStart w:id="1544" w:name="_Toc52560129"/>
      <w:bookmarkStart w:id="1545" w:name="_Toc61114079"/>
      <w:bookmarkStart w:id="1546" w:name="_Toc67912584"/>
      <w:bookmarkStart w:id="1547" w:name="_Toc74903453"/>
      <w:bookmarkStart w:id="1548" w:name="_Toc76504827"/>
      <w:r w:rsidRPr="00A46FD9">
        <w:rPr>
          <w:lang w:eastAsia="zh-CN"/>
        </w:rPr>
        <w:t>4.8.22.0</w:t>
      </w:r>
      <w:r w:rsidRPr="00A46FD9">
        <w:rPr>
          <w:lang w:eastAsia="zh-CN"/>
        </w:rPr>
        <w:tab/>
        <w:t>General</w:t>
      </w:r>
      <w:bookmarkEnd w:id="1538"/>
      <w:bookmarkEnd w:id="1539"/>
      <w:bookmarkEnd w:id="1540"/>
      <w:bookmarkEnd w:id="1541"/>
      <w:bookmarkEnd w:id="1542"/>
      <w:bookmarkEnd w:id="1543"/>
      <w:bookmarkEnd w:id="1544"/>
      <w:bookmarkEnd w:id="1545"/>
      <w:bookmarkEnd w:id="1546"/>
      <w:bookmarkEnd w:id="1547"/>
      <w:bookmarkEnd w:id="154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549" w:name="_Toc21097900"/>
      <w:bookmarkStart w:id="1550" w:name="_Toc29765462"/>
      <w:bookmarkStart w:id="1551" w:name="_Toc37180944"/>
      <w:bookmarkStart w:id="1552" w:name="_Toc37181388"/>
      <w:bookmarkStart w:id="1553" w:name="_Toc37181832"/>
      <w:bookmarkStart w:id="1554" w:name="_Toc45881897"/>
      <w:bookmarkStart w:id="1555" w:name="_Toc52560130"/>
      <w:bookmarkStart w:id="1556" w:name="_Toc61114080"/>
      <w:bookmarkStart w:id="1557" w:name="_Toc67912585"/>
      <w:bookmarkStart w:id="1558" w:name="_Toc74903454"/>
      <w:bookmarkStart w:id="1559" w:name="_Toc76504828"/>
      <w:r w:rsidRPr="00A46FD9">
        <w:rPr>
          <w:lang w:eastAsia="zh-CN"/>
        </w:rPr>
        <w:t>4.8.22.1</w:t>
      </w:r>
      <w:r w:rsidRPr="00A46FD9">
        <w:rPr>
          <w:lang w:eastAsia="zh-CN"/>
        </w:rPr>
        <w:tab/>
        <w:t>NTC21 generation</w:t>
      </w:r>
      <w:bookmarkEnd w:id="1549"/>
      <w:bookmarkEnd w:id="1550"/>
      <w:bookmarkEnd w:id="1551"/>
      <w:bookmarkEnd w:id="1552"/>
      <w:bookmarkEnd w:id="1553"/>
      <w:bookmarkEnd w:id="1554"/>
      <w:bookmarkEnd w:id="1555"/>
      <w:bookmarkEnd w:id="1556"/>
      <w:bookmarkEnd w:id="1557"/>
      <w:bookmarkEnd w:id="1558"/>
      <w:bookmarkEnd w:id="1559"/>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560" w:name="_Toc21097901"/>
      <w:bookmarkStart w:id="1561"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562"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562"/>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563" w:name="_Toc37180945"/>
      <w:bookmarkStart w:id="1564" w:name="_Toc37181389"/>
      <w:bookmarkStart w:id="1565" w:name="_Toc37181833"/>
      <w:bookmarkStart w:id="1566" w:name="_Toc45881898"/>
      <w:bookmarkStart w:id="1567" w:name="_Toc52560131"/>
      <w:bookmarkStart w:id="1568" w:name="_Toc61114081"/>
      <w:bookmarkStart w:id="1569" w:name="_Toc67912586"/>
      <w:bookmarkStart w:id="1570" w:name="_Toc74903455"/>
      <w:bookmarkStart w:id="1571" w:name="_Toc76504829"/>
      <w:r w:rsidRPr="00A46FD9">
        <w:rPr>
          <w:lang w:eastAsia="zh-CN"/>
        </w:rPr>
        <w:t>4.8.22.1A</w:t>
      </w:r>
      <w:r w:rsidRPr="00A46FD9">
        <w:rPr>
          <w:lang w:eastAsia="zh-CN"/>
        </w:rPr>
        <w:tab/>
        <w:t>NTC21a generation</w:t>
      </w:r>
      <w:bookmarkEnd w:id="1560"/>
      <w:bookmarkEnd w:id="1561"/>
      <w:bookmarkEnd w:id="1563"/>
      <w:bookmarkEnd w:id="1564"/>
      <w:bookmarkEnd w:id="1565"/>
      <w:bookmarkEnd w:id="1566"/>
      <w:bookmarkEnd w:id="1567"/>
      <w:bookmarkEnd w:id="1568"/>
      <w:bookmarkEnd w:id="1569"/>
      <w:bookmarkEnd w:id="1570"/>
      <w:bookmarkEnd w:id="1571"/>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572" w:name="_Toc21097902"/>
      <w:bookmarkStart w:id="1573"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574" w:name="_Toc37180946"/>
      <w:bookmarkStart w:id="1575" w:name="_Toc37181390"/>
      <w:bookmarkStart w:id="1576" w:name="_Toc37181834"/>
      <w:bookmarkStart w:id="1577" w:name="_Toc45881899"/>
      <w:bookmarkStart w:id="1578" w:name="_Toc52560132"/>
      <w:bookmarkStart w:id="1579" w:name="_Toc61114082"/>
      <w:bookmarkStart w:id="1580" w:name="_Toc67912587"/>
      <w:bookmarkStart w:id="1581" w:name="_Toc74903456"/>
      <w:bookmarkStart w:id="1582" w:name="_Toc76504830"/>
      <w:r w:rsidRPr="00A46FD9">
        <w:rPr>
          <w:lang w:eastAsia="zh-CN"/>
        </w:rPr>
        <w:t>4.8.22.1B</w:t>
      </w:r>
      <w:r w:rsidRPr="00A46FD9">
        <w:rPr>
          <w:lang w:eastAsia="zh-CN"/>
        </w:rPr>
        <w:tab/>
        <w:t>NTC21b generation</w:t>
      </w:r>
      <w:bookmarkEnd w:id="1572"/>
      <w:bookmarkEnd w:id="1573"/>
      <w:bookmarkEnd w:id="1574"/>
      <w:bookmarkEnd w:id="1575"/>
      <w:bookmarkEnd w:id="1576"/>
      <w:bookmarkEnd w:id="1577"/>
      <w:bookmarkEnd w:id="1578"/>
      <w:bookmarkEnd w:id="1579"/>
      <w:bookmarkEnd w:id="1580"/>
      <w:bookmarkEnd w:id="1581"/>
      <w:bookmarkEnd w:id="1582"/>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583" w:name="_Toc21097903"/>
      <w:bookmarkStart w:id="1584"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585" w:name="_Toc37180947"/>
      <w:bookmarkStart w:id="1586" w:name="_Toc37181391"/>
      <w:bookmarkStart w:id="1587" w:name="_Toc37181835"/>
      <w:bookmarkStart w:id="1588" w:name="_Toc45881900"/>
      <w:bookmarkStart w:id="1589" w:name="_Toc52560133"/>
      <w:bookmarkStart w:id="1590" w:name="_Toc61114083"/>
      <w:bookmarkStart w:id="1591" w:name="_Toc67912588"/>
      <w:bookmarkStart w:id="1592" w:name="_Toc74903457"/>
      <w:bookmarkStart w:id="1593" w:name="_Toc76504831"/>
      <w:r w:rsidRPr="00A46FD9">
        <w:rPr>
          <w:lang w:eastAsia="zh-CN"/>
        </w:rPr>
        <w:t>4.8.22.2</w:t>
      </w:r>
      <w:r w:rsidRPr="00A46FD9">
        <w:rPr>
          <w:lang w:eastAsia="zh-CN"/>
        </w:rPr>
        <w:tab/>
        <w:t>NTC21 power allocation</w:t>
      </w:r>
      <w:bookmarkEnd w:id="1583"/>
      <w:bookmarkEnd w:id="1584"/>
      <w:bookmarkEnd w:id="1585"/>
      <w:bookmarkEnd w:id="1586"/>
      <w:bookmarkEnd w:id="1587"/>
      <w:bookmarkEnd w:id="1588"/>
      <w:bookmarkEnd w:id="1589"/>
      <w:bookmarkEnd w:id="1590"/>
      <w:bookmarkEnd w:id="1591"/>
      <w:bookmarkEnd w:id="1592"/>
      <w:bookmarkEnd w:id="1593"/>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594" w:name="_Toc21097904"/>
      <w:bookmarkStart w:id="1595" w:name="_Toc29765466"/>
      <w:bookmarkStart w:id="1596" w:name="_Toc37180948"/>
      <w:bookmarkStart w:id="1597" w:name="_Toc37181392"/>
      <w:bookmarkStart w:id="1598" w:name="_Toc37181836"/>
      <w:bookmarkStart w:id="1599" w:name="_Toc45881901"/>
      <w:bookmarkStart w:id="1600" w:name="_Toc52560134"/>
      <w:bookmarkStart w:id="1601" w:name="_Toc61114084"/>
      <w:bookmarkStart w:id="1602" w:name="_Toc67912589"/>
      <w:bookmarkStart w:id="1603" w:name="_Toc74903458"/>
      <w:bookmarkStart w:id="1604" w:name="_Toc76504832"/>
      <w:r w:rsidRPr="00A46FD9">
        <w:rPr>
          <w:lang w:eastAsia="zh-CN"/>
        </w:rPr>
        <w:t>4.8.23</w:t>
      </w:r>
      <w:r w:rsidRPr="00A46FD9">
        <w:rPr>
          <w:lang w:eastAsia="zh-CN"/>
        </w:rPr>
        <w:tab/>
        <w:t>TC22: Contiguous operation in CS17</w:t>
      </w:r>
      <w:bookmarkEnd w:id="1594"/>
      <w:bookmarkEnd w:id="1595"/>
      <w:bookmarkEnd w:id="1596"/>
      <w:bookmarkEnd w:id="1597"/>
      <w:bookmarkEnd w:id="1598"/>
      <w:bookmarkEnd w:id="1599"/>
      <w:bookmarkEnd w:id="1600"/>
      <w:bookmarkEnd w:id="1601"/>
      <w:bookmarkEnd w:id="1602"/>
      <w:bookmarkEnd w:id="1603"/>
      <w:bookmarkEnd w:id="1604"/>
    </w:p>
    <w:p w14:paraId="7862DFDD" w14:textId="77777777" w:rsidR="00FF3259" w:rsidRPr="00A46FD9" w:rsidRDefault="00FF3259" w:rsidP="00FF3259">
      <w:pPr>
        <w:pStyle w:val="Heading4"/>
        <w:rPr>
          <w:lang w:eastAsia="zh-CN"/>
        </w:rPr>
      </w:pPr>
      <w:bookmarkStart w:id="1605" w:name="_Toc21097905"/>
      <w:bookmarkStart w:id="1606" w:name="_Toc29765467"/>
      <w:bookmarkStart w:id="1607" w:name="_Toc37180949"/>
      <w:bookmarkStart w:id="1608" w:name="_Toc37181393"/>
      <w:bookmarkStart w:id="1609" w:name="_Toc37181837"/>
      <w:bookmarkStart w:id="1610" w:name="_Toc45881902"/>
      <w:bookmarkStart w:id="1611" w:name="_Toc52560135"/>
      <w:bookmarkStart w:id="1612" w:name="_Toc61114085"/>
      <w:bookmarkStart w:id="1613" w:name="_Toc67912590"/>
      <w:bookmarkStart w:id="1614" w:name="_Toc74903459"/>
      <w:bookmarkStart w:id="1615" w:name="_Toc76504833"/>
      <w:r w:rsidRPr="00A46FD9">
        <w:rPr>
          <w:lang w:eastAsia="zh-CN"/>
        </w:rPr>
        <w:t>4.8.23.1</w:t>
      </w:r>
      <w:r w:rsidRPr="00A46FD9">
        <w:rPr>
          <w:lang w:eastAsia="zh-CN"/>
        </w:rPr>
        <w:tab/>
        <w:t>TC22 generation</w:t>
      </w:r>
      <w:bookmarkEnd w:id="1605"/>
      <w:bookmarkEnd w:id="1606"/>
      <w:bookmarkEnd w:id="1607"/>
      <w:bookmarkEnd w:id="1608"/>
      <w:bookmarkEnd w:id="1609"/>
      <w:bookmarkEnd w:id="1610"/>
      <w:bookmarkEnd w:id="1611"/>
      <w:bookmarkEnd w:id="1612"/>
      <w:bookmarkEnd w:id="1613"/>
      <w:bookmarkEnd w:id="1614"/>
      <w:bookmarkEnd w:id="161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616" w:name="OLE_LINK14"/>
      <w:bookmarkStart w:id="1617" w:name="OLE_LINK59"/>
      <w:r w:rsidRPr="00A46FD9">
        <w:t>-</w:t>
      </w:r>
      <w:r w:rsidRPr="00A46FD9">
        <w:tab/>
      </w:r>
      <w:r w:rsidRPr="00A46FD9">
        <w:rPr>
          <w:lang w:eastAsia="zh-CN"/>
        </w:rPr>
        <w:t>If NB-IoT operation in NR in-band is supported, plac</w:t>
      </w:r>
      <w:bookmarkEnd w:id="161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61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618" w:name="_Toc21097906"/>
      <w:bookmarkStart w:id="1619" w:name="_Toc29765468"/>
      <w:bookmarkStart w:id="1620" w:name="_Toc37180950"/>
      <w:bookmarkStart w:id="1621" w:name="_Toc37181394"/>
      <w:bookmarkStart w:id="1622" w:name="_Toc37181838"/>
      <w:bookmarkStart w:id="1623" w:name="_Toc45881903"/>
      <w:bookmarkStart w:id="1624" w:name="_Toc52560136"/>
      <w:bookmarkStart w:id="1625" w:name="_Toc61114086"/>
      <w:bookmarkStart w:id="1626" w:name="_Toc67912591"/>
      <w:bookmarkStart w:id="1627" w:name="_Toc74903460"/>
      <w:bookmarkStart w:id="1628" w:name="_Toc76504834"/>
      <w:r w:rsidRPr="00A46FD9">
        <w:rPr>
          <w:lang w:eastAsia="zh-CN"/>
        </w:rPr>
        <w:t>4.8.23.2</w:t>
      </w:r>
      <w:r w:rsidRPr="00A46FD9">
        <w:rPr>
          <w:lang w:eastAsia="zh-CN"/>
        </w:rPr>
        <w:tab/>
        <w:t>TC22 power allocation</w:t>
      </w:r>
      <w:bookmarkEnd w:id="1618"/>
      <w:bookmarkEnd w:id="1619"/>
      <w:bookmarkEnd w:id="1620"/>
      <w:bookmarkEnd w:id="1621"/>
      <w:bookmarkEnd w:id="1622"/>
      <w:bookmarkEnd w:id="1623"/>
      <w:bookmarkEnd w:id="1624"/>
      <w:bookmarkEnd w:id="1625"/>
      <w:bookmarkEnd w:id="1626"/>
      <w:bookmarkEnd w:id="1627"/>
      <w:bookmarkEnd w:id="1628"/>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629" w:name="_Toc21097907"/>
      <w:bookmarkStart w:id="1630" w:name="_Toc29765469"/>
      <w:bookmarkStart w:id="1631" w:name="_Toc37180951"/>
      <w:bookmarkStart w:id="1632" w:name="_Toc37181395"/>
      <w:bookmarkStart w:id="1633" w:name="_Toc37181839"/>
      <w:bookmarkStart w:id="1634" w:name="_Toc45881904"/>
      <w:bookmarkStart w:id="1635" w:name="_Toc52560137"/>
      <w:bookmarkStart w:id="1636" w:name="_Toc61114087"/>
      <w:bookmarkStart w:id="1637" w:name="_Toc67912592"/>
      <w:bookmarkStart w:id="1638" w:name="_Toc74903461"/>
      <w:bookmarkStart w:id="1639" w:name="_Toc76504835"/>
      <w:r w:rsidRPr="00A46FD9">
        <w:t>4.9</w:t>
      </w:r>
      <w:r w:rsidRPr="00A46FD9">
        <w:tab/>
        <w:t>RF channels and test models</w:t>
      </w:r>
      <w:bookmarkEnd w:id="1629"/>
      <w:bookmarkEnd w:id="1630"/>
      <w:bookmarkEnd w:id="1631"/>
      <w:bookmarkEnd w:id="1632"/>
      <w:bookmarkEnd w:id="1633"/>
      <w:bookmarkEnd w:id="1634"/>
      <w:bookmarkEnd w:id="1635"/>
      <w:bookmarkEnd w:id="1636"/>
      <w:bookmarkEnd w:id="1637"/>
      <w:bookmarkEnd w:id="1638"/>
      <w:bookmarkEnd w:id="1639"/>
    </w:p>
    <w:p w14:paraId="7D22B1BF" w14:textId="77777777" w:rsidR="00FF3259" w:rsidRPr="00A46FD9" w:rsidRDefault="00FF3259" w:rsidP="00FF3259">
      <w:pPr>
        <w:pStyle w:val="Heading3"/>
      </w:pPr>
      <w:bookmarkStart w:id="1640" w:name="_Toc21097908"/>
      <w:bookmarkStart w:id="1641" w:name="_Toc29765470"/>
      <w:bookmarkStart w:id="1642" w:name="_Toc37180952"/>
      <w:bookmarkStart w:id="1643" w:name="_Toc37181396"/>
      <w:bookmarkStart w:id="1644" w:name="_Toc37181840"/>
      <w:bookmarkStart w:id="1645" w:name="_Toc45881905"/>
      <w:bookmarkStart w:id="1646" w:name="_Toc52560138"/>
      <w:bookmarkStart w:id="1647" w:name="_Toc61114088"/>
      <w:bookmarkStart w:id="1648" w:name="_Toc67912593"/>
      <w:bookmarkStart w:id="1649" w:name="_Toc74903462"/>
      <w:bookmarkStart w:id="1650" w:name="_Toc76504836"/>
      <w:r w:rsidRPr="00A46FD9">
        <w:t>4.9.1</w:t>
      </w:r>
      <w:r w:rsidRPr="00A46FD9">
        <w:tab/>
        <w:t>RF channels</w:t>
      </w:r>
      <w:bookmarkEnd w:id="1640"/>
      <w:bookmarkEnd w:id="1641"/>
      <w:bookmarkEnd w:id="1642"/>
      <w:bookmarkEnd w:id="1643"/>
      <w:bookmarkEnd w:id="1644"/>
      <w:bookmarkEnd w:id="1645"/>
      <w:bookmarkEnd w:id="1646"/>
      <w:bookmarkEnd w:id="1647"/>
      <w:bookmarkEnd w:id="1648"/>
      <w:bookmarkEnd w:id="1649"/>
      <w:bookmarkEnd w:id="165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651" w:name="_Toc21097909"/>
      <w:bookmarkStart w:id="1652" w:name="_Toc29765471"/>
      <w:bookmarkStart w:id="1653" w:name="_Toc37180953"/>
      <w:bookmarkStart w:id="1654" w:name="_Toc37181397"/>
      <w:bookmarkStart w:id="1655" w:name="_Toc37181841"/>
      <w:bookmarkStart w:id="1656" w:name="_Toc45881906"/>
      <w:bookmarkStart w:id="1657" w:name="_Toc52560139"/>
      <w:bookmarkStart w:id="1658" w:name="_Toc61114089"/>
      <w:bookmarkStart w:id="1659" w:name="_Toc67912594"/>
      <w:bookmarkStart w:id="1660" w:name="_Toc74903463"/>
      <w:bookmarkStart w:id="1661" w:name="_Toc76504837"/>
      <w:r w:rsidRPr="00A46FD9">
        <w:t>4.9.2</w:t>
      </w:r>
      <w:r w:rsidRPr="00A46FD9">
        <w:tab/>
        <w:t>Test models</w:t>
      </w:r>
      <w:bookmarkEnd w:id="1651"/>
      <w:bookmarkEnd w:id="1652"/>
      <w:bookmarkEnd w:id="1653"/>
      <w:bookmarkEnd w:id="1654"/>
      <w:bookmarkEnd w:id="1655"/>
      <w:bookmarkEnd w:id="1656"/>
      <w:bookmarkEnd w:id="1657"/>
      <w:bookmarkEnd w:id="1658"/>
      <w:bookmarkEnd w:id="1659"/>
      <w:bookmarkEnd w:id="1660"/>
      <w:bookmarkEnd w:id="166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662" w:name="_Toc21097910"/>
      <w:bookmarkStart w:id="1663" w:name="_Toc29765472"/>
      <w:bookmarkStart w:id="1664" w:name="_Toc37180954"/>
      <w:bookmarkStart w:id="1665" w:name="_Toc37181398"/>
      <w:bookmarkStart w:id="1666" w:name="_Toc37181842"/>
      <w:bookmarkStart w:id="1667" w:name="_Toc45881907"/>
      <w:bookmarkStart w:id="1668" w:name="_Toc52560140"/>
      <w:bookmarkStart w:id="1669" w:name="_Toc61114090"/>
      <w:bookmarkStart w:id="1670" w:name="_Toc67912595"/>
      <w:bookmarkStart w:id="1671" w:name="_Toc74903464"/>
      <w:bookmarkStart w:id="1672" w:name="_Toc76504838"/>
      <w:r w:rsidRPr="00A46FD9">
        <w:t>4.10</w:t>
      </w:r>
      <w:r w:rsidRPr="00A46FD9">
        <w:tab/>
        <w:t>BS configurations</w:t>
      </w:r>
      <w:bookmarkEnd w:id="1662"/>
      <w:bookmarkEnd w:id="1663"/>
      <w:bookmarkEnd w:id="1664"/>
      <w:bookmarkEnd w:id="1665"/>
      <w:bookmarkEnd w:id="1666"/>
      <w:bookmarkEnd w:id="1667"/>
      <w:bookmarkEnd w:id="1668"/>
      <w:bookmarkEnd w:id="1669"/>
      <w:bookmarkEnd w:id="1670"/>
      <w:bookmarkEnd w:id="1671"/>
      <w:bookmarkEnd w:id="1672"/>
    </w:p>
    <w:p w14:paraId="2E94EC8D" w14:textId="77777777" w:rsidR="00FF3259" w:rsidRPr="00A46FD9" w:rsidRDefault="00FF3259" w:rsidP="00FF3259">
      <w:pPr>
        <w:pStyle w:val="Heading3"/>
      </w:pPr>
      <w:bookmarkStart w:id="1673" w:name="_Toc21097911"/>
      <w:bookmarkStart w:id="1674" w:name="_Toc29765473"/>
      <w:bookmarkStart w:id="1675" w:name="_Toc37180955"/>
      <w:bookmarkStart w:id="1676" w:name="_Toc37181399"/>
      <w:bookmarkStart w:id="1677" w:name="_Toc37181843"/>
      <w:bookmarkStart w:id="1678" w:name="_Toc45881908"/>
      <w:bookmarkStart w:id="1679" w:name="_Toc52560141"/>
      <w:bookmarkStart w:id="1680" w:name="_Toc61114091"/>
      <w:bookmarkStart w:id="1681" w:name="_Toc67912596"/>
      <w:bookmarkStart w:id="1682" w:name="_Toc74903465"/>
      <w:bookmarkStart w:id="1683" w:name="_Toc76504839"/>
      <w:r w:rsidRPr="00A46FD9">
        <w:t>4.10.1</w:t>
      </w:r>
      <w:r w:rsidRPr="00A46FD9">
        <w:tab/>
        <w:t>Transmit configurations</w:t>
      </w:r>
      <w:bookmarkEnd w:id="1673"/>
      <w:bookmarkEnd w:id="1674"/>
      <w:bookmarkEnd w:id="1675"/>
      <w:bookmarkEnd w:id="1676"/>
      <w:bookmarkEnd w:id="1677"/>
      <w:bookmarkEnd w:id="1678"/>
      <w:bookmarkEnd w:id="1679"/>
      <w:bookmarkEnd w:id="1680"/>
      <w:bookmarkEnd w:id="1681"/>
      <w:bookmarkEnd w:id="1682"/>
      <w:bookmarkEnd w:id="1683"/>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684" w:name="_MON_1106136882"/>
    <w:bookmarkStart w:id="1685" w:name="_MON_1105856707"/>
    <w:bookmarkStart w:id="1686" w:name="_MON_1106037551"/>
    <w:bookmarkEnd w:id="1684"/>
    <w:bookmarkEnd w:id="1685"/>
    <w:bookmarkEnd w:id="1686"/>
    <w:bookmarkStart w:id="1687" w:name="_MON_1106051040"/>
    <w:bookmarkEnd w:id="1687"/>
    <w:p w14:paraId="19BEBEE7" w14:textId="77777777" w:rsidR="00FF3259" w:rsidRPr="00A46FD9" w:rsidRDefault="00FF3259" w:rsidP="00FF3259">
      <w:pPr>
        <w:pStyle w:val="TH"/>
      </w:pPr>
      <w:r w:rsidRPr="00A46FD9">
        <w:object w:dxaOrig="8805" w:dyaOrig="2520" w14:anchorId="3CB4D9FB">
          <v:shape id="_x0000_i1029" type="#_x0000_t75" style="width:442.5pt;height:128.5pt" o:ole="" fillcolor="window">
            <v:imagedata r:id="rId19" o:title=""/>
          </v:shape>
          <o:OLEObject Type="Embed" ProgID="Word.Picture.8" ShapeID="_x0000_i1029" DrawAspect="Content" ObjectID="_1687117551"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688" w:name="_Toc21097912"/>
      <w:bookmarkStart w:id="1689" w:name="_Toc29765474"/>
      <w:bookmarkStart w:id="1690" w:name="_Toc37180956"/>
      <w:bookmarkStart w:id="1691" w:name="_Toc37181400"/>
      <w:bookmarkStart w:id="1692" w:name="_Toc37181844"/>
      <w:bookmarkStart w:id="1693" w:name="_Toc45881909"/>
      <w:bookmarkStart w:id="1694" w:name="_Toc52560142"/>
      <w:bookmarkStart w:id="1695" w:name="_Toc61114092"/>
      <w:bookmarkStart w:id="1696" w:name="_Toc67912597"/>
      <w:bookmarkStart w:id="1697" w:name="_Toc74903466"/>
      <w:bookmarkStart w:id="1698" w:name="_Toc76504840"/>
      <w:r w:rsidRPr="00A46FD9">
        <w:t>4.10.1.1</w:t>
      </w:r>
      <w:r w:rsidRPr="00A46FD9">
        <w:tab/>
        <w:t>Transmission with multiple transmitter antenna connectors</w:t>
      </w:r>
      <w:bookmarkEnd w:id="1688"/>
      <w:bookmarkEnd w:id="1689"/>
      <w:bookmarkEnd w:id="1690"/>
      <w:bookmarkEnd w:id="1691"/>
      <w:bookmarkEnd w:id="1692"/>
      <w:bookmarkEnd w:id="1693"/>
      <w:bookmarkEnd w:id="1694"/>
      <w:bookmarkEnd w:id="1695"/>
      <w:bookmarkEnd w:id="1696"/>
      <w:bookmarkEnd w:id="1697"/>
      <w:bookmarkEnd w:id="1698"/>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699" w:name="_Toc21097913"/>
      <w:bookmarkStart w:id="1700" w:name="_Toc29765475"/>
      <w:bookmarkStart w:id="1701" w:name="_Toc37180957"/>
      <w:bookmarkStart w:id="1702" w:name="_Toc37181401"/>
      <w:bookmarkStart w:id="1703" w:name="_Toc37181845"/>
      <w:bookmarkStart w:id="1704" w:name="_Toc45881910"/>
      <w:bookmarkStart w:id="1705" w:name="_Toc52560143"/>
      <w:bookmarkStart w:id="1706" w:name="_Toc61114093"/>
      <w:bookmarkStart w:id="1707" w:name="_Toc67912598"/>
      <w:bookmarkStart w:id="1708" w:name="_Toc74903467"/>
      <w:bookmarkStart w:id="1709" w:name="_Toc76504841"/>
      <w:r w:rsidRPr="00A46FD9">
        <w:t>4.10.2</w:t>
      </w:r>
      <w:r w:rsidRPr="00A46FD9">
        <w:tab/>
        <w:t>Receive configurations</w:t>
      </w:r>
      <w:bookmarkEnd w:id="1699"/>
      <w:bookmarkEnd w:id="1700"/>
      <w:bookmarkEnd w:id="1701"/>
      <w:bookmarkEnd w:id="1702"/>
      <w:bookmarkEnd w:id="1703"/>
      <w:bookmarkEnd w:id="1704"/>
      <w:bookmarkEnd w:id="1705"/>
      <w:bookmarkEnd w:id="1706"/>
      <w:bookmarkEnd w:id="1707"/>
      <w:bookmarkEnd w:id="1708"/>
      <w:bookmarkEnd w:id="1709"/>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1710" w:name="_MON_1105856815"/>
    <w:bookmarkStart w:id="1711" w:name="_MON_1106037602"/>
    <w:bookmarkEnd w:id="1710"/>
    <w:bookmarkEnd w:id="1711"/>
    <w:bookmarkStart w:id="1712" w:name="_MON_1106051095"/>
    <w:bookmarkEnd w:id="1712"/>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687117552"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713" w:name="_Toc21097914"/>
      <w:bookmarkStart w:id="1714" w:name="_Toc29765476"/>
      <w:bookmarkStart w:id="1715" w:name="_Toc37180958"/>
      <w:bookmarkStart w:id="1716" w:name="_Toc37181402"/>
      <w:bookmarkStart w:id="1717" w:name="_Toc37181846"/>
      <w:bookmarkStart w:id="1718" w:name="_Toc45881911"/>
      <w:bookmarkStart w:id="1719" w:name="_Toc52560144"/>
      <w:bookmarkStart w:id="1720" w:name="_Toc61114094"/>
      <w:bookmarkStart w:id="1721" w:name="_Toc67912599"/>
      <w:bookmarkStart w:id="1722" w:name="_Toc74903468"/>
      <w:bookmarkStart w:id="1723" w:name="_Toc76504842"/>
      <w:r w:rsidRPr="00A46FD9">
        <w:t>4.10.2.1</w:t>
      </w:r>
      <w:r w:rsidRPr="00A46FD9">
        <w:tab/>
        <w:t>Reception with multiple receiver antenna connectors, receiver diversity</w:t>
      </w:r>
      <w:bookmarkEnd w:id="1713"/>
      <w:bookmarkEnd w:id="1714"/>
      <w:bookmarkEnd w:id="1715"/>
      <w:bookmarkEnd w:id="1716"/>
      <w:bookmarkEnd w:id="1717"/>
      <w:bookmarkEnd w:id="1718"/>
      <w:bookmarkEnd w:id="1719"/>
      <w:bookmarkEnd w:id="1720"/>
      <w:bookmarkEnd w:id="1721"/>
      <w:bookmarkEnd w:id="1722"/>
      <w:bookmarkEnd w:id="1723"/>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724" w:name="_Toc21097915"/>
      <w:bookmarkStart w:id="1725" w:name="_Toc29765477"/>
      <w:bookmarkStart w:id="1726" w:name="_Toc37180959"/>
      <w:bookmarkStart w:id="1727" w:name="_Toc37181403"/>
      <w:bookmarkStart w:id="1728" w:name="_Toc37181847"/>
      <w:bookmarkStart w:id="1729" w:name="_Toc45881912"/>
      <w:bookmarkStart w:id="1730" w:name="_Toc52560145"/>
      <w:bookmarkStart w:id="1731" w:name="_Toc61114095"/>
      <w:bookmarkStart w:id="1732" w:name="_Toc67912600"/>
      <w:bookmarkStart w:id="1733" w:name="_Toc74903469"/>
      <w:bookmarkStart w:id="1734" w:name="_Toc76504843"/>
      <w:r w:rsidRPr="00A46FD9">
        <w:t>4.10.3</w:t>
      </w:r>
      <w:r w:rsidRPr="00A46FD9">
        <w:tab/>
        <w:t>Duplexers</w:t>
      </w:r>
      <w:bookmarkEnd w:id="1724"/>
      <w:bookmarkEnd w:id="1725"/>
      <w:bookmarkEnd w:id="1726"/>
      <w:bookmarkEnd w:id="1727"/>
      <w:bookmarkEnd w:id="1728"/>
      <w:bookmarkEnd w:id="1729"/>
      <w:bookmarkEnd w:id="1730"/>
      <w:bookmarkEnd w:id="1731"/>
      <w:bookmarkEnd w:id="1732"/>
      <w:bookmarkEnd w:id="1733"/>
      <w:bookmarkEnd w:id="173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735" w:name="_Toc21097916"/>
      <w:bookmarkStart w:id="1736" w:name="_Toc29765478"/>
      <w:bookmarkStart w:id="1737" w:name="_Toc37180960"/>
      <w:bookmarkStart w:id="1738" w:name="_Toc37181404"/>
      <w:bookmarkStart w:id="1739" w:name="_Toc37181848"/>
      <w:bookmarkStart w:id="1740" w:name="_Toc45881913"/>
      <w:bookmarkStart w:id="1741" w:name="_Toc52560146"/>
      <w:bookmarkStart w:id="1742" w:name="_Toc61114096"/>
      <w:bookmarkStart w:id="1743" w:name="_Toc67912601"/>
      <w:bookmarkStart w:id="1744" w:name="_Toc74903470"/>
      <w:bookmarkStart w:id="1745" w:name="_Toc76504844"/>
      <w:r w:rsidRPr="00A46FD9">
        <w:t>4.10.4</w:t>
      </w:r>
      <w:r w:rsidRPr="00A46FD9">
        <w:tab/>
        <w:t>Power supply options</w:t>
      </w:r>
      <w:bookmarkEnd w:id="1735"/>
      <w:bookmarkEnd w:id="1736"/>
      <w:bookmarkEnd w:id="1737"/>
      <w:bookmarkEnd w:id="1738"/>
      <w:bookmarkEnd w:id="1739"/>
      <w:bookmarkEnd w:id="1740"/>
      <w:bookmarkEnd w:id="1741"/>
      <w:bookmarkEnd w:id="1742"/>
      <w:bookmarkEnd w:id="1743"/>
      <w:bookmarkEnd w:id="1744"/>
      <w:bookmarkEnd w:id="1745"/>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746" w:name="_Toc21097917"/>
      <w:bookmarkStart w:id="1747" w:name="_Toc29765479"/>
      <w:bookmarkStart w:id="1748" w:name="_Toc37180961"/>
      <w:bookmarkStart w:id="1749" w:name="_Toc37181405"/>
      <w:bookmarkStart w:id="1750" w:name="_Toc37181849"/>
      <w:bookmarkStart w:id="1751" w:name="_Toc45881914"/>
      <w:bookmarkStart w:id="1752" w:name="_Toc52560147"/>
      <w:bookmarkStart w:id="1753" w:name="_Toc61114097"/>
      <w:bookmarkStart w:id="1754" w:name="_Toc67912602"/>
      <w:bookmarkStart w:id="1755" w:name="_Toc74903471"/>
      <w:bookmarkStart w:id="1756" w:name="_Toc76504845"/>
      <w:r w:rsidRPr="00A46FD9">
        <w:t>4.10.5</w:t>
      </w:r>
      <w:r w:rsidRPr="00A46FD9">
        <w:tab/>
        <w:t>Ancillary RF amplifiers</w:t>
      </w:r>
      <w:bookmarkEnd w:id="1746"/>
      <w:bookmarkEnd w:id="1747"/>
      <w:bookmarkEnd w:id="1748"/>
      <w:bookmarkEnd w:id="1749"/>
      <w:bookmarkEnd w:id="1750"/>
      <w:bookmarkEnd w:id="1751"/>
      <w:bookmarkEnd w:id="1752"/>
      <w:bookmarkEnd w:id="1753"/>
      <w:bookmarkEnd w:id="1754"/>
      <w:bookmarkEnd w:id="1755"/>
      <w:bookmarkEnd w:id="1756"/>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757" w:name="_Toc21097918"/>
      <w:bookmarkStart w:id="1758" w:name="_Toc29765480"/>
      <w:bookmarkStart w:id="1759" w:name="_Toc37180962"/>
      <w:bookmarkStart w:id="1760" w:name="_Toc37181406"/>
      <w:bookmarkStart w:id="1761" w:name="_Toc37181850"/>
      <w:bookmarkStart w:id="1762" w:name="_Toc45881915"/>
      <w:bookmarkStart w:id="1763" w:name="_Toc52560148"/>
      <w:bookmarkStart w:id="1764" w:name="_Toc61114098"/>
      <w:bookmarkStart w:id="1765" w:name="_Toc67912603"/>
      <w:bookmarkStart w:id="1766" w:name="_Toc74903472"/>
      <w:bookmarkStart w:id="1767" w:name="_Toc76504846"/>
      <w:r w:rsidRPr="00A46FD9">
        <w:t>4.10.6</w:t>
      </w:r>
      <w:r w:rsidRPr="00A46FD9">
        <w:tab/>
        <w:t>BS with integrated Iuant BS modem</w:t>
      </w:r>
      <w:bookmarkEnd w:id="1757"/>
      <w:bookmarkEnd w:id="1758"/>
      <w:bookmarkEnd w:id="1759"/>
      <w:bookmarkEnd w:id="1760"/>
      <w:bookmarkEnd w:id="1761"/>
      <w:bookmarkEnd w:id="1762"/>
      <w:bookmarkEnd w:id="1763"/>
      <w:bookmarkEnd w:id="1764"/>
      <w:bookmarkEnd w:id="1765"/>
      <w:bookmarkEnd w:id="1766"/>
      <w:bookmarkEnd w:id="176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768" w:name="_Toc21097919"/>
      <w:bookmarkStart w:id="1769" w:name="_Toc29765481"/>
      <w:bookmarkStart w:id="1770" w:name="_Toc37180963"/>
      <w:bookmarkStart w:id="1771" w:name="_Toc37181407"/>
      <w:bookmarkStart w:id="1772" w:name="_Toc37181851"/>
      <w:bookmarkStart w:id="1773" w:name="_Toc45881916"/>
      <w:bookmarkStart w:id="1774" w:name="_Toc52560149"/>
      <w:bookmarkStart w:id="1775" w:name="_Toc61114099"/>
      <w:bookmarkStart w:id="1776" w:name="_Toc67912604"/>
      <w:bookmarkStart w:id="1777" w:name="_Toc74903473"/>
      <w:bookmarkStart w:id="1778" w:name="_Toc76504847"/>
      <w:r w:rsidRPr="00A46FD9">
        <w:t>4.10.7</w:t>
      </w:r>
      <w:r w:rsidRPr="00A46FD9">
        <w:tab/>
        <w:t>BS using antenna arrays</w:t>
      </w:r>
      <w:bookmarkEnd w:id="1768"/>
      <w:bookmarkEnd w:id="1769"/>
      <w:bookmarkEnd w:id="1770"/>
      <w:bookmarkEnd w:id="1771"/>
      <w:bookmarkEnd w:id="1772"/>
      <w:bookmarkEnd w:id="1773"/>
      <w:bookmarkEnd w:id="1774"/>
      <w:bookmarkEnd w:id="1775"/>
      <w:bookmarkEnd w:id="1776"/>
      <w:bookmarkEnd w:id="1777"/>
      <w:bookmarkEnd w:id="177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779" w:name="_Toc21097920"/>
      <w:bookmarkStart w:id="1780" w:name="_Toc29765482"/>
      <w:bookmarkStart w:id="1781" w:name="_Toc37180964"/>
      <w:bookmarkStart w:id="1782" w:name="_Toc37181408"/>
      <w:bookmarkStart w:id="1783" w:name="_Toc37181852"/>
      <w:bookmarkStart w:id="1784" w:name="_Toc45881917"/>
      <w:bookmarkStart w:id="1785" w:name="_Toc52560150"/>
      <w:bookmarkStart w:id="1786" w:name="_Toc61114100"/>
      <w:bookmarkStart w:id="1787" w:name="_Toc67912605"/>
      <w:bookmarkStart w:id="1788" w:name="_Toc74903474"/>
      <w:bookmarkStart w:id="1789" w:name="_Toc76504848"/>
      <w:r w:rsidRPr="00A46FD9">
        <w:t>4.10.7.1</w:t>
      </w:r>
      <w:r w:rsidRPr="00A46FD9">
        <w:tab/>
        <w:t>Receiver tests</w:t>
      </w:r>
      <w:bookmarkEnd w:id="1779"/>
      <w:bookmarkEnd w:id="1780"/>
      <w:bookmarkEnd w:id="1781"/>
      <w:bookmarkEnd w:id="1782"/>
      <w:bookmarkEnd w:id="1783"/>
      <w:bookmarkEnd w:id="1784"/>
      <w:bookmarkEnd w:id="1785"/>
      <w:bookmarkEnd w:id="1786"/>
      <w:bookmarkEnd w:id="1787"/>
      <w:bookmarkEnd w:id="1788"/>
      <w:bookmarkEnd w:id="1789"/>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1790" w:name="_MON_1383985414"/>
    <w:bookmarkStart w:id="1791" w:name="_MON_1378799470"/>
    <w:bookmarkStart w:id="1792" w:name="_MON_1378814151"/>
    <w:bookmarkEnd w:id="1790"/>
    <w:bookmarkEnd w:id="1791"/>
    <w:bookmarkEnd w:id="1792"/>
    <w:bookmarkStart w:id="1793" w:name="_MON_1380699930"/>
    <w:bookmarkEnd w:id="1793"/>
    <w:p w14:paraId="62609436" w14:textId="77777777" w:rsidR="00FF3259" w:rsidRPr="00A46FD9" w:rsidRDefault="00FF3259" w:rsidP="00FF3259">
      <w:pPr>
        <w:pStyle w:val="TH"/>
      </w:pPr>
      <w:r w:rsidRPr="00A46FD9">
        <w:object w:dxaOrig="9025" w:dyaOrig="2842" w14:anchorId="6F3C2290">
          <v:shape id="_x0000_i1031" type="#_x0000_t75" style="width:391pt;height:124.05pt" o:ole="">
            <v:imagedata r:id="rId23" o:title=""/>
          </v:shape>
          <o:OLEObject Type="Embed" ProgID="Word.Picture.8" ShapeID="_x0000_i1031" DrawAspect="Content" ObjectID="_1687117553"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794" w:name="_Toc21097921"/>
      <w:bookmarkStart w:id="1795" w:name="_Toc29765483"/>
      <w:bookmarkStart w:id="1796" w:name="_Toc37180965"/>
      <w:bookmarkStart w:id="1797" w:name="_Toc37181409"/>
      <w:bookmarkStart w:id="1798" w:name="_Toc37181853"/>
      <w:bookmarkStart w:id="1799" w:name="_Toc45881918"/>
      <w:bookmarkStart w:id="1800" w:name="_Toc52560151"/>
      <w:bookmarkStart w:id="1801" w:name="_Toc61114101"/>
      <w:bookmarkStart w:id="1802" w:name="_Toc67912606"/>
      <w:bookmarkStart w:id="1803" w:name="_Toc74903475"/>
      <w:bookmarkStart w:id="1804" w:name="_Toc76504849"/>
      <w:r w:rsidRPr="00A46FD9">
        <w:t>4.10.7.2</w:t>
      </w:r>
      <w:r w:rsidRPr="00A46FD9">
        <w:tab/>
        <w:t>Transmitter tests</w:t>
      </w:r>
      <w:bookmarkEnd w:id="1794"/>
      <w:bookmarkEnd w:id="1795"/>
      <w:bookmarkEnd w:id="1796"/>
      <w:bookmarkEnd w:id="1797"/>
      <w:bookmarkEnd w:id="1798"/>
      <w:bookmarkEnd w:id="1799"/>
      <w:bookmarkEnd w:id="1800"/>
      <w:bookmarkEnd w:id="1801"/>
      <w:bookmarkEnd w:id="1802"/>
      <w:bookmarkEnd w:id="1803"/>
      <w:bookmarkEnd w:id="1804"/>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805" w:name="_MON_1520073873"/>
    <w:bookmarkEnd w:id="1805"/>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25" o:title=""/>
          </v:shape>
          <o:OLEObject Type="Embed" ProgID="Word.Picture.8" ShapeID="_x0000_i1032" DrawAspect="Content" ObjectID="_1687117554"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806" w:name="_Toc21097922"/>
      <w:bookmarkStart w:id="1807" w:name="_Toc29765484"/>
      <w:bookmarkStart w:id="1808" w:name="_Toc37180966"/>
      <w:bookmarkStart w:id="1809" w:name="_Toc37181410"/>
      <w:bookmarkStart w:id="1810" w:name="_Toc37181854"/>
      <w:bookmarkStart w:id="1811" w:name="_Toc45881919"/>
      <w:bookmarkStart w:id="1812" w:name="_Toc52560152"/>
      <w:bookmarkStart w:id="1813" w:name="_Toc61114102"/>
      <w:bookmarkStart w:id="1814" w:name="_Toc67912607"/>
      <w:bookmarkStart w:id="1815" w:name="_Toc74903476"/>
      <w:bookmarkStart w:id="1816" w:name="_Toc76504850"/>
      <w:r w:rsidRPr="00A46FD9">
        <w:t>4.11</w:t>
      </w:r>
      <w:r w:rsidRPr="00A46FD9">
        <w:tab/>
        <w:t>Format and interpretation of tests</w:t>
      </w:r>
      <w:bookmarkEnd w:id="1806"/>
      <w:bookmarkEnd w:id="1807"/>
      <w:bookmarkEnd w:id="1808"/>
      <w:bookmarkEnd w:id="1809"/>
      <w:bookmarkEnd w:id="1810"/>
      <w:bookmarkEnd w:id="1811"/>
      <w:bookmarkEnd w:id="1812"/>
      <w:bookmarkEnd w:id="1813"/>
      <w:bookmarkEnd w:id="1814"/>
      <w:bookmarkEnd w:id="1815"/>
      <w:bookmarkEnd w:id="1816"/>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817" w:name="_Toc21097923"/>
      <w:bookmarkStart w:id="1818" w:name="_Toc29765485"/>
      <w:bookmarkStart w:id="1819" w:name="_Toc37180967"/>
      <w:bookmarkStart w:id="1820" w:name="_Toc37181411"/>
      <w:bookmarkStart w:id="1821" w:name="_Toc37181855"/>
      <w:bookmarkStart w:id="1822" w:name="_Toc45881920"/>
      <w:bookmarkStart w:id="1823" w:name="_Toc52560153"/>
      <w:bookmarkStart w:id="1824" w:name="_Toc61114103"/>
      <w:bookmarkStart w:id="1825" w:name="_Toc67912608"/>
      <w:bookmarkStart w:id="1826" w:name="_Toc74903477"/>
      <w:bookmarkStart w:id="1827" w:name="_Toc76504851"/>
      <w:r w:rsidRPr="00A46FD9">
        <w:t>4.</w:t>
      </w:r>
      <w:r w:rsidRPr="00A46FD9">
        <w:rPr>
          <w:lang w:eastAsia="zh-CN"/>
        </w:rPr>
        <w:t>12</w:t>
      </w:r>
      <w:r w:rsidRPr="00A46FD9">
        <w:tab/>
        <w:t>Requirements for BS capable of multi-band operation</w:t>
      </w:r>
      <w:bookmarkEnd w:id="1817"/>
      <w:bookmarkEnd w:id="1818"/>
      <w:bookmarkEnd w:id="1819"/>
      <w:bookmarkEnd w:id="1820"/>
      <w:bookmarkEnd w:id="1821"/>
      <w:bookmarkEnd w:id="1822"/>
      <w:bookmarkEnd w:id="1823"/>
      <w:bookmarkEnd w:id="1824"/>
      <w:bookmarkEnd w:id="1825"/>
      <w:bookmarkEnd w:id="1826"/>
      <w:bookmarkEnd w:id="1827"/>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828" w:name="_Toc21097924"/>
      <w:bookmarkStart w:id="1829" w:name="_Toc29765486"/>
      <w:bookmarkStart w:id="1830" w:name="_Toc37180968"/>
      <w:bookmarkStart w:id="1831" w:name="_Toc37181412"/>
      <w:bookmarkStart w:id="1832" w:name="_Toc37181856"/>
      <w:bookmarkStart w:id="1833" w:name="_Toc45881921"/>
      <w:bookmarkStart w:id="1834" w:name="_Toc52560154"/>
      <w:bookmarkStart w:id="1835" w:name="_Toc61114104"/>
      <w:bookmarkStart w:id="1836" w:name="_Toc67912609"/>
      <w:bookmarkStart w:id="1837" w:name="_Toc74903478"/>
      <w:bookmarkStart w:id="1838" w:name="_Toc76504852"/>
      <w:r w:rsidRPr="00A46FD9">
        <w:t>4.1</w:t>
      </w:r>
      <w:r w:rsidRPr="00A46FD9">
        <w:rPr>
          <w:lang w:eastAsia="zh-CN"/>
        </w:rPr>
        <w:t>3</w:t>
      </w:r>
      <w:r w:rsidRPr="00A46FD9">
        <w:tab/>
        <w:t>Tests for BS capable of multi-band operation with three or more bands</w:t>
      </w:r>
      <w:bookmarkEnd w:id="1828"/>
      <w:bookmarkEnd w:id="1829"/>
      <w:bookmarkEnd w:id="1830"/>
      <w:bookmarkEnd w:id="1831"/>
      <w:bookmarkEnd w:id="1832"/>
      <w:bookmarkEnd w:id="1833"/>
      <w:bookmarkEnd w:id="1834"/>
      <w:bookmarkEnd w:id="1835"/>
      <w:bookmarkEnd w:id="1836"/>
      <w:bookmarkEnd w:id="1837"/>
      <w:bookmarkEnd w:id="1838"/>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839" w:name="_Toc21097925"/>
      <w:bookmarkStart w:id="1840" w:name="_Toc29765487"/>
      <w:bookmarkStart w:id="1841" w:name="_Toc37180969"/>
      <w:bookmarkStart w:id="1842" w:name="_Toc37181413"/>
      <w:bookmarkStart w:id="1843" w:name="_Toc37181857"/>
      <w:bookmarkStart w:id="1844" w:name="_Toc45881922"/>
      <w:bookmarkStart w:id="1845" w:name="_Toc52560155"/>
      <w:bookmarkStart w:id="1846" w:name="_Toc61114105"/>
      <w:bookmarkStart w:id="1847" w:name="_Toc67912610"/>
      <w:bookmarkStart w:id="1848" w:name="_Toc74903479"/>
      <w:bookmarkStart w:id="1849" w:name="_Toc76504853"/>
      <w:r w:rsidRPr="00A46FD9">
        <w:t>5</w:t>
      </w:r>
      <w:r w:rsidRPr="00A46FD9">
        <w:tab/>
        <w:t>Applicability of requirements and test configurations</w:t>
      </w:r>
      <w:bookmarkEnd w:id="1839"/>
      <w:bookmarkEnd w:id="1840"/>
      <w:bookmarkEnd w:id="1841"/>
      <w:bookmarkEnd w:id="1842"/>
      <w:bookmarkEnd w:id="1843"/>
      <w:bookmarkEnd w:id="1844"/>
      <w:bookmarkEnd w:id="1845"/>
      <w:bookmarkEnd w:id="1846"/>
      <w:bookmarkEnd w:id="1847"/>
      <w:bookmarkEnd w:id="1848"/>
      <w:bookmarkEnd w:id="1849"/>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1850" w:name="_Toc21097926"/>
      <w:bookmarkStart w:id="1851" w:name="_Toc29765488"/>
      <w:bookmarkStart w:id="1852" w:name="_Toc37180970"/>
      <w:bookmarkStart w:id="1853" w:name="_Toc37181414"/>
      <w:bookmarkStart w:id="1854" w:name="_Toc37181858"/>
      <w:bookmarkStart w:id="1855" w:name="_Toc45881923"/>
      <w:bookmarkStart w:id="1856" w:name="_Toc52560156"/>
      <w:bookmarkStart w:id="1857" w:name="_Toc61114106"/>
      <w:bookmarkStart w:id="1858" w:name="_Toc67912611"/>
      <w:bookmarkStart w:id="1859" w:name="_Toc74903480"/>
      <w:bookmarkStart w:id="1860" w:name="_Toc76504854"/>
      <w:r w:rsidRPr="00A46FD9">
        <w:lastRenderedPageBreak/>
        <w:t>5.1</w:t>
      </w:r>
      <w:r w:rsidRPr="00A46FD9">
        <w:tab/>
        <w:t>Multi-RAT capable Base Stations</w:t>
      </w:r>
      <w:bookmarkEnd w:id="1850"/>
      <w:bookmarkEnd w:id="1851"/>
      <w:bookmarkEnd w:id="1852"/>
      <w:bookmarkEnd w:id="1853"/>
      <w:bookmarkEnd w:id="1854"/>
      <w:bookmarkEnd w:id="1855"/>
      <w:bookmarkEnd w:id="1856"/>
      <w:bookmarkEnd w:id="1857"/>
      <w:bookmarkEnd w:id="1858"/>
      <w:bookmarkEnd w:id="1859"/>
      <w:bookmarkEnd w:id="186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81185"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8118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861" w:name="_Toc21097927"/>
      <w:bookmarkStart w:id="1862" w:name="_Toc29765489"/>
      <w:bookmarkStart w:id="1863" w:name="_Toc37180971"/>
      <w:bookmarkStart w:id="1864" w:name="_Toc37181415"/>
      <w:bookmarkStart w:id="1865" w:name="_Toc37181859"/>
      <w:bookmarkStart w:id="1866" w:name="_Toc45881924"/>
      <w:bookmarkStart w:id="1867" w:name="_Toc52560157"/>
      <w:bookmarkStart w:id="1868" w:name="_Toc61114107"/>
      <w:bookmarkStart w:id="1869" w:name="_Toc67912612"/>
      <w:bookmarkStart w:id="1870" w:name="_Toc74903481"/>
      <w:bookmarkStart w:id="1871" w:name="_Toc76504855"/>
      <w:r w:rsidRPr="00A46FD9">
        <w:t>5.2</w:t>
      </w:r>
      <w:r w:rsidRPr="00A46FD9">
        <w:tab/>
        <w:t>Single-RAT Multi-carrier capable Base Stations</w:t>
      </w:r>
      <w:bookmarkEnd w:id="1861"/>
      <w:bookmarkEnd w:id="1862"/>
      <w:bookmarkEnd w:id="1863"/>
      <w:bookmarkEnd w:id="1864"/>
      <w:bookmarkEnd w:id="1865"/>
      <w:bookmarkEnd w:id="1866"/>
      <w:bookmarkEnd w:id="1867"/>
      <w:bookmarkEnd w:id="1868"/>
      <w:bookmarkEnd w:id="1869"/>
      <w:bookmarkEnd w:id="1870"/>
      <w:bookmarkEnd w:id="1871"/>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872" w:name="_Toc21097928"/>
      <w:bookmarkStart w:id="1873" w:name="_Toc29765490"/>
      <w:bookmarkStart w:id="1874" w:name="_Toc37180972"/>
      <w:bookmarkStart w:id="1875" w:name="_Toc37181416"/>
      <w:bookmarkStart w:id="1876" w:name="_Toc37181860"/>
      <w:bookmarkStart w:id="1877" w:name="_Toc45881925"/>
      <w:bookmarkStart w:id="1878" w:name="_Toc52560158"/>
      <w:bookmarkStart w:id="1879" w:name="_Toc61114108"/>
      <w:bookmarkStart w:id="1880" w:name="_Toc67912613"/>
      <w:bookmarkStart w:id="1881" w:name="_Toc74903482"/>
      <w:bookmarkStart w:id="1882" w:name="_Toc76504856"/>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1872"/>
      <w:bookmarkEnd w:id="1873"/>
      <w:bookmarkEnd w:id="1874"/>
      <w:bookmarkEnd w:id="1875"/>
      <w:bookmarkEnd w:id="1876"/>
      <w:bookmarkEnd w:id="1877"/>
      <w:bookmarkEnd w:id="1878"/>
      <w:bookmarkEnd w:id="1879"/>
      <w:bookmarkEnd w:id="1880"/>
      <w:bookmarkEnd w:id="1881"/>
      <w:bookmarkEnd w:id="188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883" w:name="_Toc21097929"/>
      <w:bookmarkStart w:id="1884" w:name="_Toc29765491"/>
      <w:bookmarkStart w:id="1885" w:name="_Toc37180973"/>
      <w:bookmarkStart w:id="1886" w:name="_Toc37181417"/>
      <w:bookmarkStart w:id="1887" w:name="_Toc37181861"/>
      <w:bookmarkStart w:id="1888" w:name="_Toc45881926"/>
      <w:bookmarkStart w:id="1889" w:name="_Toc52560159"/>
      <w:bookmarkStart w:id="1890" w:name="_Toc61114109"/>
      <w:bookmarkStart w:id="1891" w:name="_Toc67912614"/>
      <w:bookmarkStart w:id="1892" w:name="_Toc74903483"/>
      <w:bookmarkStart w:id="1893" w:name="_Toc76504857"/>
      <w:r w:rsidRPr="00A46FD9">
        <w:t>6</w:t>
      </w:r>
      <w:r w:rsidRPr="00A46FD9">
        <w:tab/>
        <w:t>Transmitter characteristics</w:t>
      </w:r>
      <w:bookmarkEnd w:id="1883"/>
      <w:bookmarkEnd w:id="1884"/>
      <w:bookmarkEnd w:id="1885"/>
      <w:bookmarkEnd w:id="1886"/>
      <w:bookmarkEnd w:id="1887"/>
      <w:bookmarkEnd w:id="1888"/>
      <w:bookmarkEnd w:id="1889"/>
      <w:bookmarkEnd w:id="1890"/>
      <w:bookmarkEnd w:id="1891"/>
      <w:bookmarkEnd w:id="1892"/>
      <w:bookmarkEnd w:id="1893"/>
    </w:p>
    <w:p w14:paraId="100B8BE1" w14:textId="77777777" w:rsidR="00FF3259" w:rsidRPr="00A46FD9" w:rsidRDefault="00FF3259" w:rsidP="00FF3259">
      <w:pPr>
        <w:pStyle w:val="Heading2"/>
      </w:pPr>
      <w:bookmarkStart w:id="1894" w:name="_Toc21097930"/>
      <w:bookmarkStart w:id="1895" w:name="_Toc29765492"/>
      <w:bookmarkStart w:id="1896" w:name="_Toc37180974"/>
      <w:bookmarkStart w:id="1897" w:name="_Toc37181418"/>
      <w:bookmarkStart w:id="1898" w:name="_Toc37181862"/>
      <w:bookmarkStart w:id="1899" w:name="_Toc45881927"/>
      <w:bookmarkStart w:id="1900" w:name="_Toc52560160"/>
      <w:bookmarkStart w:id="1901" w:name="_Toc61114110"/>
      <w:bookmarkStart w:id="1902" w:name="_Toc67912615"/>
      <w:bookmarkStart w:id="1903" w:name="_Toc74903484"/>
      <w:bookmarkStart w:id="1904" w:name="_Toc76504858"/>
      <w:r w:rsidRPr="00A46FD9">
        <w:t>6.1</w:t>
      </w:r>
      <w:r w:rsidRPr="00A46FD9">
        <w:tab/>
        <w:t>General</w:t>
      </w:r>
      <w:bookmarkEnd w:id="1894"/>
      <w:bookmarkEnd w:id="1895"/>
      <w:bookmarkEnd w:id="1896"/>
      <w:bookmarkEnd w:id="1897"/>
      <w:bookmarkEnd w:id="1898"/>
      <w:bookmarkEnd w:id="1899"/>
      <w:bookmarkEnd w:id="1900"/>
      <w:bookmarkEnd w:id="1901"/>
      <w:bookmarkEnd w:id="1902"/>
      <w:bookmarkEnd w:id="1903"/>
      <w:bookmarkEnd w:id="1904"/>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905" w:name="OLE_LINK44"/>
      <w:r w:rsidRPr="00A46FD9">
        <w:rPr>
          <w:rFonts w:hint="eastAsia"/>
          <w:lang w:val="en-US" w:eastAsia="zh-CN"/>
        </w:rPr>
        <w:t>NB-IoT operation in NR in-band</w:t>
      </w:r>
      <w:bookmarkEnd w:id="1905"/>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906" w:name="_Toc21097931"/>
      <w:bookmarkStart w:id="1907" w:name="_Toc29765493"/>
      <w:bookmarkStart w:id="1908" w:name="_Toc37180975"/>
      <w:bookmarkStart w:id="1909" w:name="_Toc37181419"/>
      <w:bookmarkStart w:id="1910" w:name="_Toc37181863"/>
      <w:bookmarkStart w:id="1911" w:name="_Toc45881928"/>
      <w:bookmarkStart w:id="1912" w:name="_Toc52560161"/>
      <w:bookmarkStart w:id="1913" w:name="_Toc61114111"/>
      <w:bookmarkStart w:id="1914" w:name="_Toc67912616"/>
      <w:bookmarkStart w:id="1915" w:name="_Toc74903485"/>
      <w:bookmarkStart w:id="1916" w:name="_Toc76504859"/>
      <w:r w:rsidRPr="00A46FD9">
        <w:t>6.2</w:t>
      </w:r>
      <w:r w:rsidRPr="00A46FD9">
        <w:tab/>
        <w:t>Base Station output power</w:t>
      </w:r>
      <w:bookmarkEnd w:id="1906"/>
      <w:bookmarkEnd w:id="1907"/>
      <w:bookmarkEnd w:id="1908"/>
      <w:bookmarkEnd w:id="1909"/>
      <w:bookmarkEnd w:id="1910"/>
      <w:bookmarkEnd w:id="1911"/>
      <w:bookmarkEnd w:id="1912"/>
      <w:bookmarkEnd w:id="1913"/>
      <w:bookmarkEnd w:id="1914"/>
      <w:bookmarkEnd w:id="1915"/>
      <w:bookmarkEnd w:id="1916"/>
    </w:p>
    <w:p w14:paraId="7728BF5D" w14:textId="77777777" w:rsidR="00FF3259" w:rsidRPr="00A46FD9" w:rsidRDefault="00FF3259" w:rsidP="00FF3259">
      <w:pPr>
        <w:pStyle w:val="Heading3"/>
      </w:pPr>
      <w:bookmarkStart w:id="1917" w:name="_Toc21097932"/>
      <w:bookmarkStart w:id="1918" w:name="_Toc29765494"/>
      <w:bookmarkStart w:id="1919" w:name="_Toc37180976"/>
      <w:bookmarkStart w:id="1920" w:name="_Toc37181420"/>
      <w:bookmarkStart w:id="1921" w:name="_Toc37181864"/>
      <w:bookmarkStart w:id="1922" w:name="_Toc45881929"/>
      <w:bookmarkStart w:id="1923" w:name="_Toc52560162"/>
      <w:bookmarkStart w:id="1924" w:name="_Toc61114112"/>
      <w:bookmarkStart w:id="1925" w:name="_Toc67912617"/>
      <w:bookmarkStart w:id="1926" w:name="_Toc74903486"/>
      <w:bookmarkStart w:id="1927" w:name="_Toc76504860"/>
      <w:r w:rsidRPr="00A46FD9">
        <w:t>6.2.1</w:t>
      </w:r>
      <w:r w:rsidRPr="00A46FD9">
        <w:tab/>
        <w:t>Base Station maximum output power</w:t>
      </w:r>
      <w:bookmarkEnd w:id="1917"/>
      <w:bookmarkEnd w:id="1918"/>
      <w:bookmarkEnd w:id="1919"/>
      <w:bookmarkEnd w:id="1920"/>
      <w:bookmarkEnd w:id="1921"/>
      <w:bookmarkEnd w:id="1922"/>
      <w:bookmarkEnd w:id="1923"/>
      <w:bookmarkEnd w:id="1924"/>
      <w:bookmarkEnd w:id="1925"/>
      <w:bookmarkEnd w:id="1926"/>
      <w:bookmarkEnd w:id="1927"/>
    </w:p>
    <w:p w14:paraId="71424FFD" w14:textId="77777777" w:rsidR="00FF3259" w:rsidRPr="00A46FD9" w:rsidRDefault="00FF3259" w:rsidP="00FF3259">
      <w:pPr>
        <w:pStyle w:val="Heading4"/>
      </w:pPr>
      <w:bookmarkStart w:id="1928" w:name="_Toc21097933"/>
      <w:bookmarkStart w:id="1929" w:name="_Toc29765495"/>
      <w:bookmarkStart w:id="1930" w:name="_Toc37180977"/>
      <w:bookmarkStart w:id="1931" w:name="_Toc37181421"/>
      <w:bookmarkStart w:id="1932" w:name="_Toc37181865"/>
      <w:bookmarkStart w:id="1933" w:name="_Toc45881930"/>
      <w:bookmarkStart w:id="1934" w:name="_Toc52560163"/>
      <w:bookmarkStart w:id="1935" w:name="_Toc61114113"/>
      <w:bookmarkStart w:id="1936" w:name="_Toc67912618"/>
      <w:bookmarkStart w:id="1937" w:name="_Toc74903487"/>
      <w:bookmarkStart w:id="1938" w:name="_Toc76504861"/>
      <w:r w:rsidRPr="00A46FD9">
        <w:t>6.2.1.1</w:t>
      </w:r>
      <w:r w:rsidRPr="00A46FD9">
        <w:tab/>
        <w:t>Definition and applicability</w:t>
      </w:r>
      <w:bookmarkEnd w:id="1928"/>
      <w:bookmarkEnd w:id="1929"/>
      <w:bookmarkEnd w:id="1930"/>
      <w:bookmarkEnd w:id="1931"/>
      <w:bookmarkEnd w:id="1932"/>
      <w:bookmarkEnd w:id="1933"/>
      <w:bookmarkEnd w:id="1934"/>
      <w:bookmarkEnd w:id="1935"/>
      <w:bookmarkEnd w:id="1936"/>
      <w:bookmarkEnd w:id="1937"/>
      <w:bookmarkEnd w:id="1938"/>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939" w:name="_Toc21097934"/>
      <w:bookmarkStart w:id="1940" w:name="_Toc29765496"/>
      <w:bookmarkStart w:id="1941" w:name="_Toc37180978"/>
      <w:bookmarkStart w:id="1942" w:name="_Toc37181422"/>
      <w:bookmarkStart w:id="1943" w:name="_Toc37181866"/>
      <w:bookmarkStart w:id="1944" w:name="_Toc45881931"/>
      <w:bookmarkStart w:id="1945" w:name="_Toc52560164"/>
      <w:bookmarkStart w:id="1946" w:name="_Toc61114114"/>
      <w:bookmarkStart w:id="1947" w:name="_Toc67912619"/>
      <w:bookmarkStart w:id="1948" w:name="_Toc74903488"/>
      <w:bookmarkStart w:id="1949" w:name="_Toc76504862"/>
      <w:r w:rsidRPr="00A46FD9">
        <w:t>6.2.1.2</w:t>
      </w:r>
      <w:r w:rsidRPr="00A46FD9">
        <w:tab/>
        <w:t>Minimum requirement</w:t>
      </w:r>
      <w:bookmarkEnd w:id="1939"/>
      <w:bookmarkEnd w:id="1940"/>
      <w:bookmarkEnd w:id="1941"/>
      <w:bookmarkEnd w:id="1942"/>
      <w:bookmarkEnd w:id="1943"/>
      <w:bookmarkEnd w:id="1944"/>
      <w:bookmarkEnd w:id="1945"/>
      <w:bookmarkEnd w:id="1946"/>
      <w:bookmarkEnd w:id="1947"/>
      <w:bookmarkEnd w:id="1948"/>
      <w:bookmarkEnd w:id="1949"/>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1950" w:name="_Toc21097306"/>
      <w:bookmarkStart w:id="1951" w:name="_Toc29765190"/>
      <w:bookmarkStart w:id="1952" w:name="_Toc37180655"/>
      <w:bookmarkStart w:id="1953" w:name="_Toc45881644"/>
      <w:bookmarkStart w:id="1954" w:name="_Toc52557127"/>
      <w:bookmarkStart w:id="1955" w:name="_Toc61113867"/>
      <w:bookmarkStart w:id="1956" w:name="_Toc74903489"/>
      <w:bookmarkStart w:id="1957" w:name="_Toc76504863"/>
      <w:r w:rsidRPr="00FE44C9">
        <w:t>6.2.1.2</w:t>
      </w:r>
      <w:r>
        <w:t>A</w:t>
      </w:r>
      <w:r w:rsidRPr="00FE44C9">
        <w:tab/>
      </w:r>
      <w:bookmarkEnd w:id="1950"/>
      <w:bookmarkEnd w:id="1951"/>
      <w:bookmarkEnd w:id="1952"/>
      <w:bookmarkEnd w:id="1953"/>
      <w:bookmarkEnd w:id="1954"/>
      <w:bookmarkEnd w:id="1955"/>
      <w:r w:rsidRPr="00A07190">
        <w:t>Additional requirement (regional)</w:t>
      </w:r>
      <w:bookmarkEnd w:id="1956"/>
      <w:bookmarkEnd w:id="1957"/>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1958" w:name="_Toc21097935"/>
      <w:bookmarkStart w:id="1959" w:name="_Toc29765497"/>
      <w:bookmarkStart w:id="1960" w:name="_Toc37180979"/>
      <w:bookmarkStart w:id="1961" w:name="_Toc37181423"/>
      <w:bookmarkStart w:id="1962" w:name="_Toc37181867"/>
      <w:bookmarkStart w:id="1963" w:name="_Toc45881932"/>
      <w:bookmarkStart w:id="1964" w:name="_Toc52560165"/>
      <w:bookmarkStart w:id="1965" w:name="_Toc61114115"/>
      <w:bookmarkStart w:id="1966" w:name="_Toc67912620"/>
      <w:bookmarkStart w:id="1967" w:name="_Toc74903490"/>
      <w:bookmarkStart w:id="1968" w:name="_Toc76504864"/>
      <w:r w:rsidRPr="00A46FD9">
        <w:t>6.2.1.3</w:t>
      </w:r>
      <w:r w:rsidRPr="00A46FD9">
        <w:tab/>
        <w:t>Test purpose</w:t>
      </w:r>
      <w:bookmarkEnd w:id="1958"/>
      <w:bookmarkEnd w:id="1959"/>
      <w:bookmarkEnd w:id="1960"/>
      <w:bookmarkEnd w:id="1961"/>
      <w:bookmarkEnd w:id="1962"/>
      <w:bookmarkEnd w:id="1963"/>
      <w:bookmarkEnd w:id="1964"/>
      <w:bookmarkEnd w:id="1965"/>
      <w:bookmarkEnd w:id="1966"/>
      <w:bookmarkEnd w:id="1967"/>
      <w:bookmarkEnd w:id="1968"/>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969" w:name="_Toc21097936"/>
      <w:bookmarkStart w:id="1970" w:name="_Toc29765498"/>
      <w:bookmarkStart w:id="1971" w:name="_Toc37180980"/>
      <w:bookmarkStart w:id="1972" w:name="_Toc37181424"/>
      <w:bookmarkStart w:id="1973" w:name="_Toc37181868"/>
      <w:bookmarkStart w:id="1974" w:name="_Toc45881933"/>
      <w:bookmarkStart w:id="1975" w:name="_Toc52560166"/>
      <w:bookmarkStart w:id="1976" w:name="_Toc61114116"/>
      <w:bookmarkStart w:id="1977" w:name="_Toc67912621"/>
      <w:bookmarkStart w:id="1978" w:name="_Toc74903491"/>
      <w:bookmarkStart w:id="1979" w:name="_Toc76504865"/>
      <w:r w:rsidRPr="00A46FD9">
        <w:t>6.2.1.4</w:t>
      </w:r>
      <w:r w:rsidRPr="00A46FD9">
        <w:tab/>
        <w:t>Method of test</w:t>
      </w:r>
      <w:bookmarkEnd w:id="1969"/>
      <w:bookmarkEnd w:id="1970"/>
      <w:bookmarkEnd w:id="1971"/>
      <w:bookmarkEnd w:id="1972"/>
      <w:bookmarkEnd w:id="1973"/>
      <w:bookmarkEnd w:id="1974"/>
      <w:bookmarkEnd w:id="1975"/>
      <w:bookmarkEnd w:id="1976"/>
      <w:bookmarkEnd w:id="1977"/>
      <w:bookmarkEnd w:id="1978"/>
      <w:bookmarkEnd w:id="1979"/>
    </w:p>
    <w:p w14:paraId="72AA3717" w14:textId="77777777" w:rsidR="00FF3259" w:rsidRPr="00A46FD9" w:rsidRDefault="00FF3259" w:rsidP="00FF3259">
      <w:pPr>
        <w:pStyle w:val="Heading5"/>
      </w:pPr>
      <w:bookmarkStart w:id="1980" w:name="_Toc21097937"/>
      <w:bookmarkStart w:id="1981" w:name="_Toc29765499"/>
      <w:bookmarkStart w:id="1982" w:name="_Toc37180981"/>
      <w:bookmarkStart w:id="1983" w:name="_Toc37181425"/>
      <w:bookmarkStart w:id="1984" w:name="_Toc37181869"/>
      <w:bookmarkStart w:id="1985" w:name="_Toc45881934"/>
      <w:bookmarkStart w:id="1986" w:name="_Toc52560167"/>
      <w:bookmarkStart w:id="1987" w:name="_Toc61114117"/>
      <w:bookmarkStart w:id="1988" w:name="_Toc67912622"/>
      <w:bookmarkStart w:id="1989" w:name="_Toc74903492"/>
      <w:bookmarkStart w:id="1990" w:name="_Toc76504866"/>
      <w:r w:rsidRPr="00A46FD9">
        <w:t>6.2.1.4.1</w:t>
      </w:r>
      <w:r w:rsidRPr="00A46FD9">
        <w:tab/>
        <w:t>Initial conditions</w:t>
      </w:r>
      <w:bookmarkEnd w:id="1980"/>
      <w:bookmarkEnd w:id="1981"/>
      <w:bookmarkEnd w:id="1982"/>
      <w:bookmarkEnd w:id="1983"/>
      <w:bookmarkEnd w:id="1984"/>
      <w:bookmarkEnd w:id="1985"/>
      <w:bookmarkEnd w:id="1986"/>
      <w:bookmarkEnd w:id="1987"/>
      <w:bookmarkEnd w:id="1988"/>
      <w:bookmarkEnd w:id="1989"/>
      <w:bookmarkEnd w:id="199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991" w:name="_Toc21097938"/>
      <w:bookmarkStart w:id="1992" w:name="_Toc29765500"/>
      <w:bookmarkStart w:id="1993" w:name="_Toc37180982"/>
      <w:bookmarkStart w:id="1994" w:name="_Toc37181426"/>
      <w:bookmarkStart w:id="1995" w:name="_Toc37181870"/>
      <w:bookmarkStart w:id="1996" w:name="_Toc45881935"/>
      <w:bookmarkStart w:id="1997" w:name="_Toc52560168"/>
      <w:bookmarkStart w:id="1998" w:name="_Toc61114118"/>
      <w:bookmarkStart w:id="1999" w:name="_Toc67912623"/>
      <w:bookmarkStart w:id="2000" w:name="_Toc74903493"/>
      <w:bookmarkStart w:id="2001" w:name="_Toc76504867"/>
      <w:r w:rsidRPr="00A46FD9">
        <w:t>6.2.1.4.2</w:t>
      </w:r>
      <w:r w:rsidRPr="00A46FD9">
        <w:tab/>
        <w:t>Procedure</w:t>
      </w:r>
      <w:bookmarkEnd w:id="1991"/>
      <w:bookmarkEnd w:id="1992"/>
      <w:bookmarkEnd w:id="1993"/>
      <w:bookmarkEnd w:id="1994"/>
      <w:bookmarkEnd w:id="1995"/>
      <w:bookmarkEnd w:id="1996"/>
      <w:bookmarkEnd w:id="1997"/>
      <w:bookmarkEnd w:id="1998"/>
      <w:bookmarkEnd w:id="1999"/>
      <w:bookmarkEnd w:id="2000"/>
      <w:bookmarkEnd w:id="2001"/>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002" w:name="_Toc21097939"/>
      <w:bookmarkStart w:id="2003" w:name="_Toc29765501"/>
      <w:bookmarkStart w:id="2004" w:name="_Toc37180983"/>
      <w:bookmarkStart w:id="2005" w:name="_Toc37181427"/>
      <w:bookmarkStart w:id="2006" w:name="_Toc37181871"/>
      <w:bookmarkStart w:id="2007" w:name="_Toc45881936"/>
      <w:bookmarkStart w:id="2008" w:name="_Toc52560169"/>
      <w:bookmarkStart w:id="2009" w:name="_Toc61114119"/>
      <w:bookmarkStart w:id="2010" w:name="_Toc67912624"/>
      <w:bookmarkStart w:id="2011" w:name="_Toc74903494"/>
      <w:bookmarkStart w:id="2012" w:name="_Toc76504868"/>
      <w:r w:rsidRPr="00A46FD9">
        <w:t>6.2.1.5</w:t>
      </w:r>
      <w:r w:rsidRPr="00A46FD9">
        <w:tab/>
        <w:t>Test requirements</w:t>
      </w:r>
      <w:bookmarkEnd w:id="2002"/>
      <w:bookmarkEnd w:id="2003"/>
      <w:bookmarkEnd w:id="2004"/>
      <w:bookmarkEnd w:id="2005"/>
      <w:bookmarkEnd w:id="2006"/>
      <w:bookmarkEnd w:id="2007"/>
      <w:bookmarkEnd w:id="2008"/>
      <w:bookmarkEnd w:id="2009"/>
      <w:bookmarkEnd w:id="2010"/>
      <w:bookmarkEnd w:id="2011"/>
      <w:bookmarkEnd w:id="2012"/>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013" w:name="_Toc21097940"/>
      <w:bookmarkStart w:id="2014" w:name="_Toc29765502"/>
      <w:bookmarkStart w:id="2015" w:name="_Toc37180984"/>
      <w:bookmarkStart w:id="2016" w:name="_Toc37181428"/>
      <w:bookmarkStart w:id="2017" w:name="_Toc37181872"/>
      <w:bookmarkStart w:id="2018" w:name="_Toc45881937"/>
      <w:bookmarkStart w:id="2019" w:name="_Toc52560170"/>
      <w:bookmarkStart w:id="2020" w:name="_Toc61114120"/>
      <w:bookmarkStart w:id="2021" w:name="_Toc67912625"/>
      <w:bookmarkStart w:id="2022" w:name="_Toc74903495"/>
      <w:bookmarkStart w:id="2023" w:name="_Toc76504869"/>
      <w:r w:rsidRPr="00A46FD9">
        <w:t>6.2.2</w:t>
      </w:r>
      <w:r w:rsidRPr="00A46FD9">
        <w:tab/>
        <w:t>E-UTRA DL RS power</w:t>
      </w:r>
      <w:bookmarkEnd w:id="2013"/>
      <w:bookmarkEnd w:id="2014"/>
      <w:bookmarkEnd w:id="2015"/>
      <w:bookmarkEnd w:id="2016"/>
      <w:bookmarkEnd w:id="2017"/>
      <w:bookmarkEnd w:id="2018"/>
      <w:bookmarkEnd w:id="2019"/>
      <w:bookmarkEnd w:id="2020"/>
      <w:bookmarkEnd w:id="2021"/>
      <w:bookmarkEnd w:id="2022"/>
      <w:bookmarkEnd w:id="2023"/>
    </w:p>
    <w:p w14:paraId="6A0D884D" w14:textId="77777777" w:rsidR="00FF3259" w:rsidRPr="00A46FD9" w:rsidRDefault="00FF3259" w:rsidP="00FF3259">
      <w:pPr>
        <w:pStyle w:val="Heading4"/>
      </w:pPr>
      <w:bookmarkStart w:id="2024" w:name="_Toc21097941"/>
      <w:bookmarkStart w:id="2025" w:name="_Toc29765503"/>
      <w:bookmarkStart w:id="2026" w:name="_Toc37180985"/>
      <w:bookmarkStart w:id="2027" w:name="_Toc37181429"/>
      <w:bookmarkStart w:id="2028" w:name="_Toc37181873"/>
      <w:bookmarkStart w:id="2029" w:name="_Toc45881938"/>
      <w:bookmarkStart w:id="2030" w:name="_Toc52560171"/>
      <w:bookmarkStart w:id="2031" w:name="_Toc61114121"/>
      <w:bookmarkStart w:id="2032" w:name="_Toc67912626"/>
      <w:bookmarkStart w:id="2033" w:name="_Toc74903496"/>
      <w:bookmarkStart w:id="2034" w:name="_Toc76504870"/>
      <w:r w:rsidRPr="00A46FD9">
        <w:t>6.2.2.1</w:t>
      </w:r>
      <w:r w:rsidRPr="00A46FD9">
        <w:tab/>
        <w:t>Definition and applicability</w:t>
      </w:r>
      <w:bookmarkEnd w:id="2024"/>
      <w:bookmarkEnd w:id="2025"/>
      <w:bookmarkEnd w:id="2026"/>
      <w:bookmarkEnd w:id="2027"/>
      <w:bookmarkEnd w:id="2028"/>
      <w:bookmarkEnd w:id="2029"/>
      <w:bookmarkEnd w:id="2030"/>
      <w:bookmarkEnd w:id="2031"/>
      <w:bookmarkEnd w:id="2032"/>
      <w:bookmarkEnd w:id="2033"/>
      <w:bookmarkEnd w:id="2034"/>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035" w:name="_Toc21097942"/>
      <w:bookmarkStart w:id="2036" w:name="_Toc29765504"/>
      <w:bookmarkStart w:id="2037" w:name="_Toc37180986"/>
      <w:bookmarkStart w:id="2038" w:name="_Toc37181430"/>
      <w:bookmarkStart w:id="2039" w:name="_Toc37181874"/>
      <w:bookmarkStart w:id="2040" w:name="_Toc45881939"/>
      <w:bookmarkStart w:id="2041" w:name="_Toc52560172"/>
      <w:bookmarkStart w:id="2042" w:name="_Toc61114122"/>
      <w:bookmarkStart w:id="2043" w:name="_Toc67912627"/>
      <w:bookmarkStart w:id="2044" w:name="_Toc74903497"/>
      <w:bookmarkStart w:id="2045" w:name="_Toc76504871"/>
      <w:r w:rsidRPr="00A46FD9">
        <w:t>6.2.2.2</w:t>
      </w:r>
      <w:r w:rsidRPr="00A46FD9">
        <w:tab/>
        <w:t>Minimum requirement</w:t>
      </w:r>
      <w:bookmarkEnd w:id="2035"/>
      <w:bookmarkEnd w:id="2036"/>
      <w:bookmarkEnd w:id="2037"/>
      <w:bookmarkEnd w:id="2038"/>
      <w:bookmarkEnd w:id="2039"/>
      <w:bookmarkEnd w:id="2040"/>
      <w:bookmarkEnd w:id="2041"/>
      <w:bookmarkEnd w:id="2042"/>
      <w:bookmarkEnd w:id="2043"/>
      <w:bookmarkEnd w:id="2044"/>
      <w:bookmarkEnd w:id="2045"/>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046" w:name="_Toc21097943"/>
      <w:bookmarkStart w:id="2047" w:name="_Toc29765505"/>
      <w:bookmarkStart w:id="2048" w:name="_Toc37180987"/>
      <w:bookmarkStart w:id="2049" w:name="_Toc37181431"/>
      <w:bookmarkStart w:id="2050" w:name="_Toc37181875"/>
      <w:bookmarkStart w:id="2051" w:name="_Toc45881940"/>
      <w:bookmarkStart w:id="2052" w:name="_Toc52560173"/>
      <w:bookmarkStart w:id="2053" w:name="_Toc61114123"/>
      <w:bookmarkStart w:id="2054" w:name="_Toc67912628"/>
      <w:bookmarkStart w:id="2055" w:name="_Toc74903498"/>
      <w:bookmarkStart w:id="2056" w:name="_Toc76504872"/>
      <w:r w:rsidRPr="00A46FD9">
        <w:t>6.2.2.3</w:t>
      </w:r>
      <w:r w:rsidRPr="00A46FD9">
        <w:tab/>
        <w:t>Test purpose</w:t>
      </w:r>
      <w:bookmarkEnd w:id="2046"/>
      <w:bookmarkEnd w:id="2047"/>
      <w:bookmarkEnd w:id="2048"/>
      <w:bookmarkEnd w:id="2049"/>
      <w:bookmarkEnd w:id="2050"/>
      <w:bookmarkEnd w:id="2051"/>
      <w:bookmarkEnd w:id="2052"/>
      <w:bookmarkEnd w:id="2053"/>
      <w:bookmarkEnd w:id="2054"/>
      <w:bookmarkEnd w:id="2055"/>
      <w:bookmarkEnd w:id="2056"/>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057" w:name="_Toc21097944"/>
      <w:bookmarkStart w:id="2058" w:name="_Toc29765506"/>
      <w:bookmarkStart w:id="2059" w:name="_Toc37180988"/>
      <w:bookmarkStart w:id="2060" w:name="_Toc37181432"/>
      <w:bookmarkStart w:id="2061" w:name="_Toc37181876"/>
      <w:bookmarkStart w:id="2062" w:name="_Toc45881941"/>
      <w:bookmarkStart w:id="2063" w:name="_Toc52560174"/>
      <w:bookmarkStart w:id="2064" w:name="_Toc61114124"/>
      <w:bookmarkStart w:id="2065" w:name="_Toc67912629"/>
      <w:bookmarkStart w:id="2066" w:name="_Toc74903499"/>
      <w:bookmarkStart w:id="2067" w:name="_Toc76504873"/>
      <w:r w:rsidRPr="00A46FD9">
        <w:t>6.2.2.4</w:t>
      </w:r>
      <w:r w:rsidRPr="00A46FD9">
        <w:tab/>
        <w:t>Method of test</w:t>
      </w:r>
      <w:bookmarkEnd w:id="2057"/>
      <w:bookmarkEnd w:id="2058"/>
      <w:bookmarkEnd w:id="2059"/>
      <w:bookmarkEnd w:id="2060"/>
      <w:bookmarkEnd w:id="2061"/>
      <w:bookmarkEnd w:id="2062"/>
      <w:bookmarkEnd w:id="2063"/>
      <w:bookmarkEnd w:id="2064"/>
      <w:bookmarkEnd w:id="2065"/>
      <w:bookmarkEnd w:id="2066"/>
      <w:bookmarkEnd w:id="2067"/>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068" w:name="_Toc21097945"/>
      <w:bookmarkStart w:id="2069" w:name="_Toc29765507"/>
      <w:bookmarkStart w:id="2070" w:name="_Toc37180989"/>
      <w:bookmarkStart w:id="2071" w:name="_Toc37181433"/>
      <w:bookmarkStart w:id="2072" w:name="_Toc37181877"/>
      <w:bookmarkStart w:id="2073" w:name="_Toc45881942"/>
      <w:bookmarkStart w:id="2074" w:name="_Toc52560175"/>
      <w:bookmarkStart w:id="2075" w:name="_Toc61114125"/>
      <w:bookmarkStart w:id="2076" w:name="_Toc67912630"/>
      <w:bookmarkStart w:id="2077" w:name="_Toc74903500"/>
      <w:bookmarkStart w:id="2078" w:name="_Toc76504874"/>
      <w:r w:rsidRPr="00A46FD9">
        <w:t>6.2.2.5</w:t>
      </w:r>
      <w:r w:rsidRPr="00A46FD9">
        <w:tab/>
        <w:t>Test requirements</w:t>
      </w:r>
      <w:bookmarkEnd w:id="2068"/>
      <w:bookmarkEnd w:id="2069"/>
      <w:bookmarkEnd w:id="2070"/>
      <w:bookmarkEnd w:id="2071"/>
      <w:bookmarkEnd w:id="2072"/>
      <w:bookmarkEnd w:id="2073"/>
      <w:bookmarkEnd w:id="2074"/>
      <w:bookmarkEnd w:id="2075"/>
      <w:bookmarkEnd w:id="2076"/>
      <w:bookmarkEnd w:id="2077"/>
      <w:bookmarkEnd w:id="2078"/>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079" w:name="_Toc21097946"/>
      <w:bookmarkStart w:id="2080" w:name="_Toc29765508"/>
      <w:bookmarkStart w:id="2081" w:name="_Toc37180990"/>
      <w:bookmarkStart w:id="2082" w:name="_Toc37181434"/>
      <w:bookmarkStart w:id="2083" w:name="_Toc37181878"/>
      <w:bookmarkStart w:id="2084" w:name="_Toc45881943"/>
      <w:bookmarkStart w:id="2085" w:name="_Toc52560176"/>
      <w:bookmarkStart w:id="2086" w:name="_Toc61114126"/>
      <w:bookmarkStart w:id="2087" w:name="_Toc67912631"/>
      <w:bookmarkStart w:id="2088" w:name="_Toc74903501"/>
      <w:bookmarkStart w:id="2089" w:name="_Toc76504875"/>
      <w:r w:rsidRPr="00A46FD9">
        <w:t>6.2.3</w:t>
      </w:r>
      <w:r w:rsidRPr="00A46FD9">
        <w:tab/>
        <w:t>UTRA FDD primary CPICH power</w:t>
      </w:r>
      <w:bookmarkEnd w:id="2079"/>
      <w:bookmarkEnd w:id="2080"/>
      <w:bookmarkEnd w:id="2081"/>
      <w:bookmarkEnd w:id="2082"/>
      <w:bookmarkEnd w:id="2083"/>
      <w:bookmarkEnd w:id="2084"/>
      <w:bookmarkEnd w:id="2085"/>
      <w:bookmarkEnd w:id="2086"/>
      <w:bookmarkEnd w:id="2087"/>
      <w:bookmarkEnd w:id="2088"/>
      <w:bookmarkEnd w:id="2089"/>
    </w:p>
    <w:p w14:paraId="7963AC7E" w14:textId="77777777" w:rsidR="00FF3259" w:rsidRPr="00A46FD9" w:rsidRDefault="00FF3259" w:rsidP="00FF3259">
      <w:pPr>
        <w:pStyle w:val="Heading4"/>
      </w:pPr>
      <w:bookmarkStart w:id="2090" w:name="_Toc21097947"/>
      <w:bookmarkStart w:id="2091" w:name="_Toc29765509"/>
      <w:bookmarkStart w:id="2092" w:name="_Toc37180991"/>
      <w:bookmarkStart w:id="2093" w:name="_Toc37181435"/>
      <w:bookmarkStart w:id="2094" w:name="_Toc37181879"/>
      <w:bookmarkStart w:id="2095" w:name="_Toc45881944"/>
      <w:bookmarkStart w:id="2096" w:name="_Toc52560177"/>
      <w:bookmarkStart w:id="2097" w:name="_Toc61114127"/>
      <w:bookmarkStart w:id="2098" w:name="_Toc67912632"/>
      <w:bookmarkStart w:id="2099" w:name="_Toc74903502"/>
      <w:bookmarkStart w:id="2100" w:name="_Toc76504876"/>
      <w:r w:rsidRPr="00A46FD9">
        <w:t>6.2.3.1</w:t>
      </w:r>
      <w:r w:rsidRPr="00A46FD9">
        <w:tab/>
        <w:t>Definition and applicability</w:t>
      </w:r>
      <w:bookmarkEnd w:id="2090"/>
      <w:bookmarkEnd w:id="2091"/>
      <w:bookmarkEnd w:id="2092"/>
      <w:bookmarkEnd w:id="2093"/>
      <w:bookmarkEnd w:id="2094"/>
      <w:bookmarkEnd w:id="2095"/>
      <w:bookmarkEnd w:id="2096"/>
      <w:bookmarkEnd w:id="2097"/>
      <w:bookmarkEnd w:id="2098"/>
      <w:bookmarkEnd w:id="2099"/>
      <w:bookmarkEnd w:id="210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101" w:name="_Toc21097948"/>
      <w:bookmarkStart w:id="2102" w:name="_Toc29765510"/>
      <w:bookmarkStart w:id="2103" w:name="_Toc37180992"/>
      <w:bookmarkStart w:id="2104" w:name="_Toc37181436"/>
      <w:bookmarkStart w:id="2105" w:name="_Toc37181880"/>
      <w:bookmarkStart w:id="2106" w:name="_Toc45881945"/>
      <w:bookmarkStart w:id="2107" w:name="_Toc52560178"/>
      <w:bookmarkStart w:id="2108" w:name="_Toc61114128"/>
      <w:bookmarkStart w:id="2109" w:name="_Toc67912633"/>
      <w:bookmarkStart w:id="2110" w:name="_Toc74903503"/>
      <w:bookmarkStart w:id="2111" w:name="_Toc76504877"/>
      <w:r w:rsidRPr="00A46FD9">
        <w:lastRenderedPageBreak/>
        <w:t>6.2.3.2</w:t>
      </w:r>
      <w:r w:rsidRPr="00A46FD9">
        <w:tab/>
        <w:t>Minimum requirement</w:t>
      </w:r>
      <w:bookmarkEnd w:id="2101"/>
      <w:bookmarkEnd w:id="2102"/>
      <w:bookmarkEnd w:id="2103"/>
      <w:bookmarkEnd w:id="2104"/>
      <w:bookmarkEnd w:id="2105"/>
      <w:bookmarkEnd w:id="2106"/>
      <w:bookmarkEnd w:id="2107"/>
      <w:bookmarkEnd w:id="2108"/>
      <w:bookmarkEnd w:id="2109"/>
      <w:bookmarkEnd w:id="2110"/>
      <w:bookmarkEnd w:id="2111"/>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112" w:name="_Toc21097949"/>
      <w:bookmarkStart w:id="2113" w:name="_Toc29765511"/>
      <w:bookmarkStart w:id="2114" w:name="_Toc37180993"/>
      <w:bookmarkStart w:id="2115" w:name="_Toc37181437"/>
      <w:bookmarkStart w:id="2116" w:name="_Toc37181881"/>
      <w:bookmarkStart w:id="2117" w:name="_Toc45881946"/>
      <w:bookmarkStart w:id="2118" w:name="_Toc52560179"/>
      <w:bookmarkStart w:id="2119" w:name="_Toc61114129"/>
      <w:bookmarkStart w:id="2120" w:name="_Toc67912634"/>
      <w:bookmarkStart w:id="2121" w:name="_Toc74903504"/>
      <w:bookmarkStart w:id="2122" w:name="_Toc76504878"/>
      <w:r w:rsidRPr="00A46FD9">
        <w:t>6.2.3.3</w:t>
      </w:r>
      <w:r w:rsidRPr="00A46FD9">
        <w:tab/>
        <w:t>Test purpose</w:t>
      </w:r>
      <w:bookmarkEnd w:id="2112"/>
      <w:bookmarkEnd w:id="2113"/>
      <w:bookmarkEnd w:id="2114"/>
      <w:bookmarkEnd w:id="2115"/>
      <w:bookmarkEnd w:id="2116"/>
      <w:bookmarkEnd w:id="2117"/>
      <w:bookmarkEnd w:id="2118"/>
      <w:bookmarkEnd w:id="2119"/>
      <w:bookmarkEnd w:id="2120"/>
      <w:bookmarkEnd w:id="2121"/>
      <w:bookmarkEnd w:id="2122"/>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123" w:name="_Toc21097950"/>
      <w:bookmarkStart w:id="2124" w:name="_Toc29765512"/>
      <w:bookmarkStart w:id="2125" w:name="_Toc37180994"/>
      <w:bookmarkStart w:id="2126" w:name="_Toc37181438"/>
      <w:bookmarkStart w:id="2127" w:name="_Toc37181882"/>
      <w:bookmarkStart w:id="2128" w:name="_Toc45881947"/>
      <w:bookmarkStart w:id="2129" w:name="_Toc52560180"/>
      <w:bookmarkStart w:id="2130" w:name="_Toc61114130"/>
      <w:bookmarkStart w:id="2131" w:name="_Toc67912635"/>
      <w:bookmarkStart w:id="2132" w:name="_Toc74903505"/>
      <w:bookmarkStart w:id="2133" w:name="_Toc76504879"/>
      <w:r w:rsidRPr="00A46FD9">
        <w:t>6.2.3.4</w:t>
      </w:r>
      <w:r w:rsidRPr="00A46FD9">
        <w:tab/>
        <w:t>Method of test</w:t>
      </w:r>
      <w:bookmarkEnd w:id="2123"/>
      <w:bookmarkEnd w:id="2124"/>
      <w:bookmarkEnd w:id="2125"/>
      <w:bookmarkEnd w:id="2126"/>
      <w:bookmarkEnd w:id="2127"/>
      <w:bookmarkEnd w:id="2128"/>
      <w:bookmarkEnd w:id="2129"/>
      <w:bookmarkEnd w:id="2130"/>
      <w:bookmarkEnd w:id="2131"/>
      <w:bookmarkEnd w:id="2132"/>
      <w:bookmarkEnd w:id="2133"/>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134" w:name="_Toc21097951"/>
      <w:bookmarkStart w:id="2135" w:name="_Toc29765513"/>
      <w:bookmarkStart w:id="2136" w:name="_Toc37180995"/>
      <w:bookmarkStart w:id="2137" w:name="_Toc37181439"/>
      <w:bookmarkStart w:id="2138" w:name="_Toc37181883"/>
      <w:bookmarkStart w:id="2139" w:name="_Toc45881948"/>
      <w:bookmarkStart w:id="2140" w:name="_Toc52560181"/>
      <w:bookmarkStart w:id="2141" w:name="_Toc61114131"/>
      <w:bookmarkStart w:id="2142" w:name="_Toc67912636"/>
      <w:bookmarkStart w:id="2143" w:name="_Toc74903506"/>
      <w:bookmarkStart w:id="2144" w:name="_Toc76504880"/>
      <w:r w:rsidRPr="00A46FD9">
        <w:t>6.2.3.5</w:t>
      </w:r>
      <w:r w:rsidRPr="00A46FD9">
        <w:tab/>
        <w:t>Test requirements</w:t>
      </w:r>
      <w:bookmarkEnd w:id="2134"/>
      <w:bookmarkEnd w:id="2135"/>
      <w:bookmarkEnd w:id="2136"/>
      <w:bookmarkEnd w:id="2137"/>
      <w:bookmarkEnd w:id="2138"/>
      <w:bookmarkEnd w:id="2139"/>
      <w:bookmarkEnd w:id="2140"/>
      <w:bookmarkEnd w:id="2141"/>
      <w:bookmarkEnd w:id="2142"/>
      <w:bookmarkEnd w:id="2143"/>
      <w:bookmarkEnd w:id="2144"/>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145" w:name="_Toc21097952"/>
      <w:bookmarkStart w:id="2146" w:name="_Toc29765514"/>
      <w:bookmarkStart w:id="2147" w:name="_Toc37180996"/>
      <w:bookmarkStart w:id="2148" w:name="_Toc37181440"/>
      <w:bookmarkStart w:id="2149" w:name="_Toc37181884"/>
      <w:bookmarkStart w:id="2150" w:name="_Toc45881949"/>
      <w:bookmarkStart w:id="2151" w:name="_Toc52560182"/>
      <w:bookmarkStart w:id="2152" w:name="_Toc61114132"/>
      <w:bookmarkStart w:id="2153" w:name="_Toc67912637"/>
      <w:bookmarkStart w:id="2154" w:name="_Toc74903507"/>
      <w:bookmarkStart w:id="2155" w:name="_Toc76504881"/>
      <w:r w:rsidRPr="00A46FD9">
        <w:t>6.2.3A</w:t>
      </w:r>
      <w:r w:rsidRPr="00A46FD9">
        <w:tab/>
        <w:t>UTRA FDD secondary CPICH power</w:t>
      </w:r>
      <w:bookmarkEnd w:id="2145"/>
      <w:bookmarkEnd w:id="2146"/>
      <w:bookmarkEnd w:id="2147"/>
      <w:bookmarkEnd w:id="2148"/>
      <w:bookmarkEnd w:id="2149"/>
      <w:bookmarkEnd w:id="2150"/>
      <w:bookmarkEnd w:id="2151"/>
      <w:bookmarkEnd w:id="2152"/>
      <w:bookmarkEnd w:id="2153"/>
      <w:bookmarkEnd w:id="2154"/>
      <w:bookmarkEnd w:id="2155"/>
    </w:p>
    <w:p w14:paraId="18A5D258" w14:textId="77777777" w:rsidR="00FF3259" w:rsidRPr="00A46FD9" w:rsidRDefault="00FF3259" w:rsidP="00FF3259">
      <w:pPr>
        <w:pStyle w:val="Heading4"/>
      </w:pPr>
      <w:bookmarkStart w:id="2156" w:name="_Toc21097953"/>
      <w:bookmarkStart w:id="2157" w:name="_Toc29765515"/>
      <w:bookmarkStart w:id="2158" w:name="_Toc37180997"/>
      <w:bookmarkStart w:id="2159" w:name="_Toc37181441"/>
      <w:bookmarkStart w:id="2160" w:name="_Toc37181885"/>
      <w:bookmarkStart w:id="2161" w:name="_Toc45881950"/>
      <w:bookmarkStart w:id="2162" w:name="_Toc52560183"/>
      <w:bookmarkStart w:id="2163" w:name="_Toc61114133"/>
      <w:bookmarkStart w:id="2164" w:name="_Toc67912638"/>
      <w:bookmarkStart w:id="2165" w:name="_Toc74903508"/>
      <w:bookmarkStart w:id="2166" w:name="_Toc76504882"/>
      <w:r w:rsidRPr="00A46FD9">
        <w:t>6.2.3A.1</w:t>
      </w:r>
      <w:r w:rsidRPr="00A46FD9">
        <w:tab/>
        <w:t>Definition and applicability</w:t>
      </w:r>
      <w:bookmarkEnd w:id="2156"/>
      <w:bookmarkEnd w:id="2157"/>
      <w:bookmarkEnd w:id="2158"/>
      <w:bookmarkEnd w:id="2159"/>
      <w:bookmarkEnd w:id="2160"/>
      <w:bookmarkEnd w:id="2161"/>
      <w:bookmarkEnd w:id="2162"/>
      <w:bookmarkEnd w:id="2163"/>
      <w:bookmarkEnd w:id="2164"/>
      <w:bookmarkEnd w:id="2165"/>
      <w:bookmarkEnd w:id="2166"/>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167" w:name="_Toc21097954"/>
      <w:bookmarkStart w:id="2168" w:name="_Toc29765516"/>
      <w:bookmarkStart w:id="2169" w:name="_Toc37180998"/>
      <w:bookmarkStart w:id="2170" w:name="_Toc37181442"/>
      <w:bookmarkStart w:id="2171" w:name="_Toc37181886"/>
      <w:bookmarkStart w:id="2172" w:name="_Toc45881951"/>
      <w:bookmarkStart w:id="2173" w:name="_Toc52560184"/>
      <w:bookmarkStart w:id="2174" w:name="_Toc61114134"/>
      <w:bookmarkStart w:id="2175" w:name="_Toc67912639"/>
      <w:bookmarkStart w:id="2176" w:name="_Toc74903509"/>
      <w:bookmarkStart w:id="2177" w:name="_Toc76504883"/>
      <w:r w:rsidRPr="00A46FD9">
        <w:t>6.2.3A.2</w:t>
      </w:r>
      <w:r w:rsidRPr="00A46FD9">
        <w:tab/>
        <w:t>Minimum requirement</w:t>
      </w:r>
      <w:bookmarkEnd w:id="2167"/>
      <w:bookmarkEnd w:id="2168"/>
      <w:bookmarkEnd w:id="2169"/>
      <w:bookmarkEnd w:id="2170"/>
      <w:bookmarkEnd w:id="2171"/>
      <w:bookmarkEnd w:id="2172"/>
      <w:bookmarkEnd w:id="2173"/>
      <w:bookmarkEnd w:id="2174"/>
      <w:bookmarkEnd w:id="2175"/>
      <w:bookmarkEnd w:id="2176"/>
      <w:bookmarkEnd w:id="2177"/>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178" w:name="_Toc21097955"/>
      <w:bookmarkStart w:id="2179" w:name="_Toc29765517"/>
      <w:bookmarkStart w:id="2180" w:name="_Toc37180999"/>
      <w:bookmarkStart w:id="2181" w:name="_Toc37181443"/>
      <w:bookmarkStart w:id="2182" w:name="_Toc37181887"/>
      <w:bookmarkStart w:id="2183" w:name="_Toc45881952"/>
      <w:bookmarkStart w:id="2184" w:name="_Toc52560185"/>
      <w:bookmarkStart w:id="2185" w:name="_Toc61114135"/>
      <w:bookmarkStart w:id="2186" w:name="_Toc67912640"/>
      <w:bookmarkStart w:id="2187" w:name="_Toc74903510"/>
      <w:bookmarkStart w:id="2188" w:name="_Toc76504884"/>
      <w:r w:rsidRPr="00A46FD9">
        <w:t>6.2.3A.3</w:t>
      </w:r>
      <w:r w:rsidRPr="00A46FD9">
        <w:tab/>
        <w:t>Test purpose</w:t>
      </w:r>
      <w:bookmarkEnd w:id="2178"/>
      <w:bookmarkEnd w:id="2179"/>
      <w:bookmarkEnd w:id="2180"/>
      <w:bookmarkEnd w:id="2181"/>
      <w:bookmarkEnd w:id="2182"/>
      <w:bookmarkEnd w:id="2183"/>
      <w:bookmarkEnd w:id="2184"/>
      <w:bookmarkEnd w:id="2185"/>
      <w:bookmarkEnd w:id="2186"/>
      <w:bookmarkEnd w:id="2187"/>
      <w:bookmarkEnd w:id="2188"/>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189" w:name="_Toc21097956"/>
      <w:bookmarkStart w:id="2190" w:name="_Toc29765518"/>
      <w:bookmarkStart w:id="2191" w:name="_Toc37181000"/>
      <w:bookmarkStart w:id="2192" w:name="_Toc37181444"/>
      <w:bookmarkStart w:id="2193" w:name="_Toc37181888"/>
      <w:bookmarkStart w:id="2194" w:name="_Toc45881953"/>
      <w:bookmarkStart w:id="2195" w:name="_Toc52560186"/>
      <w:bookmarkStart w:id="2196" w:name="_Toc61114136"/>
      <w:bookmarkStart w:id="2197" w:name="_Toc67912641"/>
      <w:bookmarkStart w:id="2198" w:name="_Toc74903511"/>
      <w:bookmarkStart w:id="2199" w:name="_Toc76504885"/>
      <w:r w:rsidRPr="00A46FD9">
        <w:t>6.2.3A.4</w:t>
      </w:r>
      <w:r w:rsidRPr="00A46FD9">
        <w:tab/>
        <w:t>Method of test</w:t>
      </w:r>
      <w:bookmarkEnd w:id="2189"/>
      <w:bookmarkEnd w:id="2190"/>
      <w:bookmarkEnd w:id="2191"/>
      <w:bookmarkEnd w:id="2192"/>
      <w:bookmarkEnd w:id="2193"/>
      <w:bookmarkEnd w:id="2194"/>
      <w:bookmarkEnd w:id="2195"/>
      <w:bookmarkEnd w:id="2196"/>
      <w:bookmarkEnd w:id="2197"/>
      <w:bookmarkEnd w:id="2198"/>
      <w:bookmarkEnd w:id="2199"/>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200" w:name="_Toc21097957"/>
      <w:bookmarkStart w:id="2201" w:name="_Toc29765519"/>
      <w:bookmarkStart w:id="2202" w:name="_Toc37181001"/>
      <w:bookmarkStart w:id="2203" w:name="_Toc37181445"/>
      <w:bookmarkStart w:id="2204" w:name="_Toc37181889"/>
      <w:bookmarkStart w:id="2205" w:name="_Toc45881954"/>
      <w:bookmarkStart w:id="2206" w:name="_Toc52560187"/>
      <w:bookmarkStart w:id="2207" w:name="_Toc61114137"/>
      <w:bookmarkStart w:id="2208" w:name="_Toc67912642"/>
      <w:bookmarkStart w:id="2209" w:name="_Toc74903512"/>
      <w:bookmarkStart w:id="2210" w:name="_Toc76504886"/>
      <w:r w:rsidRPr="00A46FD9">
        <w:t>6.2.3A.5</w:t>
      </w:r>
      <w:r w:rsidRPr="00A46FD9">
        <w:tab/>
        <w:t>Test requirements</w:t>
      </w:r>
      <w:bookmarkEnd w:id="2200"/>
      <w:bookmarkEnd w:id="2201"/>
      <w:bookmarkEnd w:id="2202"/>
      <w:bookmarkEnd w:id="2203"/>
      <w:bookmarkEnd w:id="2204"/>
      <w:bookmarkEnd w:id="2205"/>
      <w:bookmarkEnd w:id="2206"/>
      <w:bookmarkEnd w:id="2207"/>
      <w:bookmarkEnd w:id="2208"/>
      <w:bookmarkEnd w:id="2209"/>
      <w:bookmarkEnd w:id="221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211" w:name="_Toc21097958"/>
      <w:bookmarkStart w:id="2212" w:name="_Toc29765520"/>
      <w:bookmarkStart w:id="2213" w:name="_Toc37181002"/>
      <w:bookmarkStart w:id="2214" w:name="_Toc37181446"/>
      <w:bookmarkStart w:id="2215" w:name="_Toc37181890"/>
      <w:bookmarkStart w:id="2216" w:name="_Toc45881955"/>
      <w:bookmarkStart w:id="2217" w:name="_Toc52560188"/>
      <w:bookmarkStart w:id="2218" w:name="_Toc61114138"/>
      <w:bookmarkStart w:id="2219" w:name="_Toc67912643"/>
      <w:bookmarkStart w:id="2220" w:name="_Toc74903513"/>
      <w:bookmarkStart w:id="2221" w:name="_Toc76504887"/>
      <w:r w:rsidRPr="00A46FD9">
        <w:lastRenderedPageBreak/>
        <w:t>6.2.4</w:t>
      </w:r>
      <w:r w:rsidRPr="00A46FD9">
        <w:tab/>
        <w:t>UTRA TDD primary CCPCH power</w:t>
      </w:r>
      <w:bookmarkEnd w:id="2211"/>
      <w:bookmarkEnd w:id="2212"/>
      <w:bookmarkEnd w:id="2213"/>
      <w:bookmarkEnd w:id="2214"/>
      <w:bookmarkEnd w:id="2215"/>
      <w:bookmarkEnd w:id="2216"/>
      <w:bookmarkEnd w:id="2217"/>
      <w:bookmarkEnd w:id="2218"/>
      <w:bookmarkEnd w:id="2219"/>
      <w:bookmarkEnd w:id="2220"/>
      <w:bookmarkEnd w:id="2221"/>
    </w:p>
    <w:p w14:paraId="5B400C16" w14:textId="77777777" w:rsidR="00FF3259" w:rsidRPr="00A46FD9" w:rsidRDefault="00FF3259" w:rsidP="00FF3259">
      <w:pPr>
        <w:pStyle w:val="Heading4"/>
      </w:pPr>
      <w:bookmarkStart w:id="2222" w:name="_Toc21097959"/>
      <w:bookmarkStart w:id="2223" w:name="_Toc29765521"/>
      <w:bookmarkStart w:id="2224" w:name="_Toc37181003"/>
      <w:bookmarkStart w:id="2225" w:name="_Toc37181447"/>
      <w:bookmarkStart w:id="2226" w:name="_Toc37181891"/>
      <w:bookmarkStart w:id="2227" w:name="_Toc45881956"/>
      <w:bookmarkStart w:id="2228" w:name="_Toc52560189"/>
      <w:bookmarkStart w:id="2229" w:name="_Toc61114139"/>
      <w:bookmarkStart w:id="2230" w:name="_Toc67912644"/>
      <w:bookmarkStart w:id="2231" w:name="_Toc74903514"/>
      <w:bookmarkStart w:id="2232" w:name="_Toc76504888"/>
      <w:r w:rsidRPr="00A46FD9">
        <w:t>6.2.4.1</w:t>
      </w:r>
      <w:r w:rsidRPr="00A46FD9">
        <w:tab/>
        <w:t>Definition and applicability</w:t>
      </w:r>
      <w:bookmarkEnd w:id="2222"/>
      <w:bookmarkEnd w:id="2223"/>
      <w:bookmarkEnd w:id="2224"/>
      <w:bookmarkEnd w:id="2225"/>
      <w:bookmarkEnd w:id="2226"/>
      <w:bookmarkEnd w:id="2227"/>
      <w:bookmarkEnd w:id="2228"/>
      <w:bookmarkEnd w:id="2229"/>
      <w:bookmarkEnd w:id="2230"/>
      <w:bookmarkEnd w:id="2231"/>
      <w:bookmarkEnd w:id="2232"/>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233" w:name="_Toc21097960"/>
      <w:bookmarkStart w:id="2234" w:name="_Toc29765522"/>
      <w:bookmarkStart w:id="2235" w:name="_Toc37181004"/>
      <w:bookmarkStart w:id="2236" w:name="_Toc37181448"/>
      <w:bookmarkStart w:id="2237" w:name="_Toc37181892"/>
      <w:bookmarkStart w:id="2238" w:name="_Toc45881957"/>
      <w:bookmarkStart w:id="2239" w:name="_Toc52560190"/>
      <w:bookmarkStart w:id="2240" w:name="_Toc61114140"/>
      <w:bookmarkStart w:id="2241" w:name="_Toc67912645"/>
      <w:bookmarkStart w:id="2242" w:name="_Toc74903515"/>
      <w:bookmarkStart w:id="2243" w:name="_Toc76504889"/>
      <w:r w:rsidRPr="00A46FD9">
        <w:t>6.2.4.2</w:t>
      </w:r>
      <w:r w:rsidRPr="00A46FD9">
        <w:tab/>
        <w:t>Minimum requirement</w:t>
      </w:r>
      <w:bookmarkEnd w:id="2233"/>
      <w:bookmarkEnd w:id="2234"/>
      <w:bookmarkEnd w:id="2235"/>
      <w:bookmarkEnd w:id="2236"/>
      <w:bookmarkEnd w:id="2237"/>
      <w:bookmarkEnd w:id="2238"/>
      <w:bookmarkEnd w:id="2239"/>
      <w:bookmarkEnd w:id="2240"/>
      <w:bookmarkEnd w:id="2241"/>
      <w:bookmarkEnd w:id="2242"/>
      <w:bookmarkEnd w:id="2243"/>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244" w:name="_Toc21097961"/>
      <w:bookmarkStart w:id="2245" w:name="_Toc29765523"/>
      <w:bookmarkStart w:id="2246" w:name="_Toc37181005"/>
      <w:bookmarkStart w:id="2247" w:name="_Toc37181449"/>
      <w:bookmarkStart w:id="2248" w:name="_Toc37181893"/>
      <w:bookmarkStart w:id="2249" w:name="_Toc45881958"/>
      <w:bookmarkStart w:id="2250" w:name="_Toc52560191"/>
      <w:bookmarkStart w:id="2251" w:name="_Toc61114141"/>
      <w:bookmarkStart w:id="2252" w:name="_Toc67912646"/>
      <w:bookmarkStart w:id="2253" w:name="_Toc74903516"/>
      <w:bookmarkStart w:id="2254" w:name="_Toc76504890"/>
      <w:r w:rsidRPr="00A46FD9">
        <w:t>6.2.4.3</w:t>
      </w:r>
      <w:r w:rsidRPr="00A46FD9">
        <w:tab/>
        <w:t>Test purpose</w:t>
      </w:r>
      <w:bookmarkEnd w:id="2244"/>
      <w:bookmarkEnd w:id="2245"/>
      <w:bookmarkEnd w:id="2246"/>
      <w:bookmarkEnd w:id="2247"/>
      <w:bookmarkEnd w:id="2248"/>
      <w:bookmarkEnd w:id="2249"/>
      <w:bookmarkEnd w:id="2250"/>
      <w:bookmarkEnd w:id="2251"/>
      <w:bookmarkEnd w:id="2252"/>
      <w:bookmarkEnd w:id="2253"/>
      <w:bookmarkEnd w:id="2254"/>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255" w:name="_Toc21097962"/>
      <w:bookmarkStart w:id="2256" w:name="_Toc29765524"/>
      <w:bookmarkStart w:id="2257" w:name="_Toc37181006"/>
      <w:bookmarkStart w:id="2258" w:name="_Toc37181450"/>
      <w:bookmarkStart w:id="2259" w:name="_Toc37181894"/>
      <w:bookmarkStart w:id="2260" w:name="_Toc45881959"/>
      <w:bookmarkStart w:id="2261" w:name="_Toc52560192"/>
      <w:bookmarkStart w:id="2262" w:name="_Toc61114142"/>
      <w:bookmarkStart w:id="2263" w:name="_Toc67912647"/>
      <w:bookmarkStart w:id="2264" w:name="_Toc74903517"/>
      <w:bookmarkStart w:id="2265" w:name="_Toc76504891"/>
      <w:r w:rsidRPr="00A46FD9">
        <w:t>6.2.4.4</w:t>
      </w:r>
      <w:r w:rsidRPr="00A46FD9">
        <w:tab/>
        <w:t>Method of test</w:t>
      </w:r>
      <w:bookmarkEnd w:id="2255"/>
      <w:bookmarkEnd w:id="2256"/>
      <w:bookmarkEnd w:id="2257"/>
      <w:bookmarkEnd w:id="2258"/>
      <w:bookmarkEnd w:id="2259"/>
      <w:bookmarkEnd w:id="2260"/>
      <w:bookmarkEnd w:id="2261"/>
      <w:bookmarkEnd w:id="2262"/>
      <w:bookmarkEnd w:id="2263"/>
      <w:bookmarkEnd w:id="2264"/>
      <w:bookmarkEnd w:id="2265"/>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266" w:name="_Toc21097963"/>
      <w:bookmarkStart w:id="2267" w:name="_Toc29765525"/>
      <w:bookmarkStart w:id="2268" w:name="_Toc37181007"/>
      <w:bookmarkStart w:id="2269" w:name="_Toc37181451"/>
      <w:bookmarkStart w:id="2270" w:name="_Toc37181895"/>
      <w:bookmarkStart w:id="2271" w:name="_Toc45881960"/>
      <w:bookmarkStart w:id="2272" w:name="_Toc52560193"/>
      <w:bookmarkStart w:id="2273" w:name="_Toc61114143"/>
      <w:bookmarkStart w:id="2274" w:name="_Toc67912648"/>
      <w:bookmarkStart w:id="2275" w:name="_Toc74903518"/>
      <w:bookmarkStart w:id="2276" w:name="_Toc76504892"/>
      <w:r w:rsidRPr="00A46FD9">
        <w:t>6.2.4.5</w:t>
      </w:r>
      <w:r w:rsidRPr="00A46FD9">
        <w:tab/>
        <w:t>Test requirements</w:t>
      </w:r>
      <w:bookmarkEnd w:id="2266"/>
      <w:bookmarkEnd w:id="2267"/>
      <w:bookmarkEnd w:id="2268"/>
      <w:bookmarkEnd w:id="2269"/>
      <w:bookmarkEnd w:id="2270"/>
      <w:bookmarkEnd w:id="2271"/>
      <w:bookmarkEnd w:id="2272"/>
      <w:bookmarkEnd w:id="2273"/>
      <w:bookmarkEnd w:id="2274"/>
      <w:bookmarkEnd w:id="2275"/>
      <w:bookmarkEnd w:id="2276"/>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277" w:name="_Toc21097964"/>
      <w:bookmarkStart w:id="2278" w:name="_Toc29765526"/>
      <w:bookmarkStart w:id="2279" w:name="_Toc37181008"/>
      <w:bookmarkStart w:id="2280" w:name="_Toc37181452"/>
      <w:bookmarkStart w:id="2281" w:name="_Toc37181896"/>
      <w:bookmarkStart w:id="2282" w:name="_Toc45881961"/>
      <w:bookmarkStart w:id="2283" w:name="_Toc52560194"/>
      <w:bookmarkStart w:id="2284" w:name="_Toc61114144"/>
      <w:bookmarkStart w:id="2285" w:name="_Toc67912649"/>
      <w:bookmarkStart w:id="2286" w:name="_Toc74903519"/>
      <w:bookmarkStart w:id="2287" w:name="_Toc76504893"/>
      <w:r w:rsidRPr="00A46FD9">
        <w:rPr>
          <w:rFonts w:eastAsia="SimSun"/>
          <w:lang w:eastAsia="zh-CN"/>
        </w:rPr>
        <w:t>6.2.5</w:t>
      </w:r>
      <w:r w:rsidRPr="00A46FD9">
        <w:rPr>
          <w:rFonts w:eastAsia="SimSun"/>
          <w:lang w:eastAsia="zh-CN"/>
        </w:rPr>
        <w:tab/>
        <w:t>NB-IoT DL NRS power</w:t>
      </w:r>
      <w:bookmarkEnd w:id="2277"/>
      <w:bookmarkEnd w:id="2278"/>
      <w:bookmarkEnd w:id="2279"/>
      <w:bookmarkEnd w:id="2280"/>
      <w:bookmarkEnd w:id="2281"/>
      <w:bookmarkEnd w:id="2282"/>
      <w:bookmarkEnd w:id="2283"/>
      <w:bookmarkEnd w:id="2284"/>
      <w:bookmarkEnd w:id="2285"/>
      <w:bookmarkEnd w:id="2286"/>
      <w:bookmarkEnd w:id="2287"/>
    </w:p>
    <w:p w14:paraId="55771F4A" w14:textId="77777777" w:rsidR="00FF3259" w:rsidRPr="00A46FD9" w:rsidRDefault="00FF3259" w:rsidP="00FF3259">
      <w:pPr>
        <w:pStyle w:val="Heading4"/>
        <w:rPr>
          <w:rFonts w:eastAsia="SimSun"/>
          <w:lang w:eastAsia="zh-CN"/>
        </w:rPr>
      </w:pPr>
      <w:bookmarkStart w:id="2288" w:name="_Toc21097965"/>
      <w:bookmarkStart w:id="2289" w:name="_Toc29765527"/>
      <w:bookmarkStart w:id="2290" w:name="_Toc37181009"/>
      <w:bookmarkStart w:id="2291" w:name="_Toc37181453"/>
      <w:bookmarkStart w:id="2292" w:name="_Toc37181897"/>
      <w:bookmarkStart w:id="2293" w:name="_Toc45881962"/>
      <w:bookmarkStart w:id="2294" w:name="_Toc52560195"/>
      <w:bookmarkStart w:id="2295" w:name="_Toc61114145"/>
      <w:bookmarkStart w:id="2296" w:name="_Toc67912650"/>
      <w:bookmarkStart w:id="2297" w:name="_Toc74903520"/>
      <w:bookmarkStart w:id="2298" w:name="_Toc76504894"/>
      <w:r w:rsidRPr="00A46FD9">
        <w:rPr>
          <w:rFonts w:eastAsia="SimSun"/>
          <w:lang w:eastAsia="zh-CN"/>
        </w:rPr>
        <w:t>6.2.5.1</w:t>
      </w:r>
      <w:r w:rsidRPr="00A46FD9">
        <w:rPr>
          <w:rFonts w:eastAsia="SimSun"/>
          <w:lang w:eastAsia="zh-CN"/>
        </w:rPr>
        <w:tab/>
        <w:t>Definition and applicability</w:t>
      </w:r>
      <w:bookmarkEnd w:id="2288"/>
      <w:bookmarkEnd w:id="2289"/>
      <w:bookmarkEnd w:id="2290"/>
      <w:bookmarkEnd w:id="2291"/>
      <w:bookmarkEnd w:id="2292"/>
      <w:bookmarkEnd w:id="2293"/>
      <w:bookmarkEnd w:id="2294"/>
      <w:bookmarkEnd w:id="2295"/>
      <w:bookmarkEnd w:id="2296"/>
      <w:bookmarkEnd w:id="2297"/>
      <w:bookmarkEnd w:id="2298"/>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299" w:name="_Toc21097966"/>
      <w:bookmarkStart w:id="2300" w:name="_Toc29765528"/>
      <w:bookmarkStart w:id="2301" w:name="_Toc37181010"/>
      <w:bookmarkStart w:id="2302" w:name="_Toc37181454"/>
      <w:bookmarkStart w:id="2303" w:name="_Toc37181898"/>
      <w:bookmarkStart w:id="2304" w:name="_Toc45881963"/>
      <w:bookmarkStart w:id="2305" w:name="_Toc52560196"/>
      <w:bookmarkStart w:id="2306" w:name="_Toc61114146"/>
      <w:bookmarkStart w:id="2307" w:name="_Toc67912651"/>
      <w:bookmarkStart w:id="2308" w:name="_Toc74903521"/>
      <w:bookmarkStart w:id="2309" w:name="_Toc76504895"/>
      <w:r w:rsidRPr="00A46FD9">
        <w:rPr>
          <w:rFonts w:eastAsia="SimSun"/>
          <w:lang w:eastAsia="zh-CN"/>
        </w:rPr>
        <w:t>6.2.5.2</w:t>
      </w:r>
      <w:r w:rsidRPr="00A46FD9">
        <w:rPr>
          <w:rFonts w:eastAsia="SimSun"/>
          <w:lang w:eastAsia="zh-CN"/>
        </w:rPr>
        <w:tab/>
        <w:t>Minimum requirement</w:t>
      </w:r>
      <w:bookmarkEnd w:id="2299"/>
      <w:bookmarkEnd w:id="2300"/>
      <w:bookmarkEnd w:id="2301"/>
      <w:bookmarkEnd w:id="2302"/>
      <w:bookmarkEnd w:id="2303"/>
      <w:bookmarkEnd w:id="2304"/>
      <w:bookmarkEnd w:id="2305"/>
      <w:bookmarkEnd w:id="2306"/>
      <w:bookmarkEnd w:id="2307"/>
      <w:bookmarkEnd w:id="2308"/>
      <w:bookmarkEnd w:id="2309"/>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310" w:name="_Toc21097967"/>
      <w:bookmarkStart w:id="2311" w:name="_Toc29765529"/>
      <w:bookmarkStart w:id="2312" w:name="_Toc37181011"/>
      <w:bookmarkStart w:id="2313" w:name="_Toc37181455"/>
      <w:bookmarkStart w:id="2314" w:name="_Toc37181899"/>
      <w:bookmarkStart w:id="2315" w:name="_Toc45881964"/>
      <w:bookmarkStart w:id="2316" w:name="_Toc52560197"/>
      <w:bookmarkStart w:id="2317" w:name="_Toc61114147"/>
      <w:bookmarkStart w:id="2318" w:name="_Toc67912652"/>
      <w:bookmarkStart w:id="2319" w:name="_Toc74903522"/>
      <w:bookmarkStart w:id="2320" w:name="_Toc76504896"/>
      <w:r w:rsidRPr="00A46FD9">
        <w:rPr>
          <w:rFonts w:eastAsia="SimSun"/>
          <w:lang w:eastAsia="zh-CN"/>
        </w:rPr>
        <w:t>6.2.5.3</w:t>
      </w:r>
      <w:r w:rsidRPr="00A46FD9">
        <w:rPr>
          <w:rFonts w:eastAsia="SimSun"/>
          <w:lang w:eastAsia="zh-CN"/>
        </w:rPr>
        <w:tab/>
        <w:t>Test purpose</w:t>
      </w:r>
      <w:bookmarkEnd w:id="2310"/>
      <w:bookmarkEnd w:id="2311"/>
      <w:bookmarkEnd w:id="2312"/>
      <w:bookmarkEnd w:id="2313"/>
      <w:bookmarkEnd w:id="2314"/>
      <w:bookmarkEnd w:id="2315"/>
      <w:bookmarkEnd w:id="2316"/>
      <w:bookmarkEnd w:id="2317"/>
      <w:bookmarkEnd w:id="2318"/>
      <w:bookmarkEnd w:id="2319"/>
      <w:bookmarkEnd w:id="232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321" w:name="_Toc21097968"/>
      <w:bookmarkStart w:id="2322" w:name="_Toc29765530"/>
      <w:bookmarkStart w:id="2323" w:name="_Toc37181012"/>
      <w:bookmarkStart w:id="2324" w:name="_Toc37181456"/>
      <w:bookmarkStart w:id="2325" w:name="_Toc37181900"/>
      <w:bookmarkStart w:id="2326" w:name="_Toc45881965"/>
      <w:bookmarkStart w:id="2327" w:name="_Toc52560198"/>
      <w:bookmarkStart w:id="2328" w:name="_Toc61114148"/>
      <w:bookmarkStart w:id="2329" w:name="_Toc67912653"/>
      <w:bookmarkStart w:id="2330" w:name="_Toc74903523"/>
      <w:bookmarkStart w:id="2331" w:name="_Toc76504897"/>
      <w:r w:rsidRPr="00A46FD9">
        <w:rPr>
          <w:rFonts w:eastAsia="SimSun"/>
          <w:lang w:eastAsia="zh-CN"/>
        </w:rPr>
        <w:lastRenderedPageBreak/>
        <w:t>6.2.5.4</w:t>
      </w:r>
      <w:r w:rsidRPr="00A46FD9">
        <w:rPr>
          <w:rFonts w:eastAsia="SimSun"/>
          <w:lang w:eastAsia="zh-CN"/>
        </w:rPr>
        <w:tab/>
        <w:t>Method of test</w:t>
      </w:r>
      <w:bookmarkEnd w:id="2321"/>
      <w:bookmarkEnd w:id="2322"/>
      <w:bookmarkEnd w:id="2323"/>
      <w:bookmarkEnd w:id="2324"/>
      <w:bookmarkEnd w:id="2325"/>
      <w:bookmarkEnd w:id="2326"/>
      <w:bookmarkEnd w:id="2327"/>
      <w:bookmarkEnd w:id="2328"/>
      <w:bookmarkEnd w:id="2329"/>
      <w:bookmarkEnd w:id="2330"/>
      <w:bookmarkEnd w:id="2331"/>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332" w:name="_Toc21097969"/>
      <w:bookmarkStart w:id="2333" w:name="_Toc29765531"/>
      <w:bookmarkStart w:id="2334" w:name="_Toc37181013"/>
      <w:bookmarkStart w:id="2335" w:name="_Toc37181457"/>
      <w:bookmarkStart w:id="2336" w:name="_Toc37181901"/>
      <w:bookmarkStart w:id="2337" w:name="_Toc45881966"/>
      <w:bookmarkStart w:id="2338" w:name="_Toc52560199"/>
      <w:bookmarkStart w:id="2339" w:name="_Toc61114149"/>
      <w:bookmarkStart w:id="2340" w:name="_Toc67912654"/>
      <w:bookmarkStart w:id="2341" w:name="_Toc74903524"/>
      <w:bookmarkStart w:id="2342" w:name="_Toc76504898"/>
      <w:r w:rsidRPr="00A46FD9">
        <w:rPr>
          <w:rFonts w:eastAsia="SimSun"/>
          <w:lang w:eastAsia="zh-CN"/>
        </w:rPr>
        <w:t>6.2.5.5</w:t>
      </w:r>
      <w:r w:rsidRPr="00A46FD9">
        <w:rPr>
          <w:rFonts w:eastAsia="SimSun"/>
          <w:lang w:eastAsia="zh-CN"/>
        </w:rPr>
        <w:tab/>
        <w:t>Test requirements</w:t>
      </w:r>
      <w:bookmarkEnd w:id="2332"/>
      <w:bookmarkEnd w:id="2333"/>
      <w:bookmarkEnd w:id="2334"/>
      <w:bookmarkEnd w:id="2335"/>
      <w:bookmarkEnd w:id="2336"/>
      <w:bookmarkEnd w:id="2337"/>
      <w:bookmarkEnd w:id="2338"/>
      <w:bookmarkEnd w:id="2339"/>
      <w:bookmarkEnd w:id="2340"/>
      <w:bookmarkEnd w:id="2341"/>
      <w:bookmarkEnd w:id="2342"/>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343" w:name="_Toc21097970"/>
      <w:bookmarkStart w:id="2344" w:name="_Toc29765532"/>
      <w:bookmarkStart w:id="2345" w:name="_Toc37181014"/>
      <w:bookmarkStart w:id="2346" w:name="_Toc37181458"/>
      <w:bookmarkStart w:id="2347" w:name="_Toc37181902"/>
      <w:bookmarkStart w:id="2348" w:name="_Toc45881967"/>
      <w:bookmarkStart w:id="2349" w:name="_Toc52560200"/>
      <w:bookmarkStart w:id="2350" w:name="_Toc61114150"/>
      <w:bookmarkStart w:id="2351" w:name="_Toc67912655"/>
      <w:bookmarkStart w:id="2352" w:name="_Toc74903525"/>
      <w:bookmarkStart w:id="2353" w:name="_Toc76504899"/>
      <w:r w:rsidRPr="00A46FD9">
        <w:t>6.3</w:t>
      </w:r>
      <w:r w:rsidRPr="00A46FD9">
        <w:tab/>
        <w:t>Output power dynamics</w:t>
      </w:r>
      <w:bookmarkEnd w:id="2343"/>
      <w:bookmarkEnd w:id="2344"/>
      <w:bookmarkEnd w:id="2345"/>
      <w:bookmarkEnd w:id="2346"/>
      <w:bookmarkEnd w:id="2347"/>
      <w:bookmarkEnd w:id="2348"/>
      <w:bookmarkEnd w:id="2349"/>
      <w:bookmarkEnd w:id="2350"/>
      <w:bookmarkEnd w:id="2351"/>
      <w:bookmarkEnd w:id="2352"/>
      <w:bookmarkEnd w:id="2353"/>
    </w:p>
    <w:p w14:paraId="40264C9B" w14:textId="77777777" w:rsidR="00FF3259" w:rsidRPr="00A46FD9" w:rsidRDefault="00FF3259" w:rsidP="00FF3259">
      <w:pPr>
        <w:pStyle w:val="Heading3"/>
      </w:pPr>
      <w:bookmarkStart w:id="2354" w:name="_Toc21097971"/>
      <w:bookmarkStart w:id="2355" w:name="_Toc29765533"/>
      <w:bookmarkStart w:id="2356" w:name="_Toc37181015"/>
      <w:bookmarkStart w:id="2357" w:name="_Toc37181459"/>
      <w:bookmarkStart w:id="2358" w:name="_Toc37181903"/>
      <w:bookmarkStart w:id="2359" w:name="_Toc45881968"/>
      <w:bookmarkStart w:id="2360" w:name="_Toc52560201"/>
      <w:bookmarkStart w:id="2361" w:name="_Toc61114151"/>
      <w:bookmarkStart w:id="2362" w:name="_Toc67912656"/>
      <w:bookmarkStart w:id="2363" w:name="_Toc74903526"/>
      <w:bookmarkStart w:id="2364" w:name="_Toc76504900"/>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2354"/>
      <w:bookmarkEnd w:id="2355"/>
      <w:bookmarkEnd w:id="2356"/>
      <w:bookmarkEnd w:id="2357"/>
      <w:bookmarkEnd w:id="2358"/>
      <w:bookmarkEnd w:id="2359"/>
      <w:bookmarkEnd w:id="2360"/>
      <w:bookmarkEnd w:id="2361"/>
      <w:bookmarkEnd w:id="2362"/>
      <w:bookmarkEnd w:id="2363"/>
      <w:bookmarkEnd w:id="2364"/>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365" w:name="_Toc21097972"/>
      <w:bookmarkStart w:id="2366" w:name="_Toc29765534"/>
      <w:bookmarkStart w:id="2367" w:name="_Toc37181016"/>
      <w:bookmarkStart w:id="2368" w:name="_Toc37181460"/>
      <w:bookmarkStart w:id="2369" w:name="_Toc37181904"/>
      <w:bookmarkStart w:id="2370" w:name="_Toc45881969"/>
      <w:bookmarkStart w:id="2371" w:name="_Toc52560202"/>
      <w:bookmarkStart w:id="2372" w:name="_Toc61114152"/>
      <w:bookmarkStart w:id="2373" w:name="_Toc67912657"/>
      <w:bookmarkStart w:id="2374" w:name="_Toc74903527"/>
      <w:bookmarkStart w:id="2375" w:name="_Toc76504901"/>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2365"/>
      <w:bookmarkEnd w:id="2366"/>
      <w:bookmarkEnd w:id="2367"/>
      <w:bookmarkEnd w:id="2368"/>
      <w:bookmarkEnd w:id="2369"/>
      <w:bookmarkEnd w:id="2370"/>
      <w:bookmarkEnd w:id="2371"/>
      <w:bookmarkEnd w:id="2372"/>
      <w:bookmarkEnd w:id="2373"/>
      <w:bookmarkEnd w:id="2374"/>
      <w:bookmarkEnd w:id="2375"/>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2376" w:name="_Toc21097973"/>
      <w:bookmarkStart w:id="2377" w:name="_Toc29765535"/>
      <w:bookmarkStart w:id="2378" w:name="_Toc37181017"/>
      <w:bookmarkStart w:id="2379" w:name="_Toc37181461"/>
      <w:bookmarkStart w:id="2380" w:name="_Toc37181905"/>
      <w:bookmarkStart w:id="2381" w:name="_Toc45881970"/>
      <w:bookmarkStart w:id="2382" w:name="_Toc52560203"/>
      <w:bookmarkStart w:id="2383" w:name="_Toc61114153"/>
      <w:bookmarkStart w:id="2384" w:name="_Toc67912658"/>
      <w:bookmarkStart w:id="2385" w:name="_Toc74903528"/>
      <w:bookmarkStart w:id="2386" w:name="_Toc76504902"/>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2376"/>
      <w:bookmarkEnd w:id="2377"/>
      <w:bookmarkEnd w:id="2378"/>
      <w:bookmarkEnd w:id="2379"/>
      <w:bookmarkEnd w:id="2380"/>
      <w:bookmarkEnd w:id="2381"/>
      <w:bookmarkEnd w:id="2382"/>
      <w:bookmarkEnd w:id="2383"/>
      <w:bookmarkEnd w:id="2384"/>
      <w:bookmarkEnd w:id="2385"/>
      <w:bookmarkEnd w:id="2386"/>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2387" w:name="_Toc21097974"/>
      <w:bookmarkStart w:id="2388" w:name="_Toc29765536"/>
      <w:bookmarkStart w:id="2389" w:name="_Toc37181018"/>
      <w:bookmarkStart w:id="2390" w:name="_Toc37181462"/>
      <w:bookmarkStart w:id="2391" w:name="_Toc37181906"/>
      <w:bookmarkStart w:id="2392" w:name="_Toc45881971"/>
      <w:bookmarkStart w:id="2393" w:name="_Toc52560204"/>
      <w:bookmarkStart w:id="2394" w:name="_Toc61114154"/>
      <w:bookmarkStart w:id="2395" w:name="_Toc67912659"/>
      <w:bookmarkStart w:id="2396" w:name="_Toc74903529"/>
      <w:bookmarkStart w:id="2397" w:name="_Toc76504903"/>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2387"/>
      <w:bookmarkEnd w:id="2388"/>
      <w:bookmarkEnd w:id="2389"/>
      <w:bookmarkEnd w:id="2390"/>
      <w:bookmarkEnd w:id="2391"/>
      <w:bookmarkEnd w:id="2392"/>
      <w:bookmarkEnd w:id="2393"/>
      <w:bookmarkEnd w:id="2394"/>
      <w:bookmarkEnd w:id="2395"/>
      <w:bookmarkEnd w:id="2396"/>
      <w:bookmarkEnd w:id="2397"/>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2398" w:name="_Toc21097975"/>
      <w:bookmarkStart w:id="2399" w:name="_Toc29765537"/>
      <w:bookmarkStart w:id="2400" w:name="_Toc37181019"/>
      <w:bookmarkStart w:id="2401" w:name="_Toc37181463"/>
      <w:bookmarkStart w:id="2402" w:name="_Toc37181907"/>
      <w:bookmarkStart w:id="2403" w:name="_Toc45881972"/>
      <w:bookmarkStart w:id="2404" w:name="_Toc52560205"/>
      <w:bookmarkStart w:id="2405" w:name="_Toc61114155"/>
      <w:bookmarkStart w:id="2406" w:name="_Toc67912660"/>
      <w:bookmarkStart w:id="2407" w:name="_Toc74903530"/>
      <w:bookmarkStart w:id="2408" w:name="_Toc76504904"/>
      <w:r w:rsidRPr="00A46FD9">
        <w:t>6.3.4.1</w:t>
      </w:r>
      <w:r w:rsidRPr="00A46FD9">
        <w:tab/>
        <w:t>Initial conditions for GSM/EDGE output power dynamics for CS7, CS15 or CS18</w:t>
      </w:r>
      <w:bookmarkEnd w:id="2398"/>
      <w:bookmarkEnd w:id="2399"/>
      <w:bookmarkEnd w:id="2400"/>
      <w:bookmarkEnd w:id="2401"/>
      <w:bookmarkEnd w:id="2402"/>
      <w:bookmarkEnd w:id="2403"/>
      <w:bookmarkEnd w:id="2404"/>
      <w:bookmarkEnd w:id="2405"/>
      <w:bookmarkEnd w:id="2406"/>
      <w:bookmarkEnd w:id="2407"/>
      <w:bookmarkEnd w:id="2408"/>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2409" w:name="_Toc21097976"/>
      <w:bookmarkStart w:id="2410" w:name="_Toc29765538"/>
      <w:bookmarkStart w:id="2411" w:name="_Toc37181020"/>
      <w:bookmarkStart w:id="2412" w:name="_Toc37181464"/>
      <w:bookmarkStart w:id="2413" w:name="_Toc37181908"/>
      <w:bookmarkStart w:id="2414" w:name="_Toc45881973"/>
      <w:bookmarkStart w:id="2415" w:name="_Toc52560206"/>
      <w:bookmarkStart w:id="2416" w:name="_Toc61114156"/>
      <w:bookmarkStart w:id="2417" w:name="_Toc67912661"/>
      <w:bookmarkStart w:id="2418" w:name="_Toc74903531"/>
      <w:bookmarkStart w:id="2419" w:name="_Toc76504905"/>
      <w:r w:rsidRPr="00A46FD9">
        <w:lastRenderedPageBreak/>
        <w:t>6.3.4.2</w:t>
      </w:r>
      <w:r w:rsidRPr="00A46FD9">
        <w:tab/>
        <w:t>Procedure for GSM/EDGE output power dynamics for CS7, CS15 or CS18</w:t>
      </w:r>
      <w:bookmarkEnd w:id="2409"/>
      <w:bookmarkEnd w:id="2410"/>
      <w:bookmarkEnd w:id="2411"/>
      <w:bookmarkEnd w:id="2412"/>
      <w:bookmarkEnd w:id="2413"/>
      <w:bookmarkEnd w:id="2414"/>
      <w:bookmarkEnd w:id="2415"/>
      <w:bookmarkEnd w:id="2416"/>
      <w:bookmarkEnd w:id="2417"/>
      <w:bookmarkEnd w:id="2418"/>
      <w:bookmarkEnd w:id="2419"/>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2420" w:name="_Toc21097977"/>
      <w:bookmarkStart w:id="2421" w:name="_Toc29765539"/>
      <w:bookmarkStart w:id="2422" w:name="_Toc37181021"/>
      <w:bookmarkStart w:id="2423" w:name="_Toc37181465"/>
      <w:bookmarkStart w:id="2424" w:name="_Toc37181909"/>
      <w:bookmarkStart w:id="2425" w:name="_Toc45881974"/>
      <w:bookmarkStart w:id="2426" w:name="_Toc52560207"/>
      <w:bookmarkStart w:id="2427" w:name="_Toc61114157"/>
      <w:bookmarkStart w:id="2428" w:name="_Toc67912662"/>
      <w:bookmarkStart w:id="2429" w:name="_Toc74903532"/>
      <w:bookmarkStart w:id="2430" w:name="_Toc76504906"/>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2420"/>
      <w:bookmarkEnd w:id="2421"/>
      <w:bookmarkEnd w:id="2422"/>
      <w:bookmarkEnd w:id="2423"/>
      <w:bookmarkEnd w:id="2424"/>
      <w:bookmarkEnd w:id="2425"/>
      <w:bookmarkEnd w:id="2426"/>
      <w:bookmarkEnd w:id="2427"/>
      <w:bookmarkEnd w:id="2428"/>
      <w:bookmarkEnd w:id="2429"/>
      <w:bookmarkEnd w:id="243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2431" w:name="_Toc21097978"/>
      <w:bookmarkStart w:id="243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2433" w:name="_Toc37181022"/>
      <w:bookmarkStart w:id="2434" w:name="_Toc37181466"/>
      <w:bookmarkStart w:id="2435" w:name="_Toc37181910"/>
      <w:bookmarkStart w:id="2436" w:name="_Toc45881975"/>
      <w:bookmarkStart w:id="2437" w:name="_Toc52560208"/>
      <w:bookmarkStart w:id="2438" w:name="_Toc61114158"/>
      <w:bookmarkStart w:id="2439" w:name="_Toc67912663"/>
      <w:bookmarkStart w:id="2440" w:name="_Toc74903533"/>
      <w:bookmarkStart w:id="2441" w:name="_Toc76504907"/>
      <w:r w:rsidRPr="00A46FD9">
        <w:t>6.4</w:t>
      </w:r>
      <w:r w:rsidRPr="00A46FD9">
        <w:tab/>
        <w:t>Transmit ON/OFF power</w:t>
      </w:r>
      <w:bookmarkEnd w:id="2431"/>
      <w:bookmarkEnd w:id="2432"/>
      <w:bookmarkEnd w:id="2433"/>
      <w:bookmarkEnd w:id="2434"/>
      <w:bookmarkEnd w:id="2435"/>
      <w:bookmarkEnd w:id="2436"/>
      <w:bookmarkEnd w:id="2437"/>
      <w:bookmarkEnd w:id="2438"/>
      <w:bookmarkEnd w:id="2439"/>
      <w:bookmarkEnd w:id="2440"/>
      <w:bookmarkEnd w:id="2441"/>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2442" w:name="_Toc21097979"/>
      <w:bookmarkStart w:id="2443" w:name="_Toc29765541"/>
      <w:bookmarkStart w:id="2444" w:name="_Toc37181023"/>
      <w:bookmarkStart w:id="2445" w:name="_Toc37181467"/>
      <w:bookmarkStart w:id="2446" w:name="_Toc37181911"/>
      <w:bookmarkStart w:id="2447" w:name="_Toc45881976"/>
      <w:bookmarkStart w:id="2448" w:name="_Toc52560209"/>
      <w:bookmarkStart w:id="2449" w:name="_Toc61114159"/>
      <w:bookmarkStart w:id="2450" w:name="_Toc67912664"/>
      <w:bookmarkStart w:id="2451" w:name="_Toc74903534"/>
      <w:bookmarkStart w:id="2452" w:name="_Toc76504908"/>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2442"/>
      <w:bookmarkEnd w:id="2443"/>
      <w:bookmarkEnd w:id="2444"/>
      <w:bookmarkEnd w:id="2445"/>
      <w:bookmarkEnd w:id="2446"/>
      <w:bookmarkEnd w:id="2447"/>
      <w:bookmarkEnd w:id="2448"/>
      <w:bookmarkEnd w:id="2449"/>
      <w:bookmarkEnd w:id="2450"/>
      <w:bookmarkEnd w:id="2451"/>
      <w:bookmarkEnd w:id="245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85pt;height:230.4pt" o:ole="">
            <v:imagedata r:id="rId27" o:title=""/>
          </v:shape>
          <o:OLEObject Type="Embed" ProgID="Word.Picture.8" ShapeID="_x0000_i1033" DrawAspect="Content" ObjectID="_1687117555" r:id="rId28"/>
        </w:object>
      </w:r>
    </w:p>
    <w:p w14:paraId="707D2038" w14:textId="77777777" w:rsidR="007A6E4B" w:rsidRPr="00A46FD9" w:rsidRDefault="007A6E4B" w:rsidP="007A6E4B">
      <w:pPr>
        <w:pStyle w:val="TF"/>
      </w:pPr>
      <w:bookmarkStart w:id="2453" w:name="_Toc21097980"/>
      <w:bookmarkStart w:id="2454"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2455" w:name="_Toc37181024"/>
      <w:bookmarkStart w:id="2456" w:name="_Toc37181468"/>
      <w:bookmarkStart w:id="2457" w:name="_Toc37181912"/>
      <w:bookmarkStart w:id="2458" w:name="_Toc45881977"/>
      <w:bookmarkStart w:id="2459" w:name="_Toc52560210"/>
      <w:bookmarkStart w:id="2460" w:name="_Toc61114160"/>
      <w:bookmarkStart w:id="2461" w:name="_Toc67912665"/>
      <w:bookmarkStart w:id="2462" w:name="_Toc74903535"/>
      <w:bookmarkStart w:id="2463" w:name="_Toc76504909"/>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2453"/>
      <w:bookmarkEnd w:id="2454"/>
      <w:bookmarkEnd w:id="2455"/>
      <w:bookmarkEnd w:id="2456"/>
      <w:bookmarkEnd w:id="2457"/>
      <w:bookmarkEnd w:id="2458"/>
      <w:bookmarkEnd w:id="2459"/>
      <w:bookmarkEnd w:id="2460"/>
      <w:bookmarkEnd w:id="2461"/>
      <w:bookmarkEnd w:id="2462"/>
      <w:bookmarkEnd w:id="2463"/>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2464" w:name="_Toc21097981"/>
      <w:bookmarkStart w:id="2465" w:name="_Toc29765543"/>
      <w:bookmarkStart w:id="2466" w:name="_Toc37181025"/>
      <w:bookmarkStart w:id="2467" w:name="_Toc37181469"/>
      <w:bookmarkStart w:id="2468" w:name="_Toc37181913"/>
      <w:bookmarkStart w:id="2469" w:name="_Toc45881978"/>
      <w:bookmarkStart w:id="2470" w:name="_Toc52560211"/>
      <w:bookmarkStart w:id="2471" w:name="_Toc61114161"/>
      <w:bookmarkStart w:id="2472" w:name="_Toc67912666"/>
      <w:bookmarkStart w:id="2473" w:name="_Toc74903536"/>
      <w:bookmarkStart w:id="2474" w:name="_Toc76504910"/>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2464"/>
      <w:bookmarkEnd w:id="2465"/>
      <w:bookmarkEnd w:id="2466"/>
      <w:bookmarkEnd w:id="2467"/>
      <w:bookmarkEnd w:id="2468"/>
      <w:bookmarkEnd w:id="2469"/>
      <w:bookmarkEnd w:id="2470"/>
      <w:bookmarkEnd w:id="2471"/>
      <w:bookmarkEnd w:id="2472"/>
      <w:bookmarkEnd w:id="2473"/>
      <w:bookmarkEnd w:id="2474"/>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2475" w:name="_Toc21097982"/>
      <w:bookmarkStart w:id="2476" w:name="_Toc29765544"/>
      <w:bookmarkStart w:id="2477" w:name="_Toc37181026"/>
      <w:bookmarkStart w:id="2478" w:name="_Toc37181470"/>
      <w:bookmarkStart w:id="2479" w:name="_Toc37181914"/>
      <w:bookmarkStart w:id="2480" w:name="_Toc45881979"/>
      <w:bookmarkStart w:id="2481" w:name="_Toc52560212"/>
      <w:bookmarkStart w:id="2482" w:name="_Toc61114162"/>
      <w:bookmarkStart w:id="2483" w:name="_Toc67912667"/>
      <w:bookmarkStart w:id="2484" w:name="_Toc74903537"/>
      <w:bookmarkStart w:id="2485" w:name="_Toc76504911"/>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2475"/>
      <w:bookmarkEnd w:id="2476"/>
      <w:bookmarkEnd w:id="2477"/>
      <w:bookmarkEnd w:id="2478"/>
      <w:bookmarkEnd w:id="2479"/>
      <w:bookmarkEnd w:id="2480"/>
      <w:bookmarkEnd w:id="2481"/>
      <w:bookmarkEnd w:id="2482"/>
      <w:bookmarkEnd w:id="2483"/>
      <w:bookmarkEnd w:id="2484"/>
      <w:bookmarkEnd w:id="2485"/>
    </w:p>
    <w:p w14:paraId="0921EFCF" w14:textId="77777777" w:rsidR="00FF3259" w:rsidRPr="00A46FD9" w:rsidRDefault="00FF3259" w:rsidP="00FF3259">
      <w:pPr>
        <w:pStyle w:val="Heading4"/>
      </w:pPr>
      <w:bookmarkStart w:id="2486" w:name="_Toc21097983"/>
      <w:bookmarkStart w:id="2487" w:name="_Toc29765545"/>
      <w:bookmarkStart w:id="2488" w:name="_Toc37181027"/>
      <w:bookmarkStart w:id="2489" w:name="_Toc37181471"/>
      <w:bookmarkStart w:id="2490" w:name="_Toc37181915"/>
      <w:bookmarkStart w:id="2491" w:name="_Toc45881980"/>
      <w:bookmarkStart w:id="2492" w:name="_Toc52560213"/>
      <w:bookmarkStart w:id="2493" w:name="_Toc61114163"/>
      <w:bookmarkStart w:id="2494" w:name="_Toc67912668"/>
      <w:bookmarkStart w:id="2495" w:name="_Toc74903538"/>
      <w:bookmarkStart w:id="2496" w:name="_Toc7650491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2486"/>
      <w:bookmarkEnd w:id="2487"/>
      <w:bookmarkEnd w:id="2488"/>
      <w:bookmarkEnd w:id="2489"/>
      <w:bookmarkEnd w:id="2490"/>
      <w:bookmarkEnd w:id="2491"/>
      <w:bookmarkEnd w:id="2492"/>
      <w:bookmarkEnd w:id="2493"/>
      <w:bookmarkEnd w:id="2494"/>
      <w:bookmarkEnd w:id="2495"/>
      <w:bookmarkEnd w:id="2496"/>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2497" w:name="_Toc21097984"/>
      <w:bookmarkStart w:id="2498" w:name="_Toc29765546"/>
      <w:bookmarkStart w:id="2499" w:name="_Toc37181028"/>
      <w:bookmarkStart w:id="2500" w:name="_Toc37181472"/>
      <w:bookmarkStart w:id="2501" w:name="_Toc37181916"/>
      <w:bookmarkStart w:id="2502" w:name="_Toc45881981"/>
      <w:bookmarkStart w:id="2503" w:name="_Toc52560214"/>
      <w:bookmarkStart w:id="2504" w:name="_Toc61114164"/>
      <w:bookmarkStart w:id="2505" w:name="_Toc67912669"/>
      <w:bookmarkStart w:id="2506" w:name="_Toc74903539"/>
      <w:bookmarkStart w:id="2507" w:name="_Toc76504913"/>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2497"/>
      <w:bookmarkEnd w:id="2498"/>
      <w:bookmarkEnd w:id="2499"/>
      <w:bookmarkEnd w:id="2500"/>
      <w:bookmarkEnd w:id="2501"/>
      <w:bookmarkEnd w:id="2502"/>
      <w:bookmarkEnd w:id="2503"/>
      <w:bookmarkEnd w:id="2504"/>
      <w:bookmarkEnd w:id="2505"/>
      <w:bookmarkEnd w:id="2506"/>
      <w:bookmarkEnd w:id="250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2508" w:name="_Toc21097985"/>
      <w:bookmarkStart w:id="2509" w:name="_Toc29765547"/>
      <w:bookmarkStart w:id="2510" w:name="_Toc37181029"/>
      <w:bookmarkStart w:id="2511" w:name="_Toc37181473"/>
      <w:bookmarkStart w:id="2512" w:name="_Toc37181917"/>
      <w:bookmarkStart w:id="2513" w:name="_Toc45881982"/>
      <w:bookmarkStart w:id="2514" w:name="_Toc52560215"/>
      <w:bookmarkStart w:id="2515" w:name="_Toc61114165"/>
      <w:bookmarkStart w:id="2516" w:name="_Toc67912670"/>
      <w:bookmarkStart w:id="2517" w:name="_Toc74903540"/>
      <w:bookmarkStart w:id="2518" w:name="_Toc76504914"/>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2508"/>
      <w:bookmarkEnd w:id="2509"/>
      <w:bookmarkEnd w:id="2510"/>
      <w:bookmarkEnd w:id="2511"/>
      <w:bookmarkEnd w:id="2512"/>
      <w:bookmarkEnd w:id="2513"/>
      <w:bookmarkEnd w:id="2514"/>
      <w:bookmarkEnd w:id="2515"/>
      <w:bookmarkEnd w:id="2516"/>
      <w:bookmarkEnd w:id="2517"/>
      <w:bookmarkEnd w:id="2518"/>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2519" w:name="_Toc21097986"/>
      <w:bookmarkStart w:id="2520" w:name="_Toc29765548"/>
      <w:bookmarkStart w:id="2521" w:name="_Toc37181030"/>
      <w:bookmarkStart w:id="2522" w:name="_Toc37181474"/>
      <w:bookmarkStart w:id="2523" w:name="_Toc37181918"/>
      <w:bookmarkStart w:id="2524" w:name="_Toc45881983"/>
      <w:bookmarkStart w:id="2525" w:name="_Toc52560216"/>
      <w:bookmarkStart w:id="2526" w:name="_Toc61114166"/>
      <w:bookmarkStart w:id="2527" w:name="_Toc67912671"/>
      <w:bookmarkStart w:id="2528" w:name="_Toc74903541"/>
      <w:bookmarkStart w:id="2529" w:name="_Toc76504915"/>
      <w:r w:rsidRPr="00A46FD9">
        <w:t>6.5</w:t>
      </w:r>
      <w:r w:rsidRPr="00A46FD9">
        <w:tab/>
        <w:t>Transmitted signal quality</w:t>
      </w:r>
      <w:bookmarkEnd w:id="2519"/>
      <w:bookmarkEnd w:id="2520"/>
      <w:bookmarkEnd w:id="2521"/>
      <w:bookmarkEnd w:id="2522"/>
      <w:bookmarkEnd w:id="2523"/>
      <w:bookmarkEnd w:id="2524"/>
      <w:bookmarkEnd w:id="2525"/>
      <w:bookmarkEnd w:id="2526"/>
      <w:bookmarkEnd w:id="2527"/>
      <w:bookmarkEnd w:id="2528"/>
      <w:bookmarkEnd w:id="2529"/>
    </w:p>
    <w:p w14:paraId="77E412A6" w14:textId="77777777" w:rsidR="00FF3259" w:rsidRPr="00A46FD9" w:rsidRDefault="00FF3259" w:rsidP="00FF3259">
      <w:pPr>
        <w:pStyle w:val="Heading3"/>
      </w:pPr>
      <w:bookmarkStart w:id="2530" w:name="_Toc21097987"/>
      <w:bookmarkStart w:id="2531" w:name="_Toc29765549"/>
      <w:bookmarkStart w:id="2532" w:name="_Toc37181031"/>
      <w:bookmarkStart w:id="2533" w:name="_Toc37181475"/>
      <w:bookmarkStart w:id="2534" w:name="_Toc37181919"/>
      <w:bookmarkStart w:id="2535" w:name="_Toc45881984"/>
      <w:bookmarkStart w:id="2536" w:name="_Toc52560217"/>
      <w:bookmarkStart w:id="2537" w:name="_Toc61114167"/>
      <w:bookmarkStart w:id="2538" w:name="_Toc67912672"/>
      <w:bookmarkStart w:id="2539" w:name="_Toc74903542"/>
      <w:bookmarkStart w:id="2540" w:name="_Toc76504916"/>
      <w:r w:rsidRPr="00A46FD9">
        <w:t>6.5.1</w:t>
      </w:r>
      <w:r w:rsidRPr="00A46FD9">
        <w:tab/>
        <w:t>Modulation quality</w:t>
      </w:r>
      <w:bookmarkEnd w:id="2530"/>
      <w:bookmarkEnd w:id="2531"/>
      <w:bookmarkEnd w:id="2532"/>
      <w:bookmarkEnd w:id="2533"/>
      <w:bookmarkEnd w:id="2534"/>
      <w:bookmarkEnd w:id="2535"/>
      <w:bookmarkEnd w:id="2536"/>
      <w:bookmarkEnd w:id="2537"/>
      <w:bookmarkEnd w:id="2538"/>
      <w:bookmarkEnd w:id="2539"/>
      <w:bookmarkEnd w:id="2540"/>
    </w:p>
    <w:p w14:paraId="03AC5322" w14:textId="77777777" w:rsidR="00FF3259" w:rsidRPr="00A46FD9" w:rsidRDefault="00FF3259" w:rsidP="00FF3259">
      <w:pPr>
        <w:pStyle w:val="Heading4"/>
      </w:pPr>
      <w:bookmarkStart w:id="2541" w:name="_Toc21097988"/>
      <w:bookmarkStart w:id="2542" w:name="_Toc29765550"/>
      <w:bookmarkStart w:id="2543" w:name="_Toc37181032"/>
      <w:bookmarkStart w:id="2544" w:name="_Toc37181476"/>
      <w:bookmarkStart w:id="2545" w:name="_Toc37181920"/>
      <w:bookmarkStart w:id="2546" w:name="_Toc45881985"/>
      <w:bookmarkStart w:id="2547" w:name="_Toc52560218"/>
      <w:bookmarkStart w:id="2548" w:name="_Toc61114168"/>
      <w:bookmarkStart w:id="2549" w:name="_Toc67912673"/>
      <w:bookmarkStart w:id="2550" w:name="_Toc74903543"/>
      <w:bookmarkStart w:id="2551" w:name="_Toc76504917"/>
      <w:r w:rsidRPr="00A46FD9">
        <w:t>6.5.1.1</w:t>
      </w:r>
      <w:r w:rsidRPr="00A46FD9">
        <w:tab/>
        <w:t>Definition and applicability</w:t>
      </w:r>
      <w:bookmarkEnd w:id="2541"/>
      <w:bookmarkEnd w:id="2542"/>
      <w:bookmarkEnd w:id="2543"/>
      <w:bookmarkEnd w:id="2544"/>
      <w:bookmarkEnd w:id="2545"/>
      <w:bookmarkEnd w:id="2546"/>
      <w:bookmarkEnd w:id="2547"/>
      <w:bookmarkEnd w:id="2548"/>
      <w:bookmarkEnd w:id="2549"/>
      <w:bookmarkEnd w:id="2550"/>
      <w:bookmarkEnd w:id="2551"/>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2552" w:name="_Toc21097989"/>
      <w:bookmarkStart w:id="2553" w:name="_Toc29765551"/>
      <w:bookmarkStart w:id="2554" w:name="_Toc37181033"/>
      <w:bookmarkStart w:id="2555" w:name="_Toc37181477"/>
      <w:bookmarkStart w:id="2556" w:name="_Toc37181921"/>
      <w:bookmarkStart w:id="2557" w:name="_Toc45881986"/>
      <w:bookmarkStart w:id="2558" w:name="_Toc52560219"/>
      <w:bookmarkStart w:id="2559" w:name="_Toc61114169"/>
      <w:bookmarkStart w:id="2560" w:name="_Toc67912674"/>
      <w:bookmarkStart w:id="2561" w:name="_Toc74903544"/>
      <w:bookmarkStart w:id="2562" w:name="_Toc76504918"/>
      <w:r w:rsidRPr="00A46FD9">
        <w:t>6.5.1.2</w:t>
      </w:r>
      <w:r w:rsidRPr="00A46FD9">
        <w:tab/>
        <w:t>Minimum Requirement</w:t>
      </w:r>
      <w:bookmarkEnd w:id="2552"/>
      <w:bookmarkEnd w:id="2553"/>
      <w:bookmarkEnd w:id="2554"/>
      <w:bookmarkEnd w:id="2555"/>
      <w:bookmarkEnd w:id="2556"/>
      <w:bookmarkEnd w:id="2557"/>
      <w:bookmarkEnd w:id="2558"/>
      <w:bookmarkEnd w:id="2559"/>
      <w:bookmarkEnd w:id="2560"/>
      <w:bookmarkEnd w:id="2561"/>
      <w:bookmarkEnd w:id="2562"/>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563" w:name="_Toc21097990"/>
      <w:bookmarkStart w:id="2564" w:name="_Toc29765552"/>
      <w:bookmarkStart w:id="2565" w:name="_Toc37181034"/>
      <w:bookmarkStart w:id="2566" w:name="_Toc37181478"/>
      <w:bookmarkStart w:id="2567" w:name="_Toc37181922"/>
      <w:bookmarkStart w:id="2568" w:name="_Toc45881987"/>
      <w:bookmarkStart w:id="2569" w:name="_Toc52560220"/>
      <w:bookmarkStart w:id="2570" w:name="_Toc61114170"/>
      <w:bookmarkStart w:id="2571" w:name="_Toc67912675"/>
      <w:bookmarkStart w:id="2572" w:name="_Toc74903545"/>
      <w:bookmarkStart w:id="2573" w:name="_Toc76504919"/>
      <w:r w:rsidRPr="00A46FD9">
        <w:lastRenderedPageBreak/>
        <w:t>6.5.1.3</w:t>
      </w:r>
      <w:r w:rsidRPr="00A46FD9">
        <w:tab/>
      </w:r>
      <w:r w:rsidRPr="00A46FD9">
        <w:tab/>
        <w:t>Test purpose</w:t>
      </w:r>
      <w:bookmarkEnd w:id="2563"/>
      <w:bookmarkEnd w:id="2564"/>
      <w:bookmarkEnd w:id="2565"/>
      <w:bookmarkEnd w:id="2566"/>
      <w:bookmarkEnd w:id="2567"/>
      <w:bookmarkEnd w:id="2568"/>
      <w:bookmarkEnd w:id="2569"/>
      <w:bookmarkEnd w:id="2570"/>
      <w:bookmarkEnd w:id="2571"/>
      <w:bookmarkEnd w:id="2572"/>
      <w:bookmarkEnd w:id="2573"/>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2574" w:name="_Toc21097991"/>
      <w:bookmarkStart w:id="2575" w:name="_Toc29765553"/>
      <w:bookmarkStart w:id="2576" w:name="_Toc37181035"/>
      <w:bookmarkStart w:id="2577" w:name="_Toc37181479"/>
      <w:bookmarkStart w:id="2578" w:name="_Toc37181923"/>
      <w:bookmarkStart w:id="2579" w:name="_Toc45881988"/>
      <w:bookmarkStart w:id="2580" w:name="_Toc52560221"/>
      <w:bookmarkStart w:id="2581" w:name="_Toc61114171"/>
      <w:bookmarkStart w:id="2582" w:name="_Toc67912676"/>
      <w:bookmarkStart w:id="2583" w:name="_Toc74903546"/>
      <w:bookmarkStart w:id="2584" w:name="_Toc76504920"/>
      <w:r w:rsidRPr="00A46FD9">
        <w:t>6.5.1.4</w:t>
      </w:r>
      <w:r w:rsidRPr="00A46FD9">
        <w:tab/>
        <w:t>Method of test</w:t>
      </w:r>
      <w:bookmarkEnd w:id="2574"/>
      <w:bookmarkEnd w:id="2575"/>
      <w:bookmarkEnd w:id="2576"/>
      <w:bookmarkEnd w:id="2577"/>
      <w:bookmarkEnd w:id="2578"/>
      <w:bookmarkEnd w:id="2579"/>
      <w:bookmarkEnd w:id="2580"/>
      <w:bookmarkEnd w:id="2581"/>
      <w:bookmarkEnd w:id="2582"/>
      <w:bookmarkEnd w:id="2583"/>
      <w:bookmarkEnd w:id="2584"/>
    </w:p>
    <w:p w14:paraId="6EED0837" w14:textId="77777777" w:rsidR="00FF3259" w:rsidRPr="00A46FD9" w:rsidRDefault="00FF3259" w:rsidP="00FF3259">
      <w:pPr>
        <w:pStyle w:val="Heading5"/>
      </w:pPr>
      <w:bookmarkStart w:id="2585" w:name="_Toc21097992"/>
      <w:bookmarkStart w:id="2586" w:name="_Toc29765554"/>
      <w:bookmarkStart w:id="2587" w:name="_Toc37181036"/>
      <w:bookmarkStart w:id="2588" w:name="_Toc37181480"/>
      <w:bookmarkStart w:id="2589" w:name="_Toc37181924"/>
      <w:bookmarkStart w:id="2590" w:name="_Toc45881989"/>
      <w:bookmarkStart w:id="2591" w:name="_Toc52560222"/>
      <w:bookmarkStart w:id="2592" w:name="_Toc61114172"/>
      <w:bookmarkStart w:id="2593" w:name="_Toc67912677"/>
      <w:bookmarkStart w:id="2594" w:name="_Toc74903547"/>
      <w:bookmarkStart w:id="2595" w:name="_Toc76504921"/>
      <w:r w:rsidRPr="00A46FD9">
        <w:t>6.5.1.4.1</w:t>
      </w:r>
      <w:r w:rsidRPr="00A46FD9">
        <w:tab/>
        <w:t>Initial conditions</w:t>
      </w:r>
      <w:bookmarkEnd w:id="2585"/>
      <w:bookmarkEnd w:id="2586"/>
      <w:bookmarkEnd w:id="2587"/>
      <w:bookmarkEnd w:id="2588"/>
      <w:bookmarkEnd w:id="2589"/>
      <w:bookmarkEnd w:id="2590"/>
      <w:bookmarkEnd w:id="2591"/>
      <w:bookmarkEnd w:id="2592"/>
      <w:bookmarkEnd w:id="2593"/>
      <w:bookmarkEnd w:id="2594"/>
      <w:bookmarkEnd w:id="2595"/>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2596" w:name="_Toc21097993"/>
      <w:bookmarkStart w:id="2597" w:name="_Toc29765555"/>
      <w:bookmarkStart w:id="2598" w:name="_Toc37181037"/>
      <w:bookmarkStart w:id="2599" w:name="_Toc37181481"/>
      <w:bookmarkStart w:id="2600" w:name="_Toc37181925"/>
      <w:bookmarkStart w:id="2601" w:name="_Toc45881990"/>
      <w:bookmarkStart w:id="2602" w:name="_Toc52560223"/>
      <w:bookmarkStart w:id="2603" w:name="_Toc61114173"/>
      <w:bookmarkStart w:id="2604" w:name="_Toc67912678"/>
      <w:bookmarkStart w:id="2605" w:name="_Toc74903548"/>
      <w:bookmarkStart w:id="2606" w:name="_Toc76504922"/>
      <w:r w:rsidRPr="00A46FD9">
        <w:t>6.5.1.4.2</w:t>
      </w:r>
      <w:r w:rsidRPr="00A46FD9">
        <w:tab/>
        <w:t>Procedure</w:t>
      </w:r>
      <w:bookmarkEnd w:id="2596"/>
      <w:bookmarkEnd w:id="2597"/>
      <w:bookmarkEnd w:id="2598"/>
      <w:bookmarkEnd w:id="2599"/>
      <w:bookmarkEnd w:id="2600"/>
      <w:bookmarkEnd w:id="2601"/>
      <w:bookmarkEnd w:id="2602"/>
      <w:bookmarkEnd w:id="2603"/>
      <w:bookmarkEnd w:id="2604"/>
      <w:bookmarkEnd w:id="2605"/>
      <w:bookmarkEnd w:id="2606"/>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2607" w:name="_Toc21097994"/>
      <w:bookmarkStart w:id="2608" w:name="_Toc29765556"/>
      <w:bookmarkStart w:id="2609" w:name="_Toc37181038"/>
      <w:bookmarkStart w:id="2610" w:name="_Toc37181482"/>
      <w:bookmarkStart w:id="2611" w:name="_Toc37181926"/>
      <w:bookmarkStart w:id="2612" w:name="_Toc45881991"/>
      <w:bookmarkStart w:id="2613" w:name="_Toc52560224"/>
      <w:bookmarkStart w:id="2614" w:name="_Toc61114174"/>
      <w:bookmarkStart w:id="2615" w:name="_Toc67912679"/>
      <w:bookmarkStart w:id="2616" w:name="_Toc74903549"/>
      <w:bookmarkStart w:id="2617" w:name="_Toc76504923"/>
      <w:r w:rsidRPr="00A46FD9">
        <w:t>6.5.1.5</w:t>
      </w:r>
      <w:r w:rsidRPr="00A46FD9">
        <w:tab/>
        <w:t>Test Requirements</w:t>
      </w:r>
      <w:bookmarkEnd w:id="2607"/>
      <w:bookmarkEnd w:id="2608"/>
      <w:bookmarkEnd w:id="2609"/>
      <w:bookmarkEnd w:id="2610"/>
      <w:bookmarkEnd w:id="2611"/>
      <w:bookmarkEnd w:id="2612"/>
      <w:bookmarkEnd w:id="2613"/>
      <w:bookmarkEnd w:id="2614"/>
      <w:bookmarkEnd w:id="2615"/>
      <w:bookmarkEnd w:id="2616"/>
      <w:bookmarkEnd w:id="2617"/>
    </w:p>
    <w:p w14:paraId="6C160908" w14:textId="77777777" w:rsidR="00FF3259" w:rsidRPr="00A46FD9" w:rsidRDefault="00FF3259" w:rsidP="00FF3259">
      <w:pPr>
        <w:pStyle w:val="Heading5"/>
      </w:pPr>
      <w:bookmarkStart w:id="2618" w:name="_Toc21097995"/>
      <w:bookmarkStart w:id="2619" w:name="_Toc29765557"/>
      <w:bookmarkStart w:id="2620" w:name="_Toc37181039"/>
      <w:bookmarkStart w:id="2621" w:name="_Toc37181483"/>
      <w:bookmarkStart w:id="2622" w:name="_Toc37181927"/>
      <w:bookmarkStart w:id="2623" w:name="_Toc45881992"/>
      <w:bookmarkStart w:id="2624" w:name="_Toc52560225"/>
      <w:bookmarkStart w:id="2625" w:name="_Toc61114175"/>
      <w:bookmarkStart w:id="2626" w:name="_Toc67912680"/>
      <w:bookmarkStart w:id="2627" w:name="_Toc74903550"/>
      <w:bookmarkStart w:id="2628" w:name="_Toc76504924"/>
      <w:r w:rsidRPr="00A46FD9">
        <w:t>6.5.1.5.1</w:t>
      </w:r>
      <w:r w:rsidRPr="00A46FD9">
        <w:tab/>
        <w:t>E-UTRA test requirement</w:t>
      </w:r>
      <w:bookmarkEnd w:id="2618"/>
      <w:bookmarkEnd w:id="2619"/>
      <w:bookmarkEnd w:id="2620"/>
      <w:bookmarkEnd w:id="2621"/>
      <w:bookmarkEnd w:id="2622"/>
      <w:bookmarkEnd w:id="2623"/>
      <w:bookmarkEnd w:id="2624"/>
      <w:bookmarkEnd w:id="2625"/>
      <w:bookmarkEnd w:id="2626"/>
      <w:bookmarkEnd w:id="2627"/>
      <w:bookmarkEnd w:id="2628"/>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2629" w:name="_Toc21097996"/>
      <w:bookmarkStart w:id="2630" w:name="_Toc29765558"/>
      <w:bookmarkStart w:id="2631" w:name="_Toc37181040"/>
      <w:bookmarkStart w:id="2632" w:name="_Toc37181484"/>
      <w:bookmarkStart w:id="2633" w:name="_Toc37181928"/>
      <w:bookmarkStart w:id="2634" w:name="_Toc45881993"/>
      <w:bookmarkStart w:id="2635" w:name="_Toc52560226"/>
      <w:bookmarkStart w:id="2636" w:name="_Toc61114176"/>
      <w:bookmarkStart w:id="2637" w:name="_Toc67912681"/>
      <w:bookmarkStart w:id="2638" w:name="_Toc74903551"/>
      <w:bookmarkStart w:id="2639" w:name="_Toc76504925"/>
      <w:r w:rsidRPr="00A46FD9">
        <w:t>6.5.1.5.2</w:t>
      </w:r>
      <w:r w:rsidRPr="00A46FD9">
        <w:tab/>
        <w:t>UTRA FDD test requirement</w:t>
      </w:r>
      <w:bookmarkEnd w:id="2629"/>
      <w:bookmarkEnd w:id="2630"/>
      <w:bookmarkEnd w:id="2631"/>
      <w:bookmarkEnd w:id="2632"/>
      <w:bookmarkEnd w:id="2633"/>
      <w:bookmarkEnd w:id="2634"/>
      <w:bookmarkEnd w:id="2635"/>
      <w:bookmarkEnd w:id="2636"/>
      <w:bookmarkEnd w:id="2637"/>
      <w:bookmarkEnd w:id="2638"/>
      <w:bookmarkEnd w:id="2639"/>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2640" w:name="_Toc21097997"/>
      <w:bookmarkStart w:id="2641" w:name="_Toc29765559"/>
      <w:bookmarkStart w:id="2642" w:name="_Toc37181041"/>
      <w:bookmarkStart w:id="2643" w:name="_Toc37181485"/>
      <w:bookmarkStart w:id="2644" w:name="_Toc37181929"/>
      <w:bookmarkStart w:id="2645" w:name="_Toc45881994"/>
      <w:bookmarkStart w:id="2646" w:name="_Toc52560227"/>
      <w:bookmarkStart w:id="2647" w:name="_Toc61114177"/>
      <w:bookmarkStart w:id="2648" w:name="_Toc67912682"/>
      <w:bookmarkStart w:id="2649" w:name="_Toc74903552"/>
      <w:bookmarkStart w:id="2650" w:name="_Toc76504926"/>
      <w:r w:rsidRPr="00A46FD9">
        <w:lastRenderedPageBreak/>
        <w:t>6.5.1.5.3</w:t>
      </w:r>
      <w:r w:rsidRPr="00A46FD9">
        <w:tab/>
        <w:t>UTRA TDD test requirement</w:t>
      </w:r>
      <w:bookmarkEnd w:id="2640"/>
      <w:bookmarkEnd w:id="2641"/>
      <w:bookmarkEnd w:id="2642"/>
      <w:bookmarkEnd w:id="2643"/>
      <w:bookmarkEnd w:id="2644"/>
      <w:bookmarkEnd w:id="2645"/>
      <w:bookmarkEnd w:id="2646"/>
      <w:bookmarkEnd w:id="2647"/>
      <w:bookmarkEnd w:id="2648"/>
      <w:bookmarkEnd w:id="2649"/>
      <w:bookmarkEnd w:id="265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2651" w:name="_Toc21097998"/>
      <w:bookmarkStart w:id="2652" w:name="_Toc29765560"/>
      <w:bookmarkStart w:id="2653" w:name="_Toc37181042"/>
      <w:bookmarkStart w:id="2654" w:name="_Toc37181486"/>
      <w:bookmarkStart w:id="2655" w:name="_Toc37181930"/>
      <w:bookmarkStart w:id="2656" w:name="_Toc45881995"/>
      <w:bookmarkStart w:id="2657" w:name="_Toc52560228"/>
      <w:bookmarkStart w:id="2658" w:name="_Toc61114178"/>
      <w:bookmarkStart w:id="2659" w:name="_Toc67912683"/>
      <w:bookmarkStart w:id="2660" w:name="_Toc74903553"/>
      <w:bookmarkStart w:id="2661" w:name="_Toc76504927"/>
      <w:r w:rsidRPr="00A46FD9">
        <w:t>6.5.1.5.4</w:t>
      </w:r>
      <w:r w:rsidRPr="00A46FD9">
        <w:tab/>
        <w:t>GSM/EDGE test requirement</w:t>
      </w:r>
      <w:bookmarkEnd w:id="2651"/>
      <w:bookmarkEnd w:id="2652"/>
      <w:bookmarkEnd w:id="2653"/>
      <w:bookmarkEnd w:id="2654"/>
      <w:bookmarkEnd w:id="2655"/>
      <w:bookmarkEnd w:id="2656"/>
      <w:bookmarkEnd w:id="2657"/>
      <w:bookmarkEnd w:id="2658"/>
      <w:bookmarkEnd w:id="2659"/>
      <w:bookmarkEnd w:id="2660"/>
      <w:bookmarkEnd w:id="2661"/>
    </w:p>
    <w:p w14:paraId="6C5A14BD" w14:textId="256A717E" w:rsidR="00FF3259" w:rsidRPr="00A46FD9" w:rsidRDefault="00FF3259" w:rsidP="00FF3259">
      <w:r w:rsidRPr="00A46FD9">
        <w:t xml:space="preserve">For every measured GSM/EDGE carrier, the test requirement is specified in </w:t>
      </w:r>
      <w:bookmarkStart w:id="2662" w:name="OLE_LINK3"/>
      <w:bookmarkStart w:id="2663"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2662"/>
      <w:bookmarkEnd w:id="2663"/>
    </w:p>
    <w:p w14:paraId="56DA88ED" w14:textId="77777777" w:rsidR="00FF3259" w:rsidRPr="00A46FD9" w:rsidRDefault="00FF3259" w:rsidP="00FF3259">
      <w:pPr>
        <w:pStyle w:val="Heading5"/>
        <w:rPr>
          <w:rFonts w:eastAsia="SimSun"/>
          <w:lang w:eastAsia="zh-CN"/>
        </w:rPr>
      </w:pPr>
      <w:bookmarkStart w:id="2664" w:name="_Toc21097999"/>
      <w:bookmarkStart w:id="2665" w:name="_Toc29765561"/>
      <w:bookmarkStart w:id="2666" w:name="_Toc37181043"/>
      <w:bookmarkStart w:id="2667" w:name="_Toc37181487"/>
      <w:bookmarkStart w:id="2668" w:name="_Toc37181931"/>
      <w:bookmarkStart w:id="2669" w:name="_Toc45881996"/>
      <w:bookmarkStart w:id="2670" w:name="_Toc52560229"/>
      <w:bookmarkStart w:id="2671" w:name="_Toc61114179"/>
      <w:bookmarkStart w:id="2672" w:name="_Toc67912684"/>
      <w:bookmarkStart w:id="2673" w:name="_Toc74903554"/>
      <w:bookmarkStart w:id="2674" w:name="_Toc76504928"/>
      <w:r w:rsidRPr="00A46FD9">
        <w:rPr>
          <w:rFonts w:eastAsia="SimSun"/>
          <w:lang w:eastAsia="zh-CN"/>
        </w:rPr>
        <w:t>6.5.1.5.5</w:t>
      </w:r>
      <w:r w:rsidRPr="00A46FD9">
        <w:rPr>
          <w:rFonts w:eastAsia="SimSun"/>
          <w:lang w:eastAsia="zh-CN"/>
        </w:rPr>
        <w:tab/>
        <w:t>NB-IoT test requirement</w:t>
      </w:r>
      <w:bookmarkEnd w:id="2664"/>
      <w:bookmarkEnd w:id="2665"/>
      <w:bookmarkEnd w:id="2666"/>
      <w:bookmarkEnd w:id="2667"/>
      <w:bookmarkEnd w:id="2668"/>
      <w:bookmarkEnd w:id="2669"/>
      <w:bookmarkEnd w:id="2670"/>
      <w:bookmarkEnd w:id="2671"/>
      <w:bookmarkEnd w:id="2672"/>
      <w:bookmarkEnd w:id="2673"/>
      <w:bookmarkEnd w:id="2674"/>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2675" w:name="_Toc21098000"/>
      <w:bookmarkStart w:id="2676" w:name="_Toc29765562"/>
      <w:bookmarkStart w:id="2677" w:name="_Toc37181044"/>
      <w:bookmarkStart w:id="2678" w:name="_Toc37181488"/>
      <w:bookmarkStart w:id="2679" w:name="_Toc37181932"/>
      <w:bookmarkStart w:id="2680" w:name="_Toc45881997"/>
      <w:bookmarkStart w:id="2681" w:name="_Toc52560230"/>
      <w:bookmarkStart w:id="2682" w:name="_Toc61114180"/>
      <w:bookmarkStart w:id="2683" w:name="_Toc67912685"/>
      <w:bookmarkStart w:id="2684" w:name="_Toc74903555"/>
      <w:bookmarkStart w:id="2685" w:name="_Toc76504929"/>
      <w:r w:rsidRPr="00A46FD9">
        <w:rPr>
          <w:rFonts w:eastAsia="SimSun"/>
          <w:lang w:eastAsia="zh-CN"/>
        </w:rPr>
        <w:t>6.5.1.5.6</w:t>
      </w:r>
      <w:r w:rsidRPr="00A46FD9">
        <w:rPr>
          <w:rFonts w:eastAsia="SimSun"/>
          <w:lang w:eastAsia="zh-CN"/>
        </w:rPr>
        <w:tab/>
        <w:t>NR test requirement</w:t>
      </w:r>
      <w:bookmarkEnd w:id="2675"/>
      <w:bookmarkEnd w:id="2676"/>
      <w:bookmarkEnd w:id="2677"/>
      <w:bookmarkEnd w:id="2678"/>
      <w:bookmarkEnd w:id="2679"/>
      <w:bookmarkEnd w:id="2680"/>
      <w:bookmarkEnd w:id="2681"/>
      <w:bookmarkEnd w:id="2682"/>
      <w:bookmarkEnd w:id="2683"/>
      <w:bookmarkEnd w:id="2684"/>
      <w:bookmarkEnd w:id="2685"/>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2686" w:name="_Toc21098001"/>
      <w:bookmarkStart w:id="2687" w:name="_Toc29765563"/>
      <w:bookmarkStart w:id="2688" w:name="_Toc37181045"/>
      <w:bookmarkStart w:id="2689" w:name="_Toc37181489"/>
      <w:bookmarkStart w:id="2690" w:name="_Toc37181933"/>
      <w:bookmarkStart w:id="2691" w:name="_Toc45881998"/>
      <w:bookmarkStart w:id="2692" w:name="_Toc52560231"/>
      <w:bookmarkStart w:id="2693" w:name="_Toc61114181"/>
      <w:bookmarkStart w:id="2694" w:name="_Toc67912686"/>
      <w:bookmarkStart w:id="2695" w:name="_Toc74903556"/>
      <w:bookmarkStart w:id="2696" w:name="_Toc76504930"/>
      <w:r w:rsidRPr="00A46FD9">
        <w:t>6.5.2</w:t>
      </w:r>
      <w:r w:rsidRPr="00A46FD9">
        <w:tab/>
        <w:t>Frequency error</w:t>
      </w:r>
      <w:bookmarkEnd w:id="2686"/>
      <w:bookmarkEnd w:id="2687"/>
      <w:bookmarkEnd w:id="2688"/>
      <w:bookmarkEnd w:id="2689"/>
      <w:bookmarkEnd w:id="2690"/>
      <w:bookmarkEnd w:id="2691"/>
      <w:bookmarkEnd w:id="2692"/>
      <w:bookmarkEnd w:id="2693"/>
      <w:bookmarkEnd w:id="2694"/>
      <w:bookmarkEnd w:id="2695"/>
      <w:bookmarkEnd w:id="2696"/>
    </w:p>
    <w:p w14:paraId="600E265F" w14:textId="77777777" w:rsidR="00FF3259" w:rsidRPr="00A46FD9" w:rsidRDefault="00FF3259" w:rsidP="00FF3259">
      <w:pPr>
        <w:pStyle w:val="Heading4"/>
      </w:pPr>
      <w:bookmarkStart w:id="2697" w:name="_Toc21098002"/>
      <w:bookmarkStart w:id="2698" w:name="_Toc29765564"/>
      <w:bookmarkStart w:id="2699" w:name="_Toc37181046"/>
      <w:bookmarkStart w:id="2700" w:name="_Toc37181490"/>
      <w:bookmarkStart w:id="2701" w:name="_Toc37181934"/>
      <w:bookmarkStart w:id="2702" w:name="_Toc45881999"/>
      <w:bookmarkStart w:id="2703" w:name="_Toc52560232"/>
      <w:bookmarkStart w:id="2704" w:name="_Toc61114182"/>
      <w:bookmarkStart w:id="2705" w:name="_Toc67912687"/>
      <w:bookmarkStart w:id="2706" w:name="_Toc74903557"/>
      <w:bookmarkStart w:id="2707" w:name="_Toc76504931"/>
      <w:r w:rsidRPr="00A46FD9">
        <w:t>6.5.2.1</w:t>
      </w:r>
      <w:r w:rsidRPr="00A46FD9">
        <w:tab/>
        <w:t>Definition and applicability</w:t>
      </w:r>
      <w:bookmarkEnd w:id="2697"/>
      <w:bookmarkEnd w:id="2698"/>
      <w:bookmarkEnd w:id="2699"/>
      <w:bookmarkEnd w:id="2700"/>
      <w:bookmarkEnd w:id="2701"/>
      <w:bookmarkEnd w:id="2702"/>
      <w:bookmarkEnd w:id="2703"/>
      <w:bookmarkEnd w:id="2704"/>
      <w:bookmarkEnd w:id="2705"/>
      <w:bookmarkEnd w:id="2706"/>
      <w:bookmarkEnd w:id="2707"/>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2708" w:name="_Toc21098003"/>
      <w:bookmarkStart w:id="2709" w:name="_Toc29765565"/>
      <w:bookmarkStart w:id="2710" w:name="_Toc37181047"/>
      <w:bookmarkStart w:id="2711" w:name="_Toc37181491"/>
      <w:bookmarkStart w:id="2712" w:name="_Toc37181935"/>
      <w:bookmarkStart w:id="2713" w:name="_Toc45882000"/>
      <w:bookmarkStart w:id="2714" w:name="_Toc52560233"/>
      <w:bookmarkStart w:id="2715" w:name="_Toc61114183"/>
      <w:bookmarkStart w:id="2716" w:name="_Toc67912688"/>
      <w:bookmarkStart w:id="2717" w:name="_Toc74903558"/>
      <w:bookmarkStart w:id="2718" w:name="_Toc76504932"/>
      <w:r w:rsidRPr="00A46FD9">
        <w:t>6.5.2.2</w:t>
      </w:r>
      <w:r w:rsidRPr="00A46FD9">
        <w:tab/>
        <w:t>Minimum Requirement</w:t>
      </w:r>
      <w:bookmarkEnd w:id="2708"/>
      <w:bookmarkEnd w:id="2709"/>
      <w:bookmarkEnd w:id="2710"/>
      <w:bookmarkEnd w:id="2711"/>
      <w:bookmarkEnd w:id="2712"/>
      <w:bookmarkEnd w:id="2713"/>
      <w:bookmarkEnd w:id="2714"/>
      <w:bookmarkEnd w:id="2715"/>
      <w:bookmarkEnd w:id="2716"/>
      <w:bookmarkEnd w:id="2717"/>
      <w:bookmarkEnd w:id="2718"/>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719" w:name="_Toc21098004"/>
      <w:bookmarkStart w:id="2720" w:name="_Toc29765566"/>
      <w:bookmarkStart w:id="2721" w:name="_Toc37181048"/>
      <w:bookmarkStart w:id="2722" w:name="_Toc37181492"/>
      <w:bookmarkStart w:id="2723" w:name="_Toc37181936"/>
      <w:bookmarkStart w:id="2724" w:name="_Toc45882001"/>
      <w:bookmarkStart w:id="2725" w:name="_Toc52560234"/>
      <w:bookmarkStart w:id="2726" w:name="_Toc61114184"/>
      <w:bookmarkStart w:id="2727" w:name="_Toc67912689"/>
      <w:bookmarkStart w:id="2728" w:name="_Toc74903559"/>
      <w:bookmarkStart w:id="2729" w:name="_Toc76504933"/>
      <w:r w:rsidRPr="00A46FD9">
        <w:t>6.5.2.3</w:t>
      </w:r>
      <w:r w:rsidRPr="00A46FD9">
        <w:tab/>
      </w:r>
      <w:r w:rsidRPr="00A46FD9">
        <w:tab/>
        <w:t>Test purpose</w:t>
      </w:r>
      <w:bookmarkEnd w:id="2719"/>
      <w:bookmarkEnd w:id="2720"/>
      <w:bookmarkEnd w:id="2721"/>
      <w:bookmarkEnd w:id="2722"/>
      <w:bookmarkEnd w:id="2723"/>
      <w:bookmarkEnd w:id="2724"/>
      <w:bookmarkEnd w:id="2725"/>
      <w:bookmarkEnd w:id="2726"/>
      <w:bookmarkEnd w:id="2727"/>
      <w:bookmarkEnd w:id="2728"/>
      <w:bookmarkEnd w:id="272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2730" w:name="_Toc21098005"/>
      <w:bookmarkStart w:id="2731" w:name="_Toc29765567"/>
      <w:bookmarkStart w:id="2732" w:name="_Toc37181049"/>
      <w:bookmarkStart w:id="2733" w:name="_Toc37181493"/>
      <w:bookmarkStart w:id="2734" w:name="_Toc37181937"/>
      <w:bookmarkStart w:id="2735" w:name="_Toc45882002"/>
      <w:bookmarkStart w:id="2736" w:name="_Toc52560235"/>
      <w:bookmarkStart w:id="2737" w:name="_Toc61114185"/>
      <w:bookmarkStart w:id="2738" w:name="_Toc67912690"/>
      <w:bookmarkStart w:id="2739" w:name="_Toc74903560"/>
      <w:bookmarkStart w:id="2740" w:name="_Toc76504934"/>
      <w:r w:rsidRPr="00A46FD9">
        <w:t>6.5.2.4</w:t>
      </w:r>
      <w:r w:rsidRPr="00A46FD9">
        <w:tab/>
        <w:t>Method of test</w:t>
      </w:r>
      <w:bookmarkEnd w:id="2730"/>
      <w:bookmarkEnd w:id="2731"/>
      <w:bookmarkEnd w:id="2732"/>
      <w:bookmarkEnd w:id="2733"/>
      <w:bookmarkEnd w:id="2734"/>
      <w:bookmarkEnd w:id="2735"/>
      <w:bookmarkEnd w:id="2736"/>
      <w:bookmarkEnd w:id="2737"/>
      <w:bookmarkEnd w:id="2738"/>
      <w:bookmarkEnd w:id="2739"/>
      <w:bookmarkEnd w:id="2740"/>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2741" w:name="_Toc21098006"/>
      <w:bookmarkStart w:id="2742" w:name="_Toc29765568"/>
      <w:bookmarkStart w:id="2743" w:name="_Toc37181050"/>
      <w:bookmarkStart w:id="2744" w:name="_Toc37181494"/>
      <w:bookmarkStart w:id="2745" w:name="_Toc37181938"/>
      <w:bookmarkStart w:id="2746" w:name="_Toc45882003"/>
      <w:bookmarkStart w:id="2747" w:name="_Toc52560236"/>
      <w:bookmarkStart w:id="2748" w:name="_Toc61114186"/>
      <w:bookmarkStart w:id="2749" w:name="_Toc67912691"/>
      <w:bookmarkStart w:id="2750" w:name="_Toc74903561"/>
      <w:bookmarkStart w:id="2751" w:name="_Toc76504935"/>
      <w:r w:rsidRPr="00A46FD9">
        <w:t>6.5.2.5</w:t>
      </w:r>
      <w:r w:rsidRPr="00A46FD9">
        <w:tab/>
        <w:t>Test Requirements</w:t>
      </w:r>
      <w:bookmarkEnd w:id="2741"/>
      <w:bookmarkEnd w:id="2742"/>
      <w:bookmarkEnd w:id="2743"/>
      <w:bookmarkEnd w:id="2744"/>
      <w:bookmarkEnd w:id="2745"/>
      <w:bookmarkEnd w:id="2746"/>
      <w:bookmarkEnd w:id="2747"/>
      <w:bookmarkEnd w:id="2748"/>
      <w:bookmarkEnd w:id="2749"/>
      <w:bookmarkEnd w:id="2750"/>
      <w:bookmarkEnd w:id="2751"/>
    </w:p>
    <w:p w14:paraId="21FD1A04" w14:textId="77777777" w:rsidR="00FF3259" w:rsidRPr="00A46FD9" w:rsidRDefault="00FF3259" w:rsidP="00FF3259">
      <w:pPr>
        <w:pStyle w:val="Heading5"/>
      </w:pPr>
      <w:bookmarkStart w:id="2752" w:name="_Toc21098007"/>
      <w:bookmarkStart w:id="2753" w:name="_Toc29765569"/>
      <w:bookmarkStart w:id="2754" w:name="_Toc37181051"/>
      <w:bookmarkStart w:id="2755" w:name="_Toc37181495"/>
      <w:bookmarkStart w:id="2756" w:name="_Toc37181939"/>
      <w:bookmarkStart w:id="2757" w:name="_Toc45882004"/>
      <w:bookmarkStart w:id="2758" w:name="_Toc52560237"/>
      <w:bookmarkStart w:id="2759" w:name="_Toc61114187"/>
      <w:bookmarkStart w:id="2760" w:name="_Toc67912692"/>
      <w:bookmarkStart w:id="2761" w:name="_Toc74903562"/>
      <w:bookmarkStart w:id="2762" w:name="_Toc76504936"/>
      <w:r w:rsidRPr="00A46FD9">
        <w:t>6.5.2.5.1</w:t>
      </w:r>
      <w:r w:rsidRPr="00A46FD9">
        <w:tab/>
        <w:t>E-UTRA test requirement</w:t>
      </w:r>
      <w:bookmarkEnd w:id="2752"/>
      <w:bookmarkEnd w:id="2753"/>
      <w:bookmarkEnd w:id="2754"/>
      <w:bookmarkEnd w:id="2755"/>
      <w:bookmarkEnd w:id="2756"/>
      <w:bookmarkEnd w:id="2757"/>
      <w:bookmarkEnd w:id="2758"/>
      <w:bookmarkEnd w:id="2759"/>
      <w:bookmarkEnd w:id="2760"/>
      <w:bookmarkEnd w:id="2761"/>
      <w:bookmarkEnd w:id="276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2763" w:name="_Toc21098008"/>
      <w:bookmarkStart w:id="2764" w:name="_Toc29765570"/>
      <w:bookmarkStart w:id="2765" w:name="_Toc37181052"/>
      <w:bookmarkStart w:id="2766" w:name="_Toc37181496"/>
      <w:bookmarkStart w:id="2767" w:name="_Toc37181940"/>
      <w:bookmarkStart w:id="2768" w:name="_Toc45882005"/>
      <w:bookmarkStart w:id="2769" w:name="_Toc52560238"/>
      <w:bookmarkStart w:id="2770" w:name="_Toc61114188"/>
      <w:bookmarkStart w:id="2771" w:name="_Toc67912693"/>
      <w:bookmarkStart w:id="2772" w:name="_Toc74903563"/>
      <w:bookmarkStart w:id="2773" w:name="_Toc76504937"/>
      <w:r w:rsidRPr="00A46FD9">
        <w:t>6.5.2.5.2</w:t>
      </w:r>
      <w:r w:rsidRPr="00A46FD9">
        <w:tab/>
        <w:t>UTRA FDD test requirement</w:t>
      </w:r>
      <w:bookmarkEnd w:id="2763"/>
      <w:bookmarkEnd w:id="2764"/>
      <w:bookmarkEnd w:id="2765"/>
      <w:bookmarkEnd w:id="2766"/>
      <w:bookmarkEnd w:id="2767"/>
      <w:bookmarkEnd w:id="2768"/>
      <w:bookmarkEnd w:id="2769"/>
      <w:bookmarkEnd w:id="2770"/>
      <w:bookmarkEnd w:id="2771"/>
      <w:bookmarkEnd w:id="2772"/>
      <w:bookmarkEnd w:id="2773"/>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2774" w:name="_Toc21098009"/>
      <w:bookmarkStart w:id="2775" w:name="_Toc29765571"/>
      <w:bookmarkStart w:id="2776" w:name="_Toc37181053"/>
      <w:bookmarkStart w:id="2777" w:name="_Toc37181497"/>
      <w:bookmarkStart w:id="2778" w:name="_Toc37181941"/>
      <w:bookmarkStart w:id="2779" w:name="_Toc45882006"/>
      <w:bookmarkStart w:id="2780" w:name="_Toc52560239"/>
      <w:bookmarkStart w:id="2781" w:name="_Toc61114189"/>
      <w:bookmarkStart w:id="2782" w:name="_Toc67912694"/>
      <w:bookmarkStart w:id="2783" w:name="_Toc74903564"/>
      <w:bookmarkStart w:id="2784" w:name="_Toc76504938"/>
      <w:r w:rsidRPr="00A46FD9">
        <w:t>6.5.2.5.3</w:t>
      </w:r>
      <w:r w:rsidRPr="00A46FD9">
        <w:tab/>
        <w:t>UTRA TDD test requirement</w:t>
      </w:r>
      <w:bookmarkEnd w:id="2774"/>
      <w:bookmarkEnd w:id="2775"/>
      <w:bookmarkEnd w:id="2776"/>
      <w:bookmarkEnd w:id="2777"/>
      <w:bookmarkEnd w:id="2778"/>
      <w:bookmarkEnd w:id="2779"/>
      <w:bookmarkEnd w:id="2780"/>
      <w:bookmarkEnd w:id="2781"/>
      <w:bookmarkEnd w:id="2782"/>
      <w:bookmarkEnd w:id="2783"/>
      <w:bookmarkEnd w:id="2784"/>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2785" w:name="_Toc21098010"/>
      <w:bookmarkStart w:id="2786" w:name="_Toc29765572"/>
      <w:bookmarkStart w:id="2787" w:name="_Toc37181054"/>
      <w:bookmarkStart w:id="2788" w:name="_Toc37181498"/>
      <w:bookmarkStart w:id="2789" w:name="_Toc37181942"/>
      <w:bookmarkStart w:id="2790" w:name="_Toc45882007"/>
      <w:bookmarkStart w:id="2791" w:name="_Toc52560240"/>
      <w:bookmarkStart w:id="2792" w:name="_Toc61114190"/>
      <w:bookmarkStart w:id="2793" w:name="_Toc67912695"/>
      <w:bookmarkStart w:id="2794" w:name="_Toc74903565"/>
      <w:bookmarkStart w:id="2795" w:name="_Toc76504939"/>
      <w:r w:rsidRPr="00A46FD9">
        <w:t>6.5.2.5.4</w:t>
      </w:r>
      <w:r w:rsidRPr="00A46FD9">
        <w:tab/>
        <w:t>GSM/EDGE test requirement</w:t>
      </w:r>
      <w:bookmarkEnd w:id="2785"/>
      <w:bookmarkEnd w:id="2786"/>
      <w:bookmarkEnd w:id="2787"/>
      <w:bookmarkEnd w:id="2788"/>
      <w:bookmarkEnd w:id="2789"/>
      <w:bookmarkEnd w:id="2790"/>
      <w:bookmarkEnd w:id="2791"/>
      <w:bookmarkEnd w:id="2792"/>
      <w:bookmarkEnd w:id="2793"/>
      <w:bookmarkEnd w:id="2794"/>
      <w:bookmarkEnd w:id="2795"/>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2796" w:name="_Toc21098011"/>
      <w:bookmarkStart w:id="2797" w:name="_Toc29765573"/>
      <w:bookmarkStart w:id="2798" w:name="_Toc37181055"/>
      <w:bookmarkStart w:id="2799" w:name="_Toc37181499"/>
      <w:bookmarkStart w:id="2800" w:name="_Toc37181943"/>
      <w:bookmarkStart w:id="2801" w:name="_Toc45882008"/>
      <w:bookmarkStart w:id="2802" w:name="_Toc52560241"/>
      <w:bookmarkStart w:id="2803" w:name="_Toc61114191"/>
      <w:bookmarkStart w:id="2804" w:name="_Toc67912696"/>
      <w:bookmarkStart w:id="2805" w:name="_Toc74903566"/>
      <w:bookmarkStart w:id="2806" w:name="_Toc76504940"/>
      <w:r w:rsidRPr="00A46FD9">
        <w:rPr>
          <w:rFonts w:eastAsia="SimSun"/>
          <w:lang w:eastAsia="zh-CN"/>
        </w:rPr>
        <w:lastRenderedPageBreak/>
        <w:t>6.5.2.5.5</w:t>
      </w:r>
      <w:r w:rsidRPr="00A46FD9">
        <w:rPr>
          <w:rFonts w:eastAsia="SimSun"/>
          <w:lang w:eastAsia="zh-CN"/>
        </w:rPr>
        <w:tab/>
        <w:t>NB-IoT test requirement</w:t>
      </w:r>
      <w:bookmarkEnd w:id="2796"/>
      <w:bookmarkEnd w:id="2797"/>
      <w:bookmarkEnd w:id="2798"/>
      <w:bookmarkEnd w:id="2799"/>
      <w:bookmarkEnd w:id="2800"/>
      <w:bookmarkEnd w:id="2801"/>
      <w:bookmarkEnd w:id="2802"/>
      <w:bookmarkEnd w:id="2803"/>
      <w:bookmarkEnd w:id="2804"/>
      <w:bookmarkEnd w:id="2805"/>
      <w:bookmarkEnd w:id="2806"/>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2807" w:name="_Toc21098012"/>
      <w:bookmarkStart w:id="2808" w:name="_Toc29765574"/>
      <w:bookmarkStart w:id="2809" w:name="_Toc37181056"/>
      <w:bookmarkStart w:id="2810" w:name="_Toc37181500"/>
      <w:bookmarkStart w:id="2811" w:name="_Toc37181944"/>
      <w:bookmarkStart w:id="2812" w:name="_Toc45882009"/>
      <w:bookmarkStart w:id="2813" w:name="_Toc52560242"/>
      <w:bookmarkStart w:id="2814" w:name="_Toc61114192"/>
      <w:bookmarkStart w:id="2815" w:name="_Toc67912697"/>
      <w:bookmarkStart w:id="2816" w:name="_Toc74903567"/>
      <w:bookmarkStart w:id="2817" w:name="_Toc76504941"/>
      <w:r w:rsidRPr="00A46FD9">
        <w:rPr>
          <w:rFonts w:eastAsia="SimSun"/>
          <w:lang w:eastAsia="zh-CN"/>
        </w:rPr>
        <w:t>6.5.2.5.6</w:t>
      </w:r>
      <w:r w:rsidRPr="00A46FD9">
        <w:rPr>
          <w:rFonts w:eastAsia="SimSun"/>
          <w:lang w:eastAsia="zh-CN"/>
        </w:rPr>
        <w:tab/>
        <w:t>NR test requirement</w:t>
      </w:r>
      <w:bookmarkEnd w:id="2807"/>
      <w:bookmarkEnd w:id="2808"/>
      <w:bookmarkEnd w:id="2809"/>
      <w:bookmarkEnd w:id="2810"/>
      <w:bookmarkEnd w:id="2811"/>
      <w:bookmarkEnd w:id="2812"/>
      <w:bookmarkEnd w:id="2813"/>
      <w:bookmarkEnd w:id="2814"/>
      <w:bookmarkEnd w:id="2815"/>
      <w:bookmarkEnd w:id="2816"/>
      <w:bookmarkEnd w:id="2817"/>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2818" w:name="_Toc21098013"/>
      <w:bookmarkStart w:id="2819" w:name="_Toc29765575"/>
      <w:bookmarkStart w:id="2820" w:name="_Toc37181057"/>
      <w:bookmarkStart w:id="2821" w:name="_Toc37181501"/>
      <w:bookmarkStart w:id="2822" w:name="_Toc37181945"/>
      <w:bookmarkStart w:id="2823" w:name="_Toc45882010"/>
      <w:bookmarkStart w:id="2824" w:name="_Toc52560243"/>
      <w:bookmarkStart w:id="2825" w:name="_Toc61114193"/>
      <w:bookmarkStart w:id="2826" w:name="_Toc67912698"/>
      <w:bookmarkStart w:id="2827" w:name="_Toc74903568"/>
      <w:bookmarkStart w:id="2828" w:name="_Toc76504942"/>
      <w:r w:rsidRPr="00A46FD9">
        <w:t>6.5.3</w:t>
      </w:r>
      <w:r w:rsidRPr="00A46FD9">
        <w:tab/>
        <w:t>Time alignment error</w:t>
      </w:r>
      <w:bookmarkEnd w:id="2818"/>
      <w:bookmarkEnd w:id="2819"/>
      <w:bookmarkEnd w:id="2820"/>
      <w:bookmarkEnd w:id="2821"/>
      <w:bookmarkEnd w:id="2822"/>
      <w:bookmarkEnd w:id="2823"/>
      <w:bookmarkEnd w:id="2824"/>
      <w:bookmarkEnd w:id="2825"/>
      <w:bookmarkEnd w:id="2826"/>
      <w:bookmarkEnd w:id="2827"/>
      <w:bookmarkEnd w:id="2828"/>
    </w:p>
    <w:p w14:paraId="18FC5966" w14:textId="77777777" w:rsidR="00FF3259" w:rsidRPr="00A46FD9" w:rsidRDefault="00FF3259" w:rsidP="00FF3259">
      <w:pPr>
        <w:pStyle w:val="Heading4"/>
      </w:pPr>
      <w:bookmarkStart w:id="2829" w:name="_Toc21098014"/>
      <w:bookmarkStart w:id="2830" w:name="_Toc29765576"/>
      <w:bookmarkStart w:id="2831" w:name="_Toc37181058"/>
      <w:bookmarkStart w:id="2832" w:name="_Toc37181502"/>
      <w:bookmarkStart w:id="2833" w:name="_Toc37181946"/>
      <w:bookmarkStart w:id="2834" w:name="_Toc45882011"/>
      <w:bookmarkStart w:id="2835" w:name="_Toc52560244"/>
      <w:bookmarkStart w:id="2836" w:name="_Toc61114194"/>
      <w:bookmarkStart w:id="2837" w:name="_Toc67912699"/>
      <w:bookmarkStart w:id="2838" w:name="_Toc74903569"/>
      <w:bookmarkStart w:id="2839" w:name="_Toc76504943"/>
      <w:r w:rsidRPr="00A46FD9">
        <w:t>6.5.3.1</w:t>
      </w:r>
      <w:r w:rsidRPr="00A46FD9">
        <w:tab/>
        <w:t>Definition and applicability</w:t>
      </w:r>
      <w:bookmarkEnd w:id="2829"/>
      <w:bookmarkEnd w:id="2830"/>
      <w:bookmarkEnd w:id="2831"/>
      <w:bookmarkEnd w:id="2832"/>
      <w:bookmarkEnd w:id="2833"/>
      <w:bookmarkEnd w:id="2834"/>
      <w:bookmarkEnd w:id="2835"/>
      <w:bookmarkEnd w:id="2836"/>
      <w:bookmarkEnd w:id="2837"/>
      <w:bookmarkEnd w:id="2838"/>
      <w:bookmarkEnd w:id="2839"/>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2840" w:name="_Toc21098015"/>
      <w:bookmarkStart w:id="2841" w:name="_Toc29765577"/>
      <w:bookmarkStart w:id="2842" w:name="_Toc37181059"/>
      <w:bookmarkStart w:id="2843" w:name="_Toc37181503"/>
      <w:bookmarkStart w:id="2844" w:name="_Toc37181947"/>
      <w:bookmarkStart w:id="2845" w:name="_Toc45882012"/>
      <w:bookmarkStart w:id="2846" w:name="_Toc52560245"/>
      <w:bookmarkStart w:id="2847" w:name="_Toc61114195"/>
      <w:bookmarkStart w:id="2848" w:name="_Toc67912700"/>
      <w:bookmarkStart w:id="2849" w:name="_Toc74903570"/>
      <w:bookmarkStart w:id="2850" w:name="_Toc76504944"/>
      <w:r w:rsidRPr="00A46FD9">
        <w:t>6.5.3.2</w:t>
      </w:r>
      <w:r w:rsidRPr="00A46FD9">
        <w:tab/>
        <w:t>Minimum requirement</w:t>
      </w:r>
      <w:bookmarkEnd w:id="2840"/>
      <w:bookmarkEnd w:id="2841"/>
      <w:bookmarkEnd w:id="2842"/>
      <w:bookmarkEnd w:id="2843"/>
      <w:bookmarkEnd w:id="2844"/>
      <w:bookmarkEnd w:id="2845"/>
      <w:bookmarkEnd w:id="2846"/>
      <w:bookmarkEnd w:id="2847"/>
      <w:bookmarkEnd w:id="2848"/>
      <w:bookmarkEnd w:id="2849"/>
      <w:bookmarkEnd w:id="2850"/>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2851" w:name="_Toc21098016"/>
      <w:bookmarkStart w:id="2852" w:name="_Toc29765578"/>
      <w:bookmarkStart w:id="2853" w:name="_Toc37181060"/>
      <w:bookmarkStart w:id="2854" w:name="_Toc37181504"/>
      <w:bookmarkStart w:id="2855" w:name="_Toc37181948"/>
      <w:bookmarkStart w:id="2856" w:name="_Toc45882013"/>
      <w:bookmarkStart w:id="2857" w:name="_Toc52560246"/>
      <w:bookmarkStart w:id="2858" w:name="_Toc61114196"/>
      <w:bookmarkStart w:id="2859" w:name="_Toc67912701"/>
      <w:bookmarkStart w:id="2860" w:name="_Toc74903571"/>
      <w:bookmarkStart w:id="2861" w:name="_Toc76504945"/>
      <w:r w:rsidRPr="00A46FD9">
        <w:t>6.5.3.3</w:t>
      </w:r>
      <w:r w:rsidRPr="00A46FD9">
        <w:tab/>
        <w:t>Test purpose</w:t>
      </w:r>
      <w:bookmarkEnd w:id="2851"/>
      <w:bookmarkEnd w:id="2852"/>
      <w:bookmarkEnd w:id="2853"/>
      <w:bookmarkEnd w:id="2854"/>
      <w:bookmarkEnd w:id="2855"/>
      <w:bookmarkEnd w:id="2856"/>
      <w:bookmarkEnd w:id="2857"/>
      <w:bookmarkEnd w:id="2858"/>
      <w:bookmarkEnd w:id="2859"/>
      <w:bookmarkEnd w:id="2860"/>
      <w:bookmarkEnd w:id="286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2862" w:name="_Toc21098017"/>
      <w:bookmarkStart w:id="2863" w:name="_Toc29765579"/>
      <w:bookmarkStart w:id="2864" w:name="_Toc37181061"/>
      <w:bookmarkStart w:id="2865" w:name="_Toc37181505"/>
      <w:bookmarkStart w:id="2866" w:name="_Toc37181949"/>
      <w:bookmarkStart w:id="2867" w:name="_Toc45882014"/>
      <w:bookmarkStart w:id="2868" w:name="_Toc52560247"/>
      <w:bookmarkStart w:id="2869" w:name="_Toc61114197"/>
      <w:bookmarkStart w:id="2870" w:name="_Toc67912702"/>
      <w:bookmarkStart w:id="2871" w:name="_Toc74903572"/>
      <w:bookmarkStart w:id="2872" w:name="_Toc76504946"/>
      <w:r w:rsidRPr="00A46FD9">
        <w:t>6.5.3.4</w:t>
      </w:r>
      <w:r w:rsidRPr="00A46FD9">
        <w:tab/>
        <w:t>Method of test</w:t>
      </w:r>
      <w:bookmarkEnd w:id="2862"/>
      <w:bookmarkEnd w:id="2863"/>
      <w:bookmarkEnd w:id="2864"/>
      <w:bookmarkEnd w:id="2865"/>
      <w:bookmarkEnd w:id="2866"/>
      <w:bookmarkEnd w:id="2867"/>
      <w:bookmarkEnd w:id="2868"/>
      <w:bookmarkEnd w:id="2869"/>
      <w:bookmarkEnd w:id="2870"/>
      <w:bookmarkEnd w:id="2871"/>
      <w:bookmarkEnd w:id="28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2873" w:name="_Toc21098018"/>
      <w:bookmarkStart w:id="2874" w:name="_Toc29765580"/>
      <w:bookmarkStart w:id="2875" w:name="_Toc37181062"/>
      <w:bookmarkStart w:id="2876" w:name="_Toc37181506"/>
      <w:bookmarkStart w:id="2877" w:name="_Toc37181950"/>
      <w:bookmarkStart w:id="2878" w:name="_Toc45882015"/>
      <w:bookmarkStart w:id="2879" w:name="_Toc52560248"/>
      <w:bookmarkStart w:id="2880" w:name="_Toc61114198"/>
      <w:bookmarkStart w:id="2881" w:name="_Toc67912703"/>
      <w:bookmarkStart w:id="2882" w:name="_Toc74903573"/>
      <w:bookmarkStart w:id="2883" w:name="_Toc76504947"/>
      <w:r w:rsidRPr="00A46FD9">
        <w:lastRenderedPageBreak/>
        <w:t>6.5.3.5</w:t>
      </w:r>
      <w:r w:rsidRPr="00A46FD9">
        <w:tab/>
        <w:t>Test requirement</w:t>
      </w:r>
      <w:bookmarkEnd w:id="2873"/>
      <w:bookmarkEnd w:id="2874"/>
      <w:bookmarkEnd w:id="2875"/>
      <w:bookmarkEnd w:id="2876"/>
      <w:bookmarkEnd w:id="2877"/>
      <w:bookmarkEnd w:id="2878"/>
      <w:bookmarkEnd w:id="2879"/>
      <w:bookmarkEnd w:id="2880"/>
      <w:bookmarkEnd w:id="2881"/>
      <w:bookmarkEnd w:id="2882"/>
      <w:bookmarkEnd w:id="2883"/>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2884" w:name="_Toc21098019"/>
      <w:bookmarkStart w:id="2885" w:name="_Toc29765581"/>
      <w:bookmarkStart w:id="2886" w:name="_Toc37181063"/>
      <w:bookmarkStart w:id="2887" w:name="_Toc37181507"/>
      <w:bookmarkStart w:id="2888" w:name="_Toc37181951"/>
      <w:bookmarkStart w:id="2889" w:name="_Toc45882016"/>
      <w:bookmarkStart w:id="2890" w:name="_Toc52560249"/>
      <w:bookmarkStart w:id="2891" w:name="_Toc61114199"/>
      <w:bookmarkStart w:id="2892" w:name="_Toc67912704"/>
      <w:bookmarkStart w:id="2893" w:name="_Toc74903574"/>
      <w:bookmarkStart w:id="2894" w:name="_Toc76504948"/>
      <w:r w:rsidRPr="00A46FD9">
        <w:t>6.6</w:t>
      </w:r>
      <w:r w:rsidRPr="00A46FD9">
        <w:tab/>
        <w:t>Unwanted emissions</w:t>
      </w:r>
      <w:bookmarkEnd w:id="2884"/>
      <w:bookmarkEnd w:id="2885"/>
      <w:bookmarkEnd w:id="2886"/>
      <w:bookmarkEnd w:id="2887"/>
      <w:bookmarkEnd w:id="2888"/>
      <w:bookmarkEnd w:id="2889"/>
      <w:bookmarkEnd w:id="2890"/>
      <w:bookmarkEnd w:id="2891"/>
      <w:bookmarkEnd w:id="2892"/>
      <w:bookmarkEnd w:id="2893"/>
      <w:bookmarkEnd w:id="2894"/>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2895" w:name="OLE_LINK27"/>
            <w:bookmarkStart w:id="2896" w:name="OLE_LINK28"/>
            <w:r w:rsidRPr="00A46FD9">
              <w:sym w:font="Symbol" w:char="00A3"/>
            </w:r>
            <w:bookmarkEnd w:id="2895"/>
            <w:bookmarkEnd w:id="2896"/>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2897"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2897"/>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2898" w:name="_Toc21098020"/>
      <w:bookmarkStart w:id="2899" w:name="_Toc29765582"/>
      <w:bookmarkStart w:id="2900" w:name="_Toc37181064"/>
      <w:bookmarkStart w:id="2901" w:name="_Toc37181508"/>
      <w:bookmarkStart w:id="2902" w:name="_Toc37181952"/>
      <w:bookmarkStart w:id="2903" w:name="_Toc45882017"/>
      <w:bookmarkStart w:id="2904" w:name="_Toc52560250"/>
      <w:bookmarkStart w:id="2905" w:name="_Toc61114200"/>
      <w:bookmarkStart w:id="2906" w:name="_Toc67912705"/>
      <w:bookmarkStart w:id="2907" w:name="_Toc74903575"/>
      <w:bookmarkStart w:id="2908" w:name="_Toc76504949"/>
      <w:r w:rsidRPr="00A46FD9">
        <w:t>6.6.1</w:t>
      </w:r>
      <w:r w:rsidRPr="00A46FD9">
        <w:tab/>
        <w:t>Transmitter spurious emissions</w:t>
      </w:r>
      <w:bookmarkEnd w:id="2898"/>
      <w:bookmarkEnd w:id="2899"/>
      <w:bookmarkEnd w:id="2900"/>
      <w:bookmarkEnd w:id="2901"/>
      <w:bookmarkEnd w:id="2902"/>
      <w:bookmarkEnd w:id="2903"/>
      <w:bookmarkEnd w:id="2904"/>
      <w:bookmarkEnd w:id="2905"/>
      <w:bookmarkEnd w:id="2906"/>
      <w:bookmarkEnd w:id="2907"/>
      <w:bookmarkEnd w:id="2908"/>
    </w:p>
    <w:p w14:paraId="0C6B1E9F" w14:textId="77777777" w:rsidR="00FF3259" w:rsidRPr="00A46FD9" w:rsidRDefault="00FF3259" w:rsidP="00FF3259">
      <w:pPr>
        <w:pStyle w:val="Heading4"/>
      </w:pPr>
      <w:bookmarkStart w:id="2909" w:name="_Toc21098021"/>
      <w:bookmarkStart w:id="2910" w:name="_Toc29765583"/>
      <w:bookmarkStart w:id="2911" w:name="_Toc37181065"/>
      <w:bookmarkStart w:id="2912" w:name="_Toc37181509"/>
      <w:bookmarkStart w:id="2913" w:name="_Toc37181953"/>
      <w:bookmarkStart w:id="2914" w:name="_Toc45882018"/>
      <w:bookmarkStart w:id="2915" w:name="_Toc52560251"/>
      <w:bookmarkStart w:id="2916" w:name="_Toc61114201"/>
      <w:bookmarkStart w:id="2917" w:name="_Toc67912706"/>
      <w:bookmarkStart w:id="2918" w:name="_Toc74903576"/>
      <w:bookmarkStart w:id="2919" w:name="_Toc76504950"/>
      <w:r w:rsidRPr="00A46FD9">
        <w:t>6.6.1.1</w:t>
      </w:r>
      <w:r w:rsidRPr="00A46FD9">
        <w:tab/>
        <w:t>Definition and applicability</w:t>
      </w:r>
      <w:bookmarkEnd w:id="2909"/>
      <w:bookmarkEnd w:id="2910"/>
      <w:bookmarkEnd w:id="2911"/>
      <w:bookmarkEnd w:id="2912"/>
      <w:bookmarkEnd w:id="2913"/>
      <w:bookmarkEnd w:id="2914"/>
      <w:bookmarkEnd w:id="2915"/>
      <w:bookmarkEnd w:id="2916"/>
      <w:bookmarkEnd w:id="2917"/>
      <w:bookmarkEnd w:id="2918"/>
      <w:bookmarkEnd w:id="2919"/>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2920" w:name="_Toc21098022"/>
      <w:bookmarkStart w:id="2921" w:name="_Toc29765584"/>
      <w:bookmarkStart w:id="2922" w:name="_Toc37181066"/>
      <w:bookmarkStart w:id="2923" w:name="_Toc37181510"/>
      <w:bookmarkStart w:id="2924" w:name="_Toc37181954"/>
      <w:bookmarkStart w:id="2925" w:name="_Toc45882019"/>
      <w:bookmarkStart w:id="2926" w:name="_Toc52560252"/>
      <w:bookmarkStart w:id="2927" w:name="_Toc61114202"/>
      <w:bookmarkStart w:id="2928" w:name="_Toc67912707"/>
      <w:bookmarkStart w:id="2929" w:name="_Toc74903577"/>
      <w:bookmarkStart w:id="2930" w:name="_Toc76504951"/>
      <w:r w:rsidRPr="00A46FD9">
        <w:t>6.6.1.2</w:t>
      </w:r>
      <w:r w:rsidRPr="00A46FD9">
        <w:tab/>
        <w:t>Minimum requirement</w:t>
      </w:r>
      <w:bookmarkEnd w:id="2920"/>
      <w:bookmarkEnd w:id="2921"/>
      <w:bookmarkEnd w:id="2922"/>
      <w:bookmarkEnd w:id="2923"/>
      <w:bookmarkEnd w:id="2924"/>
      <w:bookmarkEnd w:id="2925"/>
      <w:bookmarkEnd w:id="2926"/>
      <w:bookmarkEnd w:id="2927"/>
      <w:bookmarkEnd w:id="2928"/>
      <w:bookmarkEnd w:id="2929"/>
      <w:bookmarkEnd w:id="2930"/>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2931" w:name="_Toc21098023"/>
      <w:bookmarkStart w:id="2932" w:name="_Toc29765585"/>
      <w:bookmarkStart w:id="2933" w:name="_Toc37181067"/>
      <w:bookmarkStart w:id="2934" w:name="_Toc37181511"/>
      <w:bookmarkStart w:id="2935" w:name="_Toc37181955"/>
      <w:bookmarkStart w:id="2936" w:name="_Toc45882020"/>
      <w:bookmarkStart w:id="2937" w:name="_Toc52560253"/>
      <w:bookmarkStart w:id="2938" w:name="_Toc61114203"/>
      <w:bookmarkStart w:id="2939" w:name="_Toc67912708"/>
      <w:bookmarkStart w:id="2940" w:name="_Toc74903578"/>
      <w:bookmarkStart w:id="2941" w:name="_Toc76504952"/>
      <w:r w:rsidRPr="00A46FD9">
        <w:lastRenderedPageBreak/>
        <w:t>6.6.1.3</w:t>
      </w:r>
      <w:r w:rsidRPr="00A46FD9">
        <w:tab/>
        <w:t>Test purpose</w:t>
      </w:r>
      <w:bookmarkEnd w:id="2931"/>
      <w:bookmarkEnd w:id="2932"/>
      <w:bookmarkEnd w:id="2933"/>
      <w:bookmarkEnd w:id="2934"/>
      <w:bookmarkEnd w:id="2935"/>
      <w:bookmarkEnd w:id="2936"/>
      <w:bookmarkEnd w:id="2937"/>
      <w:bookmarkEnd w:id="2938"/>
      <w:bookmarkEnd w:id="2939"/>
      <w:bookmarkEnd w:id="2940"/>
      <w:bookmarkEnd w:id="2941"/>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2942" w:name="_Toc21098024"/>
      <w:bookmarkStart w:id="2943" w:name="_Toc29765586"/>
      <w:bookmarkStart w:id="2944" w:name="_Toc37181068"/>
      <w:bookmarkStart w:id="2945" w:name="_Toc37181512"/>
      <w:bookmarkStart w:id="2946" w:name="_Toc37181956"/>
      <w:bookmarkStart w:id="2947" w:name="_Toc45882021"/>
      <w:bookmarkStart w:id="2948" w:name="_Toc52560254"/>
      <w:bookmarkStart w:id="2949" w:name="_Toc61114204"/>
      <w:bookmarkStart w:id="2950" w:name="_Toc67912709"/>
      <w:bookmarkStart w:id="2951" w:name="_Toc74903579"/>
      <w:bookmarkStart w:id="2952" w:name="_Toc76504953"/>
      <w:r w:rsidRPr="00A46FD9">
        <w:t>6.6.1.4</w:t>
      </w:r>
      <w:r w:rsidRPr="00A46FD9">
        <w:tab/>
        <w:t>Method of test</w:t>
      </w:r>
      <w:bookmarkEnd w:id="2942"/>
      <w:bookmarkEnd w:id="2943"/>
      <w:bookmarkEnd w:id="2944"/>
      <w:bookmarkEnd w:id="2945"/>
      <w:bookmarkEnd w:id="2946"/>
      <w:bookmarkEnd w:id="2947"/>
      <w:bookmarkEnd w:id="2948"/>
      <w:bookmarkEnd w:id="2949"/>
      <w:bookmarkEnd w:id="2950"/>
      <w:bookmarkEnd w:id="2951"/>
      <w:bookmarkEnd w:id="2952"/>
    </w:p>
    <w:p w14:paraId="711E4A88" w14:textId="77777777" w:rsidR="00FF3259" w:rsidRPr="00A46FD9" w:rsidRDefault="00FF3259" w:rsidP="00FF3259">
      <w:pPr>
        <w:pStyle w:val="Heading5"/>
      </w:pPr>
      <w:bookmarkStart w:id="2953" w:name="_Toc21098025"/>
      <w:bookmarkStart w:id="2954" w:name="_Toc29765587"/>
      <w:bookmarkStart w:id="2955" w:name="_Toc37181069"/>
      <w:bookmarkStart w:id="2956" w:name="_Toc37181513"/>
      <w:bookmarkStart w:id="2957" w:name="_Toc37181957"/>
      <w:bookmarkStart w:id="2958" w:name="_Toc45882022"/>
      <w:bookmarkStart w:id="2959" w:name="_Toc52560255"/>
      <w:bookmarkStart w:id="2960" w:name="_Toc61114205"/>
      <w:bookmarkStart w:id="2961" w:name="_Toc67912710"/>
      <w:bookmarkStart w:id="2962" w:name="_Toc74903580"/>
      <w:bookmarkStart w:id="2963" w:name="_Toc76504954"/>
      <w:r w:rsidRPr="00A46FD9">
        <w:t>6.6.1.4.1</w:t>
      </w:r>
      <w:r w:rsidRPr="00A46FD9">
        <w:tab/>
        <w:t>Initial conditions</w:t>
      </w:r>
      <w:bookmarkEnd w:id="2953"/>
      <w:bookmarkEnd w:id="2954"/>
      <w:bookmarkEnd w:id="2955"/>
      <w:bookmarkEnd w:id="2956"/>
      <w:bookmarkEnd w:id="2957"/>
      <w:bookmarkEnd w:id="2958"/>
      <w:bookmarkEnd w:id="2959"/>
      <w:bookmarkEnd w:id="2960"/>
      <w:bookmarkEnd w:id="2961"/>
      <w:bookmarkEnd w:id="2962"/>
      <w:bookmarkEnd w:id="2963"/>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2964" w:name="_Toc21098026"/>
      <w:bookmarkStart w:id="2965" w:name="_Toc29765588"/>
      <w:bookmarkStart w:id="2966" w:name="_Toc37181070"/>
      <w:bookmarkStart w:id="2967" w:name="_Toc37181514"/>
      <w:bookmarkStart w:id="2968" w:name="_Toc37181958"/>
      <w:bookmarkStart w:id="2969" w:name="_Toc45882023"/>
      <w:bookmarkStart w:id="2970" w:name="_Toc52560256"/>
      <w:bookmarkStart w:id="2971" w:name="_Toc61114206"/>
      <w:bookmarkStart w:id="2972" w:name="_Toc67912711"/>
      <w:bookmarkStart w:id="2973" w:name="_Toc74903581"/>
      <w:bookmarkStart w:id="2974" w:name="_Toc76504955"/>
      <w:r w:rsidRPr="00A46FD9">
        <w:t>6.6.1.4.2</w:t>
      </w:r>
      <w:r w:rsidRPr="00A46FD9">
        <w:tab/>
        <w:t>Procedure</w:t>
      </w:r>
      <w:bookmarkEnd w:id="2964"/>
      <w:bookmarkEnd w:id="2965"/>
      <w:bookmarkEnd w:id="2966"/>
      <w:bookmarkEnd w:id="2967"/>
      <w:bookmarkEnd w:id="2968"/>
      <w:bookmarkEnd w:id="2969"/>
      <w:bookmarkEnd w:id="2970"/>
      <w:bookmarkEnd w:id="2971"/>
      <w:bookmarkEnd w:id="2972"/>
      <w:bookmarkEnd w:id="2973"/>
      <w:bookmarkEnd w:id="2974"/>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2975" w:name="_Toc21098027"/>
      <w:bookmarkStart w:id="2976" w:name="_Toc29765589"/>
      <w:bookmarkStart w:id="2977" w:name="_Toc37181071"/>
      <w:bookmarkStart w:id="2978" w:name="_Toc37181515"/>
      <w:bookmarkStart w:id="2979" w:name="_Toc37181959"/>
      <w:bookmarkStart w:id="2980" w:name="_Toc45882024"/>
      <w:bookmarkStart w:id="2981" w:name="_Toc52560257"/>
      <w:bookmarkStart w:id="2982" w:name="_Toc61114207"/>
      <w:bookmarkStart w:id="2983" w:name="_Toc67912712"/>
      <w:bookmarkStart w:id="2984" w:name="_Toc74903582"/>
      <w:bookmarkStart w:id="2985" w:name="_Toc76504956"/>
      <w:r w:rsidRPr="00A46FD9">
        <w:t>6.6.1.5</w:t>
      </w:r>
      <w:r w:rsidRPr="00A46FD9">
        <w:tab/>
        <w:t>Test requirements</w:t>
      </w:r>
      <w:bookmarkEnd w:id="2975"/>
      <w:bookmarkEnd w:id="2976"/>
      <w:bookmarkEnd w:id="2977"/>
      <w:bookmarkEnd w:id="2978"/>
      <w:bookmarkEnd w:id="2979"/>
      <w:bookmarkEnd w:id="2980"/>
      <w:bookmarkEnd w:id="2981"/>
      <w:bookmarkEnd w:id="2982"/>
      <w:bookmarkEnd w:id="2983"/>
      <w:bookmarkEnd w:id="2984"/>
      <w:bookmarkEnd w:id="298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2986" w:name="_Toc21098028"/>
      <w:bookmarkStart w:id="2987" w:name="_Toc29765590"/>
      <w:bookmarkStart w:id="2988" w:name="_Toc37181072"/>
      <w:bookmarkStart w:id="2989" w:name="_Toc37181516"/>
      <w:bookmarkStart w:id="2990" w:name="_Toc37181960"/>
      <w:bookmarkStart w:id="2991" w:name="_Toc45882025"/>
      <w:bookmarkStart w:id="2992" w:name="_Toc52560258"/>
      <w:bookmarkStart w:id="2993" w:name="_Toc61114208"/>
      <w:bookmarkStart w:id="2994" w:name="_Toc67912713"/>
      <w:bookmarkStart w:id="2995" w:name="_Toc74903583"/>
      <w:bookmarkStart w:id="2996" w:name="_Toc76504957"/>
      <w:r w:rsidRPr="00A46FD9">
        <w:lastRenderedPageBreak/>
        <w:t>6.6.1.5.1</w:t>
      </w:r>
      <w:r w:rsidRPr="00A46FD9">
        <w:tab/>
        <w:t>Spurious emissions (Category A)</w:t>
      </w:r>
      <w:bookmarkEnd w:id="2986"/>
      <w:bookmarkEnd w:id="2987"/>
      <w:bookmarkEnd w:id="2988"/>
      <w:bookmarkEnd w:id="2989"/>
      <w:bookmarkEnd w:id="2990"/>
      <w:bookmarkEnd w:id="2991"/>
      <w:bookmarkEnd w:id="2992"/>
      <w:bookmarkEnd w:id="2993"/>
      <w:bookmarkEnd w:id="2994"/>
      <w:bookmarkEnd w:id="2995"/>
      <w:bookmarkEnd w:id="299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2997" w:name="_Toc21098029"/>
      <w:bookmarkStart w:id="2998" w:name="_Toc29765591"/>
      <w:bookmarkStart w:id="2999" w:name="_Toc37181073"/>
      <w:bookmarkStart w:id="3000" w:name="_Toc37181517"/>
      <w:bookmarkStart w:id="3001" w:name="_Toc37181961"/>
      <w:bookmarkStart w:id="3002" w:name="_Toc45882026"/>
      <w:bookmarkStart w:id="3003" w:name="_Toc52560259"/>
      <w:bookmarkStart w:id="3004" w:name="_Toc61114209"/>
      <w:bookmarkStart w:id="3005" w:name="_Toc67912714"/>
      <w:bookmarkStart w:id="3006" w:name="_Toc74903584"/>
      <w:bookmarkStart w:id="3007" w:name="_Toc76504958"/>
      <w:r w:rsidRPr="00A46FD9">
        <w:t>6.6.1.5.2</w:t>
      </w:r>
      <w:r w:rsidRPr="00A46FD9">
        <w:tab/>
        <w:t>Spurious emissions (Category B)</w:t>
      </w:r>
      <w:bookmarkEnd w:id="2997"/>
      <w:bookmarkEnd w:id="2998"/>
      <w:bookmarkEnd w:id="2999"/>
      <w:bookmarkEnd w:id="3000"/>
      <w:bookmarkEnd w:id="3001"/>
      <w:bookmarkEnd w:id="3002"/>
      <w:bookmarkEnd w:id="3003"/>
      <w:bookmarkEnd w:id="3004"/>
      <w:bookmarkEnd w:id="3005"/>
      <w:bookmarkEnd w:id="3006"/>
      <w:bookmarkEnd w:id="3007"/>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008" w:name="_Toc21098030"/>
      <w:bookmarkStart w:id="3009" w:name="_Toc29765592"/>
      <w:bookmarkStart w:id="3010" w:name="_Toc37181074"/>
      <w:bookmarkStart w:id="3011" w:name="_Toc37181518"/>
      <w:bookmarkStart w:id="3012" w:name="_Toc37181962"/>
      <w:bookmarkStart w:id="3013" w:name="_Toc45882027"/>
      <w:bookmarkStart w:id="3014" w:name="_Toc52560260"/>
      <w:bookmarkStart w:id="3015" w:name="_Toc61114210"/>
      <w:bookmarkStart w:id="3016" w:name="_Toc67912715"/>
      <w:bookmarkStart w:id="3017" w:name="_Toc74903585"/>
      <w:bookmarkStart w:id="3018" w:name="_Toc76504959"/>
      <w:r w:rsidRPr="00A46FD9">
        <w:t>6.6.1.5.3</w:t>
      </w:r>
      <w:r w:rsidRPr="00A46FD9">
        <w:tab/>
        <w:t>Additional test requirement for BC2 (category B)</w:t>
      </w:r>
      <w:bookmarkEnd w:id="3008"/>
      <w:bookmarkEnd w:id="3009"/>
      <w:bookmarkEnd w:id="3010"/>
      <w:bookmarkEnd w:id="3011"/>
      <w:bookmarkEnd w:id="3012"/>
      <w:bookmarkEnd w:id="3013"/>
      <w:bookmarkEnd w:id="3014"/>
      <w:bookmarkEnd w:id="3015"/>
      <w:bookmarkEnd w:id="3016"/>
      <w:bookmarkEnd w:id="3017"/>
      <w:bookmarkEnd w:id="3018"/>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019" w:name="_Toc21098031"/>
      <w:bookmarkStart w:id="3020" w:name="_Toc29765593"/>
      <w:bookmarkStart w:id="3021" w:name="_Toc37181075"/>
      <w:bookmarkStart w:id="3022" w:name="_Toc37181519"/>
      <w:bookmarkStart w:id="3023" w:name="_Toc37181963"/>
      <w:bookmarkStart w:id="3024" w:name="_Toc45882028"/>
      <w:bookmarkStart w:id="3025" w:name="_Toc52560261"/>
      <w:bookmarkStart w:id="3026" w:name="_Toc61114211"/>
      <w:bookmarkStart w:id="3027" w:name="_Toc67912716"/>
      <w:bookmarkStart w:id="3028" w:name="_Toc74903586"/>
      <w:bookmarkStart w:id="3029" w:name="_Toc76504960"/>
      <w:r w:rsidRPr="00A46FD9">
        <w:t>6.6.1.5.4</w:t>
      </w:r>
      <w:r w:rsidRPr="00A46FD9">
        <w:tab/>
        <w:t>Protection of the BS receiver of own or different BS</w:t>
      </w:r>
      <w:bookmarkEnd w:id="3019"/>
      <w:bookmarkEnd w:id="3020"/>
      <w:bookmarkEnd w:id="3021"/>
      <w:bookmarkEnd w:id="3022"/>
      <w:bookmarkEnd w:id="3023"/>
      <w:bookmarkEnd w:id="3024"/>
      <w:bookmarkEnd w:id="3025"/>
      <w:bookmarkEnd w:id="3026"/>
      <w:bookmarkEnd w:id="3027"/>
      <w:bookmarkEnd w:id="3028"/>
      <w:bookmarkEnd w:id="3029"/>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030" w:name="_Toc21098032"/>
      <w:bookmarkStart w:id="3031" w:name="_Toc29765594"/>
      <w:bookmarkStart w:id="3032" w:name="_Toc37181076"/>
      <w:bookmarkStart w:id="3033" w:name="_Toc37181520"/>
      <w:bookmarkStart w:id="3034" w:name="_Toc37181964"/>
      <w:bookmarkStart w:id="3035" w:name="_Toc45882029"/>
      <w:bookmarkStart w:id="3036" w:name="_Toc52560262"/>
      <w:bookmarkStart w:id="3037" w:name="_Toc61114212"/>
      <w:bookmarkStart w:id="3038" w:name="_Toc67912717"/>
      <w:bookmarkStart w:id="3039" w:name="_Toc74903587"/>
      <w:bookmarkStart w:id="3040" w:name="_Toc76504961"/>
      <w:r w:rsidRPr="00A46FD9">
        <w:t>6.6.1.5.5</w:t>
      </w:r>
      <w:r w:rsidRPr="00A46FD9">
        <w:tab/>
        <w:t>Additional spurious emission requirements</w:t>
      </w:r>
      <w:bookmarkEnd w:id="3030"/>
      <w:bookmarkEnd w:id="3031"/>
      <w:bookmarkEnd w:id="3032"/>
      <w:bookmarkEnd w:id="3033"/>
      <w:bookmarkEnd w:id="3034"/>
      <w:bookmarkEnd w:id="3035"/>
      <w:bookmarkEnd w:id="3036"/>
      <w:bookmarkEnd w:id="3037"/>
      <w:bookmarkEnd w:id="3038"/>
      <w:bookmarkEnd w:id="3039"/>
      <w:bookmarkEnd w:id="3040"/>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041" w:name="_Toc21098033"/>
      <w:bookmarkStart w:id="3042" w:name="_Toc29765595"/>
      <w:bookmarkStart w:id="3043" w:name="_Toc37181077"/>
      <w:bookmarkStart w:id="3044" w:name="_Toc37181521"/>
      <w:bookmarkStart w:id="3045" w:name="_Toc37181965"/>
      <w:bookmarkStart w:id="3046" w:name="_Toc45882030"/>
      <w:bookmarkStart w:id="3047" w:name="_Toc52560263"/>
      <w:bookmarkStart w:id="3048" w:name="_Toc61114213"/>
      <w:bookmarkStart w:id="3049" w:name="_Toc67912718"/>
      <w:bookmarkStart w:id="3050" w:name="_Toc74903588"/>
      <w:bookmarkStart w:id="3051" w:name="_Toc76504962"/>
      <w:r w:rsidRPr="00A46FD9">
        <w:t>6.6.1.5.6</w:t>
      </w:r>
      <w:r w:rsidRPr="00A46FD9">
        <w:tab/>
        <w:t>Co-location with other Base Stations</w:t>
      </w:r>
      <w:bookmarkEnd w:id="3041"/>
      <w:bookmarkEnd w:id="3042"/>
      <w:bookmarkEnd w:id="3043"/>
      <w:bookmarkEnd w:id="3044"/>
      <w:bookmarkEnd w:id="3045"/>
      <w:bookmarkEnd w:id="3046"/>
      <w:bookmarkEnd w:id="3047"/>
      <w:bookmarkEnd w:id="3048"/>
      <w:bookmarkEnd w:id="3049"/>
      <w:bookmarkEnd w:id="3050"/>
      <w:bookmarkEnd w:id="3051"/>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052" w:name="_Toc21098034"/>
      <w:bookmarkStart w:id="3053" w:name="_Toc29765596"/>
      <w:bookmarkStart w:id="3054" w:name="_Toc37181078"/>
      <w:bookmarkStart w:id="3055" w:name="_Toc37181522"/>
      <w:bookmarkStart w:id="3056" w:name="_Toc37181966"/>
      <w:bookmarkStart w:id="3057" w:name="_Toc45882031"/>
      <w:bookmarkStart w:id="3058" w:name="_Toc52560264"/>
      <w:bookmarkStart w:id="3059" w:name="_Toc61114214"/>
      <w:bookmarkStart w:id="3060" w:name="_Toc67912719"/>
      <w:bookmarkStart w:id="3061" w:name="_Toc74903589"/>
      <w:bookmarkStart w:id="3062" w:name="_Toc76504963"/>
      <w:r w:rsidRPr="00A46FD9">
        <w:t>6.6.2</w:t>
      </w:r>
      <w:r w:rsidRPr="00A46FD9">
        <w:tab/>
        <w:t>Operating band unwanted emissions</w:t>
      </w:r>
      <w:bookmarkEnd w:id="3052"/>
      <w:bookmarkEnd w:id="3053"/>
      <w:bookmarkEnd w:id="3054"/>
      <w:bookmarkEnd w:id="3055"/>
      <w:bookmarkEnd w:id="3056"/>
      <w:bookmarkEnd w:id="3057"/>
      <w:bookmarkEnd w:id="3058"/>
      <w:bookmarkEnd w:id="3059"/>
      <w:bookmarkEnd w:id="3060"/>
      <w:bookmarkEnd w:id="3061"/>
      <w:bookmarkEnd w:id="3062"/>
      <w:r w:rsidRPr="00A46FD9">
        <w:tab/>
      </w:r>
    </w:p>
    <w:p w14:paraId="3F12D942" w14:textId="77777777" w:rsidR="00FF3259" w:rsidRPr="00A46FD9" w:rsidRDefault="00FF3259" w:rsidP="00FF3259">
      <w:pPr>
        <w:pStyle w:val="Heading4"/>
      </w:pPr>
      <w:bookmarkStart w:id="3063" w:name="_Toc21098035"/>
      <w:bookmarkStart w:id="3064" w:name="_Toc29765597"/>
      <w:bookmarkStart w:id="3065" w:name="_Toc37181079"/>
      <w:bookmarkStart w:id="3066" w:name="_Toc37181523"/>
      <w:bookmarkStart w:id="3067" w:name="_Toc37181967"/>
      <w:bookmarkStart w:id="3068" w:name="_Toc45882032"/>
      <w:bookmarkStart w:id="3069" w:name="_Toc52560265"/>
      <w:bookmarkStart w:id="3070" w:name="_Toc61114215"/>
      <w:bookmarkStart w:id="3071" w:name="_Toc67912720"/>
      <w:bookmarkStart w:id="3072" w:name="_Toc74903590"/>
      <w:bookmarkStart w:id="3073" w:name="_Toc76504964"/>
      <w:r w:rsidRPr="00A46FD9">
        <w:t>6.6.2.1</w:t>
      </w:r>
      <w:r w:rsidRPr="00A46FD9">
        <w:tab/>
        <w:t>Definition and applicability</w:t>
      </w:r>
      <w:bookmarkEnd w:id="3063"/>
      <w:bookmarkEnd w:id="3064"/>
      <w:bookmarkEnd w:id="3065"/>
      <w:bookmarkEnd w:id="3066"/>
      <w:bookmarkEnd w:id="3067"/>
      <w:bookmarkEnd w:id="3068"/>
      <w:bookmarkEnd w:id="3069"/>
      <w:bookmarkEnd w:id="3070"/>
      <w:bookmarkEnd w:id="3071"/>
      <w:bookmarkEnd w:id="3072"/>
      <w:bookmarkEnd w:id="3073"/>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074" w:name="_Toc21098036"/>
      <w:bookmarkStart w:id="3075" w:name="_Toc29765598"/>
      <w:bookmarkStart w:id="3076" w:name="_Toc37181080"/>
      <w:bookmarkStart w:id="3077" w:name="_Toc37181524"/>
      <w:bookmarkStart w:id="3078" w:name="_Toc37181968"/>
      <w:bookmarkStart w:id="3079" w:name="_Toc45882033"/>
      <w:bookmarkStart w:id="3080" w:name="_Toc52560266"/>
      <w:bookmarkStart w:id="3081" w:name="_Toc61114216"/>
      <w:bookmarkStart w:id="3082" w:name="_Toc67912721"/>
      <w:bookmarkStart w:id="3083" w:name="_Toc74903591"/>
      <w:bookmarkStart w:id="3084" w:name="_Toc76504965"/>
      <w:r w:rsidRPr="00A46FD9">
        <w:t>6.6.2.2</w:t>
      </w:r>
      <w:r w:rsidRPr="00A46FD9">
        <w:tab/>
        <w:t>Minimum requirement</w:t>
      </w:r>
      <w:bookmarkEnd w:id="3074"/>
      <w:bookmarkEnd w:id="3075"/>
      <w:bookmarkEnd w:id="3076"/>
      <w:bookmarkEnd w:id="3077"/>
      <w:bookmarkEnd w:id="3078"/>
      <w:bookmarkEnd w:id="3079"/>
      <w:bookmarkEnd w:id="3080"/>
      <w:bookmarkEnd w:id="3081"/>
      <w:bookmarkEnd w:id="3082"/>
      <w:bookmarkEnd w:id="3083"/>
      <w:bookmarkEnd w:id="3084"/>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085" w:name="_Toc21098037"/>
      <w:bookmarkStart w:id="3086" w:name="_Toc29765599"/>
      <w:bookmarkStart w:id="3087" w:name="_Toc37181081"/>
      <w:bookmarkStart w:id="3088" w:name="_Toc37181525"/>
      <w:bookmarkStart w:id="3089" w:name="_Toc37181969"/>
      <w:bookmarkStart w:id="3090" w:name="_Toc45882034"/>
      <w:bookmarkStart w:id="3091" w:name="_Toc52560267"/>
      <w:bookmarkStart w:id="3092" w:name="_Toc61114217"/>
      <w:bookmarkStart w:id="3093" w:name="_Toc67912722"/>
      <w:bookmarkStart w:id="3094" w:name="_Toc74903592"/>
      <w:bookmarkStart w:id="3095" w:name="_Toc76504966"/>
      <w:r w:rsidRPr="00A46FD9">
        <w:lastRenderedPageBreak/>
        <w:t>6.6.2.3</w:t>
      </w:r>
      <w:r w:rsidRPr="00A46FD9">
        <w:tab/>
        <w:t>Test purpose</w:t>
      </w:r>
      <w:bookmarkEnd w:id="3085"/>
      <w:bookmarkEnd w:id="3086"/>
      <w:bookmarkEnd w:id="3087"/>
      <w:bookmarkEnd w:id="3088"/>
      <w:bookmarkEnd w:id="3089"/>
      <w:bookmarkEnd w:id="3090"/>
      <w:bookmarkEnd w:id="3091"/>
      <w:bookmarkEnd w:id="3092"/>
      <w:bookmarkEnd w:id="3093"/>
      <w:bookmarkEnd w:id="3094"/>
      <w:bookmarkEnd w:id="309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096" w:name="_Toc21098038"/>
      <w:bookmarkStart w:id="3097" w:name="_Toc29765600"/>
      <w:bookmarkStart w:id="3098" w:name="_Toc37181082"/>
      <w:bookmarkStart w:id="3099" w:name="_Toc37181526"/>
      <w:bookmarkStart w:id="3100" w:name="_Toc37181970"/>
      <w:bookmarkStart w:id="3101" w:name="_Toc45882035"/>
      <w:bookmarkStart w:id="3102" w:name="_Toc52560268"/>
      <w:bookmarkStart w:id="3103" w:name="_Toc61114218"/>
      <w:bookmarkStart w:id="3104" w:name="_Toc67912723"/>
      <w:bookmarkStart w:id="3105" w:name="_Toc74903593"/>
      <w:bookmarkStart w:id="3106" w:name="_Toc76504967"/>
      <w:r w:rsidRPr="00A46FD9">
        <w:t>6.6.2.4</w:t>
      </w:r>
      <w:r w:rsidRPr="00A46FD9">
        <w:tab/>
        <w:t>Method of test</w:t>
      </w:r>
      <w:bookmarkEnd w:id="3096"/>
      <w:bookmarkEnd w:id="3097"/>
      <w:bookmarkEnd w:id="3098"/>
      <w:bookmarkEnd w:id="3099"/>
      <w:bookmarkEnd w:id="3100"/>
      <w:bookmarkEnd w:id="3101"/>
      <w:bookmarkEnd w:id="3102"/>
      <w:bookmarkEnd w:id="3103"/>
      <w:bookmarkEnd w:id="3104"/>
      <w:bookmarkEnd w:id="3105"/>
      <w:bookmarkEnd w:id="3106"/>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107" w:name="_Toc21098039"/>
      <w:bookmarkStart w:id="3108" w:name="_Toc29765601"/>
      <w:bookmarkStart w:id="3109" w:name="_Toc37181083"/>
      <w:bookmarkStart w:id="3110" w:name="_Toc37181527"/>
      <w:bookmarkStart w:id="3111" w:name="_Toc37181971"/>
      <w:bookmarkStart w:id="3112" w:name="_Toc45882036"/>
      <w:bookmarkStart w:id="3113" w:name="_Toc52560269"/>
      <w:bookmarkStart w:id="3114" w:name="_Toc61114219"/>
      <w:bookmarkStart w:id="3115" w:name="_Toc67912724"/>
      <w:bookmarkStart w:id="3116" w:name="_Toc74903594"/>
      <w:bookmarkStart w:id="3117" w:name="_Toc76504968"/>
      <w:r w:rsidRPr="00A46FD9">
        <w:t>6.6.2.4.1</w:t>
      </w:r>
      <w:r w:rsidRPr="00A46FD9">
        <w:tab/>
        <w:t>Initial conditions</w:t>
      </w:r>
      <w:bookmarkEnd w:id="3107"/>
      <w:bookmarkEnd w:id="3108"/>
      <w:bookmarkEnd w:id="3109"/>
      <w:bookmarkEnd w:id="3110"/>
      <w:bookmarkEnd w:id="3111"/>
      <w:bookmarkEnd w:id="3112"/>
      <w:bookmarkEnd w:id="3113"/>
      <w:bookmarkEnd w:id="3114"/>
      <w:bookmarkEnd w:id="3115"/>
      <w:bookmarkEnd w:id="3116"/>
      <w:bookmarkEnd w:id="3117"/>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3118" w:name="_Toc21098040"/>
      <w:bookmarkStart w:id="3119" w:name="_Toc29765602"/>
      <w:bookmarkStart w:id="3120" w:name="_Toc37181084"/>
      <w:bookmarkStart w:id="3121" w:name="_Toc37181528"/>
      <w:bookmarkStart w:id="3122" w:name="_Toc37181972"/>
      <w:bookmarkStart w:id="3123" w:name="_Toc45882037"/>
      <w:bookmarkStart w:id="3124" w:name="_Toc52560270"/>
      <w:bookmarkStart w:id="3125" w:name="_Toc61114220"/>
      <w:bookmarkStart w:id="3126" w:name="_Toc67912725"/>
      <w:bookmarkStart w:id="3127" w:name="_Toc74903595"/>
      <w:bookmarkStart w:id="3128" w:name="_Toc76504969"/>
      <w:r w:rsidRPr="00A46FD9">
        <w:t>6.6.2.4.2</w:t>
      </w:r>
      <w:r w:rsidRPr="00A46FD9">
        <w:tab/>
        <w:t>Procedure</w:t>
      </w:r>
      <w:bookmarkEnd w:id="3118"/>
      <w:bookmarkEnd w:id="3119"/>
      <w:bookmarkEnd w:id="3120"/>
      <w:bookmarkEnd w:id="3121"/>
      <w:bookmarkEnd w:id="3122"/>
      <w:bookmarkEnd w:id="3123"/>
      <w:bookmarkEnd w:id="3124"/>
      <w:bookmarkEnd w:id="3125"/>
      <w:bookmarkEnd w:id="3126"/>
      <w:bookmarkEnd w:id="3127"/>
      <w:bookmarkEnd w:id="3128"/>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129" w:name="_Toc21098041"/>
      <w:bookmarkStart w:id="3130" w:name="_Toc29765603"/>
      <w:bookmarkStart w:id="3131" w:name="_Toc37181085"/>
      <w:bookmarkStart w:id="3132" w:name="_Toc37181529"/>
      <w:bookmarkStart w:id="3133" w:name="_Toc37181973"/>
      <w:bookmarkStart w:id="3134" w:name="_Toc45882038"/>
      <w:bookmarkStart w:id="3135" w:name="_Toc52560271"/>
      <w:bookmarkStart w:id="3136" w:name="_Toc61114221"/>
      <w:bookmarkStart w:id="3137" w:name="_Toc67912726"/>
      <w:bookmarkStart w:id="3138" w:name="_Toc74903596"/>
      <w:bookmarkStart w:id="3139" w:name="_Toc76504970"/>
      <w:r w:rsidRPr="00A46FD9">
        <w:lastRenderedPageBreak/>
        <w:t>6.6.2.5</w:t>
      </w:r>
      <w:r w:rsidRPr="00A46FD9">
        <w:tab/>
        <w:t>Test requirement</w:t>
      </w:r>
      <w:bookmarkEnd w:id="3129"/>
      <w:bookmarkEnd w:id="3130"/>
      <w:bookmarkEnd w:id="3131"/>
      <w:bookmarkEnd w:id="3132"/>
      <w:bookmarkEnd w:id="3133"/>
      <w:bookmarkEnd w:id="3134"/>
      <w:bookmarkEnd w:id="3135"/>
      <w:bookmarkEnd w:id="3136"/>
      <w:bookmarkEnd w:id="3137"/>
      <w:bookmarkEnd w:id="3138"/>
      <w:bookmarkEnd w:id="3139"/>
    </w:p>
    <w:p w14:paraId="33032657" w14:textId="77777777" w:rsidR="00FF3259" w:rsidRPr="00A46FD9" w:rsidRDefault="00FF3259" w:rsidP="00FF3259">
      <w:pPr>
        <w:pStyle w:val="Heading5"/>
      </w:pPr>
      <w:bookmarkStart w:id="3140" w:name="_Toc21098042"/>
      <w:bookmarkStart w:id="3141" w:name="_Toc29765604"/>
      <w:bookmarkStart w:id="3142" w:name="_Toc37181086"/>
      <w:bookmarkStart w:id="3143" w:name="_Toc37181530"/>
      <w:bookmarkStart w:id="3144" w:name="_Toc37181974"/>
      <w:bookmarkStart w:id="3145" w:name="_Toc45882039"/>
      <w:bookmarkStart w:id="3146" w:name="_Toc52560272"/>
      <w:bookmarkStart w:id="3147" w:name="_Toc61114222"/>
      <w:bookmarkStart w:id="3148" w:name="_Toc67912727"/>
      <w:bookmarkStart w:id="3149" w:name="_Toc74903597"/>
      <w:bookmarkStart w:id="3150" w:name="_Toc76504971"/>
      <w:r w:rsidRPr="00A46FD9">
        <w:t>6.6.2.5.1</w:t>
      </w:r>
      <w:r w:rsidRPr="00A46FD9">
        <w:tab/>
        <w:t>Test requirements for Band Categories 1 and 3</w:t>
      </w:r>
      <w:bookmarkEnd w:id="3140"/>
      <w:bookmarkEnd w:id="3141"/>
      <w:bookmarkEnd w:id="3142"/>
      <w:bookmarkEnd w:id="3143"/>
      <w:bookmarkEnd w:id="3144"/>
      <w:bookmarkEnd w:id="3145"/>
      <w:bookmarkEnd w:id="3146"/>
      <w:bookmarkEnd w:id="3147"/>
      <w:bookmarkEnd w:id="3148"/>
      <w:bookmarkEnd w:id="3149"/>
      <w:bookmarkEnd w:id="3150"/>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8.8pt" o:ole="" fillcolor="window">
                  <v:imagedata r:id="rId30" o:title=""/>
                </v:shape>
                <o:OLEObject Type="Embed" ProgID="Equation.DSMT4" ShapeID="_x0000_i1034" DrawAspect="Content" ObjectID="_1687117556"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8pt" o:ole="" fillcolor="window">
                  <v:imagedata r:id="rId32" o:title=""/>
                </v:shape>
                <o:OLEObject Type="Embed" ProgID="Equation.3" ShapeID="_x0000_i1035" DrawAspect="Content" ObjectID="_1687117557"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3151"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315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lastRenderedPageBreak/>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3152" w:name="_Hlk61613724"/>
      <w:r w:rsidR="004C72F0" w:rsidRPr="00A07190">
        <w:t xml:space="preserve">BS </w:t>
      </w:r>
      <w:r w:rsidR="004C72F0">
        <w:t xml:space="preserve">with </w:t>
      </w:r>
      <w:r w:rsidR="004C72F0" w:rsidRPr="00A07190">
        <w:t xml:space="preserve">maximum output power </w:t>
      </w:r>
      <w:bookmarkEnd w:id="3152"/>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15pt;height:28.8pt" o:ole="">
                  <v:imagedata r:id="rId36" o:title=""/>
                </v:shape>
                <o:OLEObject Type="Embed" ProgID="Equation.DSMT4" ShapeID="_x0000_i1036" DrawAspect="Content" ObjectID="_1687117558"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8.8pt" o:ole="" fillcolor="window">
                  <v:imagedata r:id="rId38" o:title=""/>
                </v:shape>
                <o:OLEObject Type="Embed" ProgID="Equation.DSMT4" ShapeID="_x0000_i1037" DrawAspect="Content" ObjectID="_1687117559"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5pt;height:28.8pt" o:ole="">
                  <v:imagedata r:id="rId40" o:title=""/>
                </v:shape>
                <o:OLEObject Type="Embed" ProgID="Equation.DSMT4" ShapeID="_x0000_i1038" DrawAspect="Content" ObjectID="_1687117560"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85pt;height:28.8pt" o:ole="" fillcolor="window">
                  <v:imagedata r:id="rId42" o:title=""/>
                </v:shape>
                <o:OLEObject Type="Embed" ProgID="Equation.DSMT4" ShapeID="_x0000_i1039" DrawAspect="Content" ObjectID="_1687117561"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2pt;height:42.65pt" o:ole="" fillcolor="window">
                  <v:imagedata r:id="rId44" o:title=""/>
                </v:shape>
                <o:OLEObject Type="Embed" ProgID="Equation.3" ShapeID="_x0000_i1040" DrawAspect="Content" ObjectID="_1687117562"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2pt;height:42.65pt" o:ole="" fillcolor="window">
                  <v:imagedata r:id="rId46" o:title=""/>
                </v:shape>
                <o:OLEObject Type="Embed" ProgID="Equation.3" ShapeID="_x0000_i1041" DrawAspect="Content" ObjectID="_1687117563"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5pt;height:28.8pt" o:ole="">
                  <v:imagedata r:id="rId48" o:title=""/>
                </v:shape>
                <o:OLEObject Type="Embed" ProgID="Equation.3" ShapeID="_x0000_i1042" DrawAspect="Content" ObjectID="_1687117564"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5pt;height:28.8pt" o:ole="">
                  <v:imagedata r:id="rId50" o:title=""/>
                </v:shape>
                <o:OLEObject Type="Embed" ProgID="Equation.3" ShapeID="_x0000_i1043" DrawAspect="Content" ObjectID="_1687117565"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85pt;height:42.65pt" o:ole="" fillcolor="window">
                  <v:imagedata r:id="rId52" o:title=""/>
                </v:shape>
                <o:OLEObject Type="Embed" ProgID="Equation.3" ShapeID="_x0000_i1044" DrawAspect="Content" ObjectID="_1687117566"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65pt" o:ole="" fillcolor="window">
                  <v:imagedata r:id="rId54" o:title=""/>
                </v:shape>
                <o:OLEObject Type="Embed" ProgID="Equation.3" ShapeID="_x0000_i1045" DrawAspect="Content" ObjectID="_1687117567"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3153" w:name="_Toc21098043"/>
      <w:bookmarkStart w:id="3154" w:name="_Toc29765605"/>
      <w:bookmarkStart w:id="3155" w:name="_Toc37181087"/>
      <w:bookmarkStart w:id="3156" w:name="_Toc37181531"/>
      <w:bookmarkStart w:id="3157" w:name="_Toc37181975"/>
      <w:bookmarkStart w:id="3158" w:name="_Toc45882040"/>
      <w:bookmarkStart w:id="3159" w:name="_Toc52560273"/>
      <w:bookmarkStart w:id="3160" w:name="_Toc61114223"/>
      <w:bookmarkStart w:id="3161" w:name="_Toc67912728"/>
      <w:bookmarkStart w:id="3162" w:name="_Toc74903598"/>
      <w:bookmarkStart w:id="3163" w:name="_Toc76504972"/>
      <w:r w:rsidRPr="00A46FD9">
        <w:t>6.6.2.5.2</w:t>
      </w:r>
      <w:r w:rsidRPr="00A46FD9">
        <w:tab/>
        <w:t>Test requirements for Band Category 2</w:t>
      </w:r>
      <w:bookmarkEnd w:id="3153"/>
      <w:bookmarkEnd w:id="3154"/>
      <w:bookmarkEnd w:id="3155"/>
      <w:bookmarkEnd w:id="3156"/>
      <w:bookmarkEnd w:id="3157"/>
      <w:bookmarkEnd w:id="3158"/>
      <w:bookmarkEnd w:id="3159"/>
      <w:bookmarkEnd w:id="3160"/>
      <w:bookmarkEnd w:id="3161"/>
      <w:bookmarkEnd w:id="3162"/>
      <w:bookmarkEnd w:id="3163"/>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8pt" o:ole="" fillcolor="window">
                  <v:imagedata r:id="rId56" o:title=""/>
                </v:shape>
                <o:OLEObject Type="Embed" ProgID="Equation.DSMT4" ShapeID="_x0000_i1046" DrawAspect="Content" ObjectID="_1687117568"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65pt" o:ole="" fillcolor="window">
                  <v:imagedata r:id="rId58" o:title=""/>
                </v:shape>
                <o:OLEObject Type="Embed" ProgID="Equation.3" ShapeID="_x0000_i1047" DrawAspect="Content" ObjectID="_1687117569"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65pt" o:ole="" fillcolor="window">
                  <v:imagedata r:id="rId60" o:title=""/>
                </v:shape>
                <o:OLEObject Type="Embed" ProgID="Equation.3" ShapeID="_x0000_i1048" DrawAspect="Content" ObjectID="_1687117570"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lastRenderedPageBreak/>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3164" w:name="_Hlk525226544"/>
            <w:r w:rsidRPr="00A46FD9">
              <w:rPr>
                <w:rFonts w:cs="Arial"/>
              </w:rPr>
              <w:t>2</w:t>
            </w:r>
            <w:r w:rsidRPr="00A46FD9">
              <w:t>×Δf</w:t>
            </w:r>
            <w:r w:rsidRPr="00A46FD9">
              <w:rPr>
                <w:vertAlign w:val="subscript"/>
              </w:rPr>
              <w:t>OBUE</w:t>
            </w:r>
            <w:bookmarkEnd w:id="3164"/>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85pt;height:28.8pt" o:ole="">
                  <v:imagedata r:id="rId62" o:title=""/>
                </v:shape>
                <o:OLEObject Type="Embed" ProgID="Equation.DSMT4" ShapeID="_x0000_i1049" DrawAspect="Content" ObjectID="_1687117571"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8pt" o:ole="" fillcolor="window">
                  <v:imagedata r:id="rId64" o:title=""/>
                </v:shape>
                <o:OLEObject Type="Embed" ProgID="Equation.DSMT4" ShapeID="_x0000_i1050" DrawAspect="Content" ObjectID="_1687117572"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15pt;height:42.65pt" o:ole="" fillcolor="window">
                  <v:imagedata r:id="rId66" o:title=""/>
                </v:shape>
                <o:OLEObject Type="Embed" ProgID="Equation.3" ShapeID="_x0000_i1051" DrawAspect="Content" ObjectID="_1687117573"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65pt" o:ole="" fillcolor="window">
                  <v:imagedata r:id="rId68" o:title=""/>
                </v:shape>
                <o:OLEObject Type="Embed" ProgID="Equation.3" ShapeID="_x0000_i1052" DrawAspect="Content" ObjectID="_1687117574"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0" o:title=""/>
                </v:shape>
                <o:OLEObject Type="Embed" ProgID="Equation.3" ShapeID="_x0000_i1053" DrawAspect="Content" ObjectID="_1687117575"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8pt;height:42.65pt" o:ole="" fillcolor="window">
                  <v:imagedata r:id="rId72" o:title=""/>
                </v:shape>
                <o:OLEObject Type="Embed" ProgID="Equation.3" ShapeID="_x0000_i1054" DrawAspect="Content" ObjectID="_1687117576"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65pt" o:ole="" fillcolor="window">
                  <v:imagedata r:id="rId74" o:title=""/>
                </v:shape>
                <o:OLEObject Type="Embed" ProgID="Equation.3" ShapeID="_x0000_i1055" DrawAspect="Content" ObjectID="_1687117577"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3165" w:name="_Toc21098044"/>
      <w:bookmarkStart w:id="3166" w:name="_Toc29765606"/>
      <w:bookmarkStart w:id="3167" w:name="_Toc37181088"/>
      <w:bookmarkStart w:id="3168" w:name="_Toc37181532"/>
      <w:bookmarkStart w:id="3169" w:name="_Toc37181976"/>
      <w:bookmarkStart w:id="3170" w:name="_Toc45882041"/>
      <w:bookmarkStart w:id="3171" w:name="_Toc52560274"/>
      <w:bookmarkStart w:id="3172" w:name="_Toc61114224"/>
      <w:bookmarkStart w:id="3173" w:name="_Toc67912729"/>
      <w:bookmarkStart w:id="3174" w:name="_Toc74903599"/>
      <w:bookmarkStart w:id="3175" w:name="_Toc76504973"/>
      <w:r w:rsidRPr="00A46FD9">
        <w:lastRenderedPageBreak/>
        <w:t>6.6.2.5.3</w:t>
      </w:r>
      <w:r w:rsidRPr="00A46FD9">
        <w:tab/>
        <w:t>Test requirements for GSM/EDGE single-RAT requirements</w:t>
      </w:r>
      <w:bookmarkEnd w:id="3165"/>
      <w:bookmarkEnd w:id="3166"/>
      <w:bookmarkEnd w:id="3167"/>
      <w:bookmarkEnd w:id="3168"/>
      <w:bookmarkEnd w:id="3169"/>
      <w:bookmarkEnd w:id="3170"/>
      <w:bookmarkEnd w:id="3171"/>
      <w:bookmarkEnd w:id="3172"/>
      <w:bookmarkEnd w:id="3173"/>
      <w:bookmarkEnd w:id="3174"/>
      <w:bookmarkEnd w:id="317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3176" w:name="_Toc21098045"/>
      <w:bookmarkStart w:id="3177" w:name="_Toc29765607"/>
      <w:bookmarkStart w:id="3178" w:name="_Toc37181089"/>
      <w:bookmarkStart w:id="3179" w:name="_Toc37181533"/>
      <w:bookmarkStart w:id="3180" w:name="_Toc37181977"/>
      <w:bookmarkStart w:id="3181" w:name="_Toc45882042"/>
      <w:bookmarkStart w:id="3182" w:name="_Toc52560275"/>
      <w:bookmarkStart w:id="3183" w:name="_Toc61114225"/>
      <w:bookmarkStart w:id="3184" w:name="_Toc67912730"/>
      <w:bookmarkStart w:id="3185" w:name="_Toc74903600"/>
      <w:bookmarkStart w:id="3186" w:name="_Toc76504974"/>
      <w:r w:rsidRPr="00A46FD9">
        <w:t>6.6.2.5.4</w:t>
      </w:r>
      <w:r w:rsidRPr="00A46FD9">
        <w:tab/>
        <w:t>Test requirements for additional requirements</w:t>
      </w:r>
      <w:bookmarkEnd w:id="3176"/>
      <w:bookmarkEnd w:id="3177"/>
      <w:bookmarkEnd w:id="3178"/>
      <w:bookmarkEnd w:id="3179"/>
      <w:bookmarkEnd w:id="3180"/>
      <w:bookmarkEnd w:id="3181"/>
      <w:bookmarkEnd w:id="3182"/>
      <w:bookmarkEnd w:id="3183"/>
      <w:bookmarkEnd w:id="3184"/>
      <w:bookmarkEnd w:id="3185"/>
      <w:bookmarkEnd w:id="3186"/>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3187"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187"/>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3188" w:name="_Hlk488398933"/>
      <w:r w:rsidRPr="00A46FD9">
        <w:t>in Band 75 within 1432-1517 MHz and in Band 76 within 1427-1432 MHz</w:t>
      </w:r>
      <w:bookmarkEnd w:id="3188"/>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3189"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89"/>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3190"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3190"/>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3191" w:name="_Toc21098046"/>
      <w:bookmarkStart w:id="3192" w:name="_Toc29765608"/>
      <w:bookmarkStart w:id="3193" w:name="_Toc37181090"/>
      <w:bookmarkStart w:id="3194" w:name="_Toc37181534"/>
      <w:bookmarkStart w:id="3195" w:name="_Toc37181978"/>
      <w:bookmarkStart w:id="3196" w:name="_Toc45882043"/>
      <w:bookmarkStart w:id="3197" w:name="_Toc52560276"/>
      <w:bookmarkStart w:id="3198" w:name="_Toc61114226"/>
      <w:bookmarkStart w:id="3199" w:name="_Toc67912731"/>
      <w:bookmarkStart w:id="3200" w:name="_Toc74903601"/>
      <w:bookmarkStart w:id="3201" w:name="_Toc76504975"/>
      <w:r w:rsidRPr="00A46FD9">
        <w:t>6.6.3</w:t>
      </w:r>
      <w:r w:rsidRPr="00A46FD9">
        <w:tab/>
        <w:t>Occupied bandwidth</w:t>
      </w:r>
      <w:bookmarkEnd w:id="3191"/>
      <w:bookmarkEnd w:id="3192"/>
      <w:bookmarkEnd w:id="3193"/>
      <w:bookmarkEnd w:id="3194"/>
      <w:bookmarkEnd w:id="3195"/>
      <w:bookmarkEnd w:id="3196"/>
      <w:bookmarkEnd w:id="3197"/>
      <w:bookmarkEnd w:id="3198"/>
      <w:bookmarkEnd w:id="3199"/>
      <w:bookmarkEnd w:id="3200"/>
      <w:bookmarkEnd w:id="3201"/>
    </w:p>
    <w:p w14:paraId="6484705F" w14:textId="77777777" w:rsidR="00FF3259" w:rsidRPr="00A46FD9" w:rsidRDefault="00FF3259" w:rsidP="00FF3259">
      <w:pPr>
        <w:pStyle w:val="Heading4"/>
      </w:pPr>
      <w:bookmarkStart w:id="3202" w:name="_Toc21098047"/>
      <w:bookmarkStart w:id="3203" w:name="_Toc29765609"/>
      <w:bookmarkStart w:id="3204" w:name="_Toc37181091"/>
      <w:bookmarkStart w:id="3205" w:name="_Toc37181535"/>
      <w:bookmarkStart w:id="3206" w:name="_Toc37181979"/>
      <w:bookmarkStart w:id="3207" w:name="_Toc45882044"/>
      <w:bookmarkStart w:id="3208" w:name="_Toc52560277"/>
      <w:bookmarkStart w:id="3209" w:name="_Toc61114227"/>
      <w:bookmarkStart w:id="3210" w:name="_Toc67912732"/>
      <w:bookmarkStart w:id="3211" w:name="_Toc74903602"/>
      <w:bookmarkStart w:id="3212" w:name="_Toc76504976"/>
      <w:r w:rsidRPr="00A46FD9">
        <w:t>6.6.3.1</w:t>
      </w:r>
      <w:r w:rsidRPr="00A46FD9">
        <w:tab/>
        <w:t>Definition and applicability</w:t>
      </w:r>
      <w:bookmarkEnd w:id="3202"/>
      <w:bookmarkEnd w:id="3203"/>
      <w:bookmarkEnd w:id="3204"/>
      <w:bookmarkEnd w:id="3205"/>
      <w:bookmarkEnd w:id="3206"/>
      <w:bookmarkEnd w:id="3207"/>
      <w:bookmarkEnd w:id="3208"/>
      <w:bookmarkEnd w:id="3209"/>
      <w:bookmarkEnd w:id="3210"/>
      <w:bookmarkEnd w:id="3211"/>
      <w:bookmarkEnd w:id="321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3213" w:name="_Toc21098048"/>
      <w:bookmarkStart w:id="3214" w:name="_Toc29765610"/>
      <w:bookmarkStart w:id="3215" w:name="_Toc37181092"/>
      <w:bookmarkStart w:id="3216" w:name="_Toc37181536"/>
      <w:bookmarkStart w:id="3217" w:name="_Toc37181980"/>
      <w:bookmarkStart w:id="3218" w:name="_Toc45882045"/>
      <w:bookmarkStart w:id="3219" w:name="_Toc52560278"/>
      <w:bookmarkStart w:id="3220" w:name="_Toc61114228"/>
      <w:bookmarkStart w:id="3221" w:name="_Toc67912733"/>
      <w:bookmarkStart w:id="3222" w:name="_Toc74903603"/>
      <w:bookmarkStart w:id="3223" w:name="_Toc76504977"/>
      <w:r w:rsidRPr="00A46FD9">
        <w:t>6.6.3.2</w:t>
      </w:r>
      <w:r w:rsidRPr="00A46FD9">
        <w:tab/>
        <w:t>Minimum requirements</w:t>
      </w:r>
      <w:bookmarkEnd w:id="3213"/>
      <w:bookmarkEnd w:id="3214"/>
      <w:bookmarkEnd w:id="3215"/>
      <w:bookmarkEnd w:id="3216"/>
      <w:bookmarkEnd w:id="3217"/>
      <w:bookmarkEnd w:id="3218"/>
      <w:bookmarkEnd w:id="3219"/>
      <w:bookmarkEnd w:id="3220"/>
      <w:bookmarkEnd w:id="3221"/>
      <w:bookmarkEnd w:id="3222"/>
      <w:bookmarkEnd w:id="3223"/>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3224" w:name="_Toc21098049"/>
      <w:bookmarkStart w:id="3225" w:name="_Toc29765611"/>
      <w:bookmarkStart w:id="3226" w:name="_Toc37181093"/>
      <w:bookmarkStart w:id="3227" w:name="_Toc37181537"/>
      <w:bookmarkStart w:id="3228" w:name="_Toc37181981"/>
      <w:bookmarkStart w:id="3229" w:name="_Toc45882046"/>
      <w:bookmarkStart w:id="3230" w:name="_Toc52560279"/>
      <w:bookmarkStart w:id="3231" w:name="_Toc61114229"/>
      <w:bookmarkStart w:id="3232" w:name="_Toc67912734"/>
      <w:bookmarkStart w:id="3233" w:name="_Toc74903604"/>
      <w:bookmarkStart w:id="3234" w:name="_Toc76504978"/>
      <w:r w:rsidRPr="00A46FD9">
        <w:t>6.6.3.3</w:t>
      </w:r>
      <w:r w:rsidRPr="00A46FD9">
        <w:tab/>
        <w:t>Test purpose</w:t>
      </w:r>
      <w:bookmarkEnd w:id="3224"/>
      <w:bookmarkEnd w:id="3225"/>
      <w:bookmarkEnd w:id="3226"/>
      <w:bookmarkEnd w:id="3227"/>
      <w:bookmarkEnd w:id="3228"/>
      <w:bookmarkEnd w:id="3229"/>
      <w:bookmarkEnd w:id="3230"/>
      <w:bookmarkEnd w:id="3231"/>
      <w:bookmarkEnd w:id="3232"/>
      <w:bookmarkEnd w:id="3233"/>
      <w:bookmarkEnd w:id="3234"/>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3235" w:name="_Toc21098050"/>
      <w:bookmarkStart w:id="3236" w:name="_Toc29765612"/>
      <w:bookmarkStart w:id="3237" w:name="_Toc37181094"/>
      <w:bookmarkStart w:id="3238" w:name="_Toc37181538"/>
      <w:bookmarkStart w:id="3239" w:name="_Toc37181982"/>
      <w:bookmarkStart w:id="3240" w:name="_Toc45882047"/>
      <w:bookmarkStart w:id="3241" w:name="_Toc52560280"/>
      <w:bookmarkStart w:id="3242" w:name="_Toc61114230"/>
      <w:bookmarkStart w:id="3243" w:name="_Toc67912735"/>
      <w:bookmarkStart w:id="3244" w:name="_Toc74903605"/>
      <w:bookmarkStart w:id="3245" w:name="_Toc76504979"/>
      <w:r w:rsidRPr="00A46FD9">
        <w:t>6.6.3.4</w:t>
      </w:r>
      <w:r w:rsidRPr="00A46FD9">
        <w:tab/>
        <w:t>Method of test</w:t>
      </w:r>
      <w:bookmarkEnd w:id="3235"/>
      <w:bookmarkEnd w:id="3236"/>
      <w:bookmarkEnd w:id="3237"/>
      <w:bookmarkEnd w:id="3238"/>
      <w:bookmarkEnd w:id="3239"/>
      <w:bookmarkEnd w:id="3240"/>
      <w:bookmarkEnd w:id="3241"/>
      <w:bookmarkEnd w:id="3242"/>
      <w:bookmarkEnd w:id="3243"/>
      <w:bookmarkEnd w:id="3244"/>
      <w:bookmarkEnd w:id="3245"/>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3246" w:name="_Toc21098051"/>
      <w:bookmarkStart w:id="3247" w:name="_Toc29765613"/>
      <w:bookmarkStart w:id="3248" w:name="_Toc37181095"/>
      <w:bookmarkStart w:id="3249" w:name="_Toc37181539"/>
      <w:bookmarkStart w:id="3250" w:name="_Toc37181983"/>
      <w:bookmarkStart w:id="3251" w:name="_Toc45882048"/>
      <w:bookmarkStart w:id="3252" w:name="_Toc52560281"/>
      <w:bookmarkStart w:id="3253" w:name="_Toc61114231"/>
      <w:bookmarkStart w:id="3254" w:name="_Toc67912736"/>
      <w:bookmarkStart w:id="3255" w:name="_Toc74903606"/>
      <w:bookmarkStart w:id="3256" w:name="_Toc76504980"/>
      <w:r w:rsidRPr="00A46FD9">
        <w:lastRenderedPageBreak/>
        <w:t>6.6.3.5</w:t>
      </w:r>
      <w:r w:rsidRPr="00A46FD9">
        <w:tab/>
        <w:t>Test requirement</w:t>
      </w:r>
      <w:bookmarkEnd w:id="3246"/>
      <w:bookmarkEnd w:id="3247"/>
      <w:bookmarkEnd w:id="3248"/>
      <w:bookmarkEnd w:id="3249"/>
      <w:bookmarkEnd w:id="3250"/>
      <w:bookmarkEnd w:id="3251"/>
      <w:bookmarkEnd w:id="3252"/>
      <w:bookmarkEnd w:id="3253"/>
      <w:bookmarkEnd w:id="3254"/>
      <w:bookmarkEnd w:id="3255"/>
      <w:bookmarkEnd w:id="3256"/>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3257" w:name="_Toc21098052"/>
      <w:bookmarkStart w:id="3258" w:name="_Toc29765614"/>
      <w:bookmarkStart w:id="3259" w:name="_Toc37181096"/>
      <w:bookmarkStart w:id="3260" w:name="_Toc37181540"/>
      <w:bookmarkStart w:id="3261" w:name="_Toc37181984"/>
      <w:bookmarkStart w:id="3262" w:name="_Toc45882049"/>
      <w:bookmarkStart w:id="3263" w:name="_Toc52560282"/>
      <w:bookmarkStart w:id="3264" w:name="_Toc61114232"/>
      <w:bookmarkStart w:id="3265" w:name="_Toc67912737"/>
      <w:bookmarkStart w:id="3266" w:name="_Toc74903607"/>
      <w:bookmarkStart w:id="3267" w:name="_Toc76504981"/>
      <w:r w:rsidRPr="00A46FD9">
        <w:t>6.6.4</w:t>
      </w:r>
      <w:r w:rsidRPr="00A46FD9">
        <w:tab/>
        <w:t>Adjacent Channel Leakage Power Ratio (ACLR)</w:t>
      </w:r>
      <w:bookmarkEnd w:id="3257"/>
      <w:bookmarkEnd w:id="3258"/>
      <w:bookmarkEnd w:id="3259"/>
      <w:bookmarkEnd w:id="3260"/>
      <w:bookmarkEnd w:id="3261"/>
      <w:bookmarkEnd w:id="3262"/>
      <w:bookmarkEnd w:id="3263"/>
      <w:bookmarkEnd w:id="3264"/>
      <w:bookmarkEnd w:id="3265"/>
      <w:bookmarkEnd w:id="3266"/>
      <w:bookmarkEnd w:id="3267"/>
    </w:p>
    <w:p w14:paraId="5D92EF6F" w14:textId="77777777" w:rsidR="00FF3259" w:rsidRPr="00A46FD9" w:rsidRDefault="00FF3259" w:rsidP="00FF3259">
      <w:pPr>
        <w:pStyle w:val="Heading4"/>
      </w:pPr>
      <w:bookmarkStart w:id="3268" w:name="_Toc21098053"/>
      <w:bookmarkStart w:id="3269" w:name="_Toc29765615"/>
      <w:bookmarkStart w:id="3270" w:name="_Toc37181097"/>
      <w:bookmarkStart w:id="3271" w:name="_Toc37181541"/>
      <w:bookmarkStart w:id="3272" w:name="_Toc37181985"/>
      <w:bookmarkStart w:id="3273" w:name="_Toc45882050"/>
      <w:bookmarkStart w:id="3274" w:name="_Toc52560283"/>
      <w:bookmarkStart w:id="3275" w:name="_Toc61114233"/>
      <w:bookmarkStart w:id="3276" w:name="_Toc67912738"/>
      <w:bookmarkStart w:id="3277" w:name="_Toc74903608"/>
      <w:bookmarkStart w:id="3278" w:name="_Toc76504982"/>
      <w:r w:rsidRPr="00A46FD9">
        <w:t>6.6.4.1</w:t>
      </w:r>
      <w:r w:rsidRPr="00A46FD9">
        <w:tab/>
        <w:t>Definition and applicability</w:t>
      </w:r>
      <w:bookmarkEnd w:id="3268"/>
      <w:bookmarkEnd w:id="3269"/>
      <w:bookmarkEnd w:id="3270"/>
      <w:bookmarkEnd w:id="3271"/>
      <w:bookmarkEnd w:id="3272"/>
      <w:bookmarkEnd w:id="3273"/>
      <w:bookmarkEnd w:id="3274"/>
      <w:bookmarkEnd w:id="3275"/>
      <w:bookmarkEnd w:id="3276"/>
      <w:bookmarkEnd w:id="3277"/>
      <w:bookmarkEnd w:id="3278"/>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3279" w:name="_Toc21098054"/>
      <w:bookmarkStart w:id="3280" w:name="_Toc29765616"/>
      <w:bookmarkStart w:id="3281" w:name="_Toc37181098"/>
      <w:bookmarkStart w:id="3282" w:name="_Toc37181542"/>
      <w:bookmarkStart w:id="3283" w:name="_Toc37181986"/>
      <w:bookmarkStart w:id="3284" w:name="_Toc45882051"/>
      <w:bookmarkStart w:id="3285" w:name="_Toc52560284"/>
      <w:bookmarkStart w:id="3286" w:name="_Toc61114234"/>
      <w:bookmarkStart w:id="3287" w:name="_Toc67912739"/>
      <w:bookmarkStart w:id="3288" w:name="_Toc74903609"/>
      <w:bookmarkStart w:id="3289" w:name="_Toc76504983"/>
      <w:r w:rsidRPr="00A46FD9">
        <w:t>6.6.4.2</w:t>
      </w:r>
      <w:r w:rsidRPr="00A46FD9">
        <w:tab/>
        <w:t>Minimum requirement</w:t>
      </w:r>
      <w:bookmarkEnd w:id="3279"/>
      <w:bookmarkEnd w:id="3280"/>
      <w:bookmarkEnd w:id="3281"/>
      <w:bookmarkEnd w:id="3282"/>
      <w:bookmarkEnd w:id="3283"/>
      <w:bookmarkEnd w:id="3284"/>
      <w:bookmarkEnd w:id="3285"/>
      <w:bookmarkEnd w:id="3286"/>
      <w:bookmarkEnd w:id="3287"/>
      <w:bookmarkEnd w:id="3288"/>
      <w:bookmarkEnd w:id="328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3290" w:name="_Toc21098055"/>
      <w:bookmarkStart w:id="3291" w:name="_Toc29765617"/>
      <w:bookmarkStart w:id="3292" w:name="_Toc37181099"/>
      <w:bookmarkStart w:id="3293" w:name="_Toc37181543"/>
      <w:bookmarkStart w:id="3294" w:name="_Toc37181987"/>
      <w:bookmarkStart w:id="3295" w:name="_Toc45882052"/>
      <w:bookmarkStart w:id="3296" w:name="_Toc52560285"/>
      <w:bookmarkStart w:id="3297" w:name="_Toc61114235"/>
      <w:bookmarkStart w:id="3298" w:name="_Toc67912740"/>
      <w:bookmarkStart w:id="3299" w:name="_Toc74903610"/>
      <w:bookmarkStart w:id="3300" w:name="_Toc76504984"/>
      <w:r w:rsidRPr="00A46FD9">
        <w:t>6.6.4.3</w:t>
      </w:r>
      <w:r w:rsidRPr="00A46FD9">
        <w:tab/>
        <w:t>Test purpose</w:t>
      </w:r>
      <w:bookmarkEnd w:id="3290"/>
      <w:bookmarkEnd w:id="3291"/>
      <w:bookmarkEnd w:id="3292"/>
      <w:bookmarkEnd w:id="3293"/>
      <w:bookmarkEnd w:id="3294"/>
      <w:bookmarkEnd w:id="3295"/>
      <w:bookmarkEnd w:id="3296"/>
      <w:bookmarkEnd w:id="3297"/>
      <w:bookmarkEnd w:id="3298"/>
      <w:bookmarkEnd w:id="3299"/>
      <w:bookmarkEnd w:id="3300"/>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3301" w:name="_Toc21098056"/>
      <w:bookmarkStart w:id="3302" w:name="_Toc29765618"/>
      <w:bookmarkStart w:id="3303" w:name="_Toc37181100"/>
      <w:bookmarkStart w:id="3304" w:name="_Toc37181544"/>
      <w:bookmarkStart w:id="3305" w:name="_Toc37181988"/>
      <w:bookmarkStart w:id="3306" w:name="_Toc45882053"/>
      <w:bookmarkStart w:id="3307" w:name="_Toc52560286"/>
      <w:bookmarkStart w:id="3308" w:name="_Toc61114236"/>
      <w:bookmarkStart w:id="3309" w:name="_Toc67912741"/>
      <w:bookmarkStart w:id="3310" w:name="_Toc74903611"/>
      <w:bookmarkStart w:id="3311" w:name="_Toc76504985"/>
      <w:r w:rsidRPr="00A46FD9">
        <w:t>6.6.4.4</w:t>
      </w:r>
      <w:r w:rsidRPr="00A46FD9">
        <w:tab/>
        <w:t>Method of test</w:t>
      </w:r>
      <w:bookmarkEnd w:id="3301"/>
      <w:bookmarkEnd w:id="3302"/>
      <w:bookmarkEnd w:id="3303"/>
      <w:bookmarkEnd w:id="3304"/>
      <w:bookmarkEnd w:id="3305"/>
      <w:bookmarkEnd w:id="3306"/>
      <w:bookmarkEnd w:id="3307"/>
      <w:bookmarkEnd w:id="3308"/>
      <w:bookmarkEnd w:id="3309"/>
      <w:bookmarkEnd w:id="3310"/>
      <w:bookmarkEnd w:id="3311"/>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3312" w:name="_Toc21098057"/>
      <w:bookmarkStart w:id="3313" w:name="_Toc29765619"/>
      <w:bookmarkStart w:id="3314" w:name="_Toc37181101"/>
      <w:bookmarkStart w:id="3315" w:name="_Toc37181545"/>
      <w:bookmarkStart w:id="3316" w:name="_Toc37181989"/>
      <w:bookmarkStart w:id="3317" w:name="_Toc45882054"/>
      <w:bookmarkStart w:id="3318" w:name="_Toc52560287"/>
      <w:bookmarkStart w:id="3319" w:name="_Toc61114237"/>
      <w:bookmarkStart w:id="3320" w:name="_Toc67912742"/>
      <w:bookmarkStart w:id="3321" w:name="_Toc74903612"/>
      <w:bookmarkStart w:id="3322" w:name="_Toc7650498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3312"/>
      <w:bookmarkEnd w:id="3313"/>
      <w:bookmarkEnd w:id="3314"/>
      <w:bookmarkEnd w:id="3315"/>
      <w:bookmarkEnd w:id="3316"/>
      <w:bookmarkEnd w:id="3317"/>
      <w:bookmarkEnd w:id="3318"/>
      <w:bookmarkEnd w:id="3319"/>
      <w:bookmarkEnd w:id="3320"/>
      <w:bookmarkEnd w:id="3321"/>
      <w:bookmarkEnd w:id="332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3323" w:name="_Toc21098058"/>
      <w:bookmarkStart w:id="3324" w:name="_Toc29765620"/>
      <w:bookmarkStart w:id="3325" w:name="_Toc37181102"/>
      <w:bookmarkStart w:id="3326" w:name="_Toc37181546"/>
      <w:bookmarkStart w:id="3327" w:name="_Toc37181990"/>
      <w:bookmarkStart w:id="3328" w:name="_Toc45882055"/>
      <w:bookmarkStart w:id="3329" w:name="_Toc52560288"/>
      <w:bookmarkStart w:id="3330" w:name="_Toc61114238"/>
      <w:bookmarkStart w:id="3331" w:name="_Toc67912743"/>
      <w:bookmarkStart w:id="3332" w:name="_Toc74903613"/>
      <w:bookmarkStart w:id="3333" w:name="_Toc76504987"/>
      <w:r w:rsidRPr="00A46FD9">
        <w:rPr>
          <w:rFonts w:eastAsia="MS Mincho"/>
        </w:rPr>
        <w:lastRenderedPageBreak/>
        <w:t>6.6.</w:t>
      </w:r>
      <w:r w:rsidRPr="00A46FD9">
        <w:rPr>
          <w:lang w:eastAsia="zh-CN"/>
        </w:rPr>
        <w:t>4</w:t>
      </w:r>
      <w:r w:rsidRPr="00A46FD9">
        <w:rPr>
          <w:rFonts w:eastAsia="MS Mincho"/>
        </w:rPr>
        <w:t>.4.2</w:t>
      </w:r>
      <w:r w:rsidRPr="00A46FD9">
        <w:rPr>
          <w:rFonts w:eastAsia="MS Mincho"/>
        </w:rPr>
        <w:tab/>
        <w:t>Procedure</w:t>
      </w:r>
      <w:bookmarkEnd w:id="3323"/>
      <w:bookmarkEnd w:id="3324"/>
      <w:bookmarkEnd w:id="3325"/>
      <w:bookmarkEnd w:id="3326"/>
      <w:bookmarkEnd w:id="3327"/>
      <w:bookmarkEnd w:id="3328"/>
      <w:bookmarkEnd w:id="3329"/>
      <w:bookmarkEnd w:id="3330"/>
      <w:bookmarkEnd w:id="3331"/>
      <w:bookmarkEnd w:id="3332"/>
      <w:bookmarkEnd w:id="3333"/>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3334" w:name="_Toc21098059"/>
      <w:bookmarkStart w:id="3335" w:name="_Toc29765621"/>
      <w:bookmarkStart w:id="3336" w:name="_Toc37181103"/>
      <w:bookmarkStart w:id="3337" w:name="_Toc37181547"/>
      <w:bookmarkStart w:id="3338" w:name="_Toc37181991"/>
      <w:bookmarkStart w:id="3339" w:name="_Toc45882056"/>
      <w:bookmarkStart w:id="3340" w:name="_Toc52560289"/>
      <w:bookmarkStart w:id="3341" w:name="_Toc61114239"/>
      <w:bookmarkStart w:id="3342" w:name="_Toc67912744"/>
      <w:bookmarkStart w:id="3343" w:name="_Toc74903614"/>
      <w:bookmarkStart w:id="3344" w:name="_Toc76504988"/>
      <w:r w:rsidRPr="00A46FD9">
        <w:t>6.6.4.5</w:t>
      </w:r>
      <w:r w:rsidRPr="00A46FD9">
        <w:tab/>
        <w:t>Test requirements</w:t>
      </w:r>
      <w:bookmarkEnd w:id="3334"/>
      <w:bookmarkEnd w:id="3335"/>
      <w:bookmarkEnd w:id="3336"/>
      <w:bookmarkEnd w:id="3337"/>
      <w:bookmarkEnd w:id="3338"/>
      <w:bookmarkEnd w:id="3339"/>
      <w:bookmarkEnd w:id="3340"/>
      <w:bookmarkEnd w:id="3341"/>
      <w:bookmarkEnd w:id="3342"/>
      <w:bookmarkEnd w:id="3343"/>
      <w:bookmarkEnd w:id="3344"/>
    </w:p>
    <w:p w14:paraId="702FB7F0" w14:textId="77777777" w:rsidR="00FF3259" w:rsidRPr="00A46FD9" w:rsidRDefault="00FF3259" w:rsidP="00FF3259">
      <w:pPr>
        <w:pStyle w:val="Heading5"/>
      </w:pPr>
      <w:bookmarkStart w:id="3345" w:name="_Toc21098060"/>
      <w:bookmarkStart w:id="3346" w:name="_Toc29765622"/>
      <w:bookmarkStart w:id="3347" w:name="_Toc37181104"/>
      <w:bookmarkStart w:id="3348" w:name="_Toc37181548"/>
      <w:bookmarkStart w:id="3349" w:name="_Toc37181992"/>
      <w:bookmarkStart w:id="3350" w:name="_Toc45882057"/>
      <w:bookmarkStart w:id="3351" w:name="_Toc52560290"/>
      <w:bookmarkStart w:id="3352" w:name="_Toc61114240"/>
      <w:bookmarkStart w:id="3353" w:name="_Toc67912745"/>
      <w:bookmarkStart w:id="3354" w:name="_Toc74903615"/>
      <w:bookmarkStart w:id="3355" w:name="_Toc76504989"/>
      <w:r w:rsidRPr="00A46FD9">
        <w:t>6.6.4.5.1</w:t>
      </w:r>
      <w:r w:rsidRPr="00A46FD9">
        <w:tab/>
        <w:t>E-UTRA test requirement</w:t>
      </w:r>
      <w:bookmarkEnd w:id="3345"/>
      <w:bookmarkEnd w:id="3346"/>
      <w:bookmarkEnd w:id="3347"/>
      <w:bookmarkEnd w:id="3348"/>
      <w:bookmarkEnd w:id="3349"/>
      <w:bookmarkEnd w:id="3350"/>
      <w:bookmarkEnd w:id="3351"/>
      <w:bookmarkEnd w:id="3352"/>
      <w:bookmarkEnd w:id="3353"/>
      <w:bookmarkEnd w:id="3354"/>
      <w:bookmarkEnd w:id="3355"/>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3356" w:name="_Toc21098061"/>
      <w:bookmarkStart w:id="3357" w:name="_Toc29765623"/>
      <w:bookmarkStart w:id="3358" w:name="_Toc37181105"/>
      <w:bookmarkStart w:id="3359" w:name="_Toc37181549"/>
      <w:bookmarkStart w:id="3360" w:name="_Toc37181993"/>
      <w:bookmarkStart w:id="3361" w:name="_Toc45882058"/>
      <w:bookmarkStart w:id="3362" w:name="_Toc52560291"/>
      <w:bookmarkStart w:id="3363" w:name="_Toc61114241"/>
      <w:bookmarkStart w:id="3364" w:name="_Toc67912746"/>
      <w:bookmarkStart w:id="3365" w:name="_Toc74903616"/>
      <w:bookmarkStart w:id="3366" w:name="_Toc76504990"/>
      <w:r w:rsidRPr="00A46FD9">
        <w:t>6.6.4.5.2</w:t>
      </w:r>
      <w:r w:rsidRPr="00A46FD9">
        <w:tab/>
        <w:t>UTRA FDD test requirement</w:t>
      </w:r>
      <w:bookmarkEnd w:id="3356"/>
      <w:bookmarkEnd w:id="3357"/>
      <w:bookmarkEnd w:id="3358"/>
      <w:bookmarkEnd w:id="3359"/>
      <w:bookmarkEnd w:id="3360"/>
      <w:bookmarkEnd w:id="3361"/>
      <w:bookmarkEnd w:id="3362"/>
      <w:bookmarkEnd w:id="3363"/>
      <w:bookmarkEnd w:id="3364"/>
      <w:bookmarkEnd w:id="3365"/>
      <w:bookmarkEnd w:id="3366"/>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3367" w:name="_Toc21098062"/>
      <w:bookmarkStart w:id="3368" w:name="_Toc29765624"/>
      <w:bookmarkStart w:id="3369" w:name="_Toc37181106"/>
      <w:bookmarkStart w:id="3370" w:name="_Toc37181550"/>
      <w:bookmarkStart w:id="3371" w:name="_Toc37181994"/>
      <w:bookmarkStart w:id="3372" w:name="_Toc45882059"/>
      <w:bookmarkStart w:id="3373" w:name="_Toc52560292"/>
      <w:bookmarkStart w:id="3374" w:name="_Toc61114242"/>
      <w:bookmarkStart w:id="3375" w:name="_Toc67912747"/>
      <w:bookmarkStart w:id="3376" w:name="_Toc74903617"/>
      <w:bookmarkStart w:id="3377" w:name="_Toc76504991"/>
      <w:r w:rsidRPr="00A46FD9">
        <w:t>6.6.4.5.3</w:t>
      </w:r>
      <w:r w:rsidRPr="00A46FD9">
        <w:tab/>
        <w:t>UTRA TDD test requirement</w:t>
      </w:r>
      <w:bookmarkEnd w:id="3367"/>
      <w:bookmarkEnd w:id="3368"/>
      <w:bookmarkEnd w:id="3369"/>
      <w:bookmarkEnd w:id="3370"/>
      <w:bookmarkEnd w:id="3371"/>
      <w:bookmarkEnd w:id="3372"/>
      <w:bookmarkEnd w:id="3373"/>
      <w:bookmarkEnd w:id="3374"/>
      <w:bookmarkEnd w:id="3375"/>
      <w:bookmarkEnd w:id="3376"/>
      <w:bookmarkEnd w:id="3377"/>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3378" w:name="_Toc21098063"/>
      <w:bookmarkStart w:id="3379" w:name="_Toc29765625"/>
      <w:bookmarkStart w:id="3380" w:name="_Toc37181107"/>
      <w:bookmarkStart w:id="3381" w:name="_Toc37181551"/>
      <w:bookmarkStart w:id="3382" w:name="_Toc37181995"/>
      <w:bookmarkStart w:id="3383" w:name="_Toc45882060"/>
      <w:bookmarkStart w:id="3384" w:name="_Toc52560293"/>
      <w:bookmarkStart w:id="3385" w:name="_Toc61114243"/>
      <w:bookmarkStart w:id="3386" w:name="_Toc67912748"/>
      <w:bookmarkStart w:id="3387" w:name="_Toc74903618"/>
      <w:bookmarkStart w:id="3388" w:name="_Toc76504992"/>
      <w:r w:rsidRPr="00A46FD9">
        <w:t>6.6.4.5.4</w:t>
      </w:r>
      <w:r w:rsidRPr="00A46FD9">
        <w:tab/>
        <w:t>Cumulative ACLR requirement in non-contiguous spectrum</w:t>
      </w:r>
      <w:bookmarkEnd w:id="3378"/>
      <w:bookmarkEnd w:id="3379"/>
      <w:bookmarkEnd w:id="3380"/>
      <w:bookmarkEnd w:id="3381"/>
      <w:bookmarkEnd w:id="3382"/>
      <w:bookmarkEnd w:id="3383"/>
      <w:bookmarkEnd w:id="3384"/>
      <w:bookmarkEnd w:id="3385"/>
      <w:bookmarkEnd w:id="3386"/>
      <w:bookmarkEnd w:id="3387"/>
      <w:bookmarkEnd w:id="3388"/>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3389" w:name="_Toc21098064"/>
      <w:bookmarkStart w:id="3390" w:name="_Toc29765626"/>
      <w:bookmarkStart w:id="3391" w:name="_Toc37181108"/>
      <w:bookmarkStart w:id="3392" w:name="_Toc37181552"/>
      <w:bookmarkStart w:id="3393" w:name="_Toc37181996"/>
      <w:bookmarkStart w:id="3394" w:name="_Toc45882061"/>
      <w:bookmarkStart w:id="3395" w:name="_Toc52560294"/>
      <w:bookmarkStart w:id="3396" w:name="_Toc61114244"/>
      <w:bookmarkStart w:id="3397" w:name="_Toc67912749"/>
      <w:bookmarkStart w:id="3398" w:name="_Toc74903619"/>
      <w:bookmarkStart w:id="3399" w:name="_Toc76504993"/>
      <w:r w:rsidRPr="00A46FD9">
        <w:t>6.6.4.</w:t>
      </w:r>
      <w:r w:rsidRPr="00A46FD9">
        <w:rPr>
          <w:lang w:eastAsia="zh-CN"/>
        </w:rPr>
        <w:t>5.5</w:t>
      </w:r>
      <w:r w:rsidRPr="00A46FD9">
        <w:tab/>
      </w:r>
      <w:r w:rsidRPr="00A46FD9">
        <w:rPr>
          <w:lang w:eastAsia="zh-CN"/>
        </w:rPr>
        <w:t>NB-IoT</w:t>
      </w:r>
      <w:r w:rsidRPr="00A46FD9">
        <w:t xml:space="preserve"> test requirement</w:t>
      </w:r>
      <w:bookmarkEnd w:id="3389"/>
      <w:bookmarkEnd w:id="3390"/>
      <w:bookmarkEnd w:id="3391"/>
      <w:bookmarkEnd w:id="3392"/>
      <w:bookmarkEnd w:id="3393"/>
      <w:bookmarkEnd w:id="3394"/>
      <w:bookmarkEnd w:id="3395"/>
      <w:bookmarkEnd w:id="3396"/>
      <w:bookmarkEnd w:id="3397"/>
      <w:bookmarkEnd w:id="3398"/>
      <w:bookmarkEnd w:id="339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3400" w:name="_Toc21098065"/>
      <w:bookmarkStart w:id="3401" w:name="_Toc29765627"/>
      <w:bookmarkStart w:id="3402" w:name="_Toc37181109"/>
      <w:bookmarkStart w:id="3403" w:name="_Toc37181553"/>
      <w:bookmarkStart w:id="3404" w:name="_Toc37181997"/>
      <w:bookmarkStart w:id="3405" w:name="_Toc45882062"/>
      <w:bookmarkStart w:id="3406" w:name="_Toc52560295"/>
      <w:bookmarkStart w:id="3407" w:name="_Toc61114245"/>
      <w:bookmarkStart w:id="3408" w:name="_Toc67912750"/>
      <w:bookmarkStart w:id="3409" w:name="_Toc74903620"/>
      <w:bookmarkStart w:id="3410" w:name="_Toc76504994"/>
      <w:r w:rsidRPr="00A46FD9">
        <w:rPr>
          <w:lang w:eastAsia="zh-CN"/>
        </w:rPr>
        <w:t>6.6.4.5.6</w:t>
      </w:r>
      <w:r w:rsidRPr="00A46FD9">
        <w:rPr>
          <w:lang w:eastAsia="zh-CN"/>
        </w:rPr>
        <w:tab/>
        <w:t>NR test requirement</w:t>
      </w:r>
      <w:bookmarkEnd w:id="3400"/>
      <w:bookmarkEnd w:id="3401"/>
      <w:bookmarkEnd w:id="3402"/>
      <w:bookmarkEnd w:id="3403"/>
      <w:bookmarkEnd w:id="3404"/>
      <w:bookmarkEnd w:id="3405"/>
      <w:bookmarkEnd w:id="3406"/>
      <w:bookmarkEnd w:id="3407"/>
      <w:bookmarkEnd w:id="3408"/>
      <w:bookmarkEnd w:id="3409"/>
      <w:bookmarkEnd w:id="3410"/>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3411"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3411"/>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3412"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3412"/>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lastRenderedPageBreak/>
        <w:t xml:space="preserve">The ACLR absolute </w:t>
      </w:r>
      <w:bookmarkStart w:id="3413" w:name="_Hlk508123340"/>
      <w:r w:rsidRPr="00A46FD9">
        <w:rPr>
          <w:rFonts w:cs="v5.0.0"/>
        </w:rPr>
        <w:t>limit is</w:t>
      </w:r>
      <w:bookmarkEnd w:id="3413"/>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3414"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3414"/>
      </w:tr>
    </w:tbl>
    <w:p w14:paraId="0B6E9431" w14:textId="77777777" w:rsidR="00FF3259" w:rsidRPr="00A46FD9" w:rsidRDefault="00FF3259" w:rsidP="00FF3259"/>
    <w:p w14:paraId="2C37DBB7" w14:textId="77777777" w:rsidR="00FF3259" w:rsidRPr="00A46FD9" w:rsidRDefault="00FF3259" w:rsidP="00FF3259">
      <w:pPr>
        <w:pStyle w:val="Heading2"/>
      </w:pPr>
      <w:bookmarkStart w:id="3415" w:name="_Toc21098066"/>
      <w:bookmarkStart w:id="3416" w:name="_Toc29765628"/>
      <w:bookmarkStart w:id="3417" w:name="_Toc37181110"/>
      <w:bookmarkStart w:id="3418" w:name="_Toc37181554"/>
      <w:bookmarkStart w:id="3419" w:name="_Toc37181998"/>
      <w:bookmarkStart w:id="3420" w:name="_Toc45882063"/>
      <w:bookmarkStart w:id="3421" w:name="_Toc52560296"/>
      <w:bookmarkStart w:id="3422" w:name="_Toc61114246"/>
      <w:bookmarkStart w:id="3423" w:name="_Toc67912751"/>
      <w:bookmarkStart w:id="3424" w:name="_Toc74903621"/>
      <w:bookmarkStart w:id="3425" w:name="_Toc76504995"/>
      <w:r w:rsidRPr="00A46FD9">
        <w:t>6.7</w:t>
      </w:r>
      <w:r w:rsidRPr="00A46FD9">
        <w:tab/>
        <w:t>Transmitter intermodulation</w:t>
      </w:r>
      <w:bookmarkEnd w:id="3415"/>
      <w:bookmarkEnd w:id="3416"/>
      <w:bookmarkEnd w:id="3417"/>
      <w:bookmarkEnd w:id="3418"/>
      <w:bookmarkEnd w:id="3419"/>
      <w:bookmarkEnd w:id="3420"/>
      <w:bookmarkEnd w:id="3421"/>
      <w:bookmarkEnd w:id="3422"/>
      <w:bookmarkEnd w:id="3423"/>
      <w:bookmarkEnd w:id="3424"/>
      <w:bookmarkEnd w:id="3425"/>
    </w:p>
    <w:p w14:paraId="75F4D2FE" w14:textId="77777777" w:rsidR="00FF3259" w:rsidRPr="00A46FD9" w:rsidRDefault="00FF3259" w:rsidP="00FF3259">
      <w:pPr>
        <w:pStyle w:val="Heading3"/>
      </w:pPr>
      <w:bookmarkStart w:id="3426" w:name="_Toc21098067"/>
      <w:bookmarkStart w:id="3427" w:name="_Toc29765629"/>
      <w:bookmarkStart w:id="3428" w:name="_Toc37181111"/>
      <w:bookmarkStart w:id="3429" w:name="_Toc37181555"/>
      <w:bookmarkStart w:id="3430" w:name="_Toc37181999"/>
      <w:bookmarkStart w:id="3431" w:name="_Toc45882064"/>
      <w:bookmarkStart w:id="3432" w:name="_Toc52560297"/>
      <w:bookmarkStart w:id="3433" w:name="_Toc61114247"/>
      <w:bookmarkStart w:id="3434" w:name="_Toc67912752"/>
      <w:bookmarkStart w:id="3435" w:name="_Toc74903622"/>
      <w:bookmarkStart w:id="3436" w:name="_Toc76504996"/>
      <w:r w:rsidRPr="00A46FD9">
        <w:t>6.7.1</w:t>
      </w:r>
      <w:r w:rsidRPr="00A46FD9">
        <w:tab/>
        <w:t>Definition and applicability</w:t>
      </w:r>
      <w:bookmarkEnd w:id="3426"/>
      <w:bookmarkEnd w:id="3427"/>
      <w:bookmarkEnd w:id="3428"/>
      <w:bookmarkEnd w:id="3429"/>
      <w:bookmarkEnd w:id="3430"/>
      <w:bookmarkEnd w:id="3431"/>
      <w:bookmarkEnd w:id="3432"/>
      <w:bookmarkEnd w:id="3433"/>
      <w:bookmarkEnd w:id="3434"/>
      <w:bookmarkEnd w:id="3435"/>
      <w:bookmarkEnd w:id="343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3437" w:name="_Toc21098068"/>
      <w:bookmarkStart w:id="3438" w:name="_Toc29765630"/>
      <w:bookmarkStart w:id="3439" w:name="_Toc37181112"/>
      <w:bookmarkStart w:id="3440" w:name="_Toc37181556"/>
      <w:bookmarkStart w:id="3441" w:name="_Toc37182000"/>
      <w:bookmarkStart w:id="3442" w:name="_Toc45882065"/>
      <w:bookmarkStart w:id="3443" w:name="_Toc52560298"/>
      <w:bookmarkStart w:id="3444" w:name="_Toc61114248"/>
      <w:bookmarkStart w:id="3445" w:name="_Toc67912753"/>
      <w:bookmarkStart w:id="3446" w:name="_Toc74903623"/>
      <w:bookmarkStart w:id="3447" w:name="_Toc76504997"/>
      <w:r w:rsidRPr="00A46FD9">
        <w:t>6.7.2</w:t>
      </w:r>
      <w:r w:rsidRPr="00A46FD9">
        <w:tab/>
        <w:t>Minimum requirement</w:t>
      </w:r>
      <w:bookmarkEnd w:id="3437"/>
      <w:bookmarkEnd w:id="3438"/>
      <w:bookmarkEnd w:id="3439"/>
      <w:bookmarkEnd w:id="3440"/>
      <w:bookmarkEnd w:id="3441"/>
      <w:bookmarkEnd w:id="3442"/>
      <w:bookmarkEnd w:id="3443"/>
      <w:bookmarkEnd w:id="3444"/>
      <w:bookmarkEnd w:id="3445"/>
      <w:bookmarkEnd w:id="3446"/>
      <w:bookmarkEnd w:id="3447"/>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3448" w:name="_Toc21098069"/>
      <w:bookmarkStart w:id="3449" w:name="_Toc29765631"/>
      <w:bookmarkStart w:id="3450" w:name="_Toc37181113"/>
      <w:bookmarkStart w:id="3451" w:name="_Toc37181557"/>
      <w:bookmarkStart w:id="3452" w:name="_Toc37182001"/>
      <w:bookmarkStart w:id="3453" w:name="_Toc45882066"/>
      <w:bookmarkStart w:id="3454" w:name="_Toc52560299"/>
      <w:bookmarkStart w:id="3455" w:name="_Toc61114249"/>
      <w:bookmarkStart w:id="3456" w:name="_Toc67912754"/>
      <w:bookmarkStart w:id="3457" w:name="_Toc74903624"/>
      <w:bookmarkStart w:id="3458" w:name="_Toc76504998"/>
      <w:r w:rsidRPr="00A46FD9">
        <w:t>6.7.2A</w:t>
      </w:r>
      <w:r w:rsidRPr="00A46FD9">
        <w:tab/>
        <w:t>Additional requirement for Band 41</w:t>
      </w:r>
      <w:bookmarkEnd w:id="3448"/>
      <w:bookmarkEnd w:id="3449"/>
      <w:bookmarkEnd w:id="3450"/>
      <w:bookmarkEnd w:id="3451"/>
      <w:bookmarkEnd w:id="3452"/>
      <w:bookmarkEnd w:id="3453"/>
      <w:bookmarkEnd w:id="3454"/>
      <w:bookmarkEnd w:id="3455"/>
      <w:bookmarkEnd w:id="3456"/>
      <w:bookmarkEnd w:id="3457"/>
      <w:bookmarkEnd w:id="3458"/>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3459" w:name="_Toc21098070"/>
      <w:bookmarkStart w:id="3460" w:name="_Toc29765632"/>
      <w:bookmarkStart w:id="3461" w:name="_Toc37181114"/>
      <w:bookmarkStart w:id="3462" w:name="_Toc37181558"/>
      <w:bookmarkStart w:id="3463" w:name="_Toc37182002"/>
      <w:bookmarkStart w:id="3464" w:name="_Toc45882067"/>
      <w:bookmarkStart w:id="3465" w:name="_Toc52560300"/>
      <w:bookmarkStart w:id="3466" w:name="_Toc61114250"/>
      <w:bookmarkStart w:id="3467" w:name="_Toc67912755"/>
      <w:bookmarkStart w:id="3468" w:name="_Toc74903625"/>
      <w:bookmarkStart w:id="3469" w:name="_Toc76504999"/>
      <w:r w:rsidRPr="00A46FD9">
        <w:t>6.7.3</w:t>
      </w:r>
      <w:r w:rsidRPr="00A46FD9">
        <w:tab/>
        <w:t>Test purpose</w:t>
      </w:r>
      <w:bookmarkEnd w:id="3459"/>
      <w:bookmarkEnd w:id="3460"/>
      <w:bookmarkEnd w:id="3461"/>
      <w:bookmarkEnd w:id="3462"/>
      <w:bookmarkEnd w:id="3463"/>
      <w:bookmarkEnd w:id="3464"/>
      <w:bookmarkEnd w:id="3465"/>
      <w:bookmarkEnd w:id="3466"/>
      <w:bookmarkEnd w:id="3467"/>
      <w:bookmarkEnd w:id="3468"/>
      <w:bookmarkEnd w:id="3469"/>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3470" w:name="_Toc21098071"/>
      <w:bookmarkStart w:id="3471" w:name="_Toc29765633"/>
      <w:bookmarkStart w:id="3472" w:name="_Toc37181115"/>
      <w:bookmarkStart w:id="3473" w:name="_Toc37181559"/>
      <w:bookmarkStart w:id="3474" w:name="_Toc37182003"/>
      <w:bookmarkStart w:id="3475" w:name="_Toc45882068"/>
      <w:bookmarkStart w:id="3476" w:name="_Toc52560301"/>
      <w:bookmarkStart w:id="3477" w:name="_Toc61114251"/>
      <w:bookmarkStart w:id="3478" w:name="_Toc67912756"/>
      <w:bookmarkStart w:id="3479" w:name="_Toc74903626"/>
      <w:bookmarkStart w:id="3480" w:name="_Toc76505000"/>
      <w:r w:rsidRPr="00A46FD9">
        <w:t>6.7.4</w:t>
      </w:r>
      <w:r w:rsidRPr="00A46FD9">
        <w:tab/>
        <w:t>Method of test</w:t>
      </w:r>
      <w:bookmarkEnd w:id="3470"/>
      <w:bookmarkEnd w:id="3471"/>
      <w:bookmarkEnd w:id="3472"/>
      <w:bookmarkEnd w:id="3473"/>
      <w:bookmarkEnd w:id="3474"/>
      <w:bookmarkEnd w:id="3475"/>
      <w:bookmarkEnd w:id="3476"/>
      <w:bookmarkEnd w:id="3477"/>
      <w:bookmarkEnd w:id="3478"/>
      <w:bookmarkEnd w:id="3479"/>
      <w:bookmarkEnd w:id="3480"/>
    </w:p>
    <w:p w14:paraId="038BA912" w14:textId="77777777" w:rsidR="00FF3259" w:rsidRPr="00A46FD9" w:rsidRDefault="00FF3259" w:rsidP="00FF3259">
      <w:pPr>
        <w:pStyle w:val="Heading4"/>
      </w:pPr>
      <w:bookmarkStart w:id="3481" w:name="_Toc21098072"/>
      <w:bookmarkStart w:id="3482" w:name="_Toc29765634"/>
      <w:bookmarkStart w:id="3483" w:name="_Toc37181116"/>
      <w:bookmarkStart w:id="3484" w:name="_Toc37181560"/>
      <w:bookmarkStart w:id="3485" w:name="_Toc37182004"/>
      <w:bookmarkStart w:id="3486" w:name="_Toc45882069"/>
      <w:bookmarkStart w:id="3487" w:name="_Toc52560302"/>
      <w:bookmarkStart w:id="3488" w:name="_Toc61114252"/>
      <w:bookmarkStart w:id="3489" w:name="_Toc67912757"/>
      <w:bookmarkStart w:id="3490" w:name="_Toc74903627"/>
      <w:bookmarkStart w:id="3491" w:name="_Toc76505001"/>
      <w:r w:rsidRPr="00A46FD9">
        <w:t>6.7.4.1</w:t>
      </w:r>
      <w:r w:rsidRPr="00A46FD9">
        <w:tab/>
        <w:t>Initial conditions</w:t>
      </w:r>
      <w:bookmarkEnd w:id="3481"/>
      <w:bookmarkEnd w:id="3482"/>
      <w:bookmarkEnd w:id="3483"/>
      <w:bookmarkEnd w:id="3484"/>
      <w:bookmarkEnd w:id="3485"/>
      <w:bookmarkEnd w:id="3486"/>
      <w:bookmarkEnd w:id="3487"/>
      <w:bookmarkEnd w:id="3488"/>
      <w:bookmarkEnd w:id="3489"/>
      <w:bookmarkEnd w:id="3490"/>
      <w:bookmarkEnd w:id="3491"/>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3492" w:name="_Toc21098073"/>
      <w:bookmarkStart w:id="3493" w:name="_Toc29765635"/>
      <w:bookmarkStart w:id="3494" w:name="_Toc37181117"/>
      <w:bookmarkStart w:id="3495" w:name="_Toc37181561"/>
      <w:bookmarkStart w:id="3496" w:name="_Toc37182005"/>
      <w:bookmarkStart w:id="3497" w:name="_Toc45882070"/>
      <w:bookmarkStart w:id="3498" w:name="_Toc52560303"/>
      <w:bookmarkStart w:id="3499" w:name="_Toc61114253"/>
      <w:bookmarkStart w:id="3500" w:name="_Toc67912758"/>
      <w:bookmarkStart w:id="3501" w:name="_Toc74903628"/>
      <w:bookmarkStart w:id="3502" w:name="_Toc76505002"/>
      <w:r w:rsidRPr="00A46FD9">
        <w:t>6.7.4.2</w:t>
      </w:r>
      <w:r w:rsidRPr="00A46FD9">
        <w:tab/>
        <w:t>Procedure</w:t>
      </w:r>
      <w:bookmarkEnd w:id="3492"/>
      <w:bookmarkEnd w:id="3493"/>
      <w:bookmarkEnd w:id="3494"/>
      <w:bookmarkEnd w:id="3495"/>
      <w:bookmarkEnd w:id="3496"/>
      <w:bookmarkEnd w:id="3497"/>
      <w:bookmarkEnd w:id="3498"/>
      <w:bookmarkEnd w:id="3499"/>
      <w:bookmarkEnd w:id="3500"/>
      <w:bookmarkEnd w:id="3501"/>
      <w:bookmarkEnd w:id="3502"/>
    </w:p>
    <w:p w14:paraId="76B1F6BA" w14:textId="77777777" w:rsidR="00FF3259" w:rsidRPr="00A46FD9" w:rsidRDefault="00FF3259" w:rsidP="00FF3259">
      <w:pPr>
        <w:pStyle w:val="Heading5"/>
      </w:pPr>
      <w:bookmarkStart w:id="3503" w:name="_Toc21098074"/>
      <w:bookmarkStart w:id="3504" w:name="_Toc29765636"/>
      <w:bookmarkStart w:id="3505" w:name="_Toc37181118"/>
      <w:bookmarkStart w:id="3506" w:name="_Toc37181562"/>
      <w:bookmarkStart w:id="3507" w:name="_Toc37182006"/>
      <w:bookmarkStart w:id="3508" w:name="_Toc45882071"/>
      <w:bookmarkStart w:id="3509" w:name="_Toc52560304"/>
      <w:bookmarkStart w:id="3510" w:name="_Toc61114254"/>
      <w:bookmarkStart w:id="3511" w:name="_Toc67912759"/>
      <w:bookmarkStart w:id="3512" w:name="_Toc74903629"/>
      <w:bookmarkStart w:id="3513" w:name="_Toc76505003"/>
      <w:r w:rsidRPr="00A46FD9">
        <w:t>6.7.4.2.1</w:t>
      </w:r>
      <w:r w:rsidRPr="00A46FD9">
        <w:tab/>
        <w:t>General minimum requirement test procedure</w:t>
      </w:r>
      <w:bookmarkEnd w:id="3503"/>
      <w:bookmarkEnd w:id="3504"/>
      <w:bookmarkEnd w:id="3505"/>
      <w:bookmarkEnd w:id="3506"/>
      <w:bookmarkEnd w:id="3507"/>
      <w:bookmarkEnd w:id="3508"/>
      <w:bookmarkEnd w:id="3509"/>
      <w:bookmarkEnd w:id="3510"/>
      <w:bookmarkEnd w:id="3511"/>
      <w:bookmarkEnd w:id="3512"/>
      <w:bookmarkEnd w:id="3513"/>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3514" w:name="_Toc21098075"/>
      <w:bookmarkStart w:id="3515" w:name="_Toc29765637"/>
      <w:bookmarkStart w:id="3516" w:name="_Toc37181119"/>
      <w:bookmarkStart w:id="3517" w:name="_Toc37181563"/>
      <w:bookmarkStart w:id="3518" w:name="_Toc37182007"/>
      <w:bookmarkStart w:id="3519" w:name="_Toc45882072"/>
      <w:bookmarkStart w:id="3520" w:name="_Toc52560305"/>
      <w:bookmarkStart w:id="3521" w:name="_Toc61114255"/>
      <w:bookmarkStart w:id="3522" w:name="_Toc67912760"/>
      <w:bookmarkStart w:id="3523" w:name="_Toc74903630"/>
      <w:bookmarkStart w:id="3524" w:name="_Toc76505004"/>
      <w:r w:rsidRPr="00A46FD9">
        <w:t>6.7.4.2.2</w:t>
      </w:r>
      <w:r w:rsidRPr="00A46FD9">
        <w:tab/>
        <w:t>Additional minimum requirement (BC1 and BC2) test procedure</w:t>
      </w:r>
      <w:bookmarkEnd w:id="3514"/>
      <w:bookmarkEnd w:id="3515"/>
      <w:bookmarkEnd w:id="3516"/>
      <w:bookmarkEnd w:id="3517"/>
      <w:bookmarkEnd w:id="3518"/>
      <w:bookmarkEnd w:id="3519"/>
      <w:bookmarkEnd w:id="3520"/>
      <w:bookmarkEnd w:id="3521"/>
      <w:bookmarkEnd w:id="3522"/>
      <w:bookmarkEnd w:id="3523"/>
      <w:bookmarkEnd w:id="3524"/>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3525" w:name="_Toc21098076"/>
      <w:bookmarkStart w:id="3526" w:name="_Toc29765638"/>
      <w:bookmarkStart w:id="3527" w:name="_Toc37181120"/>
      <w:bookmarkStart w:id="3528" w:name="_Toc37181564"/>
      <w:bookmarkStart w:id="3529" w:name="_Toc37182008"/>
      <w:bookmarkStart w:id="3530" w:name="_Toc45882073"/>
      <w:bookmarkStart w:id="3531" w:name="_Toc52560306"/>
      <w:bookmarkStart w:id="3532" w:name="_Toc61114256"/>
      <w:bookmarkStart w:id="3533" w:name="_Toc67912761"/>
      <w:bookmarkStart w:id="3534" w:name="_Toc74903631"/>
      <w:bookmarkStart w:id="3535" w:name="_Toc76505005"/>
      <w:r w:rsidRPr="00A46FD9">
        <w:t>6.7.4.2.3</w:t>
      </w:r>
      <w:r w:rsidRPr="00A46FD9">
        <w:tab/>
        <w:t>Additional minimum requirement (BC3) test procedure</w:t>
      </w:r>
      <w:bookmarkEnd w:id="3525"/>
      <w:bookmarkEnd w:id="3526"/>
      <w:bookmarkEnd w:id="3527"/>
      <w:bookmarkEnd w:id="3528"/>
      <w:bookmarkEnd w:id="3529"/>
      <w:bookmarkEnd w:id="3530"/>
      <w:bookmarkEnd w:id="3531"/>
      <w:bookmarkEnd w:id="3532"/>
      <w:bookmarkEnd w:id="3533"/>
      <w:bookmarkEnd w:id="3534"/>
      <w:bookmarkEnd w:id="3535"/>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3536" w:name="_Toc21098077"/>
      <w:bookmarkStart w:id="3537" w:name="_Toc29765639"/>
      <w:bookmarkStart w:id="3538" w:name="_Toc37181121"/>
      <w:bookmarkStart w:id="3539" w:name="_Toc37181565"/>
      <w:bookmarkStart w:id="3540" w:name="_Toc37182009"/>
      <w:bookmarkStart w:id="3541" w:name="_Toc45882074"/>
      <w:bookmarkStart w:id="3542" w:name="_Toc52560307"/>
      <w:bookmarkStart w:id="3543" w:name="_Toc61114257"/>
      <w:bookmarkStart w:id="3544" w:name="_Toc67912762"/>
      <w:bookmarkStart w:id="3545" w:name="_Toc74903632"/>
      <w:bookmarkStart w:id="3546" w:name="_Toc76505006"/>
      <w:r w:rsidRPr="00A46FD9">
        <w:t>6.7.5</w:t>
      </w:r>
      <w:r w:rsidRPr="00A46FD9">
        <w:tab/>
        <w:t>Test requirements</w:t>
      </w:r>
      <w:bookmarkEnd w:id="3536"/>
      <w:bookmarkEnd w:id="3537"/>
      <w:bookmarkEnd w:id="3538"/>
      <w:bookmarkEnd w:id="3539"/>
      <w:bookmarkEnd w:id="3540"/>
      <w:bookmarkEnd w:id="3541"/>
      <w:bookmarkEnd w:id="3542"/>
      <w:bookmarkEnd w:id="3543"/>
      <w:bookmarkEnd w:id="3544"/>
      <w:bookmarkEnd w:id="3545"/>
      <w:bookmarkEnd w:id="3546"/>
    </w:p>
    <w:p w14:paraId="761A8452" w14:textId="77777777" w:rsidR="00FF3259" w:rsidRPr="00A46FD9" w:rsidRDefault="00FF3259" w:rsidP="00FF3259">
      <w:pPr>
        <w:pStyle w:val="Heading4"/>
      </w:pPr>
      <w:bookmarkStart w:id="3547" w:name="_Toc21098078"/>
      <w:bookmarkStart w:id="3548" w:name="_Toc29765640"/>
      <w:bookmarkStart w:id="3549" w:name="_Toc37181122"/>
      <w:bookmarkStart w:id="3550" w:name="_Toc37181566"/>
      <w:bookmarkStart w:id="3551" w:name="_Toc37182010"/>
      <w:bookmarkStart w:id="3552" w:name="_Toc45882075"/>
      <w:bookmarkStart w:id="3553" w:name="_Toc52560308"/>
      <w:bookmarkStart w:id="3554" w:name="_Toc61114258"/>
      <w:bookmarkStart w:id="3555" w:name="_Toc67912763"/>
      <w:bookmarkStart w:id="3556" w:name="_Toc74903633"/>
      <w:bookmarkStart w:id="3557" w:name="_Toc76505007"/>
      <w:r w:rsidRPr="00A46FD9">
        <w:t>6.7.5.1</w:t>
      </w:r>
      <w:r w:rsidRPr="00A46FD9">
        <w:tab/>
        <w:t>General test requirement</w:t>
      </w:r>
      <w:bookmarkEnd w:id="3547"/>
      <w:bookmarkEnd w:id="3548"/>
      <w:bookmarkEnd w:id="3549"/>
      <w:bookmarkEnd w:id="3550"/>
      <w:bookmarkEnd w:id="3551"/>
      <w:bookmarkEnd w:id="3552"/>
      <w:bookmarkEnd w:id="3553"/>
      <w:bookmarkEnd w:id="3554"/>
      <w:bookmarkEnd w:id="3555"/>
      <w:bookmarkEnd w:id="3556"/>
      <w:bookmarkEnd w:id="3557"/>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3558" w:name="_Toc21098079"/>
      <w:bookmarkStart w:id="3559" w:name="_Toc29765641"/>
      <w:bookmarkStart w:id="3560" w:name="_Toc37181123"/>
      <w:bookmarkStart w:id="3561" w:name="_Toc37181567"/>
      <w:bookmarkStart w:id="3562" w:name="_Toc37182011"/>
      <w:bookmarkStart w:id="3563" w:name="_Toc45882076"/>
      <w:bookmarkStart w:id="3564" w:name="_Toc52560309"/>
      <w:bookmarkStart w:id="3565" w:name="_Toc61114259"/>
      <w:bookmarkStart w:id="3566" w:name="_Toc67912764"/>
      <w:bookmarkStart w:id="3567" w:name="_Toc74903634"/>
      <w:bookmarkStart w:id="3568" w:name="_Toc76505008"/>
      <w:r w:rsidRPr="00A46FD9">
        <w:t>6.7.5.2</w:t>
      </w:r>
      <w:r w:rsidRPr="00A46FD9">
        <w:tab/>
        <w:t>Additional test requirement (BC1 and BC2)</w:t>
      </w:r>
      <w:bookmarkEnd w:id="3558"/>
      <w:bookmarkEnd w:id="3559"/>
      <w:bookmarkEnd w:id="3560"/>
      <w:bookmarkEnd w:id="3561"/>
      <w:bookmarkEnd w:id="3562"/>
      <w:bookmarkEnd w:id="3563"/>
      <w:bookmarkEnd w:id="3564"/>
      <w:bookmarkEnd w:id="3565"/>
      <w:bookmarkEnd w:id="3566"/>
      <w:bookmarkEnd w:id="3567"/>
      <w:bookmarkEnd w:id="3568"/>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3569" w:name="_Toc21098080"/>
      <w:bookmarkStart w:id="3570" w:name="_Toc29765642"/>
      <w:bookmarkStart w:id="3571" w:name="_Toc37181124"/>
      <w:bookmarkStart w:id="3572" w:name="_Toc37181568"/>
      <w:bookmarkStart w:id="3573" w:name="_Toc37182012"/>
      <w:bookmarkStart w:id="3574" w:name="_Toc45882077"/>
      <w:bookmarkStart w:id="3575" w:name="_Toc52560310"/>
      <w:bookmarkStart w:id="3576" w:name="_Toc61114260"/>
      <w:bookmarkStart w:id="3577" w:name="_Toc67912765"/>
      <w:bookmarkStart w:id="3578" w:name="_Toc74903635"/>
      <w:bookmarkStart w:id="3579" w:name="_Toc76505009"/>
      <w:r w:rsidRPr="00A46FD9">
        <w:t>6.7.5.3</w:t>
      </w:r>
      <w:r w:rsidRPr="00A46FD9">
        <w:tab/>
        <w:t>Additional test requirement (BC3)</w:t>
      </w:r>
      <w:bookmarkEnd w:id="3569"/>
      <w:bookmarkEnd w:id="3570"/>
      <w:bookmarkEnd w:id="3571"/>
      <w:bookmarkEnd w:id="3572"/>
      <w:bookmarkEnd w:id="3573"/>
      <w:bookmarkEnd w:id="3574"/>
      <w:bookmarkEnd w:id="3575"/>
      <w:bookmarkEnd w:id="3576"/>
      <w:bookmarkEnd w:id="3577"/>
      <w:bookmarkEnd w:id="3578"/>
      <w:bookmarkEnd w:id="3579"/>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3580" w:name="_Toc21098081"/>
      <w:bookmarkStart w:id="3581" w:name="_Toc29765643"/>
      <w:bookmarkStart w:id="3582" w:name="_Toc37181125"/>
      <w:bookmarkStart w:id="3583" w:name="_Toc37181569"/>
      <w:bookmarkStart w:id="3584" w:name="_Toc37182013"/>
      <w:bookmarkStart w:id="3585" w:name="_Toc45882078"/>
      <w:bookmarkStart w:id="3586" w:name="_Toc52560311"/>
      <w:bookmarkStart w:id="3587" w:name="_Toc61114261"/>
      <w:bookmarkStart w:id="3588" w:name="_Toc67912766"/>
      <w:bookmarkStart w:id="3589" w:name="_Toc74903636"/>
      <w:bookmarkStart w:id="3590" w:name="_Toc76505010"/>
      <w:r w:rsidRPr="00A46FD9">
        <w:t>6.7.5.4</w:t>
      </w:r>
      <w:r w:rsidRPr="00A46FD9">
        <w:tab/>
        <w:t>Additional test requirement for Band 41</w:t>
      </w:r>
      <w:bookmarkEnd w:id="3580"/>
      <w:bookmarkEnd w:id="3581"/>
      <w:bookmarkEnd w:id="3582"/>
      <w:bookmarkEnd w:id="3583"/>
      <w:bookmarkEnd w:id="3584"/>
      <w:bookmarkEnd w:id="3585"/>
      <w:bookmarkEnd w:id="3586"/>
      <w:bookmarkEnd w:id="3587"/>
      <w:bookmarkEnd w:id="3588"/>
      <w:bookmarkEnd w:id="3589"/>
      <w:bookmarkEnd w:id="3590"/>
    </w:p>
    <w:p w14:paraId="7C859F2D" w14:textId="572F2244" w:rsidR="003279E5" w:rsidRPr="00FE44C9" w:rsidRDefault="003279E5" w:rsidP="003279E5">
      <w:bookmarkStart w:id="3591" w:name="_Toc21098082"/>
      <w:bookmarkStart w:id="3592" w:name="_Toc29765644"/>
      <w:bookmarkStart w:id="3593" w:name="_Toc37181126"/>
      <w:bookmarkStart w:id="3594" w:name="_Toc37181570"/>
      <w:bookmarkStart w:id="3595" w:name="_Toc37182014"/>
      <w:bookmarkStart w:id="3596" w:name="_Toc45882079"/>
      <w:bookmarkStart w:id="3597" w:name="_Toc52560312"/>
      <w:bookmarkStart w:id="3598" w:name="_Toc61114262"/>
      <w:bookmarkStart w:id="3599"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3600" w:name="_Toc74903637"/>
      <w:bookmarkStart w:id="3601" w:name="_Toc76505011"/>
      <w:r w:rsidRPr="00A46FD9">
        <w:t>7</w:t>
      </w:r>
      <w:r w:rsidRPr="00A46FD9">
        <w:tab/>
        <w:t>Receiver characteristics</w:t>
      </w:r>
      <w:bookmarkEnd w:id="3591"/>
      <w:bookmarkEnd w:id="3592"/>
      <w:bookmarkEnd w:id="3593"/>
      <w:bookmarkEnd w:id="3594"/>
      <w:bookmarkEnd w:id="3595"/>
      <w:bookmarkEnd w:id="3596"/>
      <w:bookmarkEnd w:id="3597"/>
      <w:bookmarkEnd w:id="3598"/>
      <w:bookmarkEnd w:id="3599"/>
      <w:bookmarkEnd w:id="3600"/>
      <w:bookmarkEnd w:id="3601"/>
    </w:p>
    <w:p w14:paraId="0BC7AF81" w14:textId="77777777" w:rsidR="00FF3259" w:rsidRPr="00A46FD9" w:rsidRDefault="00FF3259" w:rsidP="00FF3259">
      <w:pPr>
        <w:pStyle w:val="Heading2"/>
      </w:pPr>
      <w:bookmarkStart w:id="3602" w:name="_Toc21098083"/>
      <w:bookmarkStart w:id="3603" w:name="_Toc29765645"/>
      <w:bookmarkStart w:id="3604" w:name="_Toc37181127"/>
      <w:bookmarkStart w:id="3605" w:name="_Toc37181571"/>
      <w:bookmarkStart w:id="3606" w:name="_Toc37182015"/>
      <w:bookmarkStart w:id="3607" w:name="_Toc45882080"/>
      <w:bookmarkStart w:id="3608" w:name="_Toc52560313"/>
      <w:bookmarkStart w:id="3609" w:name="_Toc61114263"/>
      <w:bookmarkStart w:id="3610" w:name="_Toc67912768"/>
      <w:bookmarkStart w:id="3611" w:name="_Toc74903638"/>
      <w:bookmarkStart w:id="3612" w:name="_Toc76505012"/>
      <w:r w:rsidRPr="00A46FD9">
        <w:t>7.1</w:t>
      </w:r>
      <w:r w:rsidRPr="00A46FD9">
        <w:tab/>
        <w:t>General</w:t>
      </w:r>
      <w:bookmarkEnd w:id="3602"/>
      <w:bookmarkEnd w:id="3603"/>
      <w:bookmarkEnd w:id="3604"/>
      <w:bookmarkEnd w:id="3605"/>
      <w:bookmarkEnd w:id="3606"/>
      <w:bookmarkEnd w:id="3607"/>
      <w:bookmarkEnd w:id="3608"/>
      <w:bookmarkEnd w:id="3609"/>
      <w:bookmarkEnd w:id="3610"/>
      <w:bookmarkEnd w:id="3611"/>
      <w:bookmarkEnd w:id="3612"/>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3613" w:name="_Toc21098084"/>
      <w:bookmarkStart w:id="3614" w:name="_Toc29765646"/>
      <w:bookmarkStart w:id="3615" w:name="_Toc37181128"/>
      <w:bookmarkStart w:id="3616" w:name="_Toc37181572"/>
      <w:bookmarkStart w:id="3617" w:name="_Toc37182016"/>
      <w:bookmarkStart w:id="3618" w:name="_Toc45882081"/>
      <w:bookmarkStart w:id="3619" w:name="_Toc52560314"/>
      <w:bookmarkStart w:id="3620" w:name="_Toc61114264"/>
      <w:bookmarkStart w:id="3621" w:name="_Toc67912769"/>
      <w:bookmarkStart w:id="3622" w:name="_Toc74903639"/>
      <w:bookmarkStart w:id="3623" w:name="_Toc76505013"/>
      <w:r w:rsidRPr="00A46FD9">
        <w:t>7.2</w:t>
      </w:r>
      <w:r w:rsidRPr="00A46FD9">
        <w:tab/>
        <w:t>Reference sensitivity level</w:t>
      </w:r>
      <w:bookmarkEnd w:id="3613"/>
      <w:bookmarkEnd w:id="3614"/>
      <w:bookmarkEnd w:id="3615"/>
      <w:bookmarkEnd w:id="3616"/>
      <w:bookmarkEnd w:id="3617"/>
      <w:bookmarkEnd w:id="3618"/>
      <w:bookmarkEnd w:id="3619"/>
      <w:bookmarkEnd w:id="3620"/>
      <w:bookmarkEnd w:id="3621"/>
      <w:bookmarkEnd w:id="3622"/>
      <w:bookmarkEnd w:id="3623"/>
    </w:p>
    <w:p w14:paraId="722DCCBE" w14:textId="77777777" w:rsidR="00FF3259" w:rsidRPr="00A46FD9" w:rsidRDefault="00FF3259" w:rsidP="00FF3259">
      <w:pPr>
        <w:pStyle w:val="Heading3"/>
      </w:pPr>
      <w:bookmarkStart w:id="3624" w:name="_Toc21098085"/>
      <w:bookmarkStart w:id="3625" w:name="_Toc29765647"/>
      <w:bookmarkStart w:id="3626" w:name="_Toc37181129"/>
      <w:bookmarkStart w:id="3627" w:name="_Toc37181573"/>
      <w:bookmarkStart w:id="3628" w:name="_Toc37182017"/>
      <w:bookmarkStart w:id="3629" w:name="_Toc45882082"/>
      <w:bookmarkStart w:id="3630" w:name="_Toc52560315"/>
      <w:bookmarkStart w:id="3631" w:name="_Toc61114265"/>
      <w:bookmarkStart w:id="3632" w:name="_Toc67912770"/>
      <w:bookmarkStart w:id="3633" w:name="_Toc74903640"/>
      <w:bookmarkStart w:id="3634" w:name="_Toc76505014"/>
      <w:r w:rsidRPr="00A46FD9">
        <w:t>7.2.1</w:t>
      </w:r>
      <w:r w:rsidRPr="00A46FD9">
        <w:tab/>
        <w:t>Definition and applicability</w:t>
      </w:r>
      <w:bookmarkEnd w:id="3624"/>
      <w:bookmarkEnd w:id="3625"/>
      <w:bookmarkEnd w:id="3626"/>
      <w:bookmarkEnd w:id="3627"/>
      <w:bookmarkEnd w:id="3628"/>
      <w:bookmarkEnd w:id="3629"/>
      <w:bookmarkEnd w:id="3630"/>
      <w:bookmarkEnd w:id="3631"/>
      <w:bookmarkEnd w:id="3632"/>
      <w:bookmarkEnd w:id="3633"/>
      <w:bookmarkEnd w:id="3634"/>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3635" w:name="_Toc21098086"/>
      <w:bookmarkStart w:id="3636" w:name="_Toc29765648"/>
      <w:bookmarkStart w:id="3637" w:name="_Toc37181130"/>
      <w:bookmarkStart w:id="3638" w:name="_Toc37181574"/>
      <w:bookmarkStart w:id="3639" w:name="_Toc37182018"/>
      <w:bookmarkStart w:id="3640" w:name="_Toc45882083"/>
      <w:bookmarkStart w:id="3641" w:name="_Toc52560316"/>
      <w:bookmarkStart w:id="3642" w:name="_Toc61114266"/>
      <w:bookmarkStart w:id="3643" w:name="_Toc67912771"/>
      <w:bookmarkStart w:id="3644" w:name="_Toc74903641"/>
      <w:bookmarkStart w:id="3645" w:name="_Toc76505015"/>
      <w:r w:rsidRPr="00A46FD9">
        <w:t>7.2.2</w:t>
      </w:r>
      <w:r w:rsidRPr="00A46FD9">
        <w:tab/>
        <w:t>Minimum requirement</w:t>
      </w:r>
      <w:bookmarkEnd w:id="3635"/>
      <w:bookmarkEnd w:id="3636"/>
      <w:bookmarkEnd w:id="3637"/>
      <w:bookmarkEnd w:id="3638"/>
      <w:bookmarkEnd w:id="3639"/>
      <w:bookmarkEnd w:id="3640"/>
      <w:bookmarkEnd w:id="3641"/>
      <w:bookmarkEnd w:id="3642"/>
      <w:bookmarkEnd w:id="3643"/>
      <w:bookmarkEnd w:id="3644"/>
      <w:bookmarkEnd w:id="3645"/>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3646" w:name="_Toc21098087"/>
      <w:bookmarkStart w:id="3647" w:name="_Toc29765649"/>
      <w:bookmarkStart w:id="3648" w:name="_Toc37181131"/>
      <w:bookmarkStart w:id="3649" w:name="_Toc37181575"/>
      <w:bookmarkStart w:id="3650" w:name="_Toc37182019"/>
      <w:bookmarkStart w:id="3651" w:name="_Toc45882084"/>
      <w:bookmarkStart w:id="3652" w:name="_Toc52560317"/>
      <w:bookmarkStart w:id="3653" w:name="_Toc61114267"/>
      <w:bookmarkStart w:id="3654" w:name="_Toc67912772"/>
      <w:bookmarkStart w:id="3655" w:name="_Toc74903642"/>
      <w:bookmarkStart w:id="3656" w:name="_Toc76505016"/>
      <w:r w:rsidRPr="00A46FD9">
        <w:t>7.2.3</w:t>
      </w:r>
      <w:r w:rsidRPr="00A46FD9">
        <w:tab/>
        <w:t>Test purpose</w:t>
      </w:r>
      <w:bookmarkEnd w:id="3646"/>
      <w:bookmarkEnd w:id="3647"/>
      <w:bookmarkEnd w:id="3648"/>
      <w:bookmarkEnd w:id="3649"/>
      <w:bookmarkEnd w:id="3650"/>
      <w:bookmarkEnd w:id="3651"/>
      <w:bookmarkEnd w:id="3652"/>
      <w:bookmarkEnd w:id="3653"/>
      <w:bookmarkEnd w:id="3654"/>
      <w:bookmarkEnd w:id="3655"/>
      <w:bookmarkEnd w:id="365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3657" w:name="_Toc21098088"/>
      <w:bookmarkStart w:id="3658" w:name="_Toc29765650"/>
      <w:bookmarkStart w:id="3659" w:name="_Toc37181132"/>
      <w:bookmarkStart w:id="3660" w:name="_Toc37181576"/>
      <w:bookmarkStart w:id="3661" w:name="_Toc37182020"/>
      <w:bookmarkStart w:id="3662" w:name="_Toc45882085"/>
      <w:bookmarkStart w:id="3663" w:name="_Toc52560318"/>
      <w:bookmarkStart w:id="3664" w:name="_Toc61114268"/>
      <w:bookmarkStart w:id="3665" w:name="_Toc67912773"/>
      <w:bookmarkStart w:id="3666" w:name="_Toc74903643"/>
      <w:bookmarkStart w:id="3667" w:name="_Toc76505017"/>
      <w:r w:rsidRPr="00A46FD9">
        <w:t>7.2.4</w:t>
      </w:r>
      <w:r w:rsidRPr="00A46FD9">
        <w:tab/>
        <w:t>Method of test</w:t>
      </w:r>
      <w:bookmarkEnd w:id="3657"/>
      <w:bookmarkEnd w:id="3658"/>
      <w:bookmarkEnd w:id="3659"/>
      <w:bookmarkEnd w:id="3660"/>
      <w:bookmarkEnd w:id="3661"/>
      <w:bookmarkEnd w:id="3662"/>
      <w:bookmarkEnd w:id="3663"/>
      <w:bookmarkEnd w:id="3664"/>
      <w:bookmarkEnd w:id="3665"/>
      <w:bookmarkEnd w:id="3666"/>
      <w:bookmarkEnd w:id="3667"/>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3668" w:name="_Toc21098089"/>
      <w:bookmarkStart w:id="3669" w:name="_Toc29765651"/>
      <w:bookmarkStart w:id="3670" w:name="_Toc37181133"/>
      <w:bookmarkStart w:id="3671" w:name="_Toc37181577"/>
      <w:bookmarkStart w:id="3672" w:name="_Toc37182021"/>
      <w:bookmarkStart w:id="3673" w:name="_Toc45882086"/>
      <w:bookmarkStart w:id="3674" w:name="_Toc52560319"/>
      <w:bookmarkStart w:id="3675" w:name="_Toc61114269"/>
      <w:bookmarkStart w:id="3676" w:name="_Toc67912774"/>
      <w:bookmarkStart w:id="3677" w:name="_Toc74903644"/>
      <w:bookmarkStart w:id="3678" w:name="_Toc76505018"/>
      <w:r w:rsidRPr="00A46FD9">
        <w:lastRenderedPageBreak/>
        <w:t>7.2.4.1</w:t>
      </w:r>
      <w:r w:rsidRPr="00A46FD9">
        <w:tab/>
        <w:t>Initial conditions for GSM/EDGE reference sensitivity level for CS7, CS15 or CS18</w:t>
      </w:r>
      <w:bookmarkEnd w:id="3668"/>
      <w:bookmarkEnd w:id="3669"/>
      <w:bookmarkEnd w:id="3670"/>
      <w:bookmarkEnd w:id="3671"/>
      <w:bookmarkEnd w:id="3672"/>
      <w:bookmarkEnd w:id="3673"/>
      <w:bookmarkEnd w:id="3674"/>
      <w:bookmarkEnd w:id="3675"/>
      <w:bookmarkEnd w:id="3676"/>
      <w:bookmarkEnd w:id="3677"/>
      <w:bookmarkEnd w:id="3678"/>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3679" w:name="_Toc21098090"/>
      <w:bookmarkStart w:id="3680" w:name="_Toc29765652"/>
      <w:bookmarkStart w:id="3681" w:name="_Toc37181134"/>
      <w:bookmarkStart w:id="3682" w:name="_Toc37181578"/>
      <w:bookmarkStart w:id="3683" w:name="_Toc37182022"/>
      <w:bookmarkStart w:id="3684" w:name="_Toc45882087"/>
      <w:bookmarkStart w:id="3685" w:name="_Toc52560320"/>
      <w:bookmarkStart w:id="3686" w:name="_Toc61114270"/>
      <w:bookmarkStart w:id="3687" w:name="_Toc67912775"/>
      <w:bookmarkStart w:id="3688" w:name="_Toc74903645"/>
      <w:bookmarkStart w:id="3689" w:name="_Toc76505019"/>
      <w:r w:rsidRPr="00A46FD9">
        <w:t>7.2.4.2</w:t>
      </w:r>
      <w:r w:rsidRPr="00A46FD9">
        <w:tab/>
        <w:t>Procedure for GSM/EDGE reference sensitivity level for CS7, CS15 or CS18</w:t>
      </w:r>
      <w:bookmarkEnd w:id="3679"/>
      <w:bookmarkEnd w:id="3680"/>
      <w:bookmarkEnd w:id="3681"/>
      <w:bookmarkEnd w:id="3682"/>
      <w:bookmarkEnd w:id="3683"/>
      <w:bookmarkEnd w:id="3684"/>
      <w:bookmarkEnd w:id="3685"/>
      <w:bookmarkEnd w:id="3686"/>
      <w:bookmarkEnd w:id="3687"/>
      <w:bookmarkEnd w:id="3688"/>
      <w:bookmarkEnd w:id="3689"/>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3690" w:name="_Toc21098091"/>
      <w:bookmarkStart w:id="3691" w:name="_Toc29765653"/>
      <w:bookmarkStart w:id="3692" w:name="_Toc37181135"/>
      <w:bookmarkStart w:id="3693" w:name="_Toc37181579"/>
      <w:bookmarkStart w:id="3694" w:name="_Toc37182023"/>
      <w:bookmarkStart w:id="3695" w:name="_Toc45882088"/>
      <w:bookmarkStart w:id="3696" w:name="_Toc52560321"/>
      <w:bookmarkStart w:id="3697" w:name="_Toc61114271"/>
      <w:bookmarkStart w:id="3698" w:name="_Toc67912776"/>
      <w:bookmarkStart w:id="3699" w:name="_Toc74903646"/>
      <w:bookmarkStart w:id="3700" w:name="_Toc76505020"/>
      <w:r w:rsidRPr="00A46FD9">
        <w:t>7.2.5</w:t>
      </w:r>
      <w:r w:rsidRPr="00A46FD9">
        <w:tab/>
        <w:t>Test requirements</w:t>
      </w:r>
      <w:bookmarkEnd w:id="3690"/>
      <w:bookmarkEnd w:id="3691"/>
      <w:bookmarkEnd w:id="3692"/>
      <w:bookmarkEnd w:id="3693"/>
      <w:bookmarkEnd w:id="3694"/>
      <w:bookmarkEnd w:id="3695"/>
      <w:bookmarkEnd w:id="3696"/>
      <w:bookmarkEnd w:id="3697"/>
      <w:bookmarkEnd w:id="3698"/>
      <w:bookmarkEnd w:id="3699"/>
      <w:bookmarkEnd w:id="3700"/>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3701" w:name="_Toc21098092"/>
      <w:bookmarkStart w:id="3702"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3703" w:name="_Toc37181136"/>
      <w:bookmarkStart w:id="3704" w:name="_Toc37181580"/>
      <w:bookmarkStart w:id="3705" w:name="_Toc37182024"/>
      <w:bookmarkStart w:id="3706" w:name="_Toc45882089"/>
      <w:bookmarkStart w:id="3707" w:name="_Toc52560322"/>
      <w:bookmarkStart w:id="3708" w:name="_Toc61114272"/>
      <w:bookmarkStart w:id="3709" w:name="_Toc67912777"/>
      <w:bookmarkStart w:id="3710" w:name="_Toc74903647"/>
      <w:bookmarkStart w:id="3711" w:name="_Toc76505021"/>
      <w:r w:rsidRPr="00A46FD9">
        <w:t>7.3</w:t>
      </w:r>
      <w:r w:rsidRPr="00A46FD9">
        <w:tab/>
        <w:t>Dynamic range</w:t>
      </w:r>
      <w:bookmarkEnd w:id="3701"/>
      <w:bookmarkEnd w:id="3702"/>
      <w:bookmarkEnd w:id="3703"/>
      <w:bookmarkEnd w:id="3704"/>
      <w:bookmarkEnd w:id="3705"/>
      <w:bookmarkEnd w:id="3706"/>
      <w:bookmarkEnd w:id="3707"/>
      <w:bookmarkEnd w:id="3708"/>
      <w:bookmarkEnd w:id="3709"/>
      <w:bookmarkEnd w:id="3710"/>
      <w:bookmarkEnd w:id="3711"/>
    </w:p>
    <w:p w14:paraId="7CD10EC4" w14:textId="77777777" w:rsidR="00FF3259" w:rsidRPr="00A46FD9" w:rsidRDefault="00FF3259" w:rsidP="00FF3259">
      <w:pPr>
        <w:pStyle w:val="Heading3"/>
      </w:pPr>
      <w:bookmarkStart w:id="3712" w:name="_Toc21098093"/>
      <w:bookmarkStart w:id="3713" w:name="_Toc29765655"/>
      <w:bookmarkStart w:id="3714" w:name="_Toc37181137"/>
      <w:bookmarkStart w:id="3715" w:name="_Toc37181581"/>
      <w:bookmarkStart w:id="3716" w:name="_Toc37182025"/>
      <w:bookmarkStart w:id="3717" w:name="_Toc45882090"/>
      <w:bookmarkStart w:id="3718" w:name="_Toc52560323"/>
      <w:bookmarkStart w:id="3719" w:name="_Toc61114273"/>
      <w:bookmarkStart w:id="3720" w:name="_Toc67912778"/>
      <w:bookmarkStart w:id="3721" w:name="_Toc74903648"/>
      <w:bookmarkStart w:id="3722" w:name="_Toc76505022"/>
      <w:r w:rsidRPr="00A46FD9">
        <w:t>7.3.1</w:t>
      </w:r>
      <w:r w:rsidRPr="00A46FD9">
        <w:tab/>
        <w:t>Definition and applicability</w:t>
      </w:r>
      <w:bookmarkEnd w:id="3712"/>
      <w:bookmarkEnd w:id="3713"/>
      <w:bookmarkEnd w:id="3714"/>
      <w:bookmarkEnd w:id="3715"/>
      <w:bookmarkEnd w:id="3716"/>
      <w:bookmarkEnd w:id="3717"/>
      <w:bookmarkEnd w:id="3718"/>
      <w:bookmarkEnd w:id="3719"/>
      <w:bookmarkEnd w:id="3720"/>
      <w:bookmarkEnd w:id="3721"/>
      <w:bookmarkEnd w:id="3722"/>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3723" w:name="_Toc21098094"/>
      <w:bookmarkStart w:id="3724" w:name="_Toc29765656"/>
      <w:bookmarkStart w:id="3725" w:name="_Toc37181138"/>
      <w:bookmarkStart w:id="3726" w:name="_Toc37181582"/>
      <w:bookmarkStart w:id="3727" w:name="_Toc37182026"/>
      <w:bookmarkStart w:id="3728" w:name="_Toc45882091"/>
      <w:bookmarkStart w:id="3729" w:name="_Toc52560324"/>
      <w:bookmarkStart w:id="3730" w:name="_Toc61114274"/>
      <w:bookmarkStart w:id="3731" w:name="_Toc67912779"/>
      <w:bookmarkStart w:id="3732" w:name="_Toc74903649"/>
      <w:bookmarkStart w:id="3733" w:name="_Toc76505023"/>
      <w:r w:rsidRPr="00A46FD9">
        <w:t>7.3.2</w:t>
      </w:r>
      <w:r w:rsidRPr="00A46FD9">
        <w:tab/>
        <w:t>Minimum requirement</w:t>
      </w:r>
      <w:bookmarkEnd w:id="3723"/>
      <w:bookmarkEnd w:id="3724"/>
      <w:bookmarkEnd w:id="3725"/>
      <w:bookmarkEnd w:id="3726"/>
      <w:bookmarkEnd w:id="3727"/>
      <w:bookmarkEnd w:id="3728"/>
      <w:bookmarkEnd w:id="3729"/>
      <w:bookmarkEnd w:id="3730"/>
      <w:bookmarkEnd w:id="3731"/>
      <w:bookmarkEnd w:id="3732"/>
      <w:bookmarkEnd w:id="3733"/>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3734" w:name="_Toc21098095"/>
      <w:bookmarkStart w:id="3735" w:name="_Toc29765657"/>
      <w:bookmarkStart w:id="3736" w:name="_Toc37181139"/>
      <w:bookmarkStart w:id="3737" w:name="_Toc37181583"/>
      <w:bookmarkStart w:id="3738" w:name="_Toc37182027"/>
      <w:bookmarkStart w:id="3739" w:name="_Toc45882092"/>
      <w:bookmarkStart w:id="3740" w:name="_Toc52560325"/>
      <w:bookmarkStart w:id="3741" w:name="_Toc61114275"/>
      <w:bookmarkStart w:id="3742" w:name="_Toc67912780"/>
      <w:bookmarkStart w:id="3743" w:name="_Toc74903650"/>
      <w:bookmarkStart w:id="3744" w:name="_Toc76505024"/>
      <w:r w:rsidRPr="00A46FD9">
        <w:lastRenderedPageBreak/>
        <w:t>7.3.3</w:t>
      </w:r>
      <w:r w:rsidRPr="00A46FD9">
        <w:tab/>
        <w:t>Test purpose</w:t>
      </w:r>
      <w:bookmarkEnd w:id="3734"/>
      <w:bookmarkEnd w:id="3735"/>
      <w:bookmarkEnd w:id="3736"/>
      <w:bookmarkEnd w:id="3737"/>
      <w:bookmarkEnd w:id="3738"/>
      <w:bookmarkEnd w:id="3739"/>
      <w:bookmarkEnd w:id="3740"/>
      <w:bookmarkEnd w:id="3741"/>
      <w:bookmarkEnd w:id="3742"/>
      <w:bookmarkEnd w:id="3743"/>
      <w:bookmarkEnd w:id="3744"/>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3745" w:name="_Toc21098096"/>
      <w:bookmarkStart w:id="3746" w:name="_Toc29765658"/>
      <w:bookmarkStart w:id="3747" w:name="_Toc37181140"/>
      <w:bookmarkStart w:id="3748" w:name="_Toc37181584"/>
      <w:bookmarkStart w:id="3749" w:name="_Toc37182028"/>
      <w:bookmarkStart w:id="3750" w:name="_Toc45882093"/>
      <w:bookmarkStart w:id="3751" w:name="_Toc52560326"/>
      <w:bookmarkStart w:id="3752" w:name="_Toc61114276"/>
      <w:bookmarkStart w:id="3753" w:name="_Toc67912781"/>
      <w:bookmarkStart w:id="3754" w:name="_Toc74903651"/>
      <w:bookmarkStart w:id="3755" w:name="_Toc76505025"/>
      <w:r w:rsidRPr="00A46FD9">
        <w:t>7.3.4</w:t>
      </w:r>
      <w:r w:rsidRPr="00A46FD9">
        <w:tab/>
        <w:t>Method of test</w:t>
      </w:r>
      <w:bookmarkEnd w:id="3745"/>
      <w:bookmarkEnd w:id="3746"/>
      <w:bookmarkEnd w:id="3747"/>
      <w:bookmarkEnd w:id="3748"/>
      <w:bookmarkEnd w:id="3749"/>
      <w:bookmarkEnd w:id="3750"/>
      <w:bookmarkEnd w:id="3751"/>
      <w:bookmarkEnd w:id="3752"/>
      <w:bookmarkEnd w:id="3753"/>
      <w:bookmarkEnd w:id="3754"/>
      <w:bookmarkEnd w:id="3755"/>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3756" w:name="_Toc21098097"/>
      <w:bookmarkStart w:id="3757" w:name="_Toc29765659"/>
      <w:bookmarkStart w:id="3758" w:name="_Toc37181141"/>
      <w:bookmarkStart w:id="3759" w:name="_Toc37181585"/>
      <w:bookmarkStart w:id="3760" w:name="_Toc37182029"/>
      <w:bookmarkStart w:id="3761" w:name="_Toc45882094"/>
      <w:bookmarkStart w:id="3762" w:name="_Toc52560327"/>
      <w:bookmarkStart w:id="3763" w:name="_Toc61114277"/>
      <w:bookmarkStart w:id="3764" w:name="_Toc67912782"/>
      <w:bookmarkStart w:id="3765" w:name="_Toc74903652"/>
      <w:bookmarkStart w:id="3766" w:name="_Toc76505026"/>
      <w:r w:rsidRPr="00A46FD9">
        <w:t>7.3.4.1</w:t>
      </w:r>
      <w:r w:rsidRPr="00A46FD9">
        <w:tab/>
        <w:t>Initial conditions for GSM/EDGE dynamic range for CS7, CS15 or CS18</w:t>
      </w:r>
      <w:bookmarkEnd w:id="3756"/>
      <w:bookmarkEnd w:id="3757"/>
      <w:bookmarkEnd w:id="3758"/>
      <w:bookmarkEnd w:id="3759"/>
      <w:bookmarkEnd w:id="3760"/>
      <w:bookmarkEnd w:id="3761"/>
      <w:bookmarkEnd w:id="3762"/>
      <w:bookmarkEnd w:id="3763"/>
      <w:bookmarkEnd w:id="3764"/>
      <w:bookmarkEnd w:id="3765"/>
      <w:bookmarkEnd w:id="376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3767" w:name="_Toc21098098"/>
      <w:bookmarkStart w:id="3768" w:name="_Toc29765660"/>
      <w:bookmarkStart w:id="3769" w:name="_Toc37181142"/>
      <w:bookmarkStart w:id="3770" w:name="_Toc37181586"/>
      <w:bookmarkStart w:id="3771" w:name="_Toc37182030"/>
      <w:bookmarkStart w:id="3772" w:name="_Toc45882095"/>
      <w:bookmarkStart w:id="3773" w:name="_Toc52560328"/>
      <w:bookmarkStart w:id="3774" w:name="_Toc61114278"/>
      <w:bookmarkStart w:id="3775" w:name="_Toc67912783"/>
      <w:bookmarkStart w:id="3776" w:name="_Toc74903653"/>
      <w:bookmarkStart w:id="3777" w:name="_Toc76505027"/>
      <w:r w:rsidRPr="00A46FD9">
        <w:t>7.3.4.2</w:t>
      </w:r>
      <w:r w:rsidRPr="00A46FD9">
        <w:tab/>
        <w:t>Procedure for GSM/EDGE dynamic range for CS7, CS15 or CS18</w:t>
      </w:r>
      <w:bookmarkEnd w:id="3767"/>
      <w:bookmarkEnd w:id="3768"/>
      <w:bookmarkEnd w:id="3769"/>
      <w:bookmarkEnd w:id="3770"/>
      <w:bookmarkEnd w:id="3771"/>
      <w:bookmarkEnd w:id="3772"/>
      <w:bookmarkEnd w:id="3773"/>
      <w:bookmarkEnd w:id="3774"/>
      <w:bookmarkEnd w:id="3775"/>
      <w:bookmarkEnd w:id="3776"/>
      <w:bookmarkEnd w:id="3777"/>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3778" w:name="_Toc21098099"/>
      <w:bookmarkStart w:id="3779" w:name="_Toc29765661"/>
      <w:bookmarkStart w:id="3780" w:name="_Toc37181143"/>
      <w:bookmarkStart w:id="3781" w:name="_Toc37181587"/>
      <w:bookmarkStart w:id="3782" w:name="_Toc37182031"/>
      <w:bookmarkStart w:id="3783" w:name="_Toc45882096"/>
      <w:bookmarkStart w:id="3784" w:name="_Toc52560329"/>
      <w:bookmarkStart w:id="3785" w:name="_Toc61114279"/>
      <w:bookmarkStart w:id="3786" w:name="_Toc67912784"/>
      <w:bookmarkStart w:id="3787" w:name="_Toc74903654"/>
      <w:bookmarkStart w:id="3788" w:name="_Toc76505028"/>
      <w:r w:rsidRPr="00A46FD9">
        <w:t>7.3.5</w:t>
      </w:r>
      <w:r w:rsidRPr="00A46FD9">
        <w:tab/>
        <w:t>Test requirements</w:t>
      </w:r>
      <w:bookmarkEnd w:id="3778"/>
      <w:bookmarkEnd w:id="3779"/>
      <w:bookmarkEnd w:id="3780"/>
      <w:bookmarkEnd w:id="3781"/>
      <w:bookmarkEnd w:id="3782"/>
      <w:bookmarkEnd w:id="3783"/>
      <w:bookmarkEnd w:id="3784"/>
      <w:bookmarkEnd w:id="3785"/>
      <w:bookmarkEnd w:id="3786"/>
      <w:bookmarkEnd w:id="3787"/>
      <w:bookmarkEnd w:id="3788"/>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3789" w:name="_Toc21098100"/>
      <w:bookmarkStart w:id="3790"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3791" w:name="_Toc37181144"/>
      <w:bookmarkStart w:id="3792" w:name="_Toc37181588"/>
      <w:bookmarkStart w:id="3793" w:name="_Toc37182032"/>
      <w:bookmarkStart w:id="3794" w:name="_Toc45882097"/>
      <w:bookmarkStart w:id="3795" w:name="_Toc52560330"/>
      <w:bookmarkStart w:id="3796" w:name="_Toc61114280"/>
      <w:bookmarkStart w:id="3797" w:name="_Toc67912785"/>
      <w:bookmarkStart w:id="3798" w:name="_Toc74903655"/>
      <w:bookmarkStart w:id="3799" w:name="_Toc76505029"/>
      <w:r w:rsidRPr="00A46FD9">
        <w:t>7.4</w:t>
      </w:r>
      <w:r w:rsidRPr="00A46FD9">
        <w:tab/>
        <w:t>In-band selectivity and blocking</w:t>
      </w:r>
      <w:bookmarkEnd w:id="3789"/>
      <w:bookmarkEnd w:id="3790"/>
      <w:bookmarkEnd w:id="3791"/>
      <w:bookmarkEnd w:id="3792"/>
      <w:bookmarkEnd w:id="3793"/>
      <w:bookmarkEnd w:id="3794"/>
      <w:bookmarkEnd w:id="3795"/>
      <w:bookmarkEnd w:id="3796"/>
      <w:bookmarkEnd w:id="3797"/>
      <w:bookmarkEnd w:id="3798"/>
      <w:bookmarkEnd w:id="3799"/>
    </w:p>
    <w:p w14:paraId="38CEE1DB" w14:textId="77777777" w:rsidR="00FF3259" w:rsidRPr="00A46FD9" w:rsidRDefault="00FF3259" w:rsidP="00FF3259">
      <w:pPr>
        <w:pStyle w:val="Heading3"/>
      </w:pPr>
      <w:bookmarkStart w:id="3800" w:name="_Toc21098101"/>
      <w:bookmarkStart w:id="3801" w:name="_Toc29765663"/>
      <w:bookmarkStart w:id="3802" w:name="_Toc37181145"/>
      <w:bookmarkStart w:id="3803" w:name="_Toc37181589"/>
      <w:bookmarkStart w:id="3804" w:name="_Toc37182033"/>
      <w:bookmarkStart w:id="3805" w:name="_Toc45882098"/>
      <w:bookmarkStart w:id="3806" w:name="_Toc52560331"/>
      <w:bookmarkStart w:id="3807" w:name="_Toc61114281"/>
      <w:bookmarkStart w:id="3808" w:name="_Toc67912786"/>
      <w:bookmarkStart w:id="3809" w:name="_Toc74903656"/>
      <w:bookmarkStart w:id="3810" w:name="_Toc76505030"/>
      <w:r w:rsidRPr="00A46FD9">
        <w:t>7.4.1</w:t>
      </w:r>
      <w:r w:rsidRPr="00A46FD9">
        <w:tab/>
        <w:t>Definition and applicability</w:t>
      </w:r>
      <w:bookmarkEnd w:id="3800"/>
      <w:bookmarkEnd w:id="3801"/>
      <w:bookmarkEnd w:id="3802"/>
      <w:bookmarkEnd w:id="3803"/>
      <w:bookmarkEnd w:id="3804"/>
      <w:bookmarkEnd w:id="3805"/>
      <w:bookmarkEnd w:id="3806"/>
      <w:bookmarkEnd w:id="3807"/>
      <w:bookmarkEnd w:id="3808"/>
      <w:bookmarkEnd w:id="3809"/>
      <w:bookmarkEnd w:id="3810"/>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3811" w:name="_Toc21098102"/>
      <w:bookmarkStart w:id="3812" w:name="_Toc29765664"/>
      <w:bookmarkStart w:id="3813" w:name="_Toc37181146"/>
      <w:bookmarkStart w:id="3814" w:name="_Toc37181590"/>
      <w:bookmarkStart w:id="3815" w:name="_Toc37182034"/>
      <w:bookmarkStart w:id="3816" w:name="_Toc45882099"/>
      <w:bookmarkStart w:id="3817" w:name="_Toc52560332"/>
      <w:bookmarkStart w:id="3818" w:name="_Toc61114282"/>
      <w:bookmarkStart w:id="3819" w:name="_Toc67912787"/>
      <w:bookmarkStart w:id="3820" w:name="_Toc74903657"/>
      <w:bookmarkStart w:id="3821" w:name="_Toc76505031"/>
      <w:r w:rsidRPr="00A46FD9">
        <w:t>7.4.2</w:t>
      </w:r>
      <w:r w:rsidRPr="00A46FD9">
        <w:tab/>
        <w:t>Minimum requirement</w:t>
      </w:r>
      <w:bookmarkEnd w:id="3811"/>
      <w:bookmarkEnd w:id="3812"/>
      <w:bookmarkEnd w:id="3813"/>
      <w:bookmarkEnd w:id="3814"/>
      <w:bookmarkEnd w:id="3815"/>
      <w:bookmarkEnd w:id="3816"/>
      <w:bookmarkEnd w:id="3817"/>
      <w:bookmarkEnd w:id="3818"/>
      <w:bookmarkEnd w:id="3819"/>
      <w:bookmarkEnd w:id="3820"/>
      <w:bookmarkEnd w:id="3821"/>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3822" w:name="_Toc21098103"/>
      <w:bookmarkStart w:id="3823" w:name="_Toc29765665"/>
      <w:bookmarkStart w:id="3824" w:name="_Toc37181147"/>
      <w:bookmarkStart w:id="3825" w:name="_Toc37181591"/>
      <w:bookmarkStart w:id="3826" w:name="_Toc37182035"/>
      <w:bookmarkStart w:id="3827" w:name="_Toc45882100"/>
      <w:bookmarkStart w:id="3828" w:name="_Toc52560333"/>
      <w:bookmarkStart w:id="3829" w:name="_Toc61114283"/>
      <w:bookmarkStart w:id="3830" w:name="_Toc67912788"/>
      <w:bookmarkStart w:id="3831" w:name="_Toc74903658"/>
      <w:bookmarkStart w:id="3832" w:name="_Toc76505032"/>
      <w:r w:rsidRPr="00A46FD9">
        <w:t>7.4.3</w:t>
      </w:r>
      <w:r w:rsidRPr="00A46FD9">
        <w:tab/>
        <w:t>Test purpose</w:t>
      </w:r>
      <w:bookmarkEnd w:id="3822"/>
      <w:bookmarkEnd w:id="3823"/>
      <w:bookmarkEnd w:id="3824"/>
      <w:bookmarkEnd w:id="3825"/>
      <w:bookmarkEnd w:id="3826"/>
      <w:bookmarkEnd w:id="3827"/>
      <w:bookmarkEnd w:id="3828"/>
      <w:bookmarkEnd w:id="3829"/>
      <w:bookmarkEnd w:id="3830"/>
      <w:bookmarkEnd w:id="3831"/>
      <w:bookmarkEnd w:id="3832"/>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3833" w:name="_Toc21098104"/>
      <w:bookmarkStart w:id="3834" w:name="_Toc29765666"/>
      <w:bookmarkStart w:id="3835" w:name="_Toc37181148"/>
      <w:bookmarkStart w:id="3836" w:name="_Toc37181592"/>
      <w:bookmarkStart w:id="3837" w:name="_Toc37182036"/>
      <w:bookmarkStart w:id="3838" w:name="_Toc45882101"/>
      <w:bookmarkStart w:id="3839" w:name="_Toc52560334"/>
      <w:bookmarkStart w:id="3840" w:name="_Toc61114284"/>
      <w:bookmarkStart w:id="3841" w:name="_Toc67912789"/>
      <w:bookmarkStart w:id="3842" w:name="_Toc74903659"/>
      <w:bookmarkStart w:id="3843" w:name="_Toc76505033"/>
      <w:r w:rsidRPr="00A46FD9">
        <w:t>7.4.4</w:t>
      </w:r>
      <w:r w:rsidRPr="00A46FD9">
        <w:tab/>
        <w:t>Method of test</w:t>
      </w:r>
      <w:bookmarkEnd w:id="3833"/>
      <w:bookmarkEnd w:id="3834"/>
      <w:bookmarkEnd w:id="3835"/>
      <w:bookmarkEnd w:id="3836"/>
      <w:bookmarkEnd w:id="3837"/>
      <w:bookmarkEnd w:id="3838"/>
      <w:bookmarkEnd w:id="3839"/>
      <w:bookmarkEnd w:id="3840"/>
      <w:bookmarkEnd w:id="3841"/>
      <w:bookmarkEnd w:id="3842"/>
      <w:bookmarkEnd w:id="3843"/>
    </w:p>
    <w:p w14:paraId="776AFD36" w14:textId="77777777" w:rsidR="00FF3259" w:rsidRPr="00A46FD9" w:rsidRDefault="00FF3259" w:rsidP="00FF3259">
      <w:pPr>
        <w:pStyle w:val="Heading4"/>
      </w:pPr>
      <w:bookmarkStart w:id="3844" w:name="_Toc21098105"/>
      <w:bookmarkStart w:id="3845" w:name="_Toc29765667"/>
      <w:bookmarkStart w:id="3846" w:name="_Toc37181149"/>
      <w:bookmarkStart w:id="3847" w:name="_Toc37181593"/>
      <w:bookmarkStart w:id="3848" w:name="_Toc37182037"/>
      <w:bookmarkStart w:id="3849" w:name="_Toc45882102"/>
      <w:bookmarkStart w:id="3850" w:name="_Toc52560335"/>
      <w:bookmarkStart w:id="3851" w:name="_Toc61114285"/>
      <w:bookmarkStart w:id="3852" w:name="_Toc67912790"/>
      <w:bookmarkStart w:id="3853" w:name="_Toc74903660"/>
      <w:bookmarkStart w:id="3854" w:name="_Toc76505034"/>
      <w:r w:rsidRPr="00A46FD9">
        <w:t>7.4.4.1</w:t>
      </w:r>
      <w:r w:rsidRPr="00A46FD9">
        <w:tab/>
        <w:t>Initial conditions</w:t>
      </w:r>
      <w:bookmarkEnd w:id="3844"/>
      <w:bookmarkEnd w:id="3845"/>
      <w:bookmarkEnd w:id="3846"/>
      <w:bookmarkEnd w:id="3847"/>
      <w:bookmarkEnd w:id="3848"/>
      <w:bookmarkEnd w:id="3849"/>
      <w:bookmarkEnd w:id="3850"/>
      <w:bookmarkEnd w:id="3851"/>
      <w:bookmarkEnd w:id="3852"/>
      <w:bookmarkEnd w:id="3853"/>
      <w:bookmarkEnd w:id="3854"/>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3855" w:name="_Toc21098106"/>
      <w:bookmarkStart w:id="3856" w:name="_Toc29765668"/>
      <w:bookmarkStart w:id="3857" w:name="_Toc37181150"/>
      <w:bookmarkStart w:id="3858" w:name="_Toc37181594"/>
      <w:bookmarkStart w:id="3859" w:name="_Toc37182038"/>
      <w:bookmarkStart w:id="3860" w:name="_Toc45882103"/>
      <w:bookmarkStart w:id="3861" w:name="_Toc52560336"/>
      <w:bookmarkStart w:id="3862" w:name="_Toc61114286"/>
      <w:bookmarkStart w:id="3863" w:name="_Toc67912791"/>
      <w:bookmarkStart w:id="3864" w:name="_Toc74903661"/>
      <w:bookmarkStart w:id="3865" w:name="_Toc76505035"/>
      <w:r w:rsidRPr="00A46FD9">
        <w:t>7.4.4.2</w:t>
      </w:r>
      <w:r w:rsidRPr="00A46FD9">
        <w:tab/>
        <w:t>Procedure for general blocking</w:t>
      </w:r>
      <w:bookmarkEnd w:id="3855"/>
      <w:bookmarkEnd w:id="3856"/>
      <w:bookmarkEnd w:id="3857"/>
      <w:bookmarkEnd w:id="3858"/>
      <w:bookmarkEnd w:id="3859"/>
      <w:bookmarkEnd w:id="3860"/>
      <w:bookmarkEnd w:id="3861"/>
      <w:bookmarkEnd w:id="3862"/>
      <w:bookmarkEnd w:id="3863"/>
      <w:bookmarkEnd w:id="3864"/>
      <w:bookmarkEnd w:id="3865"/>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3866" w:name="_Toc21098107"/>
      <w:bookmarkStart w:id="3867" w:name="_Toc29765669"/>
      <w:bookmarkStart w:id="3868" w:name="_Toc37181151"/>
      <w:bookmarkStart w:id="3869" w:name="_Toc37181595"/>
      <w:bookmarkStart w:id="3870" w:name="_Toc37182039"/>
      <w:bookmarkStart w:id="3871" w:name="_Toc45882104"/>
      <w:bookmarkStart w:id="3872" w:name="_Toc52560337"/>
      <w:bookmarkStart w:id="3873" w:name="_Toc61114287"/>
      <w:bookmarkStart w:id="3874" w:name="_Toc67912792"/>
      <w:bookmarkStart w:id="3875" w:name="_Toc74903662"/>
      <w:bookmarkStart w:id="3876" w:name="_Toc76505036"/>
      <w:r w:rsidRPr="00A46FD9">
        <w:t>7.4.4.3</w:t>
      </w:r>
      <w:r w:rsidRPr="00A46FD9">
        <w:tab/>
        <w:t>Procedure for narrowband blocking</w:t>
      </w:r>
      <w:bookmarkEnd w:id="3866"/>
      <w:bookmarkEnd w:id="3867"/>
      <w:bookmarkEnd w:id="3868"/>
      <w:bookmarkEnd w:id="3869"/>
      <w:bookmarkEnd w:id="3870"/>
      <w:bookmarkEnd w:id="3871"/>
      <w:bookmarkEnd w:id="3872"/>
      <w:bookmarkEnd w:id="3873"/>
      <w:bookmarkEnd w:id="3874"/>
      <w:bookmarkEnd w:id="3875"/>
      <w:bookmarkEnd w:id="387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3877" w:name="_Toc21098108"/>
      <w:bookmarkStart w:id="3878" w:name="_Toc29765670"/>
      <w:bookmarkStart w:id="3879" w:name="_Toc37181152"/>
      <w:bookmarkStart w:id="3880" w:name="_Toc37181596"/>
      <w:bookmarkStart w:id="3881" w:name="_Toc37182040"/>
      <w:bookmarkStart w:id="3882" w:name="_Toc45882105"/>
      <w:bookmarkStart w:id="3883" w:name="_Toc52560338"/>
      <w:bookmarkStart w:id="3884" w:name="_Toc61114288"/>
      <w:bookmarkStart w:id="3885" w:name="_Toc67912793"/>
      <w:bookmarkStart w:id="3886" w:name="_Toc74903663"/>
      <w:bookmarkStart w:id="3887" w:name="_Toc76505037"/>
      <w:r w:rsidRPr="00A46FD9">
        <w:t>7.4.4.4</w:t>
      </w:r>
      <w:r w:rsidRPr="00A46FD9">
        <w:tab/>
        <w:t>Procedure for additional narrowband blocking for GSM/EDGE</w:t>
      </w:r>
      <w:bookmarkEnd w:id="3877"/>
      <w:bookmarkEnd w:id="3878"/>
      <w:bookmarkEnd w:id="3879"/>
      <w:bookmarkEnd w:id="3880"/>
      <w:bookmarkEnd w:id="3881"/>
      <w:bookmarkEnd w:id="3882"/>
      <w:bookmarkEnd w:id="3883"/>
      <w:bookmarkEnd w:id="3884"/>
      <w:bookmarkEnd w:id="3885"/>
      <w:bookmarkEnd w:id="3886"/>
      <w:bookmarkEnd w:id="3887"/>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3888" w:name="_Toc21098109"/>
      <w:bookmarkStart w:id="3889" w:name="_Toc29765671"/>
      <w:bookmarkStart w:id="3890" w:name="_Toc37181153"/>
      <w:bookmarkStart w:id="3891" w:name="_Toc37181597"/>
      <w:bookmarkStart w:id="3892" w:name="_Toc37182041"/>
      <w:bookmarkStart w:id="3893" w:name="_Toc45882106"/>
      <w:bookmarkStart w:id="3894" w:name="_Toc52560339"/>
      <w:bookmarkStart w:id="3895" w:name="_Toc61114289"/>
      <w:bookmarkStart w:id="3896" w:name="_Toc67912794"/>
      <w:bookmarkStart w:id="3897" w:name="_Toc74903664"/>
      <w:bookmarkStart w:id="3898" w:name="_Toc76505038"/>
      <w:r w:rsidRPr="00A46FD9">
        <w:t>7.4.4.4.1</w:t>
      </w:r>
      <w:r w:rsidRPr="00A46FD9">
        <w:tab/>
        <w:t>Initial conditions for additional narrowband blocking for GSM/EDGE for CS7 and CS15</w:t>
      </w:r>
      <w:bookmarkEnd w:id="3888"/>
      <w:bookmarkEnd w:id="3889"/>
      <w:bookmarkEnd w:id="3890"/>
      <w:bookmarkEnd w:id="3891"/>
      <w:bookmarkEnd w:id="3892"/>
      <w:bookmarkEnd w:id="3893"/>
      <w:bookmarkEnd w:id="3894"/>
      <w:bookmarkEnd w:id="3895"/>
      <w:bookmarkEnd w:id="3896"/>
      <w:bookmarkEnd w:id="3897"/>
      <w:bookmarkEnd w:id="3898"/>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3899" w:name="_Toc21098110"/>
      <w:bookmarkStart w:id="3900" w:name="_Toc29765672"/>
      <w:bookmarkStart w:id="3901" w:name="_Toc37181154"/>
      <w:bookmarkStart w:id="3902" w:name="_Toc37181598"/>
      <w:bookmarkStart w:id="3903" w:name="_Toc37182042"/>
      <w:bookmarkStart w:id="3904" w:name="_Toc45882107"/>
      <w:bookmarkStart w:id="3905" w:name="_Toc52560340"/>
      <w:bookmarkStart w:id="3906" w:name="_Toc61114290"/>
      <w:bookmarkStart w:id="3907" w:name="_Toc67912795"/>
      <w:bookmarkStart w:id="3908" w:name="_Toc74903665"/>
      <w:bookmarkStart w:id="3909" w:name="_Toc76505039"/>
      <w:r w:rsidRPr="00A46FD9">
        <w:t>7.4.4.4.2</w:t>
      </w:r>
      <w:r w:rsidRPr="00A46FD9">
        <w:tab/>
        <w:t>Procedure for additional narrowband blocking for GSM/EDGE for CS7 and CS15</w:t>
      </w:r>
      <w:bookmarkEnd w:id="3899"/>
      <w:bookmarkEnd w:id="3900"/>
      <w:bookmarkEnd w:id="3901"/>
      <w:bookmarkEnd w:id="3902"/>
      <w:bookmarkEnd w:id="3903"/>
      <w:bookmarkEnd w:id="3904"/>
      <w:bookmarkEnd w:id="3905"/>
      <w:bookmarkEnd w:id="3906"/>
      <w:bookmarkEnd w:id="3907"/>
      <w:bookmarkEnd w:id="3908"/>
      <w:bookmarkEnd w:id="3909"/>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3910" w:name="_Toc21098111"/>
      <w:bookmarkStart w:id="3911" w:name="_Toc29765673"/>
      <w:bookmarkStart w:id="3912" w:name="_Toc37181155"/>
      <w:bookmarkStart w:id="3913" w:name="_Toc37181599"/>
      <w:bookmarkStart w:id="3914" w:name="_Toc37182043"/>
      <w:bookmarkStart w:id="3915" w:name="_Toc45882108"/>
      <w:bookmarkStart w:id="3916" w:name="_Toc52560341"/>
      <w:bookmarkStart w:id="3917" w:name="_Toc61114291"/>
      <w:bookmarkStart w:id="3918" w:name="_Toc67912796"/>
      <w:bookmarkStart w:id="3919" w:name="_Toc74903666"/>
      <w:bookmarkStart w:id="3920" w:name="_Toc76505040"/>
      <w:r w:rsidRPr="00A46FD9">
        <w:t>7.4.4.5</w:t>
      </w:r>
      <w:r w:rsidRPr="00A46FD9">
        <w:tab/>
        <w:t>Procedure for GSM/EDGE AM suppression</w:t>
      </w:r>
      <w:bookmarkEnd w:id="3910"/>
      <w:bookmarkEnd w:id="3911"/>
      <w:bookmarkEnd w:id="3912"/>
      <w:bookmarkEnd w:id="3913"/>
      <w:bookmarkEnd w:id="3914"/>
      <w:bookmarkEnd w:id="3915"/>
      <w:bookmarkEnd w:id="3916"/>
      <w:bookmarkEnd w:id="3917"/>
      <w:bookmarkEnd w:id="3918"/>
      <w:bookmarkEnd w:id="3919"/>
      <w:bookmarkEnd w:id="3920"/>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3921" w:name="_Toc21098112"/>
      <w:bookmarkStart w:id="3922" w:name="_Toc29765674"/>
      <w:bookmarkStart w:id="3923" w:name="_Toc37181156"/>
      <w:bookmarkStart w:id="3924" w:name="_Toc37181600"/>
      <w:bookmarkStart w:id="3925" w:name="_Toc37182044"/>
      <w:bookmarkStart w:id="3926" w:name="_Toc45882109"/>
      <w:bookmarkStart w:id="3927" w:name="_Toc52560342"/>
      <w:bookmarkStart w:id="3928" w:name="_Toc61114292"/>
      <w:bookmarkStart w:id="3929" w:name="_Toc67912797"/>
      <w:bookmarkStart w:id="3930" w:name="_Toc74903667"/>
      <w:bookmarkStart w:id="3931" w:name="_Toc76505041"/>
      <w:r w:rsidRPr="00A46FD9">
        <w:t>7.4.4.5.1</w:t>
      </w:r>
      <w:r w:rsidRPr="00A46FD9">
        <w:tab/>
        <w:t>Initial conditions for GSM/EDGE AM suppression for CS7 and CS15</w:t>
      </w:r>
      <w:bookmarkEnd w:id="3921"/>
      <w:bookmarkEnd w:id="3922"/>
      <w:bookmarkEnd w:id="3923"/>
      <w:bookmarkEnd w:id="3924"/>
      <w:bookmarkEnd w:id="3925"/>
      <w:bookmarkEnd w:id="3926"/>
      <w:bookmarkEnd w:id="3927"/>
      <w:bookmarkEnd w:id="3928"/>
      <w:bookmarkEnd w:id="3929"/>
      <w:bookmarkEnd w:id="3930"/>
      <w:bookmarkEnd w:id="3931"/>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3932" w:name="_Toc21098113"/>
      <w:bookmarkStart w:id="3933" w:name="_Toc29765675"/>
      <w:bookmarkStart w:id="3934" w:name="_Toc37181157"/>
      <w:bookmarkStart w:id="3935" w:name="_Toc37181601"/>
      <w:bookmarkStart w:id="3936" w:name="_Toc37182045"/>
      <w:bookmarkStart w:id="3937" w:name="_Toc45882110"/>
      <w:bookmarkStart w:id="3938" w:name="_Toc52560343"/>
      <w:bookmarkStart w:id="3939" w:name="_Toc61114293"/>
      <w:bookmarkStart w:id="3940" w:name="_Toc67912798"/>
      <w:bookmarkStart w:id="3941" w:name="_Toc74903668"/>
      <w:bookmarkStart w:id="3942" w:name="_Toc76505042"/>
      <w:r w:rsidRPr="00A46FD9">
        <w:t>7.4.4.5.2</w:t>
      </w:r>
      <w:r w:rsidRPr="00A46FD9">
        <w:tab/>
        <w:t>Procedure for GSM/EDGE AM suppression for CS7 and CS15</w:t>
      </w:r>
      <w:bookmarkEnd w:id="3932"/>
      <w:bookmarkEnd w:id="3933"/>
      <w:bookmarkEnd w:id="3934"/>
      <w:bookmarkEnd w:id="3935"/>
      <w:bookmarkEnd w:id="3936"/>
      <w:bookmarkEnd w:id="3937"/>
      <w:bookmarkEnd w:id="3938"/>
      <w:bookmarkEnd w:id="3939"/>
      <w:bookmarkEnd w:id="3940"/>
      <w:bookmarkEnd w:id="3941"/>
      <w:bookmarkEnd w:id="3942"/>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3943" w:name="_Toc21098114"/>
      <w:bookmarkStart w:id="3944" w:name="_Toc29765676"/>
      <w:bookmarkStart w:id="3945" w:name="_Toc37181158"/>
      <w:bookmarkStart w:id="3946" w:name="_Toc37181602"/>
      <w:bookmarkStart w:id="3947" w:name="_Toc37182046"/>
      <w:bookmarkStart w:id="3948" w:name="_Toc45882111"/>
      <w:bookmarkStart w:id="3949" w:name="_Toc52560344"/>
      <w:bookmarkStart w:id="3950" w:name="_Toc61114294"/>
      <w:bookmarkStart w:id="3951" w:name="_Toc67912799"/>
      <w:bookmarkStart w:id="3952" w:name="_Toc74903669"/>
      <w:bookmarkStart w:id="3953" w:name="_Toc76505043"/>
      <w:r w:rsidRPr="00A46FD9">
        <w:t>7.4.4.6</w:t>
      </w:r>
      <w:r w:rsidRPr="00A46FD9">
        <w:tab/>
        <w:t>Procedure for additional BC3 blocking requirement</w:t>
      </w:r>
      <w:bookmarkEnd w:id="3943"/>
      <w:bookmarkEnd w:id="3944"/>
      <w:bookmarkEnd w:id="3945"/>
      <w:bookmarkEnd w:id="3946"/>
      <w:bookmarkEnd w:id="3947"/>
      <w:bookmarkEnd w:id="3948"/>
      <w:bookmarkEnd w:id="3949"/>
      <w:bookmarkEnd w:id="3950"/>
      <w:bookmarkEnd w:id="3951"/>
      <w:bookmarkEnd w:id="3952"/>
      <w:bookmarkEnd w:id="3953"/>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3954" w:name="_Toc21098115"/>
      <w:bookmarkStart w:id="3955" w:name="_Toc29765677"/>
      <w:bookmarkStart w:id="3956" w:name="_Toc37181159"/>
      <w:bookmarkStart w:id="3957" w:name="_Toc37181603"/>
      <w:bookmarkStart w:id="3958" w:name="_Toc37182047"/>
      <w:bookmarkStart w:id="3959" w:name="_Toc45882112"/>
      <w:bookmarkStart w:id="3960" w:name="_Toc52560345"/>
      <w:bookmarkStart w:id="3961" w:name="_Toc61114295"/>
      <w:bookmarkStart w:id="3962" w:name="_Toc67912800"/>
      <w:bookmarkStart w:id="3963" w:name="_Toc74903670"/>
      <w:bookmarkStart w:id="3964" w:name="_Toc76505044"/>
      <w:r w:rsidRPr="00A46FD9">
        <w:t>7.4.5</w:t>
      </w:r>
      <w:r w:rsidRPr="00A46FD9">
        <w:tab/>
        <w:t>Test requirements</w:t>
      </w:r>
      <w:bookmarkEnd w:id="3954"/>
      <w:bookmarkEnd w:id="3955"/>
      <w:bookmarkEnd w:id="3956"/>
      <w:bookmarkEnd w:id="3957"/>
      <w:bookmarkEnd w:id="3958"/>
      <w:bookmarkEnd w:id="3959"/>
      <w:bookmarkEnd w:id="3960"/>
      <w:bookmarkEnd w:id="3961"/>
      <w:bookmarkEnd w:id="3962"/>
      <w:bookmarkEnd w:id="3963"/>
      <w:bookmarkEnd w:id="3964"/>
    </w:p>
    <w:p w14:paraId="2860B428" w14:textId="77777777" w:rsidR="00FF3259" w:rsidRPr="00A46FD9" w:rsidRDefault="00FF3259" w:rsidP="00FF3259">
      <w:pPr>
        <w:pStyle w:val="Heading4"/>
      </w:pPr>
      <w:bookmarkStart w:id="3965" w:name="_Toc21098116"/>
      <w:bookmarkStart w:id="3966" w:name="_Toc29765678"/>
      <w:bookmarkStart w:id="3967" w:name="_Toc37181160"/>
      <w:bookmarkStart w:id="3968" w:name="_Toc37181604"/>
      <w:bookmarkStart w:id="3969" w:name="_Toc37182048"/>
      <w:bookmarkStart w:id="3970" w:name="_Toc45882113"/>
      <w:bookmarkStart w:id="3971" w:name="_Toc52560346"/>
      <w:bookmarkStart w:id="3972" w:name="_Toc61114296"/>
      <w:bookmarkStart w:id="3973" w:name="_Toc67912801"/>
      <w:bookmarkStart w:id="3974" w:name="_Toc74903671"/>
      <w:bookmarkStart w:id="3975" w:name="_Toc76505045"/>
      <w:r w:rsidRPr="00A46FD9">
        <w:t>7.4.5.1</w:t>
      </w:r>
      <w:r w:rsidRPr="00A46FD9">
        <w:tab/>
        <w:t>General blocking test requirement</w:t>
      </w:r>
      <w:bookmarkEnd w:id="3965"/>
      <w:bookmarkEnd w:id="3966"/>
      <w:bookmarkEnd w:id="3967"/>
      <w:bookmarkEnd w:id="3968"/>
      <w:bookmarkEnd w:id="3969"/>
      <w:bookmarkEnd w:id="3970"/>
      <w:bookmarkEnd w:id="3971"/>
      <w:bookmarkEnd w:id="3972"/>
      <w:bookmarkEnd w:id="3973"/>
      <w:bookmarkEnd w:id="3974"/>
      <w:bookmarkEnd w:id="3975"/>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3976"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3976"/>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3977" w:name="_Toc21098117"/>
      <w:bookmarkStart w:id="3978" w:name="_Toc29765679"/>
      <w:bookmarkStart w:id="3979" w:name="_Toc37181161"/>
      <w:bookmarkStart w:id="3980" w:name="_Toc37181605"/>
      <w:bookmarkStart w:id="3981" w:name="_Toc37182049"/>
      <w:bookmarkStart w:id="3982" w:name="_Toc45882114"/>
      <w:bookmarkStart w:id="3983" w:name="_Toc52560347"/>
      <w:bookmarkStart w:id="3984" w:name="_Toc61114297"/>
      <w:bookmarkStart w:id="3985" w:name="_Toc67912802"/>
      <w:bookmarkStart w:id="3986" w:name="_Toc74903672"/>
      <w:bookmarkStart w:id="3987" w:name="_Toc76505046"/>
      <w:r w:rsidRPr="00A46FD9">
        <w:t>7.4.5.2</w:t>
      </w:r>
      <w:r w:rsidRPr="00A46FD9">
        <w:tab/>
        <w:t>General narrowband blocking test requirement</w:t>
      </w:r>
      <w:bookmarkEnd w:id="3977"/>
      <w:bookmarkEnd w:id="3978"/>
      <w:bookmarkEnd w:id="3979"/>
      <w:bookmarkEnd w:id="3980"/>
      <w:bookmarkEnd w:id="3981"/>
      <w:bookmarkEnd w:id="3982"/>
      <w:bookmarkEnd w:id="3983"/>
      <w:bookmarkEnd w:id="3984"/>
      <w:bookmarkEnd w:id="3985"/>
      <w:bookmarkEnd w:id="3986"/>
      <w:bookmarkEnd w:id="39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3988" w:name="_Toc21098118"/>
      <w:bookmarkStart w:id="3989" w:name="_Toc29765680"/>
      <w:bookmarkStart w:id="3990" w:name="_Toc37181162"/>
      <w:bookmarkStart w:id="3991" w:name="_Toc37181606"/>
      <w:bookmarkStart w:id="3992" w:name="_Toc37182050"/>
      <w:bookmarkStart w:id="3993" w:name="_Toc45882115"/>
      <w:bookmarkStart w:id="3994" w:name="_Toc52560348"/>
      <w:bookmarkStart w:id="3995" w:name="_Toc61114298"/>
      <w:bookmarkStart w:id="3996" w:name="_Toc67912803"/>
      <w:bookmarkStart w:id="3997" w:name="_Toc74903673"/>
      <w:bookmarkStart w:id="3998" w:name="_Toc76505047"/>
      <w:r w:rsidRPr="00A46FD9">
        <w:t>7.4.5.3</w:t>
      </w:r>
      <w:r w:rsidRPr="00A46FD9">
        <w:tab/>
        <w:t>Additional narrowband blocking test requirement for GSM/EDGE</w:t>
      </w:r>
      <w:bookmarkEnd w:id="3988"/>
      <w:bookmarkEnd w:id="3989"/>
      <w:bookmarkEnd w:id="3990"/>
      <w:bookmarkEnd w:id="3991"/>
      <w:bookmarkEnd w:id="3992"/>
      <w:bookmarkEnd w:id="3993"/>
      <w:bookmarkEnd w:id="3994"/>
      <w:bookmarkEnd w:id="3995"/>
      <w:bookmarkEnd w:id="3996"/>
      <w:bookmarkEnd w:id="3997"/>
      <w:bookmarkEnd w:id="3998"/>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3999" w:name="_Toc21098119"/>
      <w:bookmarkStart w:id="4000" w:name="_Toc29765681"/>
      <w:bookmarkStart w:id="4001" w:name="_Toc37181163"/>
      <w:bookmarkStart w:id="4002" w:name="_Toc37181607"/>
      <w:bookmarkStart w:id="4003" w:name="_Toc37182051"/>
      <w:bookmarkStart w:id="4004" w:name="_Toc45882116"/>
      <w:bookmarkStart w:id="4005" w:name="_Toc52560349"/>
      <w:bookmarkStart w:id="4006" w:name="_Toc61114299"/>
      <w:bookmarkStart w:id="4007" w:name="_Toc67912804"/>
      <w:bookmarkStart w:id="4008" w:name="_Toc74903674"/>
      <w:bookmarkStart w:id="4009" w:name="_Toc76505048"/>
      <w:r w:rsidRPr="00A46FD9">
        <w:t>7.4.5.4</w:t>
      </w:r>
      <w:r w:rsidRPr="00A46FD9">
        <w:tab/>
        <w:t>GSM/EDGE test requirements for AM suppression</w:t>
      </w:r>
      <w:bookmarkEnd w:id="3999"/>
      <w:bookmarkEnd w:id="4000"/>
      <w:bookmarkEnd w:id="4001"/>
      <w:bookmarkEnd w:id="4002"/>
      <w:bookmarkEnd w:id="4003"/>
      <w:bookmarkEnd w:id="4004"/>
      <w:bookmarkEnd w:id="4005"/>
      <w:bookmarkEnd w:id="4006"/>
      <w:bookmarkEnd w:id="4007"/>
      <w:bookmarkEnd w:id="4008"/>
      <w:bookmarkEnd w:id="4009"/>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4010" w:name="_Toc21098120"/>
      <w:bookmarkStart w:id="4011" w:name="_Toc29765682"/>
      <w:bookmarkStart w:id="4012" w:name="_Toc37181164"/>
      <w:bookmarkStart w:id="4013" w:name="_Toc37181608"/>
      <w:bookmarkStart w:id="4014" w:name="_Toc37182052"/>
      <w:bookmarkStart w:id="4015" w:name="_Toc45882117"/>
      <w:bookmarkStart w:id="4016" w:name="_Toc52560350"/>
      <w:bookmarkStart w:id="4017" w:name="_Toc61114300"/>
      <w:bookmarkStart w:id="4018" w:name="_Toc67912805"/>
      <w:bookmarkStart w:id="4019" w:name="_Toc74903675"/>
      <w:bookmarkStart w:id="4020" w:name="_Toc76505049"/>
      <w:r w:rsidRPr="00A46FD9">
        <w:t>7.4.5.5</w:t>
      </w:r>
      <w:r w:rsidRPr="00A46FD9">
        <w:tab/>
      </w:r>
      <w:r w:rsidRPr="00A46FD9">
        <w:tab/>
        <w:t>Additional BC3 blocking test requirement</w:t>
      </w:r>
      <w:bookmarkEnd w:id="4010"/>
      <w:bookmarkEnd w:id="4011"/>
      <w:bookmarkEnd w:id="4012"/>
      <w:bookmarkEnd w:id="4013"/>
      <w:bookmarkEnd w:id="4014"/>
      <w:bookmarkEnd w:id="4015"/>
      <w:bookmarkEnd w:id="4016"/>
      <w:bookmarkEnd w:id="4017"/>
      <w:bookmarkEnd w:id="4018"/>
      <w:bookmarkEnd w:id="4019"/>
      <w:bookmarkEnd w:id="4020"/>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4021" w:name="_Toc21098121"/>
      <w:bookmarkStart w:id="4022" w:name="_Toc29765683"/>
      <w:bookmarkStart w:id="4023" w:name="_Toc37181165"/>
      <w:bookmarkStart w:id="4024" w:name="_Toc37181609"/>
      <w:bookmarkStart w:id="4025" w:name="_Toc37182053"/>
      <w:bookmarkStart w:id="4026" w:name="_Toc45882118"/>
      <w:bookmarkStart w:id="4027" w:name="_Toc52560351"/>
      <w:bookmarkStart w:id="4028" w:name="_Toc61114301"/>
      <w:bookmarkStart w:id="4029" w:name="_Toc67912806"/>
      <w:bookmarkStart w:id="4030" w:name="_Toc74903676"/>
      <w:bookmarkStart w:id="4031" w:name="_Toc76505050"/>
      <w:r w:rsidRPr="00A46FD9">
        <w:t>7.5</w:t>
      </w:r>
      <w:r w:rsidRPr="00A46FD9">
        <w:tab/>
        <w:t>Out-of-band blocking</w:t>
      </w:r>
      <w:bookmarkEnd w:id="4021"/>
      <w:bookmarkEnd w:id="4022"/>
      <w:bookmarkEnd w:id="4023"/>
      <w:bookmarkEnd w:id="4024"/>
      <w:bookmarkEnd w:id="4025"/>
      <w:bookmarkEnd w:id="4026"/>
      <w:bookmarkEnd w:id="4027"/>
      <w:bookmarkEnd w:id="4028"/>
      <w:bookmarkEnd w:id="4029"/>
      <w:bookmarkEnd w:id="4030"/>
      <w:bookmarkEnd w:id="4031"/>
    </w:p>
    <w:p w14:paraId="068A1C03" w14:textId="77777777" w:rsidR="00FF3259" w:rsidRPr="00A46FD9" w:rsidRDefault="00FF3259" w:rsidP="00FF3259">
      <w:pPr>
        <w:pStyle w:val="Heading3"/>
      </w:pPr>
      <w:bookmarkStart w:id="4032" w:name="_Toc21098122"/>
      <w:bookmarkStart w:id="4033" w:name="_Toc29765684"/>
      <w:bookmarkStart w:id="4034" w:name="_Toc37181166"/>
      <w:bookmarkStart w:id="4035" w:name="_Toc37181610"/>
      <w:bookmarkStart w:id="4036" w:name="_Toc37182054"/>
      <w:bookmarkStart w:id="4037" w:name="_Toc45882119"/>
      <w:bookmarkStart w:id="4038" w:name="_Toc52560352"/>
      <w:bookmarkStart w:id="4039" w:name="_Toc61114302"/>
      <w:bookmarkStart w:id="4040" w:name="_Toc67912807"/>
      <w:bookmarkStart w:id="4041" w:name="_Toc74903677"/>
      <w:bookmarkStart w:id="4042" w:name="_Toc76505051"/>
      <w:r w:rsidRPr="00A46FD9">
        <w:t>7.5.1</w:t>
      </w:r>
      <w:r w:rsidRPr="00A46FD9">
        <w:tab/>
        <w:t>Definition and applicability</w:t>
      </w:r>
      <w:bookmarkEnd w:id="4032"/>
      <w:bookmarkEnd w:id="4033"/>
      <w:bookmarkEnd w:id="4034"/>
      <w:bookmarkEnd w:id="4035"/>
      <w:bookmarkEnd w:id="4036"/>
      <w:bookmarkEnd w:id="4037"/>
      <w:bookmarkEnd w:id="4038"/>
      <w:bookmarkEnd w:id="4039"/>
      <w:bookmarkEnd w:id="4040"/>
      <w:bookmarkEnd w:id="4041"/>
      <w:bookmarkEnd w:id="4042"/>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4043" w:name="_Toc21098123"/>
      <w:bookmarkStart w:id="4044" w:name="_Toc29765685"/>
      <w:bookmarkStart w:id="4045" w:name="_Toc37181167"/>
      <w:bookmarkStart w:id="4046" w:name="_Toc37181611"/>
      <w:bookmarkStart w:id="4047" w:name="_Toc37182055"/>
      <w:bookmarkStart w:id="4048" w:name="_Toc45882120"/>
      <w:bookmarkStart w:id="4049" w:name="_Toc52560353"/>
      <w:bookmarkStart w:id="4050" w:name="_Toc61114303"/>
      <w:bookmarkStart w:id="4051" w:name="_Toc67912808"/>
      <w:bookmarkStart w:id="4052" w:name="_Toc74903678"/>
      <w:bookmarkStart w:id="4053" w:name="_Toc76505052"/>
      <w:r w:rsidRPr="00A46FD9">
        <w:t>7.5.2</w:t>
      </w:r>
      <w:r w:rsidRPr="00A46FD9">
        <w:tab/>
        <w:t>Minimum requirement</w:t>
      </w:r>
      <w:bookmarkEnd w:id="4043"/>
      <w:bookmarkEnd w:id="4044"/>
      <w:bookmarkEnd w:id="4045"/>
      <w:bookmarkEnd w:id="4046"/>
      <w:bookmarkEnd w:id="4047"/>
      <w:bookmarkEnd w:id="4048"/>
      <w:bookmarkEnd w:id="4049"/>
      <w:bookmarkEnd w:id="4050"/>
      <w:bookmarkEnd w:id="4051"/>
      <w:bookmarkEnd w:id="4052"/>
      <w:bookmarkEnd w:id="4053"/>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4054" w:name="_Toc21098124"/>
      <w:bookmarkStart w:id="4055" w:name="_Toc29765686"/>
      <w:bookmarkStart w:id="4056" w:name="_Toc37181168"/>
      <w:bookmarkStart w:id="4057" w:name="_Toc37181612"/>
      <w:bookmarkStart w:id="4058" w:name="_Toc37182056"/>
      <w:bookmarkStart w:id="4059" w:name="_Toc45882121"/>
      <w:bookmarkStart w:id="4060" w:name="_Toc52560354"/>
      <w:bookmarkStart w:id="4061" w:name="_Toc61114304"/>
      <w:bookmarkStart w:id="4062" w:name="_Toc67912809"/>
      <w:bookmarkStart w:id="4063" w:name="_Toc74903679"/>
      <w:bookmarkStart w:id="4064" w:name="_Toc76505053"/>
      <w:r w:rsidRPr="00A46FD9">
        <w:t>7.5.3</w:t>
      </w:r>
      <w:r w:rsidRPr="00A46FD9">
        <w:tab/>
        <w:t>Test purpose</w:t>
      </w:r>
      <w:bookmarkEnd w:id="4054"/>
      <w:bookmarkEnd w:id="4055"/>
      <w:bookmarkEnd w:id="4056"/>
      <w:bookmarkEnd w:id="4057"/>
      <w:bookmarkEnd w:id="4058"/>
      <w:bookmarkEnd w:id="4059"/>
      <w:bookmarkEnd w:id="4060"/>
      <w:bookmarkEnd w:id="4061"/>
      <w:bookmarkEnd w:id="4062"/>
      <w:bookmarkEnd w:id="4063"/>
      <w:bookmarkEnd w:id="406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4065" w:name="_Toc21098125"/>
      <w:bookmarkStart w:id="4066" w:name="_Toc29765687"/>
      <w:bookmarkStart w:id="4067" w:name="_Toc37181169"/>
      <w:bookmarkStart w:id="4068" w:name="_Toc37181613"/>
      <w:bookmarkStart w:id="4069" w:name="_Toc37182057"/>
      <w:bookmarkStart w:id="4070" w:name="_Toc45882122"/>
      <w:bookmarkStart w:id="4071" w:name="_Toc52560355"/>
      <w:bookmarkStart w:id="4072" w:name="_Toc61114305"/>
      <w:bookmarkStart w:id="4073" w:name="_Toc67912810"/>
      <w:bookmarkStart w:id="4074" w:name="_Toc74903680"/>
      <w:bookmarkStart w:id="4075" w:name="_Toc76505054"/>
      <w:r w:rsidRPr="00A46FD9">
        <w:t>7.5.4</w:t>
      </w:r>
      <w:r w:rsidRPr="00A46FD9">
        <w:tab/>
        <w:t>Method of test</w:t>
      </w:r>
      <w:bookmarkEnd w:id="4065"/>
      <w:bookmarkEnd w:id="4066"/>
      <w:bookmarkEnd w:id="4067"/>
      <w:bookmarkEnd w:id="4068"/>
      <w:bookmarkEnd w:id="4069"/>
      <w:bookmarkEnd w:id="4070"/>
      <w:bookmarkEnd w:id="4071"/>
      <w:bookmarkEnd w:id="4072"/>
      <w:bookmarkEnd w:id="4073"/>
      <w:bookmarkEnd w:id="4074"/>
      <w:bookmarkEnd w:id="4075"/>
    </w:p>
    <w:p w14:paraId="2024DFE0" w14:textId="77777777" w:rsidR="00FF3259" w:rsidRPr="00A46FD9" w:rsidRDefault="00FF3259" w:rsidP="00FF3259">
      <w:pPr>
        <w:pStyle w:val="Heading4"/>
      </w:pPr>
      <w:bookmarkStart w:id="4076" w:name="_Toc21098126"/>
      <w:bookmarkStart w:id="4077" w:name="_Toc29765688"/>
      <w:bookmarkStart w:id="4078" w:name="_Toc37181170"/>
      <w:bookmarkStart w:id="4079" w:name="_Toc37181614"/>
      <w:bookmarkStart w:id="4080" w:name="_Toc37182058"/>
      <w:bookmarkStart w:id="4081" w:name="_Toc45882123"/>
      <w:bookmarkStart w:id="4082" w:name="_Toc52560356"/>
      <w:bookmarkStart w:id="4083" w:name="_Toc61114306"/>
      <w:bookmarkStart w:id="4084" w:name="_Toc67912811"/>
      <w:bookmarkStart w:id="4085" w:name="_Toc74903681"/>
      <w:bookmarkStart w:id="4086" w:name="_Toc76505055"/>
      <w:r w:rsidRPr="00A46FD9">
        <w:t>7.5.4.1</w:t>
      </w:r>
      <w:r w:rsidRPr="00A46FD9">
        <w:tab/>
        <w:t>Initial conditions</w:t>
      </w:r>
      <w:bookmarkEnd w:id="4076"/>
      <w:bookmarkEnd w:id="4077"/>
      <w:bookmarkEnd w:id="4078"/>
      <w:bookmarkEnd w:id="4079"/>
      <w:bookmarkEnd w:id="4080"/>
      <w:bookmarkEnd w:id="4081"/>
      <w:bookmarkEnd w:id="4082"/>
      <w:bookmarkEnd w:id="4083"/>
      <w:bookmarkEnd w:id="4084"/>
      <w:bookmarkEnd w:id="4085"/>
      <w:bookmarkEnd w:id="4086"/>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4087" w:name="_Toc21098127"/>
      <w:bookmarkStart w:id="4088" w:name="_Toc29765689"/>
      <w:bookmarkStart w:id="4089" w:name="_Toc37181171"/>
      <w:bookmarkStart w:id="4090" w:name="_Toc37181615"/>
      <w:bookmarkStart w:id="4091" w:name="_Toc37182059"/>
      <w:bookmarkStart w:id="4092" w:name="_Toc45882124"/>
      <w:bookmarkStart w:id="4093" w:name="_Toc52560357"/>
      <w:bookmarkStart w:id="4094" w:name="_Toc61114307"/>
      <w:bookmarkStart w:id="4095" w:name="_Toc67912812"/>
      <w:bookmarkStart w:id="4096" w:name="_Toc74903682"/>
      <w:bookmarkStart w:id="4097" w:name="_Toc76505056"/>
      <w:r w:rsidRPr="00A46FD9">
        <w:t>7.5.4.2</w:t>
      </w:r>
      <w:r w:rsidRPr="00A46FD9">
        <w:tab/>
        <w:t>Procedure</w:t>
      </w:r>
      <w:bookmarkEnd w:id="4087"/>
      <w:bookmarkEnd w:id="4088"/>
      <w:bookmarkEnd w:id="4089"/>
      <w:bookmarkEnd w:id="4090"/>
      <w:bookmarkEnd w:id="4091"/>
      <w:bookmarkEnd w:id="4092"/>
      <w:bookmarkEnd w:id="4093"/>
      <w:bookmarkEnd w:id="4094"/>
      <w:bookmarkEnd w:id="4095"/>
      <w:bookmarkEnd w:id="4096"/>
      <w:bookmarkEnd w:id="409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4098" w:name="_Toc21098128"/>
      <w:bookmarkStart w:id="4099" w:name="_Toc29765690"/>
      <w:bookmarkStart w:id="4100" w:name="_Toc37181172"/>
      <w:bookmarkStart w:id="4101" w:name="_Toc37181616"/>
      <w:bookmarkStart w:id="4102" w:name="_Toc37182060"/>
      <w:bookmarkStart w:id="4103" w:name="_Toc45882125"/>
      <w:bookmarkStart w:id="4104" w:name="_Toc52560358"/>
      <w:bookmarkStart w:id="4105" w:name="_Toc61114308"/>
      <w:bookmarkStart w:id="4106" w:name="_Toc67912813"/>
      <w:bookmarkStart w:id="4107" w:name="_Toc74903683"/>
      <w:bookmarkStart w:id="4108" w:name="_Toc76505057"/>
      <w:r w:rsidRPr="00A46FD9">
        <w:t>7.5.5</w:t>
      </w:r>
      <w:r w:rsidRPr="00A46FD9">
        <w:tab/>
        <w:t>Test requirements</w:t>
      </w:r>
      <w:bookmarkEnd w:id="4098"/>
      <w:bookmarkEnd w:id="4099"/>
      <w:bookmarkEnd w:id="4100"/>
      <w:bookmarkEnd w:id="4101"/>
      <w:bookmarkEnd w:id="4102"/>
      <w:bookmarkEnd w:id="4103"/>
      <w:bookmarkEnd w:id="4104"/>
      <w:bookmarkEnd w:id="4105"/>
      <w:bookmarkEnd w:id="4106"/>
      <w:bookmarkEnd w:id="4107"/>
      <w:bookmarkEnd w:id="4108"/>
    </w:p>
    <w:p w14:paraId="6DFBE282" w14:textId="77777777" w:rsidR="00FF3259" w:rsidRPr="00A46FD9" w:rsidRDefault="00FF3259" w:rsidP="00FF3259">
      <w:pPr>
        <w:pStyle w:val="Heading4"/>
      </w:pPr>
      <w:bookmarkStart w:id="4109" w:name="_Toc21098129"/>
      <w:bookmarkStart w:id="4110" w:name="_Toc29765691"/>
      <w:bookmarkStart w:id="4111" w:name="_Toc37181173"/>
      <w:bookmarkStart w:id="4112" w:name="_Toc37181617"/>
      <w:bookmarkStart w:id="4113" w:name="_Toc37182061"/>
      <w:bookmarkStart w:id="4114" w:name="_Toc45882126"/>
      <w:bookmarkStart w:id="4115" w:name="_Toc52560359"/>
      <w:bookmarkStart w:id="4116" w:name="_Toc61114309"/>
      <w:bookmarkStart w:id="4117" w:name="_Toc67912814"/>
      <w:bookmarkStart w:id="4118" w:name="_Toc74903684"/>
      <w:bookmarkStart w:id="4119" w:name="_Toc76505058"/>
      <w:r w:rsidRPr="00A46FD9">
        <w:t>7.5.5.1</w:t>
      </w:r>
      <w:r w:rsidRPr="00A46FD9">
        <w:tab/>
        <w:t>General out-of-band blocking test requirements</w:t>
      </w:r>
      <w:bookmarkEnd w:id="4109"/>
      <w:bookmarkEnd w:id="4110"/>
      <w:bookmarkEnd w:id="4111"/>
      <w:bookmarkEnd w:id="4112"/>
      <w:bookmarkEnd w:id="4113"/>
      <w:bookmarkEnd w:id="4114"/>
      <w:bookmarkEnd w:id="4115"/>
      <w:bookmarkEnd w:id="4116"/>
      <w:bookmarkEnd w:id="4117"/>
      <w:bookmarkEnd w:id="4118"/>
      <w:bookmarkEnd w:id="4119"/>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412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12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4121" w:name="_Toc21098130"/>
      <w:bookmarkStart w:id="4122" w:name="_Toc29765692"/>
      <w:bookmarkStart w:id="4123" w:name="_Toc37181174"/>
      <w:bookmarkStart w:id="4124" w:name="_Toc37181618"/>
      <w:bookmarkStart w:id="4125" w:name="_Toc37182062"/>
      <w:bookmarkStart w:id="4126" w:name="_Toc45882127"/>
      <w:bookmarkStart w:id="4127" w:name="_Toc52560360"/>
      <w:bookmarkStart w:id="4128" w:name="_Toc61114310"/>
      <w:bookmarkStart w:id="4129" w:name="_Toc67912815"/>
      <w:bookmarkStart w:id="4130" w:name="_Toc74903685"/>
      <w:bookmarkStart w:id="4131" w:name="_Toc76505059"/>
      <w:r w:rsidRPr="00A46FD9">
        <w:t>7.5.5.2</w:t>
      </w:r>
      <w:r w:rsidRPr="00A46FD9">
        <w:tab/>
        <w:t>Co-location test requirements</w:t>
      </w:r>
      <w:bookmarkEnd w:id="4121"/>
      <w:bookmarkEnd w:id="4122"/>
      <w:bookmarkEnd w:id="4123"/>
      <w:bookmarkEnd w:id="4124"/>
      <w:bookmarkEnd w:id="4125"/>
      <w:bookmarkEnd w:id="4126"/>
      <w:bookmarkEnd w:id="4127"/>
      <w:bookmarkEnd w:id="4128"/>
      <w:bookmarkEnd w:id="4129"/>
      <w:bookmarkEnd w:id="4130"/>
      <w:bookmarkEnd w:id="4131"/>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4132" w:name="_Toc21098131"/>
      <w:bookmarkStart w:id="4133" w:name="_Toc29765693"/>
      <w:bookmarkStart w:id="4134" w:name="_Toc37181175"/>
      <w:bookmarkStart w:id="4135" w:name="_Toc37181619"/>
      <w:bookmarkStart w:id="4136" w:name="_Toc37182063"/>
      <w:bookmarkStart w:id="4137" w:name="_Toc45882128"/>
      <w:bookmarkStart w:id="4138" w:name="_Toc52560361"/>
      <w:bookmarkStart w:id="4139" w:name="_Toc61114311"/>
      <w:bookmarkStart w:id="4140" w:name="_Toc67912816"/>
      <w:bookmarkStart w:id="4141" w:name="_Toc74903686"/>
      <w:bookmarkStart w:id="4142" w:name="_Toc76505060"/>
      <w:r w:rsidRPr="00A46FD9">
        <w:lastRenderedPageBreak/>
        <w:t>7.6</w:t>
      </w:r>
      <w:r w:rsidRPr="00A46FD9">
        <w:tab/>
        <w:t>Receiver spurious emissions</w:t>
      </w:r>
      <w:bookmarkEnd w:id="4132"/>
      <w:bookmarkEnd w:id="4133"/>
      <w:bookmarkEnd w:id="4134"/>
      <w:bookmarkEnd w:id="4135"/>
      <w:bookmarkEnd w:id="4136"/>
      <w:bookmarkEnd w:id="4137"/>
      <w:bookmarkEnd w:id="4138"/>
      <w:bookmarkEnd w:id="4139"/>
      <w:bookmarkEnd w:id="4140"/>
      <w:bookmarkEnd w:id="4141"/>
      <w:bookmarkEnd w:id="4142"/>
    </w:p>
    <w:p w14:paraId="32CA91F9" w14:textId="77777777" w:rsidR="00FF3259" w:rsidRPr="00A46FD9" w:rsidRDefault="00FF3259" w:rsidP="00FF3259">
      <w:pPr>
        <w:pStyle w:val="Heading3"/>
      </w:pPr>
      <w:bookmarkStart w:id="4143" w:name="_Toc21098132"/>
      <w:bookmarkStart w:id="4144" w:name="_Toc29765694"/>
      <w:bookmarkStart w:id="4145" w:name="_Toc37181176"/>
      <w:bookmarkStart w:id="4146" w:name="_Toc37181620"/>
      <w:bookmarkStart w:id="4147" w:name="_Toc37182064"/>
      <w:bookmarkStart w:id="4148" w:name="_Toc45882129"/>
      <w:bookmarkStart w:id="4149" w:name="_Toc52560362"/>
      <w:bookmarkStart w:id="4150" w:name="_Toc61114312"/>
      <w:bookmarkStart w:id="4151" w:name="_Toc67912817"/>
      <w:bookmarkStart w:id="4152" w:name="_Toc74903687"/>
      <w:bookmarkStart w:id="4153" w:name="_Toc76505061"/>
      <w:r w:rsidRPr="00A46FD9">
        <w:t>7.6.1</w:t>
      </w:r>
      <w:r w:rsidRPr="00A46FD9">
        <w:tab/>
        <w:t>Definition and applicability</w:t>
      </w:r>
      <w:bookmarkEnd w:id="4143"/>
      <w:bookmarkEnd w:id="4144"/>
      <w:bookmarkEnd w:id="4145"/>
      <w:bookmarkEnd w:id="4146"/>
      <w:bookmarkEnd w:id="4147"/>
      <w:bookmarkEnd w:id="4148"/>
      <w:bookmarkEnd w:id="4149"/>
      <w:bookmarkEnd w:id="4150"/>
      <w:bookmarkEnd w:id="4151"/>
      <w:bookmarkEnd w:id="4152"/>
      <w:bookmarkEnd w:id="4153"/>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4154" w:name="_Toc21098133"/>
      <w:bookmarkStart w:id="4155" w:name="_Toc29765695"/>
      <w:bookmarkStart w:id="4156" w:name="_Toc37181177"/>
      <w:bookmarkStart w:id="4157" w:name="_Toc37181621"/>
      <w:bookmarkStart w:id="4158" w:name="_Toc37182065"/>
      <w:bookmarkStart w:id="4159" w:name="_Toc45882130"/>
      <w:bookmarkStart w:id="4160" w:name="_Toc52560363"/>
      <w:bookmarkStart w:id="4161" w:name="_Toc61114313"/>
      <w:bookmarkStart w:id="4162" w:name="_Toc67912818"/>
      <w:bookmarkStart w:id="4163" w:name="_Toc74903688"/>
      <w:bookmarkStart w:id="4164" w:name="_Toc76505062"/>
      <w:r w:rsidRPr="00A46FD9">
        <w:t>7.6.2</w:t>
      </w:r>
      <w:r w:rsidRPr="00A46FD9">
        <w:tab/>
        <w:t>Minimum requirements</w:t>
      </w:r>
      <w:bookmarkEnd w:id="4154"/>
      <w:bookmarkEnd w:id="4155"/>
      <w:bookmarkEnd w:id="4156"/>
      <w:bookmarkEnd w:id="4157"/>
      <w:bookmarkEnd w:id="4158"/>
      <w:bookmarkEnd w:id="4159"/>
      <w:bookmarkEnd w:id="4160"/>
      <w:bookmarkEnd w:id="4161"/>
      <w:bookmarkEnd w:id="4162"/>
      <w:bookmarkEnd w:id="4163"/>
      <w:bookmarkEnd w:id="4164"/>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4165" w:name="_Toc21098134"/>
      <w:bookmarkStart w:id="4166" w:name="_Toc29765696"/>
      <w:bookmarkStart w:id="4167" w:name="_Toc37181178"/>
      <w:bookmarkStart w:id="4168" w:name="_Toc37181622"/>
      <w:bookmarkStart w:id="4169" w:name="_Toc37182066"/>
      <w:bookmarkStart w:id="4170" w:name="_Toc45882131"/>
      <w:bookmarkStart w:id="4171" w:name="_Toc52560364"/>
      <w:bookmarkStart w:id="4172" w:name="_Toc61114314"/>
      <w:bookmarkStart w:id="4173" w:name="_Toc67912819"/>
      <w:bookmarkStart w:id="4174" w:name="_Toc74903689"/>
      <w:bookmarkStart w:id="4175" w:name="_Toc76505063"/>
      <w:r w:rsidRPr="00A46FD9">
        <w:t>7.6.3</w:t>
      </w:r>
      <w:r w:rsidRPr="00A46FD9">
        <w:tab/>
        <w:t>Test purpose</w:t>
      </w:r>
      <w:bookmarkEnd w:id="4165"/>
      <w:bookmarkEnd w:id="4166"/>
      <w:bookmarkEnd w:id="4167"/>
      <w:bookmarkEnd w:id="4168"/>
      <w:bookmarkEnd w:id="4169"/>
      <w:bookmarkEnd w:id="4170"/>
      <w:bookmarkEnd w:id="4171"/>
      <w:bookmarkEnd w:id="4172"/>
      <w:bookmarkEnd w:id="4173"/>
      <w:bookmarkEnd w:id="4174"/>
      <w:bookmarkEnd w:id="417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4176" w:name="_Toc21098135"/>
      <w:bookmarkStart w:id="4177" w:name="_Toc29765697"/>
      <w:bookmarkStart w:id="4178" w:name="_Toc37181179"/>
      <w:bookmarkStart w:id="4179" w:name="_Toc37181623"/>
      <w:bookmarkStart w:id="4180" w:name="_Toc37182067"/>
      <w:bookmarkStart w:id="4181" w:name="_Toc45882132"/>
      <w:bookmarkStart w:id="4182" w:name="_Toc52560365"/>
      <w:bookmarkStart w:id="4183" w:name="_Toc61114315"/>
      <w:bookmarkStart w:id="4184" w:name="_Toc67912820"/>
      <w:bookmarkStart w:id="4185" w:name="_Toc74903690"/>
      <w:bookmarkStart w:id="4186" w:name="_Toc76505064"/>
      <w:r w:rsidRPr="00A46FD9">
        <w:t>7.6.4</w:t>
      </w:r>
      <w:r w:rsidRPr="00A46FD9">
        <w:tab/>
        <w:t>Method of test</w:t>
      </w:r>
      <w:bookmarkEnd w:id="4176"/>
      <w:bookmarkEnd w:id="4177"/>
      <w:bookmarkEnd w:id="4178"/>
      <w:bookmarkEnd w:id="4179"/>
      <w:bookmarkEnd w:id="4180"/>
      <w:bookmarkEnd w:id="4181"/>
      <w:bookmarkEnd w:id="4182"/>
      <w:bookmarkEnd w:id="4183"/>
      <w:bookmarkEnd w:id="4184"/>
      <w:bookmarkEnd w:id="4185"/>
      <w:bookmarkEnd w:id="4186"/>
    </w:p>
    <w:p w14:paraId="4E5173EF" w14:textId="77777777" w:rsidR="00FF3259" w:rsidRPr="00A46FD9" w:rsidRDefault="00FF3259" w:rsidP="00FF3259">
      <w:pPr>
        <w:pStyle w:val="Heading4"/>
      </w:pPr>
      <w:bookmarkStart w:id="4187" w:name="_Toc21098136"/>
      <w:bookmarkStart w:id="4188" w:name="_Toc29765698"/>
      <w:bookmarkStart w:id="4189" w:name="_Toc37181180"/>
      <w:bookmarkStart w:id="4190" w:name="_Toc37181624"/>
      <w:bookmarkStart w:id="4191" w:name="_Toc37182068"/>
      <w:bookmarkStart w:id="4192" w:name="_Toc45882133"/>
      <w:bookmarkStart w:id="4193" w:name="_Toc52560366"/>
      <w:bookmarkStart w:id="4194" w:name="_Toc61114316"/>
      <w:bookmarkStart w:id="4195" w:name="_Toc67912821"/>
      <w:bookmarkStart w:id="4196" w:name="_Toc74903691"/>
      <w:bookmarkStart w:id="4197" w:name="_Toc76505065"/>
      <w:r w:rsidRPr="00A46FD9">
        <w:t>7.6.4.1</w:t>
      </w:r>
      <w:r w:rsidRPr="00A46FD9">
        <w:tab/>
        <w:t>Initial conditions</w:t>
      </w:r>
      <w:bookmarkEnd w:id="4187"/>
      <w:bookmarkEnd w:id="4188"/>
      <w:bookmarkEnd w:id="4189"/>
      <w:bookmarkEnd w:id="4190"/>
      <w:bookmarkEnd w:id="4191"/>
      <w:bookmarkEnd w:id="4192"/>
      <w:bookmarkEnd w:id="4193"/>
      <w:bookmarkEnd w:id="4194"/>
      <w:bookmarkEnd w:id="4195"/>
      <w:bookmarkEnd w:id="4196"/>
      <w:bookmarkEnd w:id="4197"/>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4198" w:name="_Toc21098137"/>
      <w:bookmarkStart w:id="4199" w:name="_Toc29765699"/>
      <w:bookmarkStart w:id="4200" w:name="_Toc37181181"/>
      <w:bookmarkStart w:id="4201" w:name="_Toc37181625"/>
      <w:bookmarkStart w:id="4202" w:name="_Toc37182069"/>
      <w:bookmarkStart w:id="4203" w:name="_Toc45882134"/>
      <w:bookmarkStart w:id="4204" w:name="_Toc52560367"/>
      <w:bookmarkStart w:id="4205" w:name="_Toc61114317"/>
      <w:bookmarkStart w:id="4206" w:name="_Toc67912822"/>
      <w:bookmarkStart w:id="4207" w:name="_Toc74903692"/>
      <w:bookmarkStart w:id="4208" w:name="_Toc76505066"/>
      <w:r w:rsidRPr="00A46FD9">
        <w:t>7.6.4.2</w:t>
      </w:r>
      <w:r w:rsidRPr="00A46FD9">
        <w:tab/>
        <w:t>Procedure</w:t>
      </w:r>
      <w:bookmarkEnd w:id="4198"/>
      <w:bookmarkEnd w:id="4199"/>
      <w:bookmarkEnd w:id="4200"/>
      <w:bookmarkEnd w:id="4201"/>
      <w:bookmarkEnd w:id="4202"/>
      <w:bookmarkEnd w:id="4203"/>
      <w:bookmarkEnd w:id="4204"/>
      <w:bookmarkEnd w:id="4205"/>
      <w:bookmarkEnd w:id="4206"/>
      <w:bookmarkEnd w:id="4207"/>
      <w:bookmarkEnd w:id="420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4209" w:name="_Toc21098138"/>
      <w:bookmarkStart w:id="4210" w:name="_Toc29765700"/>
      <w:bookmarkStart w:id="4211" w:name="_Toc37181182"/>
      <w:bookmarkStart w:id="4212" w:name="_Toc37181626"/>
      <w:bookmarkStart w:id="4213" w:name="_Toc37182070"/>
      <w:bookmarkStart w:id="4214" w:name="_Toc45882135"/>
      <w:bookmarkStart w:id="4215" w:name="_Toc52560368"/>
      <w:bookmarkStart w:id="4216" w:name="_Toc61114318"/>
      <w:bookmarkStart w:id="4217" w:name="_Toc67912823"/>
      <w:bookmarkStart w:id="4218" w:name="_Toc74903693"/>
      <w:bookmarkStart w:id="4219" w:name="_Toc76505067"/>
      <w:r w:rsidRPr="00A46FD9">
        <w:lastRenderedPageBreak/>
        <w:t>7.6.5</w:t>
      </w:r>
      <w:r w:rsidRPr="00A46FD9">
        <w:tab/>
        <w:t>Test requirements</w:t>
      </w:r>
      <w:bookmarkEnd w:id="4209"/>
      <w:bookmarkEnd w:id="4210"/>
      <w:bookmarkEnd w:id="4211"/>
      <w:bookmarkEnd w:id="4212"/>
      <w:bookmarkEnd w:id="4213"/>
      <w:bookmarkEnd w:id="4214"/>
      <w:bookmarkEnd w:id="4215"/>
      <w:bookmarkEnd w:id="4216"/>
      <w:bookmarkEnd w:id="4217"/>
      <w:bookmarkEnd w:id="4218"/>
      <w:bookmarkEnd w:id="4219"/>
    </w:p>
    <w:p w14:paraId="3FC536AE" w14:textId="77777777" w:rsidR="00FF3259" w:rsidRPr="00A46FD9" w:rsidRDefault="00FF3259" w:rsidP="00FF3259">
      <w:pPr>
        <w:pStyle w:val="Heading4"/>
      </w:pPr>
      <w:bookmarkStart w:id="4220" w:name="_Toc21098139"/>
      <w:bookmarkStart w:id="4221" w:name="_Toc29765701"/>
      <w:bookmarkStart w:id="4222" w:name="_Toc37181183"/>
      <w:bookmarkStart w:id="4223" w:name="_Toc37181627"/>
      <w:bookmarkStart w:id="4224" w:name="_Toc37182071"/>
      <w:bookmarkStart w:id="4225" w:name="_Toc45882136"/>
      <w:bookmarkStart w:id="4226" w:name="_Toc52560369"/>
      <w:bookmarkStart w:id="4227" w:name="_Toc61114319"/>
      <w:bookmarkStart w:id="4228" w:name="_Toc67912824"/>
      <w:bookmarkStart w:id="4229" w:name="_Toc74903694"/>
      <w:bookmarkStart w:id="4230" w:name="_Toc76505068"/>
      <w:r w:rsidRPr="00A46FD9">
        <w:t>7.6.5.1</w:t>
      </w:r>
      <w:r w:rsidRPr="00A46FD9">
        <w:tab/>
        <w:t>General test requirements</w:t>
      </w:r>
      <w:bookmarkEnd w:id="4220"/>
      <w:bookmarkEnd w:id="4221"/>
      <w:bookmarkEnd w:id="4222"/>
      <w:bookmarkEnd w:id="4223"/>
      <w:bookmarkEnd w:id="4224"/>
      <w:bookmarkEnd w:id="4225"/>
      <w:bookmarkEnd w:id="4226"/>
      <w:bookmarkEnd w:id="4227"/>
      <w:bookmarkEnd w:id="4228"/>
      <w:bookmarkEnd w:id="4229"/>
      <w:bookmarkEnd w:id="4230"/>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4231" w:name="_Toc21098140"/>
      <w:bookmarkStart w:id="4232" w:name="_Toc29765702"/>
      <w:bookmarkStart w:id="4233" w:name="_Toc37181184"/>
      <w:bookmarkStart w:id="4234" w:name="_Toc37181628"/>
      <w:bookmarkStart w:id="4235" w:name="_Toc37182072"/>
      <w:bookmarkStart w:id="4236" w:name="_Toc45882137"/>
      <w:bookmarkStart w:id="4237" w:name="_Toc52560370"/>
      <w:bookmarkStart w:id="4238" w:name="_Toc61114320"/>
      <w:bookmarkStart w:id="4239" w:name="_Toc67912825"/>
      <w:bookmarkStart w:id="4240" w:name="_Toc74903695"/>
      <w:bookmarkStart w:id="4241" w:name="_Toc76505069"/>
      <w:r w:rsidRPr="00A46FD9">
        <w:t>7.6.5.2</w:t>
      </w:r>
      <w:r w:rsidRPr="00A46FD9">
        <w:tab/>
        <w:t>Additional test requirement for BC2 (Category B)</w:t>
      </w:r>
      <w:bookmarkEnd w:id="4231"/>
      <w:bookmarkEnd w:id="4232"/>
      <w:bookmarkEnd w:id="4233"/>
      <w:bookmarkEnd w:id="4234"/>
      <w:bookmarkEnd w:id="4235"/>
      <w:bookmarkEnd w:id="4236"/>
      <w:bookmarkEnd w:id="4237"/>
      <w:bookmarkEnd w:id="4238"/>
      <w:bookmarkEnd w:id="4239"/>
      <w:bookmarkEnd w:id="4240"/>
      <w:bookmarkEnd w:id="4241"/>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4242" w:name="_Toc21098141"/>
      <w:bookmarkStart w:id="4243" w:name="_Toc29765703"/>
      <w:bookmarkStart w:id="4244" w:name="_Toc37181185"/>
      <w:bookmarkStart w:id="4245" w:name="_Toc37181629"/>
      <w:bookmarkStart w:id="4246" w:name="_Toc37182073"/>
      <w:bookmarkStart w:id="4247" w:name="_Toc45882138"/>
      <w:bookmarkStart w:id="4248" w:name="_Toc52560371"/>
      <w:bookmarkStart w:id="4249" w:name="_Toc61114321"/>
      <w:bookmarkStart w:id="4250" w:name="_Toc67912826"/>
      <w:bookmarkStart w:id="4251" w:name="_Toc74903696"/>
      <w:bookmarkStart w:id="4252" w:name="_Toc76505070"/>
      <w:r w:rsidRPr="00A46FD9">
        <w:t>7.7</w:t>
      </w:r>
      <w:r w:rsidRPr="00A46FD9">
        <w:tab/>
        <w:t>Receiver intermodulation</w:t>
      </w:r>
      <w:bookmarkEnd w:id="4242"/>
      <w:bookmarkEnd w:id="4243"/>
      <w:bookmarkEnd w:id="4244"/>
      <w:bookmarkEnd w:id="4245"/>
      <w:bookmarkEnd w:id="4246"/>
      <w:bookmarkEnd w:id="4247"/>
      <w:bookmarkEnd w:id="4248"/>
      <w:bookmarkEnd w:id="4249"/>
      <w:bookmarkEnd w:id="4250"/>
      <w:bookmarkEnd w:id="4251"/>
      <w:bookmarkEnd w:id="4252"/>
    </w:p>
    <w:p w14:paraId="4DED230A" w14:textId="77777777" w:rsidR="00FF3259" w:rsidRPr="00A46FD9" w:rsidRDefault="00FF3259" w:rsidP="00FF3259">
      <w:pPr>
        <w:pStyle w:val="Heading3"/>
      </w:pPr>
      <w:bookmarkStart w:id="4253" w:name="_Toc21098142"/>
      <w:bookmarkStart w:id="4254" w:name="_Toc29765704"/>
      <w:bookmarkStart w:id="4255" w:name="_Toc37181186"/>
      <w:bookmarkStart w:id="4256" w:name="_Toc37181630"/>
      <w:bookmarkStart w:id="4257" w:name="_Toc37182074"/>
      <w:bookmarkStart w:id="4258" w:name="_Toc45882139"/>
      <w:bookmarkStart w:id="4259" w:name="_Toc52560372"/>
      <w:bookmarkStart w:id="4260" w:name="_Toc61114322"/>
      <w:bookmarkStart w:id="4261" w:name="_Toc67912827"/>
      <w:bookmarkStart w:id="4262" w:name="_Toc74903697"/>
      <w:bookmarkStart w:id="4263" w:name="_Toc76505071"/>
      <w:r w:rsidRPr="00A46FD9">
        <w:t>7.7.1</w:t>
      </w:r>
      <w:r w:rsidRPr="00A46FD9">
        <w:tab/>
        <w:t>Definition and applicability</w:t>
      </w:r>
      <w:bookmarkEnd w:id="4253"/>
      <w:bookmarkEnd w:id="4254"/>
      <w:bookmarkEnd w:id="4255"/>
      <w:bookmarkEnd w:id="4256"/>
      <w:bookmarkEnd w:id="4257"/>
      <w:bookmarkEnd w:id="4258"/>
      <w:bookmarkEnd w:id="4259"/>
      <w:bookmarkEnd w:id="4260"/>
      <w:bookmarkEnd w:id="4261"/>
      <w:bookmarkEnd w:id="4262"/>
      <w:bookmarkEnd w:id="4263"/>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4264" w:name="_Toc21098143"/>
      <w:bookmarkStart w:id="4265" w:name="_Toc29765705"/>
      <w:bookmarkStart w:id="4266" w:name="_Toc37181187"/>
      <w:bookmarkStart w:id="4267" w:name="_Toc37181631"/>
      <w:bookmarkStart w:id="4268" w:name="_Toc37182075"/>
      <w:bookmarkStart w:id="4269" w:name="_Toc45882140"/>
      <w:bookmarkStart w:id="4270" w:name="_Toc52560373"/>
      <w:bookmarkStart w:id="4271" w:name="_Toc61114323"/>
      <w:bookmarkStart w:id="4272" w:name="_Toc67912828"/>
      <w:bookmarkStart w:id="4273" w:name="_Toc74903698"/>
      <w:bookmarkStart w:id="4274" w:name="_Toc76505072"/>
      <w:r w:rsidRPr="00A46FD9">
        <w:t>7.7.2</w:t>
      </w:r>
      <w:r w:rsidRPr="00A46FD9">
        <w:tab/>
        <w:t>Minimum requirement</w:t>
      </w:r>
      <w:bookmarkEnd w:id="4264"/>
      <w:bookmarkEnd w:id="4265"/>
      <w:bookmarkEnd w:id="4266"/>
      <w:bookmarkEnd w:id="4267"/>
      <w:bookmarkEnd w:id="4268"/>
      <w:bookmarkEnd w:id="4269"/>
      <w:bookmarkEnd w:id="4270"/>
      <w:bookmarkEnd w:id="4271"/>
      <w:bookmarkEnd w:id="4272"/>
      <w:bookmarkEnd w:id="4273"/>
      <w:bookmarkEnd w:id="4274"/>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4275" w:name="_Toc21098144"/>
      <w:bookmarkStart w:id="4276" w:name="_Toc29765706"/>
      <w:bookmarkStart w:id="4277" w:name="_Toc37181188"/>
      <w:bookmarkStart w:id="4278" w:name="_Toc37181632"/>
      <w:bookmarkStart w:id="4279" w:name="_Toc37182076"/>
      <w:bookmarkStart w:id="4280" w:name="_Toc45882141"/>
      <w:bookmarkStart w:id="4281" w:name="_Toc52560374"/>
      <w:bookmarkStart w:id="4282" w:name="_Toc61114324"/>
      <w:bookmarkStart w:id="4283" w:name="_Toc67912829"/>
      <w:bookmarkStart w:id="4284" w:name="_Toc74903699"/>
      <w:bookmarkStart w:id="4285" w:name="_Toc76505073"/>
      <w:r w:rsidRPr="00A46FD9">
        <w:t>7.7.3</w:t>
      </w:r>
      <w:r w:rsidRPr="00A46FD9">
        <w:tab/>
        <w:t>Test purpose</w:t>
      </w:r>
      <w:bookmarkEnd w:id="4275"/>
      <w:bookmarkEnd w:id="4276"/>
      <w:bookmarkEnd w:id="4277"/>
      <w:bookmarkEnd w:id="4278"/>
      <w:bookmarkEnd w:id="4279"/>
      <w:bookmarkEnd w:id="4280"/>
      <w:bookmarkEnd w:id="4281"/>
      <w:bookmarkEnd w:id="4282"/>
      <w:bookmarkEnd w:id="4283"/>
      <w:bookmarkEnd w:id="4284"/>
      <w:bookmarkEnd w:id="4285"/>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4286" w:name="_Toc21098145"/>
      <w:bookmarkStart w:id="4287" w:name="_Toc29765707"/>
      <w:bookmarkStart w:id="4288" w:name="_Toc37181189"/>
      <w:bookmarkStart w:id="4289" w:name="_Toc37181633"/>
      <w:bookmarkStart w:id="4290" w:name="_Toc37182077"/>
      <w:bookmarkStart w:id="4291" w:name="_Toc45882142"/>
      <w:bookmarkStart w:id="4292" w:name="_Toc52560375"/>
      <w:bookmarkStart w:id="4293" w:name="_Toc61114325"/>
      <w:bookmarkStart w:id="4294" w:name="_Toc67912830"/>
      <w:bookmarkStart w:id="4295" w:name="_Toc74903700"/>
      <w:bookmarkStart w:id="4296" w:name="_Toc76505074"/>
      <w:r w:rsidRPr="00A46FD9">
        <w:t>7.7.4</w:t>
      </w:r>
      <w:r w:rsidRPr="00A46FD9">
        <w:tab/>
        <w:t>Method of test</w:t>
      </w:r>
      <w:bookmarkEnd w:id="4286"/>
      <w:bookmarkEnd w:id="4287"/>
      <w:bookmarkEnd w:id="4288"/>
      <w:bookmarkEnd w:id="4289"/>
      <w:bookmarkEnd w:id="4290"/>
      <w:bookmarkEnd w:id="4291"/>
      <w:bookmarkEnd w:id="4292"/>
      <w:bookmarkEnd w:id="4293"/>
      <w:bookmarkEnd w:id="4294"/>
      <w:bookmarkEnd w:id="4295"/>
      <w:bookmarkEnd w:id="4296"/>
    </w:p>
    <w:p w14:paraId="495EEFAB" w14:textId="77777777" w:rsidR="00FF3259" w:rsidRPr="00A46FD9" w:rsidRDefault="00FF3259" w:rsidP="00FF3259">
      <w:pPr>
        <w:pStyle w:val="Heading4"/>
      </w:pPr>
      <w:bookmarkStart w:id="4297" w:name="_Toc21098146"/>
      <w:bookmarkStart w:id="4298" w:name="_Toc29765708"/>
      <w:bookmarkStart w:id="4299" w:name="_Toc37181190"/>
      <w:bookmarkStart w:id="4300" w:name="_Toc37181634"/>
      <w:bookmarkStart w:id="4301" w:name="_Toc37182078"/>
      <w:bookmarkStart w:id="4302" w:name="_Toc45882143"/>
      <w:bookmarkStart w:id="4303" w:name="_Toc52560376"/>
      <w:bookmarkStart w:id="4304" w:name="_Toc61114326"/>
      <w:bookmarkStart w:id="4305" w:name="_Toc67912831"/>
      <w:bookmarkStart w:id="4306" w:name="_Toc74903701"/>
      <w:bookmarkStart w:id="4307" w:name="_Toc76505075"/>
      <w:r w:rsidRPr="00A46FD9">
        <w:t>7.7.4.1</w:t>
      </w:r>
      <w:r w:rsidRPr="00A46FD9">
        <w:tab/>
        <w:t>Initial conditions</w:t>
      </w:r>
      <w:bookmarkEnd w:id="4297"/>
      <w:bookmarkEnd w:id="4298"/>
      <w:bookmarkEnd w:id="4299"/>
      <w:bookmarkEnd w:id="4300"/>
      <w:bookmarkEnd w:id="4301"/>
      <w:bookmarkEnd w:id="4302"/>
      <w:bookmarkEnd w:id="4303"/>
      <w:bookmarkEnd w:id="4304"/>
      <w:bookmarkEnd w:id="4305"/>
      <w:bookmarkEnd w:id="4306"/>
      <w:bookmarkEnd w:id="4307"/>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4308" w:name="_Toc21098147"/>
      <w:bookmarkStart w:id="4309" w:name="_Toc29765709"/>
      <w:bookmarkStart w:id="4310" w:name="_Toc37181191"/>
      <w:bookmarkStart w:id="4311" w:name="_Toc37181635"/>
      <w:bookmarkStart w:id="4312" w:name="_Toc37182079"/>
      <w:bookmarkStart w:id="4313" w:name="_Toc45882144"/>
      <w:bookmarkStart w:id="4314" w:name="_Toc52560377"/>
      <w:bookmarkStart w:id="4315" w:name="_Toc61114327"/>
      <w:bookmarkStart w:id="4316" w:name="_Toc67912832"/>
      <w:bookmarkStart w:id="4317" w:name="_Toc74903702"/>
      <w:bookmarkStart w:id="4318" w:name="_Toc76505076"/>
      <w:r w:rsidRPr="00A46FD9">
        <w:t>7.7.4.2</w:t>
      </w:r>
      <w:r w:rsidRPr="00A46FD9">
        <w:tab/>
        <w:t>Procedure for general and narrowband intermodulation</w:t>
      </w:r>
      <w:bookmarkEnd w:id="4308"/>
      <w:bookmarkEnd w:id="4309"/>
      <w:bookmarkEnd w:id="4310"/>
      <w:bookmarkEnd w:id="4311"/>
      <w:bookmarkEnd w:id="4312"/>
      <w:bookmarkEnd w:id="4313"/>
      <w:bookmarkEnd w:id="4314"/>
      <w:bookmarkEnd w:id="4315"/>
      <w:bookmarkEnd w:id="4316"/>
      <w:bookmarkEnd w:id="4317"/>
      <w:bookmarkEnd w:id="431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4319" w:name="_Toc21098148"/>
      <w:bookmarkStart w:id="4320" w:name="_Toc29765710"/>
      <w:bookmarkStart w:id="4321" w:name="_Toc37181192"/>
      <w:bookmarkStart w:id="4322" w:name="_Toc37181636"/>
      <w:bookmarkStart w:id="4323" w:name="_Toc37182080"/>
      <w:bookmarkStart w:id="4324" w:name="_Toc45882145"/>
      <w:bookmarkStart w:id="4325" w:name="_Toc52560378"/>
      <w:bookmarkStart w:id="4326" w:name="_Toc61114328"/>
      <w:bookmarkStart w:id="4327" w:name="_Toc67912833"/>
      <w:bookmarkStart w:id="4328" w:name="_Toc74903703"/>
      <w:bookmarkStart w:id="4329" w:name="_Toc76505077"/>
      <w:r w:rsidRPr="00A46FD9">
        <w:lastRenderedPageBreak/>
        <w:t>7.7.4.3</w:t>
      </w:r>
      <w:r w:rsidRPr="00A46FD9">
        <w:tab/>
        <w:t>Procedure for additional narrowband intermodulation for GSM/EDGE</w:t>
      </w:r>
      <w:bookmarkEnd w:id="4319"/>
      <w:bookmarkEnd w:id="4320"/>
      <w:bookmarkEnd w:id="4321"/>
      <w:bookmarkEnd w:id="4322"/>
      <w:bookmarkEnd w:id="4323"/>
      <w:bookmarkEnd w:id="4324"/>
      <w:bookmarkEnd w:id="4325"/>
      <w:bookmarkEnd w:id="4326"/>
      <w:bookmarkEnd w:id="4327"/>
      <w:bookmarkEnd w:id="4328"/>
      <w:bookmarkEnd w:id="4329"/>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4330" w:name="_Toc21098149"/>
      <w:bookmarkStart w:id="4331" w:name="_Toc29765711"/>
      <w:bookmarkStart w:id="4332" w:name="_Toc37181193"/>
      <w:bookmarkStart w:id="4333" w:name="_Toc37181637"/>
      <w:bookmarkStart w:id="4334" w:name="_Toc37182081"/>
      <w:bookmarkStart w:id="4335" w:name="_Toc45882146"/>
      <w:bookmarkStart w:id="4336" w:name="_Toc52560379"/>
      <w:bookmarkStart w:id="4337" w:name="_Toc61114329"/>
      <w:bookmarkStart w:id="4338" w:name="_Toc67912834"/>
      <w:bookmarkStart w:id="4339" w:name="_Toc74903704"/>
      <w:bookmarkStart w:id="4340" w:name="_Toc76505078"/>
      <w:r w:rsidRPr="00A46FD9">
        <w:t>7.7.4.3.1</w:t>
      </w:r>
      <w:r w:rsidRPr="00A46FD9">
        <w:tab/>
        <w:t>Initial conditions for additional narrowband intermodulation for GSM/EDGE for CS7 and CS15</w:t>
      </w:r>
      <w:bookmarkEnd w:id="4330"/>
      <w:bookmarkEnd w:id="4331"/>
      <w:bookmarkEnd w:id="4332"/>
      <w:bookmarkEnd w:id="4333"/>
      <w:bookmarkEnd w:id="4334"/>
      <w:bookmarkEnd w:id="4335"/>
      <w:bookmarkEnd w:id="4336"/>
      <w:bookmarkEnd w:id="4337"/>
      <w:bookmarkEnd w:id="4338"/>
      <w:bookmarkEnd w:id="4339"/>
      <w:bookmarkEnd w:id="4340"/>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4341" w:name="_Toc21098150"/>
      <w:bookmarkStart w:id="4342" w:name="_Toc29765712"/>
      <w:bookmarkStart w:id="4343" w:name="_Toc37181194"/>
      <w:bookmarkStart w:id="4344" w:name="_Toc37181638"/>
      <w:bookmarkStart w:id="4345" w:name="_Toc37182082"/>
      <w:bookmarkStart w:id="4346" w:name="_Toc45882147"/>
      <w:bookmarkStart w:id="4347" w:name="_Toc52560380"/>
      <w:bookmarkStart w:id="4348" w:name="_Toc61114330"/>
      <w:bookmarkStart w:id="4349" w:name="_Toc67912835"/>
      <w:bookmarkStart w:id="4350" w:name="_Toc74903705"/>
      <w:bookmarkStart w:id="4351" w:name="_Toc76505079"/>
      <w:r w:rsidRPr="00A46FD9">
        <w:t>7.7.4.3.2</w:t>
      </w:r>
      <w:r w:rsidRPr="00A46FD9">
        <w:tab/>
        <w:t>Procedure for additional narrowband intermodulation for GSM/EDGE for CS7 and CS15</w:t>
      </w:r>
      <w:bookmarkEnd w:id="4341"/>
      <w:bookmarkEnd w:id="4342"/>
      <w:bookmarkEnd w:id="4343"/>
      <w:bookmarkEnd w:id="4344"/>
      <w:bookmarkEnd w:id="4345"/>
      <w:bookmarkEnd w:id="4346"/>
      <w:bookmarkEnd w:id="4347"/>
      <w:bookmarkEnd w:id="4348"/>
      <w:bookmarkEnd w:id="4349"/>
      <w:bookmarkEnd w:id="4350"/>
      <w:bookmarkEnd w:id="4351"/>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4352" w:name="_Toc21098151"/>
      <w:bookmarkStart w:id="4353" w:name="_Toc29765713"/>
      <w:bookmarkStart w:id="4354" w:name="_Toc37181195"/>
      <w:bookmarkStart w:id="4355" w:name="_Toc37181639"/>
      <w:bookmarkStart w:id="4356" w:name="_Toc37182083"/>
      <w:bookmarkStart w:id="4357" w:name="_Toc45882148"/>
      <w:bookmarkStart w:id="4358" w:name="_Toc52560381"/>
      <w:bookmarkStart w:id="4359" w:name="_Toc61114331"/>
      <w:bookmarkStart w:id="4360" w:name="_Toc67912836"/>
      <w:bookmarkStart w:id="4361" w:name="_Toc74903706"/>
      <w:bookmarkStart w:id="4362" w:name="_Toc76505080"/>
      <w:r w:rsidRPr="00A46FD9">
        <w:t>7.7.5</w:t>
      </w:r>
      <w:r w:rsidRPr="00A46FD9">
        <w:tab/>
        <w:t>Test requirements</w:t>
      </w:r>
      <w:bookmarkEnd w:id="4352"/>
      <w:bookmarkEnd w:id="4353"/>
      <w:bookmarkEnd w:id="4354"/>
      <w:bookmarkEnd w:id="4355"/>
      <w:bookmarkEnd w:id="4356"/>
      <w:bookmarkEnd w:id="4357"/>
      <w:bookmarkEnd w:id="4358"/>
      <w:bookmarkEnd w:id="4359"/>
      <w:bookmarkEnd w:id="4360"/>
      <w:bookmarkEnd w:id="4361"/>
      <w:bookmarkEnd w:id="4362"/>
    </w:p>
    <w:p w14:paraId="3E3D118C" w14:textId="77777777" w:rsidR="00FF3259" w:rsidRPr="00A46FD9" w:rsidRDefault="00FF3259" w:rsidP="00FF3259">
      <w:pPr>
        <w:pStyle w:val="Heading4"/>
      </w:pPr>
      <w:bookmarkStart w:id="4363" w:name="_Toc21098152"/>
      <w:bookmarkStart w:id="4364" w:name="_Toc29765714"/>
      <w:bookmarkStart w:id="4365" w:name="_Toc37181196"/>
      <w:bookmarkStart w:id="4366" w:name="_Toc37181640"/>
      <w:bookmarkStart w:id="4367" w:name="_Toc37182084"/>
      <w:bookmarkStart w:id="4368" w:name="_Toc45882149"/>
      <w:bookmarkStart w:id="4369" w:name="_Toc52560382"/>
      <w:bookmarkStart w:id="4370" w:name="_Toc61114332"/>
      <w:bookmarkStart w:id="4371" w:name="_Toc67912837"/>
      <w:bookmarkStart w:id="4372" w:name="_Toc74903707"/>
      <w:bookmarkStart w:id="4373" w:name="_Toc76505081"/>
      <w:r w:rsidRPr="00A46FD9">
        <w:t>7.7.5.1</w:t>
      </w:r>
      <w:r w:rsidRPr="00A46FD9">
        <w:tab/>
        <w:t>General intermodulation test requirement</w:t>
      </w:r>
      <w:bookmarkEnd w:id="4363"/>
      <w:bookmarkEnd w:id="4364"/>
      <w:bookmarkEnd w:id="4365"/>
      <w:bookmarkEnd w:id="4366"/>
      <w:bookmarkEnd w:id="4367"/>
      <w:bookmarkEnd w:id="4368"/>
      <w:bookmarkEnd w:id="4369"/>
      <w:bookmarkEnd w:id="4370"/>
      <w:bookmarkEnd w:id="4371"/>
      <w:bookmarkEnd w:id="4372"/>
      <w:bookmarkEnd w:id="4373"/>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lastRenderedPageBreak/>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4374" w:name="OLE_LINK5"/>
            <w:r w:rsidRPr="00A46FD9">
              <w:rPr>
                <w:rFonts w:cs="Arial"/>
              </w:rPr>
              <w:t>±</w:t>
            </w:r>
            <w:bookmarkEnd w:id="4374"/>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4375" w:name="_Toc21098153"/>
      <w:bookmarkStart w:id="4376" w:name="_Toc29765715"/>
      <w:bookmarkStart w:id="4377" w:name="_Toc37181197"/>
      <w:bookmarkStart w:id="4378" w:name="_Toc37181641"/>
      <w:bookmarkStart w:id="4379" w:name="_Toc37182085"/>
      <w:bookmarkStart w:id="4380" w:name="_Toc45882150"/>
      <w:bookmarkStart w:id="4381" w:name="_Toc52560383"/>
      <w:bookmarkStart w:id="4382" w:name="_Toc61114333"/>
      <w:bookmarkStart w:id="4383" w:name="_Toc67912838"/>
      <w:bookmarkStart w:id="4384" w:name="_Toc74903708"/>
      <w:bookmarkStart w:id="4385" w:name="_Toc76505082"/>
      <w:r w:rsidRPr="00A46FD9">
        <w:t>7.7.5.2</w:t>
      </w:r>
      <w:r w:rsidRPr="00A46FD9">
        <w:tab/>
        <w:t>General narrowband intermodulation test requirement</w:t>
      </w:r>
      <w:bookmarkEnd w:id="4375"/>
      <w:bookmarkEnd w:id="4376"/>
      <w:bookmarkEnd w:id="4377"/>
      <w:bookmarkEnd w:id="4378"/>
      <w:bookmarkEnd w:id="4379"/>
      <w:bookmarkEnd w:id="4380"/>
      <w:bookmarkEnd w:id="4381"/>
      <w:bookmarkEnd w:id="4382"/>
      <w:bookmarkEnd w:id="4383"/>
      <w:bookmarkEnd w:id="4384"/>
      <w:bookmarkEnd w:id="4385"/>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4386" w:name="_Toc21098154"/>
      <w:bookmarkStart w:id="4387" w:name="_Toc29765716"/>
      <w:bookmarkStart w:id="4388" w:name="_Toc37181198"/>
      <w:bookmarkStart w:id="4389" w:name="_Toc37181642"/>
      <w:bookmarkStart w:id="4390" w:name="_Toc37182086"/>
      <w:bookmarkStart w:id="4391" w:name="_Toc45882151"/>
      <w:bookmarkStart w:id="4392" w:name="_Toc52560384"/>
      <w:bookmarkStart w:id="4393" w:name="_Toc61114334"/>
      <w:bookmarkStart w:id="4394" w:name="_Toc67912839"/>
      <w:bookmarkStart w:id="4395" w:name="_Toc74903709"/>
      <w:bookmarkStart w:id="4396" w:name="_Toc76505083"/>
      <w:r w:rsidRPr="00A46FD9">
        <w:t>7.7.5.3</w:t>
      </w:r>
      <w:r w:rsidRPr="00A46FD9">
        <w:tab/>
        <w:t>Additional narrowband intermodulation test requirement for GSM/EDGE</w:t>
      </w:r>
      <w:bookmarkEnd w:id="4386"/>
      <w:bookmarkEnd w:id="4387"/>
      <w:bookmarkEnd w:id="4388"/>
      <w:bookmarkEnd w:id="4389"/>
      <w:bookmarkEnd w:id="4390"/>
      <w:bookmarkEnd w:id="4391"/>
      <w:bookmarkEnd w:id="4392"/>
      <w:bookmarkEnd w:id="4393"/>
      <w:bookmarkEnd w:id="4394"/>
      <w:bookmarkEnd w:id="4395"/>
      <w:bookmarkEnd w:id="4396"/>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4397" w:name="_Toc21098155"/>
      <w:bookmarkStart w:id="4398" w:name="_Toc29765717"/>
      <w:bookmarkStart w:id="4399" w:name="_Toc37181199"/>
      <w:bookmarkStart w:id="4400" w:name="_Toc37181643"/>
      <w:bookmarkStart w:id="4401" w:name="_Toc37182087"/>
      <w:bookmarkStart w:id="4402" w:name="_Toc45882152"/>
      <w:bookmarkStart w:id="4403" w:name="_Toc52560385"/>
      <w:bookmarkStart w:id="4404" w:name="_Toc61114335"/>
      <w:bookmarkStart w:id="4405" w:name="_Toc67912840"/>
      <w:bookmarkStart w:id="4406" w:name="_Toc74903710"/>
      <w:bookmarkStart w:id="4407" w:name="_Toc76505084"/>
      <w:r w:rsidRPr="00A46FD9">
        <w:t>7.8</w:t>
      </w:r>
      <w:r w:rsidRPr="00A46FD9">
        <w:tab/>
        <w:t>In-channel selectivity</w:t>
      </w:r>
      <w:bookmarkEnd w:id="4397"/>
      <w:bookmarkEnd w:id="4398"/>
      <w:bookmarkEnd w:id="4399"/>
      <w:bookmarkEnd w:id="4400"/>
      <w:bookmarkEnd w:id="4401"/>
      <w:bookmarkEnd w:id="4402"/>
      <w:bookmarkEnd w:id="4403"/>
      <w:bookmarkEnd w:id="4404"/>
      <w:bookmarkEnd w:id="4405"/>
      <w:bookmarkEnd w:id="4406"/>
      <w:bookmarkEnd w:id="4407"/>
    </w:p>
    <w:p w14:paraId="49137545" w14:textId="77777777" w:rsidR="00FF3259" w:rsidRPr="00A46FD9" w:rsidRDefault="00FF3259" w:rsidP="00FF3259">
      <w:pPr>
        <w:pStyle w:val="Heading3"/>
      </w:pPr>
      <w:bookmarkStart w:id="4408" w:name="_Toc21098156"/>
      <w:bookmarkStart w:id="4409" w:name="_Toc29765718"/>
      <w:bookmarkStart w:id="4410" w:name="_Toc37181200"/>
      <w:bookmarkStart w:id="4411" w:name="_Toc37181644"/>
      <w:bookmarkStart w:id="4412" w:name="_Toc37182088"/>
      <w:bookmarkStart w:id="4413" w:name="_Toc45882153"/>
      <w:bookmarkStart w:id="4414" w:name="_Toc52560386"/>
      <w:bookmarkStart w:id="4415" w:name="_Toc61114336"/>
      <w:bookmarkStart w:id="4416" w:name="_Toc67912841"/>
      <w:bookmarkStart w:id="4417" w:name="_Toc74903711"/>
      <w:bookmarkStart w:id="4418" w:name="_Toc76505085"/>
      <w:r w:rsidRPr="00A46FD9">
        <w:t>7.8.1</w:t>
      </w:r>
      <w:r w:rsidRPr="00A46FD9">
        <w:tab/>
        <w:t>Definition and applicability</w:t>
      </w:r>
      <w:bookmarkEnd w:id="4408"/>
      <w:bookmarkEnd w:id="4409"/>
      <w:bookmarkEnd w:id="4410"/>
      <w:bookmarkEnd w:id="4411"/>
      <w:bookmarkEnd w:id="4412"/>
      <w:bookmarkEnd w:id="4413"/>
      <w:bookmarkEnd w:id="4414"/>
      <w:bookmarkEnd w:id="4415"/>
      <w:bookmarkEnd w:id="4416"/>
      <w:bookmarkEnd w:id="4417"/>
      <w:bookmarkEnd w:id="4418"/>
    </w:p>
    <w:p w14:paraId="0A86BC8D" w14:textId="77777777" w:rsidR="007A6E4B" w:rsidRPr="00A46FD9" w:rsidRDefault="007A6E4B" w:rsidP="007A6E4B">
      <w:bookmarkStart w:id="4419" w:name="_Toc21098157"/>
      <w:bookmarkStart w:id="4420"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4421" w:name="_Toc37181201"/>
      <w:bookmarkStart w:id="4422" w:name="_Toc37181645"/>
      <w:bookmarkStart w:id="4423" w:name="_Toc37182089"/>
      <w:bookmarkStart w:id="4424" w:name="_Toc45882154"/>
      <w:bookmarkStart w:id="4425" w:name="_Toc52560387"/>
      <w:bookmarkStart w:id="4426" w:name="_Toc61114337"/>
      <w:bookmarkStart w:id="4427" w:name="_Toc67912842"/>
      <w:bookmarkStart w:id="4428" w:name="_Toc74903712"/>
      <w:bookmarkStart w:id="4429" w:name="_Toc76505086"/>
      <w:r w:rsidRPr="00A46FD9">
        <w:t>7.8.2</w:t>
      </w:r>
      <w:r w:rsidRPr="00A46FD9">
        <w:tab/>
        <w:t>Minimum requirement</w:t>
      </w:r>
      <w:bookmarkEnd w:id="4419"/>
      <w:bookmarkEnd w:id="4420"/>
      <w:bookmarkEnd w:id="4421"/>
      <w:bookmarkEnd w:id="4422"/>
      <w:bookmarkEnd w:id="4423"/>
      <w:bookmarkEnd w:id="4424"/>
      <w:bookmarkEnd w:id="4425"/>
      <w:bookmarkEnd w:id="4426"/>
      <w:bookmarkEnd w:id="4427"/>
      <w:bookmarkEnd w:id="4428"/>
      <w:bookmarkEnd w:id="442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4430" w:name="_Toc21098158"/>
      <w:bookmarkStart w:id="4431" w:name="_Toc29765720"/>
      <w:bookmarkStart w:id="4432" w:name="_Toc37181202"/>
      <w:bookmarkStart w:id="4433" w:name="_Toc37181646"/>
      <w:bookmarkStart w:id="4434" w:name="_Toc37182090"/>
      <w:bookmarkStart w:id="4435" w:name="_Toc45882155"/>
      <w:bookmarkStart w:id="4436" w:name="_Toc52560388"/>
      <w:bookmarkStart w:id="4437" w:name="_Toc61114338"/>
      <w:bookmarkStart w:id="4438" w:name="_Toc67912843"/>
      <w:bookmarkStart w:id="4439" w:name="_Toc74903713"/>
      <w:bookmarkStart w:id="4440" w:name="_Toc76505087"/>
      <w:r w:rsidRPr="00A46FD9">
        <w:t>7.8.3</w:t>
      </w:r>
      <w:r w:rsidRPr="00A46FD9">
        <w:tab/>
        <w:t>Test purpose</w:t>
      </w:r>
      <w:bookmarkEnd w:id="4430"/>
      <w:bookmarkEnd w:id="4431"/>
      <w:bookmarkEnd w:id="4432"/>
      <w:bookmarkEnd w:id="4433"/>
      <w:bookmarkEnd w:id="4434"/>
      <w:bookmarkEnd w:id="4435"/>
      <w:bookmarkEnd w:id="4436"/>
      <w:bookmarkEnd w:id="4437"/>
      <w:bookmarkEnd w:id="4438"/>
      <w:bookmarkEnd w:id="4439"/>
      <w:bookmarkEnd w:id="4440"/>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4441" w:name="_Toc21098159"/>
      <w:bookmarkStart w:id="4442" w:name="_Toc29765721"/>
      <w:bookmarkStart w:id="4443" w:name="_Toc37181203"/>
      <w:bookmarkStart w:id="4444" w:name="_Toc37181647"/>
      <w:bookmarkStart w:id="4445" w:name="_Toc37182091"/>
      <w:bookmarkStart w:id="4446" w:name="_Toc45882156"/>
      <w:bookmarkStart w:id="4447" w:name="_Toc52560389"/>
      <w:bookmarkStart w:id="4448" w:name="_Toc61114339"/>
      <w:bookmarkStart w:id="4449" w:name="_Toc67912844"/>
      <w:bookmarkStart w:id="4450" w:name="_Toc74903714"/>
      <w:bookmarkStart w:id="4451" w:name="_Toc76505088"/>
      <w:r w:rsidRPr="00A46FD9">
        <w:t>7.8.4</w:t>
      </w:r>
      <w:r w:rsidRPr="00A46FD9">
        <w:tab/>
        <w:t>Method of testing</w:t>
      </w:r>
      <w:bookmarkEnd w:id="4441"/>
      <w:bookmarkEnd w:id="4442"/>
      <w:bookmarkEnd w:id="4443"/>
      <w:bookmarkEnd w:id="4444"/>
      <w:bookmarkEnd w:id="4445"/>
      <w:bookmarkEnd w:id="4446"/>
      <w:bookmarkEnd w:id="4447"/>
      <w:bookmarkEnd w:id="4448"/>
      <w:bookmarkEnd w:id="4449"/>
      <w:bookmarkEnd w:id="4450"/>
      <w:bookmarkEnd w:id="4451"/>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4452" w:name="_Toc21098160"/>
      <w:bookmarkStart w:id="4453" w:name="_Toc29765722"/>
      <w:bookmarkStart w:id="4454" w:name="_Toc37181204"/>
      <w:bookmarkStart w:id="4455" w:name="_Toc37181648"/>
      <w:bookmarkStart w:id="4456" w:name="_Toc37182092"/>
      <w:bookmarkStart w:id="4457" w:name="_Toc45882157"/>
      <w:bookmarkStart w:id="4458" w:name="_Toc52560390"/>
      <w:bookmarkStart w:id="4459" w:name="_Toc61114340"/>
      <w:bookmarkStart w:id="4460" w:name="_Toc67912845"/>
      <w:bookmarkStart w:id="4461" w:name="_Toc74903715"/>
      <w:bookmarkStart w:id="4462" w:name="_Toc76505089"/>
      <w:r w:rsidRPr="00A46FD9">
        <w:t>7.8.5</w:t>
      </w:r>
      <w:r w:rsidRPr="00A46FD9">
        <w:tab/>
        <w:t>Test requirements</w:t>
      </w:r>
      <w:bookmarkEnd w:id="4452"/>
      <w:bookmarkEnd w:id="4453"/>
      <w:bookmarkEnd w:id="4454"/>
      <w:bookmarkEnd w:id="4455"/>
      <w:bookmarkEnd w:id="4456"/>
      <w:bookmarkEnd w:id="4457"/>
      <w:bookmarkEnd w:id="4458"/>
      <w:bookmarkEnd w:id="4459"/>
      <w:bookmarkEnd w:id="4460"/>
      <w:bookmarkEnd w:id="4461"/>
      <w:bookmarkEnd w:id="4462"/>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4463" w:name="_Toc21098161"/>
      <w:bookmarkStart w:id="4464" w:name="_Toc29765723"/>
      <w:bookmarkStart w:id="4465" w:name="_Toc37181205"/>
      <w:bookmarkStart w:id="4466" w:name="_Toc37181649"/>
      <w:bookmarkStart w:id="4467" w:name="_Toc37182093"/>
      <w:bookmarkStart w:id="4468" w:name="_Toc45882158"/>
      <w:bookmarkStart w:id="4469" w:name="_Toc52560391"/>
      <w:bookmarkStart w:id="4470" w:name="_Toc61114341"/>
      <w:bookmarkStart w:id="4471" w:name="_Toc67912846"/>
      <w:bookmarkStart w:id="4472" w:name="_Toc74903716"/>
      <w:bookmarkStart w:id="4473" w:name="historyclause"/>
      <w:bookmarkStart w:id="4474" w:name="_Toc76505090"/>
      <w:r w:rsidRPr="00A46FD9">
        <w:t>8</w:t>
      </w:r>
      <w:r w:rsidRPr="00A46FD9">
        <w:tab/>
        <w:t>Performance requirements</w:t>
      </w:r>
      <w:bookmarkEnd w:id="4463"/>
      <w:bookmarkEnd w:id="4464"/>
      <w:bookmarkEnd w:id="4465"/>
      <w:bookmarkEnd w:id="4466"/>
      <w:bookmarkEnd w:id="4467"/>
      <w:bookmarkEnd w:id="4468"/>
      <w:bookmarkEnd w:id="4469"/>
      <w:bookmarkEnd w:id="4470"/>
      <w:bookmarkEnd w:id="4471"/>
      <w:bookmarkEnd w:id="4472"/>
      <w:bookmarkEnd w:id="4474"/>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4475" w:name="_Toc21098162"/>
      <w:bookmarkStart w:id="4476" w:name="_Toc29765724"/>
      <w:bookmarkStart w:id="4477" w:name="_Toc37181206"/>
      <w:bookmarkStart w:id="4478" w:name="_Toc37181650"/>
      <w:bookmarkStart w:id="4479" w:name="_Toc37182094"/>
      <w:bookmarkStart w:id="4480" w:name="_Toc45882159"/>
      <w:bookmarkStart w:id="4481" w:name="_Toc52560392"/>
      <w:bookmarkStart w:id="4482" w:name="_Toc61114342"/>
      <w:bookmarkStart w:id="4483" w:name="_Toc67912847"/>
      <w:bookmarkStart w:id="4484" w:name="_Toc74903717"/>
      <w:bookmarkStart w:id="4485" w:name="_Toc76505091"/>
      <w:r w:rsidRPr="00A46FD9">
        <w:lastRenderedPageBreak/>
        <w:t>Annex A (normative):</w:t>
      </w:r>
      <w:r w:rsidRPr="00A46FD9">
        <w:br/>
        <w:t>Characteristics of interfering signals</w:t>
      </w:r>
      <w:bookmarkEnd w:id="4475"/>
      <w:bookmarkEnd w:id="4476"/>
      <w:bookmarkEnd w:id="4477"/>
      <w:bookmarkEnd w:id="4478"/>
      <w:bookmarkEnd w:id="4479"/>
      <w:bookmarkEnd w:id="4480"/>
      <w:bookmarkEnd w:id="4481"/>
      <w:bookmarkEnd w:id="4482"/>
      <w:bookmarkEnd w:id="4483"/>
      <w:bookmarkEnd w:id="4484"/>
      <w:bookmarkEnd w:id="4485"/>
    </w:p>
    <w:p w14:paraId="6653EFB4" w14:textId="77777777" w:rsidR="00FF3259" w:rsidRPr="00A46FD9" w:rsidRDefault="00FF3259" w:rsidP="00FF3259">
      <w:pPr>
        <w:pStyle w:val="Heading1"/>
      </w:pPr>
      <w:bookmarkStart w:id="4486" w:name="_Toc21098163"/>
      <w:bookmarkStart w:id="4487" w:name="_Toc29765725"/>
      <w:bookmarkStart w:id="4488" w:name="_Toc37181207"/>
      <w:bookmarkStart w:id="4489" w:name="_Toc37181651"/>
      <w:bookmarkStart w:id="4490" w:name="_Toc37182095"/>
      <w:bookmarkStart w:id="4491" w:name="_Toc45882160"/>
      <w:bookmarkStart w:id="4492" w:name="_Toc52560393"/>
      <w:bookmarkStart w:id="4493" w:name="_Toc61114343"/>
      <w:bookmarkStart w:id="4494" w:name="_Toc67912848"/>
      <w:bookmarkStart w:id="4495" w:name="_Toc74903718"/>
      <w:bookmarkStart w:id="4496" w:name="_Toc76505092"/>
      <w:r w:rsidRPr="00A46FD9">
        <w:t>A.1</w:t>
      </w:r>
      <w:r w:rsidRPr="00A46FD9">
        <w:tab/>
        <w:t>UTRA FDD interfering signal</w:t>
      </w:r>
      <w:bookmarkEnd w:id="4486"/>
      <w:bookmarkEnd w:id="4487"/>
      <w:bookmarkEnd w:id="4488"/>
      <w:bookmarkEnd w:id="4489"/>
      <w:bookmarkEnd w:id="4490"/>
      <w:bookmarkEnd w:id="4491"/>
      <w:bookmarkEnd w:id="4492"/>
      <w:bookmarkEnd w:id="4493"/>
      <w:bookmarkEnd w:id="4494"/>
      <w:bookmarkEnd w:id="4495"/>
      <w:bookmarkEnd w:id="4496"/>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4497" w:name="_Toc21098164"/>
      <w:bookmarkStart w:id="4498" w:name="_Toc29765726"/>
      <w:bookmarkStart w:id="4499" w:name="_Toc37181208"/>
      <w:bookmarkStart w:id="4500" w:name="_Toc37181652"/>
      <w:bookmarkStart w:id="4501" w:name="_Toc37182096"/>
      <w:bookmarkStart w:id="4502" w:name="_Toc45882161"/>
      <w:bookmarkStart w:id="4503" w:name="_Toc52560394"/>
      <w:bookmarkStart w:id="4504" w:name="_Toc61114344"/>
      <w:bookmarkStart w:id="4505" w:name="_Toc67912849"/>
      <w:bookmarkStart w:id="4506" w:name="_Toc74903719"/>
      <w:bookmarkStart w:id="4507" w:name="_Toc76505093"/>
      <w:r w:rsidRPr="00A46FD9">
        <w:t>A.2</w:t>
      </w:r>
      <w:r w:rsidRPr="00A46FD9">
        <w:tab/>
        <w:t>UTRA TDD interfering signal</w:t>
      </w:r>
      <w:bookmarkEnd w:id="4497"/>
      <w:bookmarkEnd w:id="4498"/>
      <w:bookmarkEnd w:id="4499"/>
      <w:bookmarkEnd w:id="4500"/>
      <w:bookmarkEnd w:id="4501"/>
      <w:bookmarkEnd w:id="4502"/>
      <w:bookmarkEnd w:id="4503"/>
      <w:bookmarkEnd w:id="4504"/>
      <w:bookmarkEnd w:id="4505"/>
      <w:bookmarkEnd w:id="4506"/>
      <w:bookmarkEnd w:id="4507"/>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4508" w:name="_Toc21098165"/>
      <w:bookmarkStart w:id="4509" w:name="_Toc29765727"/>
      <w:bookmarkStart w:id="4510" w:name="_Toc37181209"/>
      <w:bookmarkStart w:id="4511" w:name="_Toc37181653"/>
      <w:bookmarkStart w:id="4512" w:name="_Toc37182097"/>
      <w:bookmarkStart w:id="4513" w:name="_Toc45882162"/>
      <w:bookmarkStart w:id="4514" w:name="_Toc52560395"/>
      <w:bookmarkStart w:id="4515" w:name="_Toc61114345"/>
      <w:bookmarkStart w:id="4516" w:name="_Toc67912850"/>
      <w:bookmarkStart w:id="4517" w:name="_Toc74903720"/>
      <w:bookmarkStart w:id="4518" w:name="_Toc76505094"/>
      <w:r w:rsidRPr="00A46FD9">
        <w:t>A.3</w:t>
      </w:r>
      <w:r w:rsidRPr="00A46FD9">
        <w:tab/>
        <w:t>E-UTRA interfering signal</w:t>
      </w:r>
      <w:bookmarkEnd w:id="4508"/>
      <w:bookmarkEnd w:id="4509"/>
      <w:bookmarkEnd w:id="4510"/>
      <w:bookmarkEnd w:id="4511"/>
      <w:bookmarkEnd w:id="4512"/>
      <w:bookmarkEnd w:id="4513"/>
      <w:bookmarkEnd w:id="4514"/>
      <w:bookmarkEnd w:id="4515"/>
      <w:bookmarkEnd w:id="4516"/>
      <w:bookmarkEnd w:id="4517"/>
      <w:bookmarkEnd w:id="4518"/>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4519" w:name="_Toc21098166"/>
      <w:bookmarkStart w:id="4520" w:name="_Toc29765728"/>
      <w:bookmarkStart w:id="4521" w:name="_Toc37181210"/>
      <w:bookmarkStart w:id="4522" w:name="_Toc37181654"/>
      <w:bookmarkStart w:id="4523" w:name="_Toc37182098"/>
      <w:bookmarkStart w:id="4524" w:name="_Toc45882163"/>
      <w:bookmarkStart w:id="4525" w:name="_Toc52560396"/>
      <w:bookmarkStart w:id="4526" w:name="_Toc61114346"/>
      <w:bookmarkStart w:id="4527" w:name="_Toc67912851"/>
      <w:bookmarkStart w:id="4528" w:name="_Toc74903721"/>
      <w:bookmarkStart w:id="4529" w:name="_Toc76505095"/>
      <w:r w:rsidRPr="00A46FD9">
        <w:lastRenderedPageBreak/>
        <w:t xml:space="preserve">Annex B (normative): </w:t>
      </w:r>
      <w:r w:rsidRPr="00A46FD9">
        <w:br/>
        <w:t>Environmental requirements for the BS equipment</w:t>
      </w:r>
      <w:bookmarkEnd w:id="4519"/>
      <w:bookmarkEnd w:id="4520"/>
      <w:bookmarkEnd w:id="4521"/>
      <w:bookmarkEnd w:id="4522"/>
      <w:bookmarkEnd w:id="4523"/>
      <w:bookmarkEnd w:id="4524"/>
      <w:bookmarkEnd w:id="4525"/>
      <w:bookmarkEnd w:id="4526"/>
      <w:bookmarkEnd w:id="4527"/>
      <w:bookmarkEnd w:id="4528"/>
      <w:bookmarkEnd w:id="4529"/>
    </w:p>
    <w:p w14:paraId="4C26B69B" w14:textId="77777777" w:rsidR="00FF3259" w:rsidRPr="00A46FD9" w:rsidRDefault="00FF3259" w:rsidP="00FF3259">
      <w:pPr>
        <w:pStyle w:val="Heading1"/>
      </w:pPr>
      <w:bookmarkStart w:id="4530" w:name="_Toc21098167"/>
      <w:bookmarkStart w:id="4531" w:name="_Toc29765729"/>
      <w:bookmarkStart w:id="4532" w:name="_Toc37181211"/>
      <w:bookmarkStart w:id="4533" w:name="_Toc37181655"/>
      <w:bookmarkStart w:id="4534" w:name="_Toc37182099"/>
      <w:bookmarkStart w:id="4535" w:name="_Toc45882164"/>
      <w:bookmarkStart w:id="4536" w:name="_Toc52560397"/>
      <w:bookmarkStart w:id="4537" w:name="_Toc61114347"/>
      <w:bookmarkStart w:id="4538" w:name="_Toc67912852"/>
      <w:bookmarkStart w:id="4539" w:name="_Toc74903722"/>
      <w:bookmarkStart w:id="4540" w:name="_Toc76505096"/>
      <w:r w:rsidRPr="00A46FD9">
        <w:t>B.1</w:t>
      </w:r>
      <w:r w:rsidRPr="00A46FD9">
        <w:tab/>
        <w:t>General</w:t>
      </w:r>
      <w:bookmarkEnd w:id="4530"/>
      <w:bookmarkEnd w:id="4531"/>
      <w:bookmarkEnd w:id="4532"/>
      <w:bookmarkEnd w:id="4533"/>
      <w:bookmarkEnd w:id="4534"/>
      <w:bookmarkEnd w:id="4535"/>
      <w:bookmarkEnd w:id="4536"/>
      <w:bookmarkEnd w:id="4537"/>
      <w:bookmarkEnd w:id="4538"/>
      <w:bookmarkEnd w:id="4539"/>
      <w:bookmarkEnd w:id="454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4541" w:name="_Toc21098168"/>
      <w:bookmarkStart w:id="4542" w:name="_Toc29765730"/>
      <w:bookmarkStart w:id="4543" w:name="_Toc37181212"/>
      <w:bookmarkStart w:id="4544" w:name="_Toc37181656"/>
      <w:bookmarkStart w:id="4545" w:name="_Toc37182100"/>
      <w:bookmarkStart w:id="4546" w:name="_Toc45882165"/>
      <w:bookmarkStart w:id="4547" w:name="_Toc52560398"/>
      <w:bookmarkStart w:id="4548" w:name="_Toc61114348"/>
      <w:bookmarkStart w:id="4549" w:name="_Toc67912853"/>
      <w:bookmarkStart w:id="4550" w:name="_Toc74903723"/>
      <w:bookmarkStart w:id="4551" w:name="_Toc76505097"/>
      <w:r w:rsidRPr="00A46FD9">
        <w:t>B.2</w:t>
      </w:r>
      <w:r w:rsidRPr="00A46FD9">
        <w:tab/>
      </w:r>
      <w:r w:rsidRPr="00A46FD9">
        <w:rPr>
          <w:rFonts w:cs="v4.2.0"/>
        </w:rPr>
        <w:t>Normal test environment</w:t>
      </w:r>
      <w:bookmarkEnd w:id="4541"/>
      <w:bookmarkEnd w:id="4542"/>
      <w:bookmarkEnd w:id="4543"/>
      <w:bookmarkEnd w:id="4544"/>
      <w:bookmarkEnd w:id="4545"/>
      <w:bookmarkEnd w:id="4546"/>
      <w:bookmarkEnd w:id="4547"/>
      <w:bookmarkEnd w:id="4548"/>
      <w:bookmarkEnd w:id="4549"/>
      <w:bookmarkEnd w:id="4550"/>
      <w:bookmarkEnd w:id="4551"/>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4552" w:name="_Toc21098169"/>
      <w:bookmarkStart w:id="4553" w:name="_Toc29765731"/>
      <w:bookmarkStart w:id="4554" w:name="_Toc37181213"/>
      <w:bookmarkStart w:id="4555" w:name="_Toc37181657"/>
      <w:bookmarkStart w:id="4556" w:name="_Toc37182101"/>
      <w:bookmarkStart w:id="4557" w:name="_Toc45882166"/>
      <w:bookmarkStart w:id="4558" w:name="_Toc52560399"/>
      <w:bookmarkStart w:id="4559" w:name="_Toc61114349"/>
      <w:bookmarkStart w:id="4560" w:name="_Toc67912854"/>
      <w:bookmarkStart w:id="4561" w:name="_Toc74903724"/>
      <w:bookmarkStart w:id="4562" w:name="_Toc76505098"/>
      <w:r w:rsidRPr="00A46FD9">
        <w:t>B.3</w:t>
      </w:r>
      <w:r w:rsidRPr="00A46FD9">
        <w:tab/>
      </w:r>
      <w:r w:rsidRPr="00A46FD9">
        <w:rPr>
          <w:rFonts w:cs="v4.2.0"/>
        </w:rPr>
        <w:t>Extreme test environment</w:t>
      </w:r>
      <w:bookmarkEnd w:id="4552"/>
      <w:bookmarkEnd w:id="4553"/>
      <w:bookmarkEnd w:id="4554"/>
      <w:bookmarkEnd w:id="4555"/>
      <w:bookmarkEnd w:id="4556"/>
      <w:bookmarkEnd w:id="4557"/>
      <w:bookmarkEnd w:id="4558"/>
      <w:bookmarkEnd w:id="4559"/>
      <w:bookmarkEnd w:id="4560"/>
      <w:bookmarkEnd w:id="4561"/>
      <w:bookmarkEnd w:id="4562"/>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4563" w:name="_Toc21098170"/>
      <w:bookmarkStart w:id="4564" w:name="_Toc29765732"/>
      <w:bookmarkStart w:id="4565" w:name="_Toc37181214"/>
      <w:bookmarkStart w:id="4566" w:name="_Toc37181658"/>
      <w:bookmarkStart w:id="4567" w:name="_Toc37182102"/>
      <w:bookmarkStart w:id="4568" w:name="_Toc45882167"/>
      <w:bookmarkStart w:id="4569" w:name="_Toc52560400"/>
      <w:bookmarkStart w:id="4570" w:name="_Toc61114350"/>
      <w:bookmarkStart w:id="4571" w:name="_Toc67912855"/>
      <w:bookmarkStart w:id="4572" w:name="_Toc74903725"/>
      <w:bookmarkStart w:id="4573" w:name="_Toc76505099"/>
      <w:r w:rsidRPr="00A46FD9">
        <w:t>B.3.1</w:t>
      </w:r>
      <w:r w:rsidRPr="00A46FD9">
        <w:tab/>
        <w:t>Extreme temperature</w:t>
      </w:r>
      <w:bookmarkEnd w:id="4563"/>
      <w:bookmarkEnd w:id="4564"/>
      <w:bookmarkEnd w:id="4565"/>
      <w:bookmarkEnd w:id="4566"/>
      <w:bookmarkEnd w:id="4567"/>
      <w:bookmarkEnd w:id="4568"/>
      <w:bookmarkEnd w:id="4569"/>
      <w:bookmarkEnd w:id="4570"/>
      <w:bookmarkEnd w:id="4571"/>
      <w:bookmarkEnd w:id="4572"/>
      <w:bookmarkEnd w:id="4573"/>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4574" w:name="_Toc21098171"/>
      <w:bookmarkStart w:id="4575" w:name="_Toc29765733"/>
      <w:bookmarkStart w:id="4576" w:name="_Toc37181215"/>
      <w:bookmarkStart w:id="4577" w:name="_Toc37181659"/>
      <w:bookmarkStart w:id="4578" w:name="_Toc37182103"/>
      <w:bookmarkStart w:id="4579" w:name="_Toc45882168"/>
      <w:bookmarkStart w:id="4580" w:name="_Toc52560401"/>
      <w:bookmarkStart w:id="4581" w:name="_Toc61114351"/>
      <w:bookmarkStart w:id="4582" w:name="_Toc67912856"/>
      <w:bookmarkStart w:id="4583" w:name="_Toc74903726"/>
      <w:bookmarkStart w:id="4584" w:name="_Toc76505100"/>
      <w:r w:rsidRPr="00A46FD9">
        <w:t>B.4</w:t>
      </w:r>
      <w:r w:rsidRPr="00A46FD9">
        <w:tab/>
      </w:r>
      <w:r w:rsidRPr="00A46FD9">
        <w:rPr>
          <w:rFonts w:cs="v4.2.0"/>
        </w:rPr>
        <w:t>Vibration</w:t>
      </w:r>
      <w:bookmarkEnd w:id="4574"/>
      <w:bookmarkEnd w:id="4575"/>
      <w:bookmarkEnd w:id="4576"/>
      <w:bookmarkEnd w:id="4577"/>
      <w:bookmarkEnd w:id="4578"/>
      <w:bookmarkEnd w:id="4579"/>
      <w:bookmarkEnd w:id="4580"/>
      <w:bookmarkEnd w:id="4581"/>
      <w:bookmarkEnd w:id="4582"/>
      <w:bookmarkEnd w:id="4583"/>
      <w:bookmarkEnd w:id="4584"/>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4585" w:name="_Toc21098172"/>
      <w:bookmarkStart w:id="4586" w:name="_Toc29765734"/>
      <w:bookmarkStart w:id="4587" w:name="_Toc37181216"/>
      <w:bookmarkStart w:id="4588" w:name="_Toc37181660"/>
      <w:bookmarkStart w:id="4589" w:name="_Toc37182104"/>
      <w:bookmarkStart w:id="4590" w:name="_Toc45882169"/>
      <w:bookmarkStart w:id="4591" w:name="_Toc52560402"/>
      <w:bookmarkStart w:id="4592" w:name="_Toc61114352"/>
      <w:bookmarkStart w:id="4593" w:name="_Toc67912857"/>
      <w:bookmarkStart w:id="4594" w:name="_Toc74903727"/>
      <w:bookmarkStart w:id="4595" w:name="_Toc76505101"/>
      <w:r w:rsidRPr="00A46FD9">
        <w:t>B.5</w:t>
      </w:r>
      <w:r w:rsidRPr="00A46FD9">
        <w:tab/>
      </w:r>
      <w:r w:rsidRPr="00A46FD9">
        <w:rPr>
          <w:rFonts w:cs="v4.2.0"/>
        </w:rPr>
        <w:t>Power supply</w:t>
      </w:r>
      <w:bookmarkEnd w:id="4585"/>
      <w:bookmarkEnd w:id="4586"/>
      <w:bookmarkEnd w:id="4587"/>
      <w:bookmarkEnd w:id="4588"/>
      <w:bookmarkEnd w:id="4589"/>
      <w:bookmarkEnd w:id="4590"/>
      <w:bookmarkEnd w:id="4591"/>
      <w:bookmarkEnd w:id="4592"/>
      <w:bookmarkEnd w:id="4593"/>
      <w:bookmarkEnd w:id="4594"/>
      <w:bookmarkEnd w:id="4595"/>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4596" w:name="_Toc21098173"/>
      <w:bookmarkStart w:id="4597" w:name="_Toc29765735"/>
      <w:bookmarkStart w:id="4598" w:name="_Toc37181217"/>
      <w:bookmarkStart w:id="4599" w:name="_Toc37181661"/>
      <w:bookmarkStart w:id="4600" w:name="_Toc37182105"/>
      <w:bookmarkStart w:id="4601" w:name="_Toc45882170"/>
      <w:bookmarkStart w:id="4602" w:name="_Toc52560403"/>
      <w:bookmarkStart w:id="4603" w:name="_Toc61114353"/>
      <w:bookmarkStart w:id="4604" w:name="_Toc67912858"/>
      <w:bookmarkStart w:id="4605" w:name="_Toc74903728"/>
      <w:bookmarkStart w:id="4606" w:name="_Toc76505102"/>
      <w:r w:rsidRPr="00A46FD9">
        <w:rPr>
          <w:lang w:eastAsia="sv-SE"/>
        </w:rPr>
        <w:t>B.6</w:t>
      </w:r>
      <w:r w:rsidRPr="00A46FD9">
        <w:rPr>
          <w:lang w:eastAsia="sv-SE"/>
        </w:rPr>
        <w:tab/>
        <w:t>Measurement of test environments</w:t>
      </w:r>
      <w:bookmarkEnd w:id="4596"/>
      <w:bookmarkEnd w:id="4597"/>
      <w:bookmarkEnd w:id="4598"/>
      <w:bookmarkEnd w:id="4599"/>
      <w:bookmarkEnd w:id="4600"/>
      <w:bookmarkEnd w:id="4601"/>
      <w:bookmarkEnd w:id="4602"/>
      <w:bookmarkEnd w:id="4603"/>
      <w:bookmarkEnd w:id="4604"/>
      <w:bookmarkEnd w:id="4605"/>
      <w:bookmarkEnd w:id="4606"/>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4607" w:name="_Toc21098174"/>
      <w:bookmarkStart w:id="4608" w:name="_Toc29765736"/>
      <w:bookmarkStart w:id="4609" w:name="_Toc37181218"/>
      <w:bookmarkStart w:id="4610" w:name="_Toc37181662"/>
      <w:bookmarkStart w:id="4611" w:name="_Toc37182106"/>
      <w:bookmarkStart w:id="4612" w:name="_Toc45882171"/>
      <w:bookmarkStart w:id="4613" w:name="_Toc52560404"/>
      <w:bookmarkStart w:id="4614" w:name="_Toc61114354"/>
      <w:bookmarkStart w:id="4615" w:name="_Toc67912859"/>
      <w:bookmarkStart w:id="4616" w:name="_Toc74903729"/>
      <w:bookmarkStart w:id="4617" w:name="_Toc76505103"/>
      <w:r w:rsidRPr="00A46FD9">
        <w:lastRenderedPageBreak/>
        <w:t>Annex C (informative):</w:t>
      </w:r>
      <w:r w:rsidRPr="00A46FD9">
        <w:br/>
        <w:t>Test Tolerances and Derivation of test requirements</w:t>
      </w:r>
      <w:bookmarkEnd w:id="4607"/>
      <w:bookmarkEnd w:id="4608"/>
      <w:bookmarkEnd w:id="4609"/>
      <w:bookmarkEnd w:id="4610"/>
      <w:bookmarkEnd w:id="4611"/>
      <w:bookmarkEnd w:id="4612"/>
      <w:bookmarkEnd w:id="4613"/>
      <w:bookmarkEnd w:id="4614"/>
      <w:bookmarkEnd w:id="4615"/>
      <w:bookmarkEnd w:id="4616"/>
      <w:bookmarkEnd w:id="461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4618" w:name="_Toc21098175"/>
      <w:bookmarkStart w:id="4619" w:name="_Toc29765737"/>
      <w:bookmarkStart w:id="4620" w:name="_Toc37181219"/>
      <w:bookmarkStart w:id="4621" w:name="_Toc37181663"/>
      <w:bookmarkStart w:id="4622" w:name="_Toc37182107"/>
      <w:bookmarkStart w:id="4623" w:name="_Toc45882172"/>
      <w:bookmarkStart w:id="4624" w:name="_Toc52560405"/>
      <w:bookmarkStart w:id="4625" w:name="_Toc61114355"/>
      <w:bookmarkStart w:id="4626" w:name="_Toc67912860"/>
      <w:bookmarkStart w:id="4627" w:name="_Toc74903730"/>
      <w:bookmarkStart w:id="4628" w:name="_Toc76505104"/>
      <w:r w:rsidRPr="00A46FD9">
        <w:lastRenderedPageBreak/>
        <w:t>C.1</w:t>
      </w:r>
      <w:r w:rsidRPr="00A46FD9">
        <w:tab/>
      </w:r>
      <w:r w:rsidRPr="00A46FD9">
        <w:rPr>
          <w:lang w:eastAsia="sv-SE"/>
        </w:rPr>
        <w:t>Measurement of t</w:t>
      </w:r>
      <w:r w:rsidRPr="00A46FD9">
        <w:t>ransmitter</w:t>
      </w:r>
      <w:bookmarkEnd w:id="4618"/>
      <w:bookmarkEnd w:id="4619"/>
      <w:bookmarkEnd w:id="4620"/>
      <w:bookmarkEnd w:id="4621"/>
      <w:bookmarkEnd w:id="4622"/>
      <w:bookmarkEnd w:id="4623"/>
      <w:bookmarkEnd w:id="4624"/>
      <w:bookmarkEnd w:id="4625"/>
      <w:bookmarkEnd w:id="4626"/>
      <w:bookmarkEnd w:id="4627"/>
      <w:bookmarkEnd w:id="4628"/>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4629" w:name="_Toc21098176"/>
      <w:bookmarkStart w:id="4630" w:name="_Toc29765738"/>
      <w:bookmarkStart w:id="4631" w:name="_Toc37181220"/>
      <w:bookmarkStart w:id="4632" w:name="_Toc37181664"/>
      <w:bookmarkStart w:id="4633" w:name="_Toc37182108"/>
      <w:bookmarkStart w:id="4634" w:name="_Toc45882173"/>
      <w:bookmarkStart w:id="4635" w:name="_Toc52560406"/>
      <w:bookmarkStart w:id="4636" w:name="_Toc61114356"/>
      <w:bookmarkStart w:id="4637" w:name="_Toc67912861"/>
      <w:bookmarkStart w:id="4638" w:name="_Toc74903731"/>
      <w:bookmarkStart w:id="4639" w:name="_Toc76505105"/>
      <w:r w:rsidRPr="00A46FD9">
        <w:lastRenderedPageBreak/>
        <w:t>C.2</w:t>
      </w:r>
      <w:r w:rsidRPr="00A46FD9">
        <w:tab/>
      </w:r>
      <w:r w:rsidRPr="00A46FD9">
        <w:rPr>
          <w:lang w:eastAsia="sv-SE"/>
        </w:rPr>
        <w:t>Measurement of receiv</w:t>
      </w:r>
      <w:r w:rsidRPr="00A46FD9">
        <w:t>er</w:t>
      </w:r>
      <w:bookmarkEnd w:id="4629"/>
      <w:bookmarkEnd w:id="4630"/>
      <w:bookmarkEnd w:id="4631"/>
      <w:bookmarkEnd w:id="4632"/>
      <w:bookmarkEnd w:id="4633"/>
      <w:bookmarkEnd w:id="4634"/>
      <w:bookmarkEnd w:id="4635"/>
      <w:bookmarkEnd w:id="4636"/>
      <w:bookmarkEnd w:id="4637"/>
      <w:bookmarkEnd w:id="4638"/>
      <w:bookmarkEnd w:id="4639"/>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4473"/>
    <w:p w14:paraId="14B6EA02" w14:textId="77777777" w:rsidR="00FF3259" w:rsidRPr="00A46FD9" w:rsidRDefault="00FF3259" w:rsidP="00FF3259">
      <w:pPr>
        <w:pStyle w:val="Heading8"/>
      </w:pPr>
      <w:r w:rsidRPr="00A46FD9">
        <w:br w:type="page"/>
      </w:r>
      <w:bookmarkStart w:id="4640" w:name="_Toc21098177"/>
      <w:bookmarkStart w:id="4641" w:name="_Toc29765739"/>
      <w:bookmarkStart w:id="4642" w:name="_Toc37181221"/>
      <w:bookmarkStart w:id="4643" w:name="_Toc37181665"/>
      <w:bookmarkStart w:id="4644" w:name="_Toc37182109"/>
      <w:bookmarkStart w:id="4645" w:name="_Toc45882174"/>
      <w:bookmarkStart w:id="4646" w:name="_Toc52560407"/>
      <w:bookmarkStart w:id="4647" w:name="_Toc61114357"/>
      <w:bookmarkStart w:id="4648" w:name="_Toc67912862"/>
      <w:bookmarkStart w:id="4649" w:name="_Toc74903732"/>
      <w:bookmarkStart w:id="4650" w:name="_Toc76505106"/>
      <w:r w:rsidRPr="00A46FD9">
        <w:lastRenderedPageBreak/>
        <w:t>Annex D (informative):</w:t>
      </w:r>
      <w:r w:rsidRPr="00A46FD9">
        <w:br/>
        <w:t>Measurement system set-up</w:t>
      </w:r>
      <w:bookmarkEnd w:id="4640"/>
      <w:bookmarkEnd w:id="4641"/>
      <w:bookmarkEnd w:id="4642"/>
      <w:bookmarkEnd w:id="4643"/>
      <w:bookmarkEnd w:id="4644"/>
      <w:bookmarkEnd w:id="4645"/>
      <w:bookmarkEnd w:id="4646"/>
      <w:bookmarkEnd w:id="4647"/>
      <w:bookmarkEnd w:id="4648"/>
      <w:bookmarkEnd w:id="4649"/>
      <w:bookmarkEnd w:id="465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4651" w:name="_Toc21098178"/>
      <w:bookmarkStart w:id="4652" w:name="_Toc29765740"/>
      <w:bookmarkStart w:id="4653" w:name="_Toc37181222"/>
      <w:bookmarkStart w:id="4654" w:name="_Toc37181666"/>
      <w:bookmarkStart w:id="4655" w:name="_Toc37182110"/>
      <w:bookmarkStart w:id="4656" w:name="_Toc45882175"/>
      <w:bookmarkStart w:id="4657" w:name="_Toc52560408"/>
      <w:bookmarkStart w:id="4658" w:name="_Toc61114358"/>
      <w:bookmarkStart w:id="4659" w:name="_Toc67912863"/>
      <w:bookmarkStart w:id="4660" w:name="_Toc74903733"/>
      <w:bookmarkStart w:id="4661" w:name="_Toc76505107"/>
      <w:r w:rsidRPr="00A46FD9">
        <w:t>D.1</w:t>
      </w:r>
      <w:r w:rsidRPr="00A46FD9">
        <w:tab/>
        <w:t>Transmitter</w:t>
      </w:r>
      <w:bookmarkEnd w:id="4651"/>
      <w:bookmarkEnd w:id="4652"/>
      <w:bookmarkEnd w:id="4653"/>
      <w:bookmarkEnd w:id="4654"/>
      <w:bookmarkEnd w:id="4655"/>
      <w:bookmarkEnd w:id="4656"/>
      <w:bookmarkEnd w:id="4657"/>
      <w:bookmarkEnd w:id="4658"/>
      <w:bookmarkEnd w:id="4659"/>
      <w:bookmarkEnd w:id="4660"/>
      <w:bookmarkEnd w:id="4661"/>
    </w:p>
    <w:p w14:paraId="02E23747" w14:textId="5DFC3C80" w:rsidR="00FF3259" w:rsidRPr="00A46FD9" w:rsidRDefault="00FF3259" w:rsidP="00FF3259">
      <w:pPr>
        <w:pStyle w:val="Heading2"/>
      </w:pPr>
      <w:bookmarkStart w:id="4662" w:name="_Toc21098179"/>
      <w:bookmarkStart w:id="4663" w:name="_Toc29765741"/>
      <w:bookmarkStart w:id="4664" w:name="_Toc37181223"/>
      <w:bookmarkStart w:id="4665" w:name="_Toc37181667"/>
      <w:bookmarkStart w:id="4666" w:name="_Toc37182111"/>
      <w:bookmarkStart w:id="4667" w:name="_Toc45882176"/>
      <w:bookmarkStart w:id="4668" w:name="_Toc52560409"/>
      <w:bookmarkStart w:id="4669" w:name="_Toc61114359"/>
      <w:bookmarkStart w:id="4670" w:name="_Toc67912864"/>
      <w:bookmarkStart w:id="4671" w:name="_Toc74903734"/>
      <w:bookmarkStart w:id="4672" w:name="_Toc76505108"/>
      <w:r w:rsidRPr="00A46FD9">
        <w:t>D.1.1</w:t>
      </w:r>
      <w:r w:rsidRPr="00A46FD9">
        <w:tab/>
        <w:t>Base station output power, transmitter ON/OFF power, modulation quality, transmitter spurious emissions and operating band unwanted emissions</w:t>
      </w:r>
      <w:bookmarkEnd w:id="4662"/>
      <w:bookmarkEnd w:id="4663"/>
      <w:bookmarkEnd w:id="4664"/>
      <w:bookmarkEnd w:id="4665"/>
      <w:bookmarkEnd w:id="4666"/>
      <w:bookmarkEnd w:id="4667"/>
      <w:bookmarkEnd w:id="4668"/>
      <w:bookmarkEnd w:id="4669"/>
      <w:bookmarkEnd w:id="4670"/>
      <w:bookmarkEnd w:id="4671"/>
      <w:bookmarkEnd w:id="4672"/>
    </w:p>
    <w:p w14:paraId="3B6F5B56" w14:textId="77777777" w:rsidR="00FF3259" w:rsidRPr="00A46FD9" w:rsidRDefault="00FF3259" w:rsidP="00FF3259">
      <w:pPr>
        <w:pStyle w:val="TH"/>
      </w:pPr>
      <w:r w:rsidRPr="00A46FD9">
        <w:object w:dxaOrig="7204" w:dyaOrig="5393" w14:anchorId="409598D0">
          <v:shape id="_x0000_i1056" type="#_x0000_t75" style="width:276.35pt;height:94.7pt" o:ole="">
            <v:imagedata r:id="rId76" o:title="" croptop="20838f" cropbottom="32829f" cropleft="18135f" cropright="21708f"/>
          </v:shape>
          <o:OLEObject Type="Embed" ProgID="PowerPoint.Show.8" ShapeID="_x0000_i1056" DrawAspect="Content" ObjectID="_1687117578"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4673" w:name="_Toc21098180"/>
      <w:bookmarkStart w:id="4674" w:name="_Toc29765742"/>
      <w:bookmarkStart w:id="4675" w:name="_Toc37181224"/>
      <w:bookmarkStart w:id="4676" w:name="_Toc37181668"/>
      <w:bookmarkStart w:id="4677" w:name="_Toc37182112"/>
      <w:bookmarkStart w:id="4678" w:name="_Toc45882177"/>
      <w:bookmarkStart w:id="4679" w:name="_Toc52560410"/>
      <w:bookmarkStart w:id="4680" w:name="_Toc61114360"/>
      <w:bookmarkStart w:id="4681" w:name="_Toc67912865"/>
      <w:bookmarkStart w:id="4682" w:name="_Toc74903735"/>
      <w:bookmarkStart w:id="4683" w:name="_Toc76505109"/>
      <w:r w:rsidRPr="00A46FD9">
        <w:t>D.1.2</w:t>
      </w:r>
      <w:r w:rsidRPr="00A46FD9">
        <w:tab/>
        <w:t>Transmitter intermodulation</w:t>
      </w:r>
      <w:bookmarkEnd w:id="4673"/>
      <w:bookmarkEnd w:id="4674"/>
      <w:bookmarkEnd w:id="4675"/>
      <w:bookmarkEnd w:id="4676"/>
      <w:bookmarkEnd w:id="4677"/>
      <w:bookmarkEnd w:id="4678"/>
      <w:bookmarkEnd w:id="4679"/>
      <w:bookmarkEnd w:id="4680"/>
      <w:bookmarkEnd w:id="4681"/>
      <w:bookmarkEnd w:id="4682"/>
      <w:bookmarkEnd w:id="4683"/>
    </w:p>
    <w:p w14:paraId="5CB97D48" w14:textId="77777777" w:rsidR="00FF3259" w:rsidRPr="00A46FD9" w:rsidRDefault="00FF3259" w:rsidP="00FF3259">
      <w:pPr>
        <w:pStyle w:val="TH"/>
      </w:pPr>
      <w:r w:rsidRPr="00A46FD9">
        <w:object w:dxaOrig="7204" w:dyaOrig="5393" w14:anchorId="05B4DF60">
          <v:shape id="_x0000_i1057" type="#_x0000_t75" style="width:378.85pt;height:104.7pt" o:ole="">
            <v:imagedata r:id="rId78" o:title="" croptop="23637f" cropbottom="29099f" cropleft="15031f" cropright="15617f"/>
          </v:shape>
          <o:OLEObject Type="Embed" ProgID="PowerPoint.Show.8" ShapeID="_x0000_i1057" DrawAspect="Content" ObjectID="_1687117579"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4684" w:name="_Toc21098181"/>
      <w:bookmarkStart w:id="4685" w:name="_Toc29765743"/>
      <w:bookmarkStart w:id="4686" w:name="_Toc37181225"/>
      <w:bookmarkStart w:id="4687" w:name="_Toc37181669"/>
      <w:bookmarkStart w:id="4688" w:name="_Toc37182113"/>
      <w:bookmarkStart w:id="4689" w:name="_Toc45882178"/>
      <w:bookmarkStart w:id="4690" w:name="_Toc52560411"/>
      <w:bookmarkStart w:id="4691" w:name="_Toc61114361"/>
      <w:bookmarkStart w:id="4692" w:name="_Toc67912866"/>
      <w:bookmarkStart w:id="4693" w:name="_Toc74903736"/>
      <w:bookmarkStart w:id="4694" w:name="_Toc76505110"/>
      <w:r w:rsidRPr="00A46FD9">
        <w:lastRenderedPageBreak/>
        <w:t>D.2</w:t>
      </w:r>
      <w:r w:rsidRPr="00A46FD9">
        <w:tab/>
        <w:t>Receiver</w:t>
      </w:r>
      <w:bookmarkEnd w:id="4684"/>
      <w:bookmarkEnd w:id="4685"/>
      <w:bookmarkEnd w:id="4686"/>
      <w:bookmarkEnd w:id="4687"/>
      <w:bookmarkEnd w:id="4688"/>
      <w:bookmarkEnd w:id="4689"/>
      <w:bookmarkEnd w:id="4690"/>
      <w:bookmarkEnd w:id="4691"/>
      <w:bookmarkEnd w:id="4692"/>
      <w:bookmarkEnd w:id="4693"/>
      <w:bookmarkEnd w:id="4694"/>
    </w:p>
    <w:p w14:paraId="4E108726" w14:textId="77777777" w:rsidR="00FF3259" w:rsidRPr="00A46FD9" w:rsidRDefault="00FF3259" w:rsidP="00FF3259">
      <w:pPr>
        <w:pStyle w:val="Heading2"/>
      </w:pPr>
      <w:bookmarkStart w:id="4695" w:name="_Toc21098182"/>
      <w:bookmarkStart w:id="4696" w:name="_Toc29765744"/>
      <w:bookmarkStart w:id="4697" w:name="_Toc37181226"/>
      <w:bookmarkStart w:id="4698" w:name="_Toc37181670"/>
      <w:bookmarkStart w:id="4699" w:name="_Toc37182114"/>
      <w:bookmarkStart w:id="4700" w:name="_Toc45882179"/>
      <w:bookmarkStart w:id="4701" w:name="_Toc52560412"/>
      <w:bookmarkStart w:id="4702" w:name="_Toc61114362"/>
      <w:bookmarkStart w:id="4703" w:name="_Toc67912867"/>
      <w:bookmarkStart w:id="4704" w:name="_Toc74903737"/>
      <w:bookmarkStart w:id="4705" w:name="_Toc76505111"/>
      <w:r w:rsidRPr="00A46FD9">
        <w:t>D.2.1</w:t>
      </w:r>
      <w:r w:rsidRPr="00A46FD9">
        <w:tab/>
        <w:t>Blocking characteristics</w:t>
      </w:r>
      <w:bookmarkEnd w:id="4695"/>
      <w:bookmarkEnd w:id="4696"/>
      <w:bookmarkEnd w:id="4697"/>
      <w:bookmarkEnd w:id="4698"/>
      <w:bookmarkEnd w:id="4699"/>
      <w:bookmarkEnd w:id="4700"/>
      <w:bookmarkEnd w:id="4701"/>
      <w:bookmarkEnd w:id="4702"/>
      <w:bookmarkEnd w:id="4703"/>
      <w:bookmarkEnd w:id="4704"/>
      <w:bookmarkEnd w:id="4705"/>
    </w:p>
    <w:bookmarkStart w:id="4706" w:name="_MON_1343205445"/>
    <w:bookmarkEnd w:id="4706"/>
    <w:p w14:paraId="6B1DADB8" w14:textId="77777777" w:rsidR="00FF3259" w:rsidRPr="00A46FD9" w:rsidRDefault="00FF3259" w:rsidP="00FF3259">
      <w:pPr>
        <w:pStyle w:val="TH"/>
      </w:pPr>
      <w:r w:rsidRPr="00A46FD9">
        <w:object w:dxaOrig="7204" w:dyaOrig="5393" w14:anchorId="1B6F213E">
          <v:shape id="_x0000_i1058" type="#_x0000_t75" style="width:376.6pt;height:142.35pt" o:ole="">
            <v:imagedata r:id="rId80" o:title="" croptop="23394f" cropbottom="25334f" cropleft="15759f" cropright="15738f"/>
          </v:shape>
          <o:OLEObject Type="Embed" ProgID="PowerPoint.Show.8" ShapeID="_x0000_i1058" DrawAspect="Content" ObjectID="_1687117580"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4707" w:name="_Toc21098183"/>
      <w:bookmarkStart w:id="4708" w:name="_Toc29765745"/>
      <w:bookmarkStart w:id="4709" w:name="_Toc37181227"/>
      <w:bookmarkStart w:id="4710" w:name="_Toc37181671"/>
      <w:bookmarkStart w:id="4711" w:name="_Toc37182115"/>
      <w:bookmarkStart w:id="4712" w:name="_Toc45882180"/>
      <w:bookmarkStart w:id="4713" w:name="_Toc52560413"/>
      <w:bookmarkStart w:id="4714" w:name="_Toc61114363"/>
      <w:bookmarkStart w:id="4715" w:name="_Toc67912868"/>
      <w:bookmarkStart w:id="4716" w:name="_Toc74903738"/>
      <w:bookmarkStart w:id="4717" w:name="_Toc76505112"/>
      <w:r w:rsidRPr="00A46FD9">
        <w:t>D.2.2</w:t>
      </w:r>
      <w:r w:rsidRPr="00A46FD9">
        <w:tab/>
        <w:t>Receiver spurious emissions</w:t>
      </w:r>
      <w:bookmarkEnd w:id="4707"/>
      <w:bookmarkEnd w:id="4708"/>
      <w:bookmarkEnd w:id="4709"/>
      <w:bookmarkEnd w:id="4710"/>
      <w:bookmarkEnd w:id="4711"/>
      <w:bookmarkEnd w:id="4712"/>
      <w:bookmarkEnd w:id="4713"/>
      <w:bookmarkEnd w:id="4714"/>
      <w:bookmarkEnd w:id="4715"/>
      <w:bookmarkEnd w:id="4716"/>
      <w:bookmarkEnd w:id="4717"/>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3.8pt;height:96.9pt" o:ole="">
            <v:imagedata r:id="rId82" o:title="" croptop="26991f" cropbottom="26860f" cropleft="16412f" cropright="14145f"/>
          </v:shape>
          <o:OLEObject Type="Embed" ProgID="PowerPoint.Show.8" ShapeID="_x0000_i1059" DrawAspect="Content" ObjectID="_1687117581"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4718" w:name="_Toc21098184"/>
      <w:bookmarkStart w:id="4719" w:name="_Toc29765746"/>
      <w:bookmarkStart w:id="4720" w:name="_Toc37181228"/>
      <w:bookmarkStart w:id="4721" w:name="_Toc37181672"/>
      <w:bookmarkStart w:id="4722" w:name="_Toc37182116"/>
      <w:bookmarkStart w:id="4723" w:name="_Toc45882181"/>
      <w:bookmarkStart w:id="4724" w:name="_Toc52560414"/>
      <w:bookmarkStart w:id="4725" w:name="_Toc61114364"/>
      <w:bookmarkStart w:id="4726" w:name="_Toc67912869"/>
      <w:bookmarkStart w:id="4727" w:name="_Toc74903739"/>
      <w:bookmarkStart w:id="4728" w:name="_Toc76505113"/>
      <w:r w:rsidRPr="00A46FD9">
        <w:t>D.2.3</w:t>
      </w:r>
      <w:r w:rsidRPr="00A46FD9">
        <w:tab/>
        <w:t>Receiver intermodulation</w:t>
      </w:r>
      <w:bookmarkEnd w:id="4718"/>
      <w:bookmarkEnd w:id="4719"/>
      <w:bookmarkEnd w:id="4720"/>
      <w:bookmarkEnd w:id="4721"/>
      <w:bookmarkEnd w:id="4722"/>
      <w:bookmarkEnd w:id="4723"/>
      <w:bookmarkEnd w:id="4724"/>
      <w:bookmarkEnd w:id="4725"/>
      <w:bookmarkEnd w:id="4726"/>
      <w:bookmarkEnd w:id="4727"/>
      <w:bookmarkEnd w:id="4728"/>
    </w:p>
    <w:p w14:paraId="3FCA3421" w14:textId="77777777" w:rsidR="00FF3259" w:rsidRPr="00A46FD9" w:rsidRDefault="00FF3259" w:rsidP="00FF3259">
      <w:pPr>
        <w:pStyle w:val="TH"/>
      </w:pPr>
      <w:r w:rsidRPr="00A46FD9">
        <w:object w:dxaOrig="7204" w:dyaOrig="5393" w14:anchorId="208443B0">
          <v:shape id="_x0000_i1060" type="#_x0000_t75" style="width:435.9pt;height:197.15pt" o:ole="">
            <v:imagedata r:id="rId84" o:title="" croptop="16816f" cropbottom="24691f" cropleft="14937f" cropright="11094f"/>
          </v:shape>
          <o:OLEObject Type="Embed" ProgID="PowerPoint.Show.8" ShapeID="_x0000_i1060" DrawAspect="Content" ObjectID="_1687117582"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4729" w:name="_Toc21098185"/>
      <w:bookmarkStart w:id="4730" w:name="_Toc29765747"/>
      <w:bookmarkStart w:id="4731" w:name="_Toc37181229"/>
      <w:bookmarkStart w:id="4732" w:name="_Toc37181673"/>
      <w:bookmarkStart w:id="4733" w:name="_Toc37182117"/>
      <w:bookmarkStart w:id="4734" w:name="_Toc45882182"/>
      <w:bookmarkStart w:id="4735" w:name="_Toc52560415"/>
      <w:bookmarkStart w:id="4736" w:name="_Toc61114365"/>
      <w:bookmarkStart w:id="4737" w:name="_Toc67912870"/>
      <w:bookmarkStart w:id="4738" w:name="_Toc74903740"/>
      <w:bookmarkStart w:id="4739" w:name="_Toc76505114"/>
      <w:r w:rsidRPr="00A46FD9">
        <w:lastRenderedPageBreak/>
        <w:t>Annex E (normative):</w:t>
      </w:r>
      <w:r w:rsidRPr="00A46FD9">
        <w:br/>
        <w:t>E-UTRA Test model for BC3 CS3 BS</w:t>
      </w:r>
      <w:bookmarkEnd w:id="4729"/>
      <w:bookmarkEnd w:id="4730"/>
      <w:bookmarkEnd w:id="4731"/>
      <w:bookmarkEnd w:id="4732"/>
      <w:bookmarkEnd w:id="4733"/>
      <w:bookmarkEnd w:id="4734"/>
      <w:bookmarkEnd w:id="4735"/>
      <w:bookmarkEnd w:id="4736"/>
      <w:bookmarkEnd w:id="4737"/>
      <w:bookmarkEnd w:id="4738"/>
      <w:bookmarkEnd w:id="4739"/>
    </w:p>
    <w:p w14:paraId="44B50AC5" w14:textId="77777777" w:rsidR="00FF3259" w:rsidRPr="00A46FD9" w:rsidRDefault="00FF3259" w:rsidP="00FF3259">
      <w:pPr>
        <w:pStyle w:val="Heading1"/>
        <w:rPr>
          <w:rFonts w:eastAsia="MS Mincho"/>
        </w:rPr>
      </w:pPr>
      <w:bookmarkStart w:id="4740" w:name="_Toc21098186"/>
      <w:bookmarkStart w:id="4741" w:name="_Toc29765748"/>
      <w:bookmarkStart w:id="4742" w:name="_Toc37181230"/>
      <w:bookmarkStart w:id="4743" w:name="_Toc37181674"/>
      <w:bookmarkStart w:id="4744" w:name="_Toc37182118"/>
      <w:bookmarkStart w:id="4745" w:name="_Toc45882183"/>
      <w:bookmarkStart w:id="4746" w:name="_Toc52560416"/>
      <w:bookmarkStart w:id="4747" w:name="_Toc61114366"/>
      <w:bookmarkStart w:id="4748" w:name="_Toc67912871"/>
      <w:bookmarkStart w:id="4749" w:name="_Toc74903741"/>
      <w:bookmarkStart w:id="4750" w:name="_Toc76505115"/>
      <w:r w:rsidRPr="00A46FD9">
        <w:rPr>
          <w:rFonts w:eastAsia="MS Mincho"/>
        </w:rPr>
        <w:t>E.0</w:t>
      </w:r>
      <w:r w:rsidRPr="00A46FD9">
        <w:rPr>
          <w:rFonts w:eastAsia="MS Mincho"/>
        </w:rPr>
        <w:tab/>
        <w:t>BC3 CS3 Test model description</w:t>
      </w:r>
      <w:bookmarkEnd w:id="4740"/>
      <w:bookmarkEnd w:id="4741"/>
      <w:bookmarkEnd w:id="4742"/>
      <w:bookmarkEnd w:id="4743"/>
      <w:bookmarkEnd w:id="4744"/>
      <w:bookmarkEnd w:id="4745"/>
      <w:bookmarkEnd w:id="4746"/>
      <w:bookmarkEnd w:id="4747"/>
      <w:bookmarkEnd w:id="4748"/>
      <w:bookmarkEnd w:id="4749"/>
      <w:bookmarkEnd w:id="4750"/>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6.05pt" o:ole="">
                  <v:imagedata r:id="rId86" o:title=""/>
                </v:shape>
                <o:OLEObject Type="Embed" ProgID="Equation.3" ShapeID="_x0000_i1061" DrawAspect="Content" ObjectID="_1687117583"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1pt;height:16.05pt" o:ole="">
                  <v:imagedata r:id="rId88" o:title=""/>
                </v:shape>
                <o:OLEObject Type="Embed" ProgID="Equation.3" ShapeID="_x0000_i1062" DrawAspect="Content" ObjectID="_1687117584"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1pt;height:16.05pt" o:ole="">
                  <v:imagedata r:id="rId88" o:title=""/>
                </v:shape>
                <o:OLEObject Type="Embed" ProgID="Equation.3" ShapeID="_x0000_i1063" DrawAspect="Content" ObjectID="_1687117585"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5pt;height:16.05pt" o:ole="">
            <v:imagedata r:id="rId91" o:title=""/>
          </v:shape>
          <o:OLEObject Type="Embed" ProgID="Equation.3" ShapeID="_x0000_i1064" DrawAspect="Content" ObjectID="_1687117586"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4751" w:name="_Toc21098187"/>
      <w:bookmarkStart w:id="4752" w:name="_Toc29765749"/>
      <w:bookmarkStart w:id="4753" w:name="_Toc37181231"/>
      <w:bookmarkStart w:id="4754" w:name="_Toc37181675"/>
      <w:bookmarkStart w:id="4755" w:name="_Toc37182119"/>
      <w:bookmarkStart w:id="4756" w:name="_Toc45882184"/>
      <w:bookmarkStart w:id="4757" w:name="_Toc52560417"/>
      <w:bookmarkStart w:id="4758" w:name="_Toc61114367"/>
      <w:bookmarkStart w:id="4759" w:name="_Toc67912872"/>
      <w:bookmarkStart w:id="4760" w:name="_Toc74903742"/>
      <w:bookmarkStart w:id="4761" w:name="_Toc76505116"/>
      <w:r w:rsidRPr="00A46FD9">
        <w:rPr>
          <w:rFonts w:eastAsia="MS Mincho"/>
        </w:rPr>
        <w:t>E.0A</w:t>
      </w:r>
      <w:r w:rsidRPr="00A46FD9">
        <w:rPr>
          <w:rFonts w:eastAsia="MS Mincho"/>
        </w:rPr>
        <w:tab/>
        <w:t>BC3 CS16/17 Test model description</w:t>
      </w:r>
      <w:bookmarkEnd w:id="4751"/>
      <w:bookmarkEnd w:id="4752"/>
      <w:bookmarkEnd w:id="4753"/>
      <w:bookmarkEnd w:id="4754"/>
      <w:bookmarkEnd w:id="4755"/>
      <w:bookmarkEnd w:id="4756"/>
      <w:bookmarkEnd w:id="4757"/>
      <w:bookmarkEnd w:id="4758"/>
      <w:bookmarkEnd w:id="4759"/>
      <w:bookmarkEnd w:id="4760"/>
      <w:bookmarkEnd w:id="476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4762" w:name="_Toc21098188"/>
      <w:bookmarkStart w:id="4763" w:name="_Toc29765750"/>
      <w:bookmarkStart w:id="4764" w:name="_Toc37181232"/>
      <w:bookmarkStart w:id="4765" w:name="_Toc37181676"/>
      <w:bookmarkStart w:id="4766" w:name="_Toc37182120"/>
      <w:bookmarkStart w:id="4767" w:name="_Toc45882185"/>
      <w:bookmarkStart w:id="4768" w:name="_Toc52560418"/>
      <w:bookmarkStart w:id="4769" w:name="_Toc61114368"/>
      <w:bookmarkStart w:id="4770" w:name="_Toc67912873"/>
      <w:bookmarkStart w:id="4771" w:name="_Toc74903743"/>
      <w:bookmarkStart w:id="4772" w:name="_Toc7650511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4762"/>
      <w:bookmarkEnd w:id="4763"/>
      <w:bookmarkEnd w:id="4764"/>
      <w:bookmarkEnd w:id="4765"/>
      <w:bookmarkEnd w:id="4766"/>
      <w:bookmarkEnd w:id="4767"/>
      <w:bookmarkEnd w:id="4768"/>
      <w:bookmarkEnd w:id="4769"/>
      <w:bookmarkEnd w:id="4770"/>
      <w:bookmarkEnd w:id="4771"/>
      <w:bookmarkEnd w:id="4772"/>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4773" w:name="_Toc21098189"/>
      <w:bookmarkStart w:id="4774" w:name="_Toc29765751"/>
      <w:bookmarkStart w:id="4775" w:name="_Toc37181233"/>
      <w:bookmarkStart w:id="4776" w:name="_Toc37181677"/>
      <w:bookmarkStart w:id="4777" w:name="_Toc37182121"/>
      <w:bookmarkStart w:id="4778" w:name="_Toc45882186"/>
      <w:bookmarkStart w:id="4779" w:name="_Toc52560419"/>
      <w:bookmarkStart w:id="4780" w:name="_Toc61114369"/>
      <w:bookmarkStart w:id="4781" w:name="_Toc67912874"/>
      <w:bookmarkStart w:id="4782" w:name="_Toc74903744"/>
      <w:bookmarkStart w:id="4783" w:name="_Toc7650511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4773"/>
      <w:bookmarkEnd w:id="4774"/>
      <w:bookmarkEnd w:id="4775"/>
      <w:bookmarkEnd w:id="4776"/>
      <w:bookmarkEnd w:id="4777"/>
      <w:bookmarkEnd w:id="4778"/>
      <w:bookmarkEnd w:id="4779"/>
      <w:bookmarkEnd w:id="4780"/>
      <w:bookmarkEnd w:id="4781"/>
      <w:bookmarkEnd w:id="4782"/>
      <w:bookmarkEnd w:id="4783"/>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4784" w:name="_Toc21098190"/>
      <w:bookmarkStart w:id="4785" w:name="_Toc29765752"/>
      <w:bookmarkStart w:id="4786" w:name="_Toc37181234"/>
      <w:bookmarkStart w:id="4787" w:name="_Toc37181678"/>
      <w:bookmarkStart w:id="4788" w:name="_Toc37182122"/>
      <w:bookmarkStart w:id="4789" w:name="_Toc45882187"/>
      <w:bookmarkStart w:id="4790" w:name="_Toc52560420"/>
      <w:bookmarkStart w:id="4791" w:name="_Toc61114370"/>
      <w:bookmarkStart w:id="4792" w:name="_Toc67912875"/>
      <w:bookmarkStart w:id="4793" w:name="_Toc74903745"/>
      <w:bookmarkStart w:id="4794" w:name="_Toc76505119"/>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4784"/>
      <w:bookmarkEnd w:id="4785"/>
      <w:bookmarkEnd w:id="4786"/>
      <w:bookmarkEnd w:id="4787"/>
      <w:bookmarkEnd w:id="4788"/>
      <w:bookmarkEnd w:id="4789"/>
      <w:bookmarkEnd w:id="4790"/>
      <w:bookmarkEnd w:id="4791"/>
      <w:bookmarkEnd w:id="4792"/>
      <w:bookmarkEnd w:id="4793"/>
      <w:bookmarkEnd w:id="4794"/>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4795" w:name="_Toc21098191"/>
      <w:bookmarkStart w:id="4796" w:name="_Toc29765753"/>
      <w:bookmarkStart w:id="4797" w:name="_Toc37181235"/>
      <w:bookmarkStart w:id="4798" w:name="_Toc37181679"/>
      <w:bookmarkStart w:id="4799" w:name="_Toc37182123"/>
      <w:bookmarkStart w:id="4800" w:name="_Toc45882188"/>
      <w:bookmarkStart w:id="4801" w:name="_Toc52560421"/>
      <w:bookmarkStart w:id="4802" w:name="_Toc61114371"/>
      <w:bookmarkStart w:id="4803" w:name="_Toc67912876"/>
      <w:bookmarkStart w:id="4804" w:name="_Toc74903746"/>
      <w:bookmarkStart w:id="4805" w:name="_Toc7650512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4795"/>
      <w:bookmarkEnd w:id="4796"/>
      <w:bookmarkEnd w:id="4797"/>
      <w:bookmarkEnd w:id="4798"/>
      <w:bookmarkEnd w:id="4799"/>
      <w:bookmarkEnd w:id="4800"/>
      <w:bookmarkEnd w:id="4801"/>
      <w:bookmarkEnd w:id="4802"/>
      <w:bookmarkEnd w:id="4803"/>
      <w:bookmarkEnd w:id="4804"/>
      <w:bookmarkEnd w:id="4805"/>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4806" w:name="_Toc21098192"/>
      <w:bookmarkStart w:id="4807" w:name="_Toc29765754"/>
      <w:bookmarkStart w:id="4808" w:name="_Toc37181236"/>
      <w:bookmarkStart w:id="4809" w:name="_Toc37181680"/>
      <w:bookmarkStart w:id="4810" w:name="_Toc37182124"/>
      <w:bookmarkStart w:id="4811" w:name="_Toc45882189"/>
      <w:bookmarkStart w:id="4812" w:name="_Toc52560422"/>
      <w:bookmarkStart w:id="4813" w:name="_Toc61114372"/>
      <w:bookmarkStart w:id="4814" w:name="_Toc67912877"/>
      <w:bookmarkStart w:id="4815" w:name="_Toc74903747"/>
      <w:bookmarkStart w:id="4816" w:name="_Toc7650512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4806"/>
      <w:bookmarkEnd w:id="4807"/>
      <w:bookmarkEnd w:id="4808"/>
      <w:bookmarkEnd w:id="4809"/>
      <w:bookmarkEnd w:id="4810"/>
      <w:bookmarkEnd w:id="4811"/>
      <w:bookmarkEnd w:id="4812"/>
      <w:bookmarkEnd w:id="4813"/>
      <w:bookmarkEnd w:id="4814"/>
      <w:bookmarkEnd w:id="4815"/>
      <w:bookmarkEnd w:id="4816"/>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4817" w:name="_Toc21098193"/>
      <w:bookmarkStart w:id="4818" w:name="_Toc29765755"/>
      <w:bookmarkStart w:id="4819" w:name="_Toc37181237"/>
      <w:bookmarkStart w:id="4820" w:name="_Toc37181681"/>
      <w:bookmarkStart w:id="4821" w:name="_Toc37182125"/>
      <w:bookmarkStart w:id="4822" w:name="_Toc45882190"/>
      <w:bookmarkStart w:id="4823" w:name="_Toc52560423"/>
      <w:bookmarkStart w:id="4824" w:name="_Toc61114373"/>
      <w:bookmarkStart w:id="4825" w:name="_Toc67912878"/>
      <w:bookmarkStart w:id="4826" w:name="_Toc74903748"/>
      <w:bookmarkStart w:id="4827" w:name="_Toc7650512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4817"/>
      <w:bookmarkEnd w:id="4818"/>
      <w:bookmarkEnd w:id="4819"/>
      <w:bookmarkEnd w:id="4820"/>
      <w:bookmarkEnd w:id="4821"/>
      <w:bookmarkEnd w:id="4822"/>
      <w:bookmarkEnd w:id="4823"/>
      <w:bookmarkEnd w:id="4824"/>
      <w:bookmarkEnd w:id="4825"/>
      <w:bookmarkEnd w:id="4826"/>
      <w:bookmarkEnd w:id="4827"/>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4828" w:name="_Toc21098194"/>
      <w:bookmarkStart w:id="4829" w:name="_Toc29765756"/>
      <w:bookmarkStart w:id="4830" w:name="_Toc37181238"/>
      <w:bookmarkStart w:id="4831" w:name="_Toc37181682"/>
      <w:bookmarkStart w:id="4832" w:name="_Toc37182126"/>
      <w:bookmarkStart w:id="4833" w:name="_Toc45882191"/>
      <w:bookmarkStart w:id="4834" w:name="_Toc52560424"/>
      <w:bookmarkStart w:id="4835" w:name="_Toc61114374"/>
      <w:bookmarkStart w:id="4836" w:name="_Toc67912879"/>
      <w:bookmarkStart w:id="4837" w:name="_Toc74903749"/>
      <w:bookmarkStart w:id="4838" w:name="_Toc7650512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4828"/>
      <w:bookmarkEnd w:id="4829"/>
      <w:bookmarkEnd w:id="4830"/>
      <w:bookmarkEnd w:id="4831"/>
      <w:bookmarkEnd w:id="4832"/>
      <w:bookmarkEnd w:id="4833"/>
      <w:bookmarkEnd w:id="4834"/>
      <w:bookmarkEnd w:id="4835"/>
      <w:bookmarkEnd w:id="4836"/>
      <w:bookmarkEnd w:id="4837"/>
      <w:bookmarkEnd w:id="4838"/>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4839" w:name="_Toc21098195"/>
      <w:bookmarkStart w:id="4840" w:name="_Toc29765757"/>
      <w:bookmarkStart w:id="4841" w:name="_Toc37181239"/>
      <w:bookmarkStart w:id="4842" w:name="_Toc37181683"/>
      <w:bookmarkStart w:id="4843" w:name="_Toc37182127"/>
      <w:bookmarkStart w:id="4844" w:name="_Toc45882192"/>
      <w:bookmarkStart w:id="4845" w:name="_Toc52560425"/>
      <w:bookmarkStart w:id="4846" w:name="_Toc61114375"/>
      <w:bookmarkStart w:id="4847" w:name="_Toc67912880"/>
      <w:bookmarkStart w:id="4848" w:name="_Toc74903750"/>
      <w:bookmarkStart w:id="4849" w:name="_Toc7650512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4839"/>
      <w:bookmarkEnd w:id="4840"/>
      <w:bookmarkEnd w:id="4841"/>
      <w:bookmarkEnd w:id="4842"/>
      <w:bookmarkEnd w:id="4843"/>
      <w:bookmarkEnd w:id="4844"/>
      <w:bookmarkEnd w:id="4845"/>
      <w:bookmarkEnd w:id="4846"/>
      <w:bookmarkEnd w:id="4847"/>
      <w:bookmarkEnd w:id="4848"/>
      <w:bookmarkEnd w:id="4849"/>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4850" w:name="_Toc21098196"/>
      <w:bookmarkStart w:id="4851" w:name="_Toc29765758"/>
      <w:bookmarkStart w:id="4852" w:name="_Toc37181240"/>
      <w:bookmarkStart w:id="4853" w:name="_Toc37181684"/>
      <w:bookmarkStart w:id="4854" w:name="_Toc37182128"/>
      <w:bookmarkStart w:id="4855" w:name="_Toc45882193"/>
      <w:bookmarkStart w:id="4856" w:name="_Toc52560426"/>
      <w:bookmarkStart w:id="4857" w:name="_Toc61114376"/>
      <w:bookmarkStart w:id="4858" w:name="_Toc67912881"/>
      <w:bookmarkStart w:id="4859" w:name="_Toc74903751"/>
      <w:bookmarkStart w:id="4860" w:name="_Toc7650512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4850"/>
      <w:bookmarkEnd w:id="4851"/>
      <w:bookmarkEnd w:id="4852"/>
      <w:bookmarkEnd w:id="4853"/>
      <w:bookmarkEnd w:id="4854"/>
      <w:bookmarkEnd w:id="4855"/>
      <w:bookmarkEnd w:id="4856"/>
      <w:bookmarkEnd w:id="4857"/>
      <w:bookmarkEnd w:id="4858"/>
      <w:bookmarkEnd w:id="4859"/>
      <w:bookmarkEnd w:id="4860"/>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4861" w:name="_Toc21098197"/>
      <w:bookmarkStart w:id="4862" w:name="_Toc29765759"/>
      <w:bookmarkStart w:id="4863" w:name="_Toc37181241"/>
      <w:bookmarkStart w:id="4864" w:name="_Toc37181685"/>
      <w:bookmarkStart w:id="4865" w:name="_Toc37182129"/>
      <w:bookmarkStart w:id="4866" w:name="_Toc45882194"/>
      <w:bookmarkStart w:id="4867" w:name="_Toc52560427"/>
      <w:bookmarkStart w:id="4868" w:name="_Toc61114377"/>
      <w:bookmarkStart w:id="4869" w:name="_Toc67912882"/>
      <w:bookmarkStart w:id="4870" w:name="_Toc74903752"/>
      <w:bookmarkStart w:id="4871" w:name="_Toc7650512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4861"/>
      <w:bookmarkEnd w:id="4862"/>
      <w:bookmarkEnd w:id="4863"/>
      <w:bookmarkEnd w:id="4864"/>
      <w:bookmarkEnd w:id="4865"/>
      <w:bookmarkEnd w:id="4866"/>
      <w:bookmarkEnd w:id="4867"/>
      <w:bookmarkEnd w:id="4868"/>
      <w:bookmarkEnd w:id="4869"/>
      <w:bookmarkEnd w:id="4870"/>
      <w:bookmarkEnd w:id="4871"/>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4872" w:name="_Toc21098198"/>
      <w:bookmarkStart w:id="4873" w:name="_Toc29765760"/>
      <w:bookmarkStart w:id="4874" w:name="_Toc37181242"/>
      <w:bookmarkStart w:id="4875" w:name="_Toc37181686"/>
      <w:bookmarkStart w:id="4876" w:name="_Toc37182130"/>
      <w:bookmarkStart w:id="4877" w:name="_Toc45882195"/>
      <w:bookmarkStart w:id="4878" w:name="_Toc52560428"/>
      <w:bookmarkStart w:id="4879" w:name="_Toc61114378"/>
      <w:bookmarkStart w:id="4880" w:name="_Toc67912883"/>
      <w:bookmarkStart w:id="4881" w:name="_Toc74903753"/>
      <w:bookmarkStart w:id="4882" w:name="_Toc76505127"/>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4872"/>
      <w:bookmarkEnd w:id="4873"/>
      <w:bookmarkEnd w:id="4874"/>
      <w:bookmarkEnd w:id="4875"/>
      <w:bookmarkEnd w:id="4876"/>
      <w:bookmarkEnd w:id="4877"/>
      <w:bookmarkEnd w:id="4878"/>
      <w:bookmarkEnd w:id="4879"/>
      <w:bookmarkEnd w:id="4880"/>
      <w:bookmarkEnd w:id="4881"/>
      <w:bookmarkEnd w:id="4882"/>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4883" w:name="_Toc21098199"/>
      <w:bookmarkStart w:id="4884" w:name="_Toc29765761"/>
      <w:bookmarkStart w:id="4885" w:name="_Toc37181243"/>
      <w:bookmarkStart w:id="4886" w:name="_Toc37181687"/>
      <w:bookmarkStart w:id="4887" w:name="_Toc37182131"/>
      <w:bookmarkStart w:id="4888" w:name="_Toc45882196"/>
      <w:bookmarkStart w:id="4889" w:name="_Toc52560429"/>
      <w:bookmarkStart w:id="4890" w:name="_Toc61114379"/>
      <w:bookmarkStart w:id="4891" w:name="_Toc67912884"/>
      <w:bookmarkStart w:id="4892" w:name="_Toc74903754"/>
      <w:bookmarkStart w:id="4893" w:name="_Toc7650512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4883"/>
      <w:bookmarkEnd w:id="4884"/>
      <w:bookmarkEnd w:id="4885"/>
      <w:bookmarkEnd w:id="4886"/>
      <w:bookmarkEnd w:id="4887"/>
      <w:bookmarkEnd w:id="4888"/>
      <w:bookmarkEnd w:id="4889"/>
      <w:bookmarkEnd w:id="4890"/>
      <w:bookmarkEnd w:id="4891"/>
      <w:bookmarkEnd w:id="4892"/>
      <w:bookmarkEnd w:id="4893"/>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4894" w:name="_Toc21098200"/>
      <w:bookmarkStart w:id="4895" w:name="_Toc29765762"/>
      <w:bookmarkStart w:id="4896" w:name="_Toc37181244"/>
      <w:bookmarkStart w:id="4897" w:name="_Toc37181688"/>
      <w:bookmarkStart w:id="4898" w:name="_Toc37182132"/>
      <w:bookmarkStart w:id="4899" w:name="_Toc45882197"/>
      <w:bookmarkStart w:id="4900" w:name="_Toc52560430"/>
      <w:bookmarkStart w:id="4901" w:name="_Toc61114380"/>
      <w:bookmarkStart w:id="4902" w:name="_Toc67912885"/>
      <w:bookmarkStart w:id="4903" w:name="_Toc74903755"/>
      <w:bookmarkStart w:id="4904" w:name="_Toc7650512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4894"/>
      <w:bookmarkEnd w:id="4895"/>
      <w:bookmarkEnd w:id="4896"/>
      <w:bookmarkEnd w:id="4897"/>
      <w:bookmarkEnd w:id="4898"/>
      <w:bookmarkEnd w:id="4899"/>
      <w:bookmarkEnd w:id="4900"/>
      <w:bookmarkEnd w:id="4901"/>
      <w:bookmarkEnd w:id="4902"/>
      <w:bookmarkEnd w:id="4903"/>
      <w:bookmarkEnd w:id="4904"/>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4905" w:name="_Toc21098201"/>
      <w:bookmarkStart w:id="4906" w:name="_Toc29765763"/>
      <w:bookmarkStart w:id="4907" w:name="_Toc37181245"/>
      <w:bookmarkStart w:id="4908" w:name="_Toc37181689"/>
      <w:bookmarkStart w:id="4909" w:name="_Toc37182133"/>
      <w:bookmarkStart w:id="4910" w:name="_Toc45882198"/>
      <w:bookmarkStart w:id="4911" w:name="_Toc52560431"/>
      <w:bookmarkStart w:id="4912" w:name="_Toc61114381"/>
      <w:bookmarkStart w:id="4913" w:name="_Toc67912886"/>
      <w:bookmarkStart w:id="4914" w:name="_Toc74903756"/>
      <w:bookmarkStart w:id="4915" w:name="_Toc7650513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4905"/>
      <w:bookmarkEnd w:id="4906"/>
      <w:bookmarkEnd w:id="4907"/>
      <w:bookmarkEnd w:id="4908"/>
      <w:bookmarkEnd w:id="4909"/>
      <w:bookmarkEnd w:id="4910"/>
      <w:bookmarkEnd w:id="4911"/>
      <w:bookmarkEnd w:id="4912"/>
      <w:bookmarkEnd w:id="4913"/>
      <w:bookmarkEnd w:id="4914"/>
      <w:bookmarkEnd w:id="4915"/>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4916" w:name="_Toc21098202"/>
      <w:bookmarkStart w:id="4917" w:name="_Toc29765764"/>
      <w:bookmarkStart w:id="4918" w:name="_Toc37181246"/>
      <w:bookmarkStart w:id="4919" w:name="_Toc37181690"/>
      <w:bookmarkStart w:id="4920" w:name="_Toc37182134"/>
      <w:bookmarkStart w:id="4921" w:name="_Toc45882199"/>
      <w:bookmarkStart w:id="4922" w:name="_Toc52560432"/>
      <w:bookmarkStart w:id="4923" w:name="_Toc61114382"/>
      <w:bookmarkStart w:id="4924" w:name="_Toc67912887"/>
      <w:bookmarkStart w:id="4925" w:name="_Toc74903757"/>
      <w:bookmarkStart w:id="4926" w:name="_Toc7650513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4916"/>
      <w:bookmarkEnd w:id="4917"/>
      <w:bookmarkEnd w:id="4918"/>
      <w:bookmarkEnd w:id="4919"/>
      <w:bookmarkEnd w:id="4920"/>
      <w:bookmarkEnd w:id="4921"/>
      <w:bookmarkEnd w:id="4922"/>
      <w:bookmarkEnd w:id="4923"/>
      <w:bookmarkEnd w:id="4924"/>
      <w:bookmarkEnd w:id="4925"/>
      <w:bookmarkEnd w:id="4926"/>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4927" w:name="_Toc21098203"/>
      <w:bookmarkStart w:id="4928" w:name="_Toc29765765"/>
      <w:bookmarkStart w:id="4929" w:name="_Toc37181247"/>
      <w:bookmarkStart w:id="4930" w:name="_Toc37181691"/>
      <w:bookmarkStart w:id="4931" w:name="_Toc37182135"/>
      <w:bookmarkStart w:id="4932" w:name="_Toc45882200"/>
      <w:bookmarkStart w:id="4933" w:name="_Toc52560433"/>
      <w:bookmarkStart w:id="4934" w:name="_Toc61114383"/>
      <w:bookmarkStart w:id="4935" w:name="_Toc67912888"/>
      <w:bookmarkStart w:id="4936" w:name="_Toc74903758"/>
      <w:bookmarkStart w:id="4937" w:name="_Toc7650513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4927"/>
      <w:bookmarkEnd w:id="4928"/>
      <w:bookmarkEnd w:id="4929"/>
      <w:bookmarkEnd w:id="4930"/>
      <w:bookmarkEnd w:id="4931"/>
      <w:bookmarkEnd w:id="4932"/>
      <w:bookmarkEnd w:id="4933"/>
      <w:bookmarkEnd w:id="4934"/>
      <w:bookmarkEnd w:id="4935"/>
      <w:bookmarkEnd w:id="4936"/>
      <w:bookmarkEnd w:id="493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4938" w:name="_Toc21098204"/>
      <w:bookmarkStart w:id="4939" w:name="_Toc29765766"/>
      <w:bookmarkStart w:id="4940" w:name="_Toc37181248"/>
      <w:bookmarkStart w:id="4941" w:name="_Toc37181692"/>
      <w:bookmarkStart w:id="4942" w:name="_Toc37182136"/>
      <w:bookmarkStart w:id="4943" w:name="_Toc45882201"/>
      <w:bookmarkStart w:id="4944" w:name="_Toc52560434"/>
      <w:bookmarkStart w:id="4945" w:name="_Toc61114384"/>
      <w:bookmarkStart w:id="4946" w:name="_Toc67912889"/>
      <w:bookmarkStart w:id="4947" w:name="_Toc74903759"/>
      <w:bookmarkStart w:id="4948" w:name="_Toc7650513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4938"/>
      <w:bookmarkEnd w:id="4939"/>
      <w:bookmarkEnd w:id="4940"/>
      <w:bookmarkEnd w:id="4941"/>
      <w:bookmarkEnd w:id="4942"/>
      <w:bookmarkEnd w:id="4943"/>
      <w:bookmarkEnd w:id="4944"/>
      <w:bookmarkEnd w:id="4945"/>
      <w:bookmarkEnd w:id="4946"/>
      <w:bookmarkEnd w:id="4947"/>
      <w:bookmarkEnd w:id="4948"/>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4949" w:name="_Toc21098205"/>
      <w:bookmarkStart w:id="4950" w:name="_Toc29765767"/>
      <w:bookmarkStart w:id="4951" w:name="_Toc37181249"/>
      <w:bookmarkStart w:id="4952" w:name="_Toc37181693"/>
      <w:bookmarkStart w:id="4953" w:name="_Toc37182137"/>
      <w:bookmarkStart w:id="4954" w:name="_Toc45882202"/>
      <w:bookmarkStart w:id="4955" w:name="_Toc52560435"/>
      <w:bookmarkStart w:id="4956" w:name="_Toc61114385"/>
      <w:bookmarkStart w:id="4957" w:name="_Toc67912890"/>
      <w:bookmarkStart w:id="4958" w:name="_Toc74903760"/>
      <w:bookmarkStart w:id="4959" w:name="_Toc7650513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4949"/>
      <w:bookmarkEnd w:id="4950"/>
      <w:bookmarkEnd w:id="4951"/>
      <w:bookmarkEnd w:id="4952"/>
      <w:bookmarkEnd w:id="4953"/>
      <w:bookmarkEnd w:id="4954"/>
      <w:bookmarkEnd w:id="4955"/>
      <w:bookmarkEnd w:id="4956"/>
      <w:bookmarkEnd w:id="4957"/>
      <w:bookmarkEnd w:id="4958"/>
      <w:bookmarkEnd w:id="4959"/>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4960" w:name="_Toc21098206"/>
      <w:bookmarkStart w:id="4961" w:name="_Toc29765768"/>
      <w:bookmarkStart w:id="4962" w:name="_Toc37181250"/>
      <w:bookmarkStart w:id="4963" w:name="_Toc37181694"/>
      <w:bookmarkStart w:id="4964" w:name="_Toc37182138"/>
      <w:bookmarkStart w:id="4965" w:name="_Toc45882203"/>
      <w:bookmarkStart w:id="4966" w:name="_Toc52560436"/>
      <w:bookmarkStart w:id="4967" w:name="_Toc61114386"/>
      <w:bookmarkStart w:id="4968" w:name="_Toc67912891"/>
      <w:bookmarkStart w:id="4969" w:name="_Toc74903761"/>
      <w:bookmarkStart w:id="4970" w:name="_Toc76505135"/>
      <w:r w:rsidRPr="00A46FD9">
        <w:lastRenderedPageBreak/>
        <w:t>Annex F (informative):</w:t>
      </w:r>
      <w:r w:rsidRPr="00A46FD9">
        <w:br/>
        <w:t>Change history</w:t>
      </w:r>
      <w:bookmarkEnd w:id="4960"/>
      <w:bookmarkEnd w:id="4961"/>
      <w:bookmarkEnd w:id="4962"/>
      <w:bookmarkEnd w:id="4963"/>
      <w:bookmarkEnd w:id="4964"/>
      <w:bookmarkEnd w:id="4965"/>
      <w:bookmarkEnd w:id="4966"/>
      <w:bookmarkEnd w:id="4967"/>
      <w:bookmarkEnd w:id="4968"/>
      <w:bookmarkEnd w:id="4969"/>
      <w:bookmarkEnd w:id="497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4971" w:name="OLE_LINK1"/>
            <w:bookmarkStart w:id="4972" w:name="OLE_LINK2"/>
            <w:r w:rsidRPr="00A46FD9">
              <w:rPr>
                <w:rFonts w:cs="Arial"/>
                <w:sz w:val="16"/>
                <w:szCs w:val="16"/>
              </w:rPr>
              <w:t>Agreed Text Proposals in RAN4#53:</w:t>
            </w:r>
          </w:p>
          <w:bookmarkEnd w:id="4971"/>
          <w:bookmarkEnd w:id="4972"/>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D218AD" w:rsidRDefault="00D218AD">
      <w:r>
        <w:separator/>
      </w:r>
    </w:p>
  </w:endnote>
  <w:endnote w:type="continuationSeparator" w:id="0">
    <w:p w14:paraId="19C9AD74" w14:textId="77777777" w:rsidR="00D218AD" w:rsidRDefault="00D2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D218AD" w:rsidRDefault="00D218AD">
      <w:r>
        <w:separator/>
      </w:r>
    </w:p>
  </w:footnote>
  <w:footnote w:type="continuationSeparator" w:id="0">
    <w:p w14:paraId="1327638B" w14:textId="77777777" w:rsidR="00D218AD" w:rsidRDefault="00D21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6FD3D03E"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595">
      <w:rPr>
        <w:rFonts w:ascii="Arial" w:hAnsi="Arial" w:cs="Arial"/>
        <w:b/>
        <w:noProof/>
        <w:sz w:val="18"/>
        <w:szCs w:val="18"/>
      </w:rPr>
      <w:t>3GPP TS 37.141 V16.10.0 (2021-06)</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ACEF4C7"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595">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279E5"/>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D3578"/>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B10D4"/>
    <w:rsid w:val="006B30D0"/>
    <w:rsid w:val="006C3D95"/>
    <w:rsid w:val="006D3A22"/>
    <w:rsid w:val="006E5C86"/>
    <w:rsid w:val="006F5C1D"/>
    <w:rsid w:val="00701116"/>
    <w:rsid w:val="007032DE"/>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6474"/>
    <w:rsid w:val="00861BAF"/>
    <w:rsid w:val="00866F04"/>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80F1D"/>
    <w:rsid w:val="00C93F40"/>
    <w:rsid w:val="00CA3D0C"/>
    <w:rsid w:val="00CA7A3E"/>
    <w:rsid w:val="00CC1D97"/>
    <w:rsid w:val="00CC7951"/>
    <w:rsid w:val="00D218AD"/>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C309B"/>
    <w:rsid w:val="00DC4DA2"/>
    <w:rsid w:val="00DC6486"/>
    <w:rsid w:val="00DD0AC3"/>
    <w:rsid w:val="00DD1E5F"/>
    <w:rsid w:val="00DD4C17"/>
    <w:rsid w:val="00DD74A5"/>
    <w:rsid w:val="00DF2B1F"/>
    <w:rsid w:val="00DF46E6"/>
    <w:rsid w:val="00DF62CD"/>
    <w:rsid w:val="00E16509"/>
    <w:rsid w:val="00E44582"/>
    <w:rsid w:val="00E7764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41"/>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246</Pages>
  <Words>90493</Words>
  <Characters>515811</Characters>
  <Application>Microsoft Office Word</Application>
  <DocSecurity>0</DocSecurity>
  <Lines>4298</Lines>
  <Paragraphs>1210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2021-04-08T08:57:00Z</dcterms:created>
  <dcterms:modified xsi:type="dcterms:W3CDTF">2021-07-06T20:59:00Z</dcterms:modified>
</cp:coreProperties>
</file>