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24DBA633"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F95530">
              <w:t>8</w:t>
            </w:r>
            <w:r w:rsidR="001955B1">
              <w:t>.</w:t>
            </w:r>
            <w:r w:rsidR="000564BD">
              <w:rPr>
                <w:rFonts w:hint="eastAsia"/>
                <w:lang w:eastAsia="zh-CN"/>
              </w:rPr>
              <w:t>2</w:t>
            </w:r>
            <w:r w:rsidR="001955B1">
              <w:t>.0</w:t>
            </w:r>
            <w:r w:rsidRPr="00DC0757">
              <w:t xml:space="preserve"> </w:t>
            </w:r>
            <w:r w:rsidRPr="00DC0757">
              <w:rPr>
                <w:sz w:val="32"/>
              </w:rPr>
              <w:t>(</w:t>
            </w:r>
            <w:r w:rsidR="000564BD">
              <w:rPr>
                <w:sz w:val="32"/>
              </w:rPr>
              <w:t>202</w:t>
            </w:r>
            <w:r w:rsidR="000564BD">
              <w:rPr>
                <w:rFonts w:hint="eastAsia"/>
                <w:sz w:val="32"/>
                <w:lang w:eastAsia="zh-CN"/>
              </w:rPr>
              <w:t>5</w:t>
            </w:r>
            <w:r w:rsidR="001955B1">
              <w:rPr>
                <w:sz w:val="32"/>
              </w:rPr>
              <w:t>-</w:t>
            </w:r>
            <w:r w:rsidR="000564BD">
              <w:rPr>
                <w:rFonts w:hint="eastAsia"/>
                <w:sz w:val="32"/>
                <w:lang w:eastAsia="zh-CN"/>
              </w:rPr>
              <w:t>12</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4FB8F305"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F95530">
              <w:rPr>
                <w:rStyle w:val="ZGSM"/>
              </w:rPr>
              <w:t>8</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bookmarkStart w:id="4" w:name="_MON_1684549432"/>
      <w:bookmarkEnd w:id="4"/>
      <w:tr w:rsidR="00D57972" w:rsidRPr="00DC0757" w14:paraId="7C111B2B" w14:textId="77777777" w:rsidTr="005E4BB2">
        <w:trPr>
          <w:trHeight w:hRule="exact" w:val="1531"/>
        </w:trPr>
        <w:tc>
          <w:tcPr>
            <w:tcW w:w="4883" w:type="dxa"/>
            <w:shd w:val="clear" w:color="auto" w:fill="auto"/>
          </w:tcPr>
          <w:p w14:paraId="7C111B29" w14:textId="16F9A910" w:rsidR="00D57972" w:rsidRPr="00DC0757" w:rsidRDefault="00F95530">
            <w:r>
              <w:object w:dxaOrig="2026" w:dyaOrig="1251" w14:anchorId="08C8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6986708" r:id="rId10"/>
              </w:object>
            </w:r>
          </w:p>
        </w:tc>
        <w:tc>
          <w:tcPr>
            <w:tcW w:w="5540" w:type="dxa"/>
            <w:shd w:val="clear" w:color="auto" w:fill="auto"/>
          </w:tcPr>
          <w:p w14:paraId="7C111B2A" w14:textId="6E229821" w:rsidR="00D57972" w:rsidRPr="00DC0757" w:rsidRDefault="001F6B20" w:rsidP="00133525">
            <w:pPr>
              <w:jc w:val="right"/>
            </w:pPr>
            <w:bookmarkStart w:id="5"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5"/>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6"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6"/>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244E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7"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8"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0564BD" w:rsidRDefault="00E16509" w:rsidP="00133525">
            <w:pPr>
              <w:pStyle w:val="FP"/>
              <w:ind w:left="2835" w:right="2835"/>
              <w:jc w:val="center"/>
              <w:rPr>
                <w:rFonts w:ascii="Arial" w:hAnsi="Arial"/>
                <w:sz w:val="18"/>
                <w:lang w:val="fr-FR"/>
              </w:rPr>
            </w:pPr>
            <w:r w:rsidRPr="000564BD">
              <w:rPr>
                <w:rFonts w:ascii="Arial" w:hAnsi="Arial"/>
                <w:sz w:val="18"/>
                <w:lang w:val="fr-FR"/>
              </w:rPr>
              <w:t>650 Route des Lucioles - Sophia Antipolis</w:t>
            </w:r>
          </w:p>
          <w:p w14:paraId="7C111B3A" w14:textId="77777777" w:rsidR="00E16509" w:rsidRPr="000564BD" w:rsidRDefault="00E16509" w:rsidP="00133525">
            <w:pPr>
              <w:pStyle w:val="FP"/>
              <w:ind w:left="2835" w:right="2835"/>
              <w:jc w:val="center"/>
              <w:rPr>
                <w:rFonts w:ascii="Arial" w:hAnsi="Arial"/>
                <w:sz w:val="18"/>
                <w:lang w:val="fr-FR"/>
              </w:rPr>
            </w:pPr>
            <w:r w:rsidRPr="000564BD">
              <w:rPr>
                <w:rFonts w:ascii="Arial" w:hAnsi="Arial"/>
                <w:sz w:val="18"/>
                <w:lang w:val="fr-FR"/>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8"/>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9"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39F151E5"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B25D07">
              <w:rPr>
                <w:noProof/>
                <w:sz w:val="18"/>
              </w:rPr>
              <w:t>202</w:t>
            </w:r>
            <w:r w:rsidR="00B25D07">
              <w:rPr>
                <w:rFonts w:hint="eastAsia"/>
                <w:noProof/>
                <w:sz w:val="18"/>
                <w:lang w:eastAsia="zh-CN"/>
              </w:rPr>
              <w:t>5</w:t>
            </w:r>
            <w:r w:rsidRPr="00DC0757">
              <w:rPr>
                <w:noProof/>
                <w:sz w:val="18"/>
              </w:rPr>
              <w:t>, 3GPP Organizational Partners (ARIB, ATIS, CCSA, ETSI, TSDSI, TTA, TTC).</w:t>
            </w:r>
            <w:bookmarkStart w:id="10" w:name="copyrightaddon"/>
            <w:bookmarkEnd w:id="10"/>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9"/>
          </w:p>
          <w:p w14:paraId="7C111B49" w14:textId="77777777" w:rsidR="00E16509" w:rsidRPr="00DC0757" w:rsidRDefault="00E16509" w:rsidP="00133525"/>
        </w:tc>
      </w:tr>
      <w:bookmarkEnd w:id="7"/>
    </w:tbl>
    <w:p w14:paraId="7C111B4B" w14:textId="77777777" w:rsidR="00080512" w:rsidRPr="00DC0757" w:rsidRDefault="00080512">
      <w:pPr>
        <w:pStyle w:val="TT"/>
      </w:pPr>
      <w:r w:rsidRPr="00DC0757">
        <w:br w:type="page"/>
      </w:r>
      <w:bookmarkStart w:id="11" w:name="tableOfContents"/>
      <w:bookmarkEnd w:id="11"/>
      <w:r w:rsidRPr="00DC0757">
        <w:lastRenderedPageBreak/>
        <w:t>Contents</w:t>
      </w:r>
    </w:p>
    <w:p w14:paraId="2794D9CB" w14:textId="0995F158" w:rsidR="006D4DA5" w:rsidRDefault="006D4DA5">
      <w:pPr>
        <w:pStyle w:val="TOC1"/>
        <w:rPr>
          <w:rFonts w:asciiTheme="minorHAnsi" w:hAnsiTheme="minorHAnsi" w:cstheme="minorBidi"/>
          <w:kern w:val="2"/>
          <w:szCs w:val="22"/>
          <w:lang w:eastAsia="en-GB"/>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_Toc161846013 \h </w:instrText>
      </w:r>
      <w:r>
        <w:fldChar w:fldCharType="separate"/>
      </w:r>
      <w:r>
        <w:t>7</w:t>
      </w:r>
      <w:r>
        <w:fldChar w:fldCharType="end"/>
      </w:r>
    </w:p>
    <w:p w14:paraId="14741A4A" w14:textId="63FF1E9A" w:rsidR="006D4DA5" w:rsidRDefault="006D4DA5">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_Toc161846014 \h </w:instrText>
      </w:r>
      <w:r>
        <w:fldChar w:fldCharType="separate"/>
      </w:r>
      <w:r>
        <w:t>9</w:t>
      </w:r>
      <w:r>
        <w:fldChar w:fldCharType="end"/>
      </w:r>
    </w:p>
    <w:p w14:paraId="45213EAE" w14:textId="1BA0B4C2" w:rsidR="006D4DA5" w:rsidRDefault="006D4DA5">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_Toc161846015 \h </w:instrText>
      </w:r>
      <w:r>
        <w:fldChar w:fldCharType="separate"/>
      </w:r>
      <w:r>
        <w:t>9</w:t>
      </w:r>
      <w:r>
        <w:fldChar w:fldCharType="end"/>
      </w:r>
    </w:p>
    <w:p w14:paraId="276E8316" w14:textId="7FE4C6CB" w:rsidR="006D4DA5" w:rsidRDefault="006D4DA5">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_Toc161846016 \h </w:instrText>
      </w:r>
      <w:r>
        <w:fldChar w:fldCharType="separate"/>
      </w:r>
      <w:r>
        <w:t>11</w:t>
      </w:r>
      <w:r>
        <w:fldChar w:fldCharType="end"/>
      </w:r>
    </w:p>
    <w:p w14:paraId="55A7AFB8" w14:textId="24844FF4" w:rsidR="006D4DA5" w:rsidRDefault="006D4DA5">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_Toc161846017 \h </w:instrText>
      </w:r>
      <w:r>
        <w:fldChar w:fldCharType="separate"/>
      </w:r>
      <w:r>
        <w:t>11</w:t>
      </w:r>
      <w:r>
        <w:fldChar w:fldCharType="end"/>
      </w:r>
    </w:p>
    <w:p w14:paraId="1D0CFFAF" w14:textId="02E46EF0" w:rsidR="006D4DA5" w:rsidRDefault="006D4DA5">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_Toc161846018 \h </w:instrText>
      </w:r>
      <w:r>
        <w:fldChar w:fldCharType="separate"/>
      </w:r>
      <w:r>
        <w:t>14</w:t>
      </w:r>
      <w:r>
        <w:fldChar w:fldCharType="end"/>
      </w:r>
    </w:p>
    <w:p w14:paraId="16B9AE40" w14:textId="2347EE3C" w:rsidR="006D4DA5" w:rsidRDefault="006D4DA5">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_Toc161846019 \h </w:instrText>
      </w:r>
      <w:r>
        <w:fldChar w:fldCharType="separate"/>
      </w:r>
      <w:r>
        <w:t>14</w:t>
      </w:r>
      <w:r>
        <w:fldChar w:fldCharType="end"/>
      </w:r>
    </w:p>
    <w:p w14:paraId="6C5E8046" w14:textId="5C6D1569" w:rsidR="006D4DA5" w:rsidRDefault="006D4DA5">
      <w:pPr>
        <w:pStyle w:val="TOC1"/>
        <w:rPr>
          <w:rFonts w:asciiTheme="minorHAnsi" w:hAnsiTheme="minorHAnsi" w:cstheme="minorBidi"/>
          <w:kern w:val="2"/>
          <w:szCs w:val="22"/>
          <w:lang w:eastAsia="en-GB"/>
          <w14:ligatures w14:val="standardContextual"/>
        </w:rPr>
      </w:pPr>
      <w:r w:rsidRPr="00914C24">
        <w:rPr>
          <w:rFonts w:cs="v4.2.0"/>
        </w:rPr>
        <w:t>4</w:t>
      </w:r>
      <w:r>
        <w:rPr>
          <w:rFonts w:asciiTheme="minorHAnsi" w:hAnsiTheme="minorHAnsi" w:cstheme="minorBidi"/>
          <w:kern w:val="2"/>
          <w:szCs w:val="22"/>
          <w:lang w:eastAsia="en-GB"/>
          <w14:ligatures w14:val="standardContextual"/>
        </w:rPr>
        <w:tab/>
      </w:r>
      <w:r w:rsidRPr="00914C24">
        <w:rPr>
          <w:rFonts w:cs="v4.2.0"/>
        </w:rPr>
        <w:t>Test conditions</w:t>
      </w:r>
      <w:r>
        <w:tab/>
      </w:r>
      <w:r>
        <w:fldChar w:fldCharType="begin"/>
      </w:r>
      <w:r>
        <w:instrText xml:space="preserve"> PAGEREF _Toc161846020 \h </w:instrText>
      </w:r>
      <w:r>
        <w:fldChar w:fldCharType="separate"/>
      </w:r>
      <w:r>
        <w:t>15</w:t>
      </w:r>
      <w:r>
        <w:fldChar w:fldCharType="end"/>
      </w:r>
    </w:p>
    <w:p w14:paraId="006BF206" w14:textId="4D07667F" w:rsidR="006D4DA5" w:rsidRDefault="006D4DA5">
      <w:pPr>
        <w:pStyle w:val="TOC2"/>
        <w:rPr>
          <w:rFonts w:asciiTheme="minorHAnsi" w:hAnsiTheme="minorHAnsi" w:cstheme="minorBidi"/>
          <w:kern w:val="2"/>
          <w:sz w:val="22"/>
          <w:szCs w:val="22"/>
          <w:lang w:eastAsia="en-GB"/>
          <w14:ligatures w14:val="standardContextual"/>
        </w:rPr>
      </w:pPr>
      <w:r>
        <w:rPr>
          <w:lang w:eastAsia="en-GB"/>
        </w:rPr>
        <w:t>4.1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_Toc161846021 \h </w:instrText>
      </w:r>
      <w:r>
        <w:fldChar w:fldCharType="separate"/>
      </w:r>
      <w:r>
        <w:t>15</w:t>
      </w:r>
      <w:r>
        <w:fldChar w:fldCharType="end"/>
      </w:r>
    </w:p>
    <w:p w14:paraId="48307592" w14:textId="3B2731BA" w:rsidR="006D4DA5" w:rsidRDefault="006D4DA5">
      <w:pPr>
        <w:pStyle w:val="TOC2"/>
        <w:rPr>
          <w:rFonts w:asciiTheme="minorHAnsi" w:hAnsiTheme="minorHAnsi" w:cstheme="minorBidi"/>
          <w:kern w:val="2"/>
          <w:sz w:val="22"/>
          <w:szCs w:val="22"/>
          <w:lang w:eastAsia="en-GB"/>
          <w14:ligatures w14:val="standardContextual"/>
        </w:rPr>
      </w:pPr>
      <w:r>
        <w:rPr>
          <w:lang w:eastAsia="en-GB"/>
        </w:rPr>
        <w:t>4.2</w:t>
      </w:r>
      <w:r>
        <w:rPr>
          <w:rFonts w:asciiTheme="minorHAnsi"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_Toc161846022 \h </w:instrText>
      </w:r>
      <w:r>
        <w:fldChar w:fldCharType="separate"/>
      </w:r>
      <w:r>
        <w:t>15</w:t>
      </w:r>
      <w:r>
        <w:fldChar w:fldCharType="end"/>
      </w:r>
    </w:p>
    <w:p w14:paraId="061B2E05" w14:textId="1DF1C314" w:rsidR="006D4DA5" w:rsidRDefault="006D4DA5">
      <w:pPr>
        <w:pStyle w:val="TOC3"/>
        <w:rPr>
          <w:rFonts w:asciiTheme="minorHAnsi" w:hAnsiTheme="minorHAnsi" w:cstheme="minorBidi"/>
          <w:kern w:val="2"/>
          <w:sz w:val="22"/>
          <w:szCs w:val="22"/>
          <w:lang w:eastAsia="en-GB"/>
          <w14:ligatures w14:val="standardContextual"/>
        </w:rPr>
      </w:pPr>
      <w:r>
        <w:rPr>
          <w:lang w:eastAsia="en-GB"/>
        </w:rPr>
        <w:t>4.2.1</w:t>
      </w:r>
      <w:r>
        <w:rPr>
          <w:rFonts w:asciiTheme="minorHAnsi" w:hAnsiTheme="minorHAnsi" w:cstheme="minorBidi"/>
          <w:kern w:val="2"/>
          <w:sz w:val="22"/>
          <w:szCs w:val="22"/>
          <w:lang w:eastAsia="en-GB"/>
          <w14:ligatures w14:val="standardContextual"/>
        </w:rPr>
        <w:tab/>
      </w:r>
      <w:r>
        <w:rPr>
          <w:lang w:eastAsia="en-GB"/>
        </w:rPr>
        <w:t>Multiple enclosure BS solution</w:t>
      </w:r>
      <w:r>
        <w:tab/>
      </w:r>
      <w:r>
        <w:fldChar w:fldCharType="begin"/>
      </w:r>
      <w:r>
        <w:instrText xml:space="preserve"> PAGEREF _Toc161846023 \h </w:instrText>
      </w:r>
      <w:r>
        <w:fldChar w:fldCharType="separate"/>
      </w:r>
      <w:r>
        <w:t>16</w:t>
      </w:r>
      <w:r>
        <w:fldChar w:fldCharType="end"/>
      </w:r>
    </w:p>
    <w:p w14:paraId="5BC13BCC" w14:textId="5ADA0B9F" w:rsidR="006D4DA5" w:rsidRDefault="006D4DA5">
      <w:pPr>
        <w:pStyle w:val="TOC2"/>
        <w:rPr>
          <w:rFonts w:asciiTheme="minorHAnsi" w:hAnsiTheme="minorHAnsi" w:cstheme="minorBidi"/>
          <w:kern w:val="2"/>
          <w:sz w:val="22"/>
          <w:szCs w:val="22"/>
          <w:lang w:eastAsia="en-GB"/>
          <w14:ligatures w14:val="standardContextual"/>
        </w:rPr>
      </w:pPr>
      <w:r>
        <w:rPr>
          <w:lang w:eastAsia="en-GB"/>
        </w:rPr>
        <w:t>4.3</w:t>
      </w:r>
      <w:r>
        <w:rPr>
          <w:rFonts w:asciiTheme="minorHAnsi"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_Toc161846024 \h </w:instrText>
      </w:r>
      <w:r>
        <w:fldChar w:fldCharType="separate"/>
      </w:r>
      <w:r>
        <w:t>16</w:t>
      </w:r>
      <w:r>
        <w:fldChar w:fldCharType="end"/>
      </w:r>
    </w:p>
    <w:p w14:paraId="1F1FF3FA" w14:textId="45A33BA4" w:rsidR="006D4DA5" w:rsidRDefault="006D4DA5">
      <w:pPr>
        <w:pStyle w:val="TOC2"/>
        <w:rPr>
          <w:rFonts w:asciiTheme="minorHAnsi" w:hAnsiTheme="minorHAnsi" w:cstheme="minorBidi"/>
          <w:kern w:val="2"/>
          <w:sz w:val="22"/>
          <w:szCs w:val="22"/>
          <w:lang w:eastAsia="en-GB"/>
          <w14:ligatures w14:val="standardContextual"/>
        </w:rPr>
      </w:pPr>
      <w:r>
        <w:rPr>
          <w:lang w:eastAsia="en-GB"/>
        </w:rPr>
        <w:t>4.4</w:t>
      </w:r>
      <w:r>
        <w:rPr>
          <w:rFonts w:asciiTheme="minorHAnsi"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_Toc161846025 \h </w:instrText>
      </w:r>
      <w:r>
        <w:fldChar w:fldCharType="separate"/>
      </w:r>
      <w:r>
        <w:t>16</w:t>
      </w:r>
      <w:r>
        <w:fldChar w:fldCharType="end"/>
      </w:r>
    </w:p>
    <w:p w14:paraId="27DF82C2" w14:textId="3C4F5F63" w:rsidR="006D4DA5" w:rsidRDefault="006D4DA5">
      <w:pPr>
        <w:pStyle w:val="TOC3"/>
        <w:rPr>
          <w:rFonts w:asciiTheme="minorHAnsi" w:hAnsiTheme="minorHAnsi" w:cstheme="minorBidi"/>
          <w:kern w:val="2"/>
          <w:sz w:val="22"/>
          <w:szCs w:val="22"/>
          <w:lang w:eastAsia="en-GB"/>
          <w14:ligatures w14:val="standardContextual"/>
        </w:rPr>
      </w:pPr>
      <w:r>
        <w:rPr>
          <w:lang w:eastAsia="en-GB"/>
        </w:rPr>
        <w:t>4.4.1</w:t>
      </w:r>
      <w:r>
        <w:rPr>
          <w:rFonts w:asciiTheme="minorHAnsi"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_Toc161846026 \h </w:instrText>
      </w:r>
      <w:r>
        <w:fldChar w:fldCharType="separate"/>
      </w:r>
      <w:r>
        <w:t>17</w:t>
      </w:r>
      <w:r>
        <w:fldChar w:fldCharType="end"/>
      </w:r>
    </w:p>
    <w:p w14:paraId="44A80426" w14:textId="0C2F3B10" w:rsidR="006D4DA5" w:rsidRDefault="006D4DA5">
      <w:pPr>
        <w:pStyle w:val="TOC3"/>
        <w:rPr>
          <w:rFonts w:asciiTheme="minorHAnsi" w:hAnsiTheme="minorHAnsi" w:cstheme="minorBidi"/>
          <w:kern w:val="2"/>
          <w:sz w:val="22"/>
          <w:szCs w:val="22"/>
          <w:lang w:eastAsia="en-GB"/>
          <w14:ligatures w14:val="standardContextual"/>
        </w:rPr>
      </w:pPr>
      <w:r>
        <w:rPr>
          <w:lang w:eastAsia="en-GB"/>
        </w:rPr>
        <w:t>4.4.2</w:t>
      </w:r>
      <w:r>
        <w:rPr>
          <w:rFonts w:asciiTheme="minorHAnsi"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_Toc161846027 \h </w:instrText>
      </w:r>
      <w:r>
        <w:fldChar w:fldCharType="separate"/>
      </w:r>
      <w:r>
        <w:t>17</w:t>
      </w:r>
      <w:r>
        <w:fldChar w:fldCharType="end"/>
      </w:r>
    </w:p>
    <w:p w14:paraId="7CB3FE11" w14:textId="3D38F230" w:rsidR="006D4DA5" w:rsidRDefault="006D4DA5">
      <w:pPr>
        <w:pStyle w:val="TOC2"/>
        <w:rPr>
          <w:rFonts w:asciiTheme="minorHAnsi" w:hAnsiTheme="minorHAnsi" w:cstheme="minorBidi"/>
          <w:kern w:val="2"/>
          <w:sz w:val="22"/>
          <w:szCs w:val="22"/>
          <w:lang w:eastAsia="en-GB"/>
          <w14:ligatures w14:val="standardContextual"/>
        </w:rPr>
      </w:pPr>
      <w:r>
        <w:t>4.5</w:t>
      </w:r>
      <w:r>
        <w:rPr>
          <w:rFonts w:asciiTheme="minorHAnsi" w:hAnsiTheme="minorHAnsi" w:cstheme="minorBidi"/>
          <w:kern w:val="2"/>
          <w:sz w:val="22"/>
          <w:szCs w:val="22"/>
          <w:lang w:eastAsia="en-GB"/>
          <w14:ligatures w14:val="standardContextual"/>
        </w:rPr>
        <w:tab/>
      </w:r>
      <w:r>
        <w:t>BS test configurations</w:t>
      </w:r>
      <w:r>
        <w:tab/>
      </w:r>
      <w:r>
        <w:fldChar w:fldCharType="begin"/>
      </w:r>
      <w:r>
        <w:instrText xml:space="preserve"> PAGEREF _Toc161846028 \h </w:instrText>
      </w:r>
      <w:r>
        <w:fldChar w:fldCharType="separate"/>
      </w:r>
      <w:r>
        <w:t>17</w:t>
      </w:r>
      <w:r>
        <w:fldChar w:fldCharType="end"/>
      </w:r>
    </w:p>
    <w:p w14:paraId="2026D155" w14:textId="5542C5A9" w:rsidR="006D4DA5" w:rsidRDefault="006D4DA5">
      <w:pPr>
        <w:pStyle w:val="TOC2"/>
        <w:rPr>
          <w:rFonts w:asciiTheme="minorHAnsi" w:hAnsiTheme="minorHAnsi" w:cstheme="minorBidi"/>
          <w:kern w:val="2"/>
          <w:sz w:val="22"/>
          <w:szCs w:val="22"/>
          <w:lang w:eastAsia="en-GB"/>
          <w14:ligatures w14:val="standardContextual"/>
        </w:rPr>
      </w:pPr>
      <w:r>
        <w:rPr>
          <w:lang w:eastAsia="en-GB"/>
        </w:rPr>
        <w:t>4.</w:t>
      </w:r>
      <w:r w:rsidRPr="00914C24">
        <w:rPr>
          <w:lang w:val="en-US" w:eastAsia="zh-CN"/>
        </w:rPr>
        <w:t>6</w:t>
      </w:r>
      <w:r>
        <w:rPr>
          <w:rFonts w:asciiTheme="minorHAnsi" w:hAnsiTheme="minorHAnsi" w:cstheme="minorBidi"/>
          <w:kern w:val="2"/>
          <w:sz w:val="22"/>
          <w:szCs w:val="22"/>
          <w:lang w:eastAsia="en-GB"/>
          <w14:ligatures w14:val="standardContextual"/>
        </w:rPr>
        <w:tab/>
      </w:r>
      <w:r w:rsidRPr="00914C24">
        <w:rPr>
          <w:lang w:val="en-US" w:eastAsia="zh-CN"/>
        </w:rPr>
        <w:t>Manufacturer declarations</w:t>
      </w:r>
      <w:r>
        <w:tab/>
      </w:r>
      <w:r>
        <w:fldChar w:fldCharType="begin"/>
      </w:r>
      <w:r>
        <w:instrText xml:space="preserve"> PAGEREF _Toc161846029 \h </w:instrText>
      </w:r>
      <w:r>
        <w:fldChar w:fldCharType="separate"/>
      </w:r>
      <w:r>
        <w:t>21</w:t>
      </w:r>
      <w:r>
        <w:fldChar w:fldCharType="end"/>
      </w:r>
    </w:p>
    <w:p w14:paraId="0C3966CD" w14:textId="414BC656" w:rsidR="006D4DA5" w:rsidRDefault="006D4DA5">
      <w:pPr>
        <w:pStyle w:val="TOC1"/>
        <w:rPr>
          <w:rFonts w:asciiTheme="minorHAnsi" w:hAnsiTheme="minorHAnsi" w:cstheme="minorBidi"/>
          <w:kern w:val="2"/>
          <w:szCs w:val="22"/>
          <w:lang w:eastAsia="en-GB"/>
          <w14:ligatures w14:val="standardContextual"/>
        </w:rPr>
      </w:pPr>
      <w:r w:rsidRPr="00914C24">
        <w:rPr>
          <w:rFonts w:cs="v4.2.0"/>
        </w:rPr>
        <w:t>5</w:t>
      </w:r>
      <w:r>
        <w:rPr>
          <w:rFonts w:asciiTheme="minorHAnsi" w:hAnsiTheme="minorHAnsi" w:cstheme="minorBidi"/>
          <w:kern w:val="2"/>
          <w:szCs w:val="22"/>
          <w:lang w:eastAsia="en-GB"/>
          <w14:ligatures w14:val="standardContextual"/>
        </w:rPr>
        <w:tab/>
      </w:r>
      <w:r w:rsidRPr="00914C24">
        <w:rPr>
          <w:rFonts w:cs="v4.2.0"/>
        </w:rPr>
        <w:t>Performance assessment</w:t>
      </w:r>
      <w:r>
        <w:tab/>
      </w:r>
      <w:r>
        <w:fldChar w:fldCharType="begin"/>
      </w:r>
      <w:r>
        <w:instrText xml:space="preserve"> PAGEREF _Toc161846030 \h </w:instrText>
      </w:r>
      <w:r>
        <w:fldChar w:fldCharType="separate"/>
      </w:r>
      <w:r>
        <w:t>21</w:t>
      </w:r>
      <w:r>
        <w:fldChar w:fldCharType="end"/>
      </w:r>
    </w:p>
    <w:p w14:paraId="11296D70" w14:textId="6848E4E6" w:rsidR="006D4DA5" w:rsidRDefault="006D4DA5">
      <w:pPr>
        <w:pStyle w:val="TOC2"/>
        <w:rPr>
          <w:rFonts w:asciiTheme="minorHAnsi" w:hAnsiTheme="minorHAnsi" w:cstheme="minorBidi"/>
          <w:kern w:val="2"/>
          <w:sz w:val="22"/>
          <w:szCs w:val="22"/>
          <w:lang w:eastAsia="en-GB"/>
          <w14:ligatures w14:val="standardContextual"/>
        </w:rPr>
      </w:pPr>
      <w:r>
        <w:rPr>
          <w:lang w:eastAsia="en-GB"/>
        </w:rPr>
        <w:t>5.1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_Toc161846031 \h </w:instrText>
      </w:r>
      <w:r>
        <w:fldChar w:fldCharType="separate"/>
      </w:r>
      <w:r>
        <w:t>21</w:t>
      </w:r>
      <w:r>
        <w:fldChar w:fldCharType="end"/>
      </w:r>
    </w:p>
    <w:p w14:paraId="7D58268B" w14:textId="4CE646E0" w:rsidR="006D4DA5" w:rsidRDefault="006D4DA5">
      <w:pPr>
        <w:pStyle w:val="TOC2"/>
        <w:rPr>
          <w:rFonts w:asciiTheme="minorHAnsi" w:hAnsiTheme="minorHAnsi" w:cstheme="minorBidi"/>
          <w:kern w:val="2"/>
          <w:sz w:val="22"/>
          <w:szCs w:val="22"/>
          <w:lang w:eastAsia="en-GB"/>
          <w14:ligatures w14:val="standardContextual"/>
        </w:rPr>
      </w:pPr>
      <w:r>
        <w:rPr>
          <w:lang w:eastAsia="en-GB"/>
        </w:rPr>
        <w:t>5.2</w:t>
      </w:r>
      <w:r>
        <w:rPr>
          <w:rFonts w:asciiTheme="minorHAnsi"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_Toc161846032 \h </w:instrText>
      </w:r>
      <w:r>
        <w:fldChar w:fldCharType="separate"/>
      </w:r>
      <w:r>
        <w:t>22</w:t>
      </w:r>
      <w:r>
        <w:fldChar w:fldCharType="end"/>
      </w:r>
    </w:p>
    <w:p w14:paraId="39CB9FED" w14:textId="1A243E76" w:rsidR="006D4DA5" w:rsidRDefault="006D4DA5">
      <w:pPr>
        <w:pStyle w:val="TOC2"/>
        <w:rPr>
          <w:rFonts w:asciiTheme="minorHAnsi" w:hAnsiTheme="minorHAnsi" w:cstheme="minorBidi"/>
          <w:kern w:val="2"/>
          <w:sz w:val="22"/>
          <w:szCs w:val="22"/>
          <w:lang w:eastAsia="en-GB"/>
          <w14:ligatures w14:val="standardContextual"/>
        </w:rPr>
      </w:pPr>
      <w:r>
        <w:rPr>
          <w:lang w:eastAsia="en-GB"/>
        </w:rPr>
        <w:t>5.3</w:t>
      </w:r>
      <w:r>
        <w:rPr>
          <w:rFonts w:asciiTheme="minorHAnsi" w:hAnsiTheme="minorHAnsi" w:cstheme="minorBidi"/>
          <w:kern w:val="2"/>
          <w:sz w:val="22"/>
          <w:szCs w:val="22"/>
          <w:lang w:eastAsia="en-GB"/>
          <w14:ligatures w14:val="standardContextual"/>
        </w:rPr>
        <w:tab/>
      </w:r>
      <w:r>
        <w:rPr>
          <w:lang w:eastAsia="en-GB"/>
        </w:rPr>
        <w:t xml:space="preserve">Assessment of </w:t>
      </w:r>
      <w:r w:rsidRPr="00914C24">
        <w:rPr>
          <w:rFonts w:cs="v4.2.0"/>
        </w:rPr>
        <w:t>performance</w:t>
      </w:r>
      <w:r>
        <w:rPr>
          <w:lang w:eastAsia="en-GB"/>
        </w:rPr>
        <w:t xml:space="preserve"> in Uplink</w:t>
      </w:r>
      <w:r>
        <w:tab/>
      </w:r>
      <w:r>
        <w:fldChar w:fldCharType="begin"/>
      </w:r>
      <w:r>
        <w:instrText xml:space="preserve"> PAGEREF _Toc161846033 \h </w:instrText>
      </w:r>
      <w:r>
        <w:fldChar w:fldCharType="separate"/>
      </w:r>
      <w:r>
        <w:t>22</w:t>
      </w:r>
      <w:r>
        <w:fldChar w:fldCharType="end"/>
      </w:r>
    </w:p>
    <w:p w14:paraId="53C323A2" w14:textId="05CECCD2" w:rsidR="006D4DA5" w:rsidRDefault="006D4DA5">
      <w:pPr>
        <w:pStyle w:val="TOC2"/>
        <w:rPr>
          <w:rFonts w:asciiTheme="minorHAnsi" w:hAnsiTheme="minorHAnsi" w:cstheme="minorBidi"/>
          <w:kern w:val="2"/>
          <w:sz w:val="22"/>
          <w:szCs w:val="22"/>
          <w:lang w:eastAsia="en-GB"/>
          <w14:ligatures w14:val="standardContextual"/>
        </w:rPr>
      </w:pPr>
      <w:r>
        <w:rPr>
          <w:lang w:eastAsia="en-GB"/>
        </w:rPr>
        <w:t>5.4</w:t>
      </w:r>
      <w:r>
        <w:rPr>
          <w:rFonts w:asciiTheme="minorHAnsi" w:hAnsiTheme="minorHAnsi" w:cstheme="minorBidi"/>
          <w:kern w:val="2"/>
          <w:sz w:val="22"/>
          <w:szCs w:val="22"/>
          <w:lang w:eastAsia="en-GB"/>
          <w14:ligatures w14:val="standardContextual"/>
        </w:rPr>
        <w:tab/>
      </w:r>
      <w:r>
        <w:rPr>
          <w:lang w:eastAsia="en-GB"/>
        </w:rPr>
        <w:t>Ancillary equipment</w:t>
      </w:r>
      <w:r>
        <w:tab/>
      </w:r>
      <w:r>
        <w:fldChar w:fldCharType="begin"/>
      </w:r>
      <w:r>
        <w:instrText xml:space="preserve"> PAGEREF _Toc161846034 \h </w:instrText>
      </w:r>
      <w:r>
        <w:fldChar w:fldCharType="separate"/>
      </w:r>
      <w:r>
        <w:t>22</w:t>
      </w:r>
      <w:r>
        <w:fldChar w:fldCharType="end"/>
      </w:r>
    </w:p>
    <w:p w14:paraId="003AE435" w14:textId="001659CF" w:rsidR="006D4DA5" w:rsidRDefault="006D4DA5">
      <w:pPr>
        <w:pStyle w:val="TOC1"/>
        <w:rPr>
          <w:rFonts w:asciiTheme="minorHAnsi" w:hAnsiTheme="minorHAnsi" w:cstheme="minorBidi"/>
          <w:kern w:val="2"/>
          <w:szCs w:val="22"/>
          <w:lang w:eastAsia="en-GB"/>
          <w14:ligatures w14:val="standardContextual"/>
        </w:rPr>
      </w:pPr>
      <w:r w:rsidRPr="00914C24">
        <w:rPr>
          <w:rFonts w:cs="v4.2.0"/>
        </w:rPr>
        <w:t>6</w:t>
      </w:r>
      <w:r>
        <w:rPr>
          <w:rFonts w:asciiTheme="minorHAnsi" w:hAnsiTheme="minorHAnsi" w:cstheme="minorBidi"/>
          <w:kern w:val="2"/>
          <w:szCs w:val="22"/>
          <w:lang w:eastAsia="en-GB"/>
          <w14:ligatures w14:val="standardContextual"/>
        </w:rPr>
        <w:tab/>
      </w:r>
      <w:r w:rsidRPr="00914C24">
        <w:rPr>
          <w:rFonts w:cs="v4.2.0"/>
        </w:rPr>
        <w:t>Performance criteria</w:t>
      </w:r>
      <w:r>
        <w:tab/>
      </w:r>
      <w:r>
        <w:fldChar w:fldCharType="begin"/>
      </w:r>
      <w:r>
        <w:instrText xml:space="preserve"> PAGEREF _Toc161846035 \h </w:instrText>
      </w:r>
      <w:r>
        <w:fldChar w:fldCharType="separate"/>
      </w:r>
      <w:r>
        <w:t>22</w:t>
      </w:r>
      <w:r>
        <w:fldChar w:fldCharType="end"/>
      </w:r>
    </w:p>
    <w:p w14:paraId="6E517D5F" w14:textId="61A543AE" w:rsidR="006D4DA5" w:rsidRDefault="006D4DA5">
      <w:pPr>
        <w:pStyle w:val="TOC2"/>
        <w:rPr>
          <w:rFonts w:asciiTheme="minorHAnsi" w:hAnsiTheme="minorHAnsi" w:cstheme="minorBidi"/>
          <w:kern w:val="2"/>
          <w:sz w:val="22"/>
          <w:szCs w:val="22"/>
          <w:lang w:eastAsia="en-GB"/>
          <w14:ligatures w14:val="standardContextual"/>
        </w:rPr>
      </w:pPr>
      <w:r>
        <w:rPr>
          <w:lang w:eastAsia="en-GB"/>
        </w:rPr>
        <w:t>6.1</w:t>
      </w:r>
      <w:r>
        <w:rPr>
          <w:rFonts w:asciiTheme="minorHAnsi" w:hAnsiTheme="minorHAnsi" w:cstheme="minorBidi"/>
          <w:kern w:val="2"/>
          <w:sz w:val="22"/>
          <w:szCs w:val="22"/>
          <w:lang w:eastAsia="en-GB"/>
          <w14:ligatures w14:val="standardContextual"/>
        </w:rPr>
        <w:tab/>
      </w:r>
      <w:r>
        <w:rPr>
          <w:lang w:eastAsia="en-GB"/>
        </w:rPr>
        <w:t>Performance criteria for continuous phenomena for BS</w:t>
      </w:r>
      <w:r>
        <w:tab/>
      </w:r>
      <w:r>
        <w:fldChar w:fldCharType="begin"/>
      </w:r>
      <w:r>
        <w:instrText xml:space="preserve"> PAGEREF _Toc161846036 \h </w:instrText>
      </w:r>
      <w:r>
        <w:fldChar w:fldCharType="separate"/>
      </w:r>
      <w:r>
        <w:t>23</w:t>
      </w:r>
      <w:r>
        <w:fldChar w:fldCharType="end"/>
      </w:r>
    </w:p>
    <w:p w14:paraId="4743A797" w14:textId="393D3940" w:rsidR="006D4DA5" w:rsidRDefault="006D4DA5">
      <w:pPr>
        <w:pStyle w:val="TOC3"/>
        <w:rPr>
          <w:rFonts w:asciiTheme="minorHAnsi" w:hAnsiTheme="minorHAnsi" w:cstheme="minorBidi"/>
          <w:kern w:val="2"/>
          <w:sz w:val="22"/>
          <w:szCs w:val="22"/>
          <w:lang w:eastAsia="en-GB"/>
          <w14:ligatures w14:val="standardContextual"/>
        </w:rPr>
      </w:pPr>
      <w:r>
        <w:rPr>
          <w:lang w:eastAsia="en-GB"/>
        </w:rPr>
        <w:t>6.1.1</w:t>
      </w:r>
      <w:r>
        <w:rPr>
          <w:rFonts w:asciiTheme="minorHAnsi" w:hAnsiTheme="minorHAnsi" w:cstheme="minorBidi"/>
          <w:kern w:val="2"/>
          <w:sz w:val="22"/>
          <w:szCs w:val="22"/>
          <w:lang w:eastAsia="en-GB"/>
          <w14:ligatures w14:val="standardContextual"/>
        </w:rPr>
        <w:tab/>
      </w:r>
      <w:r>
        <w:rPr>
          <w:lang w:eastAsia="en-GB"/>
        </w:rPr>
        <w:t>E-UTRA performance criteria</w:t>
      </w:r>
      <w:r>
        <w:tab/>
      </w:r>
      <w:r>
        <w:fldChar w:fldCharType="begin"/>
      </w:r>
      <w:r>
        <w:instrText xml:space="preserve"> PAGEREF _Toc161846037 \h </w:instrText>
      </w:r>
      <w:r>
        <w:fldChar w:fldCharType="separate"/>
      </w:r>
      <w:r>
        <w:t>23</w:t>
      </w:r>
      <w:r>
        <w:fldChar w:fldCharType="end"/>
      </w:r>
    </w:p>
    <w:p w14:paraId="09811A4F" w14:textId="4FD09EB2" w:rsidR="006D4DA5" w:rsidRDefault="006D4DA5">
      <w:pPr>
        <w:pStyle w:val="TOC3"/>
        <w:rPr>
          <w:rFonts w:asciiTheme="minorHAnsi" w:hAnsiTheme="minorHAnsi" w:cstheme="minorBidi"/>
          <w:kern w:val="2"/>
          <w:sz w:val="22"/>
          <w:szCs w:val="22"/>
          <w:lang w:eastAsia="en-GB"/>
          <w14:ligatures w14:val="standardContextual"/>
        </w:rPr>
      </w:pPr>
      <w:r>
        <w:rPr>
          <w:lang w:eastAsia="en-GB"/>
        </w:rPr>
        <w:t>6.1.2</w:t>
      </w:r>
      <w:r>
        <w:rPr>
          <w:rFonts w:asciiTheme="minorHAnsi" w:hAnsiTheme="minorHAnsi" w:cstheme="minorBidi"/>
          <w:kern w:val="2"/>
          <w:sz w:val="22"/>
          <w:szCs w:val="22"/>
          <w:lang w:eastAsia="en-GB"/>
          <w14:ligatures w14:val="standardContextual"/>
        </w:rPr>
        <w:tab/>
      </w:r>
      <w:r>
        <w:rPr>
          <w:lang w:eastAsia="en-GB"/>
        </w:rPr>
        <w:t>UTRA performance criteria</w:t>
      </w:r>
      <w:r>
        <w:tab/>
      </w:r>
      <w:r>
        <w:fldChar w:fldCharType="begin"/>
      </w:r>
      <w:r>
        <w:instrText xml:space="preserve"> PAGEREF _Toc161846038 \h </w:instrText>
      </w:r>
      <w:r>
        <w:fldChar w:fldCharType="separate"/>
      </w:r>
      <w:r>
        <w:t>24</w:t>
      </w:r>
      <w:r>
        <w:fldChar w:fldCharType="end"/>
      </w:r>
    </w:p>
    <w:p w14:paraId="38DB02FF" w14:textId="5821F8CA" w:rsidR="006D4DA5" w:rsidRDefault="006D4DA5">
      <w:pPr>
        <w:pStyle w:val="TOC3"/>
        <w:rPr>
          <w:rFonts w:asciiTheme="minorHAnsi" w:hAnsiTheme="minorHAnsi" w:cstheme="minorBidi"/>
          <w:kern w:val="2"/>
          <w:sz w:val="22"/>
          <w:szCs w:val="22"/>
          <w:lang w:eastAsia="en-GB"/>
          <w14:ligatures w14:val="standardContextual"/>
        </w:rPr>
      </w:pPr>
      <w:r>
        <w:rPr>
          <w:lang w:eastAsia="en-GB"/>
        </w:rPr>
        <w:t>6.1.3</w:t>
      </w:r>
      <w:r>
        <w:rPr>
          <w:rFonts w:asciiTheme="minorHAnsi" w:hAnsiTheme="minorHAnsi" w:cstheme="minorBidi"/>
          <w:kern w:val="2"/>
          <w:sz w:val="22"/>
          <w:szCs w:val="22"/>
          <w:lang w:eastAsia="en-GB"/>
          <w14:ligatures w14:val="standardContextual"/>
        </w:rPr>
        <w:tab/>
      </w:r>
      <w:r>
        <w:rPr>
          <w:lang w:eastAsia="en-GB"/>
        </w:rPr>
        <w:t>GSM/EDGE performance criteria</w:t>
      </w:r>
      <w:r>
        <w:tab/>
      </w:r>
      <w:r>
        <w:fldChar w:fldCharType="begin"/>
      </w:r>
      <w:r>
        <w:instrText xml:space="preserve"> PAGEREF _Toc161846039 \h </w:instrText>
      </w:r>
      <w:r>
        <w:fldChar w:fldCharType="separate"/>
      </w:r>
      <w:r>
        <w:t>24</w:t>
      </w:r>
      <w:r>
        <w:fldChar w:fldCharType="end"/>
      </w:r>
    </w:p>
    <w:p w14:paraId="450EB040" w14:textId="19438CB7" w:rsidR="006D4DA5" w:rsidRDefault="006D4DA5">
      <w:pPr>
        <w:pStyle w:val="TOC4"/>
        <w:rPr>
          <w:rFonts w:asciiTheme="minorHAnsi" w:hAnsiTheme="minorHAnsi" w:cstheme="minorBidi"/>
          <w:kern w:val="2"/>
          <w:sz w:val="22"/>
          <w:szCs w:val="22"/>
          <w:lang w:eastAsia="en-GB"/>
          <w14:ligatures w14:val="standardContextual"/>
        </w:rPr>
      </w:pPr>
      <w:r>
        <w:t>6.1.3.1</w:t>
      </w:r>
      <w:r>
        <w:rPr>
          <w:rFonts w:asciiTheme="minorHAnsi" w:hAnsiTheme="minorHAnsi" w:cstheme="minorBidi"/>
          <w:kern w:val="2"/>
          <w:sz w:val="22"/>
          <w:szCs w:val="22"/>
          <w:lang w:eastAsia="en-GB"/>
          <w14:ligatures w14:val="standardContextual"/>
        </w:rPr>
        <w:tab/>
      </w:r>
      <w:r>
        <w:rPr>
          <w:lang w:eastAsia="en-GB"/>
        </w:rPr>
        <w:t>GSM/EDGE downlink</w:t>
      </w:r>
      <w:r>
        <w:tab/>
      </w:r>
      <w:r>
        <w:fldChar w:fldCharType="begin"/>
      </w:r>
      <w:r>
        <w:instrText xml:space="preserve"> PAGEREF _Toc161846040 \h </w:instrText>
      </w:r>
      <w:r>
        <w:fldChar w:fldCharType="separate"/>
      </w:r>
      <w:r>
        <w:t>24</w:t>
      </w:r>
      <w:r>
        <w:fldChar w:fldCharType="end"/>
      </w:r>
    </w:p>
    <w:p w14:paraId="5F8C6941" w14:textId="5AE02796" w:rsidR="006D4DA5" w:rsidRDefault="006D4DA5">
      <w:pPr>
        <w:pStyle w:val="TOC4"/>
        <w:rPr>
          <w:rFonts w:asciiTheme="minorHAnsi" w:hAnsiTheme="minorHAnsi" w:cstheme="minorBidi"/>
          <w:kern w:val="2"/>
          <w:sz w:val="22"/>
          <w:szCs w:val="22"/>
          <w:lang w:eastAsia="en-GB"/>
          <w14:ligatures w14:val="standardContextual"/>
        </w:rPr>
      </w:pPr>
      <w:r>
        <w:t>6.1.3.2</w:t>
      </w:r>
      <w:r>
        <w:rPr>
          <w:rFonts w:asciiTheme="minorHAnsi" w:hAnsiTheme="minorHAnsi" w:cstheme="minorBidi"/>
          <w:kern w:val="2"/>
          <w:sz w:val="22"/>
          <w:szCs w:val="22"/>
          <w:lang w:eastAsia="en-GB"/>
          <w14:ligatures w14:val="standardContextual"/>
        </w:rPr>
        <w:tab/>
      </w:r>
      <w:r>
        <w:rPr>
          <w:lang w:eastAsia="en-GB"/>
        </w:rPr>
        <w:t>GSM/EDGE uplink</w:t>
      </w:r>
      <w:r>
        <w:tab/>
      </w:r>
      <w:r>
        <w:fldChar w:fldCharType="begin"/>
      </w:r>
      <w:r>
        <w:instrText xml:space="preserve"> PAGEREF _Toc161846041 \h </w:instrText>
      </w:r>
      <w:r>
        <w:fldChar w:fldCharType="separate"/>
      </w:r>
      <w:r>
        <w:t>24</w:t>
      </w:r>
      <w:r>
        <w:fldChar w:fldCharType="end"/>
      </w:r>
    </w:p>
    <w:p w14:paraId="28AED2EF" w14:textId="7AEFE24B" w:rsidR="006D4DA5" w:rsidRDefault="006D4DA5">
      <w:pPr>
        <w:pStyle w:val="TOC3"/>
        <w:rPr>
          <w:rFonts w:asciiTheme="minorHAnsi" w:hAnsiTheme="minorHAnsi" w:cstheme="minorBidi"/>
          <w:kern w:val="2"/>
          <w:sz w:val="22"/>
          <w:szCs w:val="22"/>
          <w:lang w:eastAsia="en-GB"/>
          <w14:ligatures w14:val="standardContextual"/>
        </w:rPr>
      </w:pPr>
      <w:r>
        <w:rPr>
          <w:lang w:eastAsia="en-GB"/>
        </w:rPr>
        <w:t>6.1.4</w:t>
      </w:r>
      <w:r>
        <w:rPr>
          <w:rFonts w:asciiTheme="minorHAnsi" w:hAnsiTheme="minorHAnsi" w:cstheme="minorBidi"/>
          <w:kern w:val="2"/>
          <w:sz w:val="22"/>
          <w:szCs w:val="22"/>
          <w:lang w:eastAsia="en-GB"/>
          <w14:ligatures w14:val="standardContextual"/>
        </w:rPr>
        <w:tab/>
      </w:r>
      <w:r>
        <w:rPr>
          <w:lang w:eastAsia="en-GB"/>
        </w:rPr>
        <w:t>NB-IoT performance criteria</w:t>
      </w:r>
      <w:r>
        <w:tab/>
      </w:r>
      <w:r>
        <w:fldChar w:fldCharType="begin"/>
      </w:r>
      <w:r>
        <w:instrText xml:space="preserve"> PAGEREF _Toc161846042 \h </w:instrText>
      </w:r>
      <w:r>
        <w:fldChar w:fldCharType="separate"/>
      </w:r>
      <w:r>
        <w:t>24</w:t>
      </w:r>
      <w:r>
        <w:fldChar w:fldCharType="end"/>
      </w:r>
    </w:p>
    <w:p w14:paraId="55DED904" w14:textId="71628D58" w:rsidR="006D4DA5" w:rsidRDefault="006D4DA5">
      <w:pPr>
        <w:pStyle w:val="TOC3"/>
        <w:rPr>
          <w:rFonts w:asciiTheme="minorHAnsi" w:hAnsiTheme="minorHAnsi" w:cstheme="minorBidi"/>
          <w:kern w:val="2"/>
          <w:sz w:val="22"/>
          <w:szCs w:val="22"/>
          <w:lang w:eastAsia="en-GB"/>
          <w14:ligatures w14:val="standardContextual"/>
        </w:rPr>
      </w:pPr>
      <w:r>
        <w:rPr>
          <w:lang w:eastAsia="en-GB"/>
        </w:rPr>
        <w:t>6.1.5</w:t>
      </w:r>
      <w:r>
        <w:rPr>
          <w:rFonts w:asciiTheme="minorHAnsi" w:hAnsiTheme="minorHAnsi" w:cstheme="minorBidi"/>
          <w:kern w:val="2"/>
          <w:sz w:val="22"/>
          <w:szCs w:val="22"/>
          <w:lang w:eastAsia="en-GB"/>
          <w14:ligatures w14:val="standardContextual"/>
        </w:rPr>
        <w:tab/>
      </w:r>
      <w:r>
        <w:rPr>
          <w:lang w:eastAsia="en-GB"/>
        </w:rPr>
        <w:t>NR performance criteria</w:t>
      </w:r>
      <w:r>
        <w:tab/>
      </w:r>
      <w:r>
        <w:fldChar w:fldCharType="begin"/>
      </w:r>
      <w:r>
        <w:instrText xml:space="preserve"> PAGEREF _Toc161846043 \h </w:instrText>
      </w:r>
      <w:r>
        <w:fldChar w:fldCharType="separate"/>
      </w:r>
      <w:r>
        <w:t>25</w:t>
      </w:r>
      <w:r>
        <w:fldChar w:fldCharType="end"/>
      </w:r>
    </w:p>
    <w:p w14:paraId="61383F26" w14:textId="126C38E6" w:rsidR="006D4DA5" w:rsidRDefault="006D4DA5">
      <w:pPr>
        <w:pStyle w:val="TOC2"/>
        <w:rPr>
          <w:rFonts w:asciiTheme="minorHAnsi" w:hAnsiTheme="minorHAnsi" w:cstheme="minorBidi"/>
          <w:kern w:val="2"/>
          <w:sz w:val="22"/>
          <w:szCs w:val="22"/>
          <w:lang w:eastAsia="en-GB"/>
          <w14:ligatures w14:val="standardContextual"/>
        </w:rPr>
      </w:pPr>
      <w:r>
        <w:rPr>
          <w:lang w:eastAsia="en-GB"/>
        </w:rPr>
        <w:t>6.2</w:t>
      </w:r>
      <w:r>
        <w:rPr>
          <w:rFonts w:asciiTheme="minorHAnsi" w:hAnsiTheme="minorHAnsi" w:cstheme="minorBidi"/>
          <w:kern w:val="2"/>
          <w:sz w:val="22"/>
          <w:szCs w:val="22"/>
          <w:lang w:eastAsia="en-GB"/>
          <w14:ligatures w14:val="standardContextual"/>
        </w:rPr>
        <w:tab/>
      </w:r>
      <w:r>
        <w:rPr>
          <w:lang w:eastAsia="en-GB"/>
        </w:rPr>
        <w:t>Performance criteria for transient phenomena for BS</w:t>
      </w:r>
      <w:r>
        <w:tab/>
      </w:r>
      <w:r>
        <w:fldChar w:fldCharType="begin"/>
      </w:r>
      <w:r>
        <w:instrText xml:space="preserve"> PAGEREF _Toc161846044 \h </w:instrText>
      </w:r>
      <w:r>
        <w:fldChar w:fldCharType="separate"/>
      </w:r>
      <w:r>
        <w:t>25</w:t>
      </w:r>
      <w:r>
        <w:fldChar w:fldCharType="end"/>
      </w:r>
    </w:p>
    <w:p w14:paraId="45DB86B2" w14:textId="7AD7679B" w:rsidR="006D4DA5" w:rsidRDefault="006D4DA5">
      <w:pPr>
        <w:pStyle w:val="TOC2"/>
        <w:rPr>
          <w:rFonts w:asciiTheme="minorHAnsi" w:hAnsiTheme="minorHAnsi" w:cstheme="minorBidi"/>
          <w:kern w:val="2"/>
          <w:sz w:val="22"/>
          <w:szCs w:val="22"/>
          <w:lang w:eastAsia="en-GB"/>
          <w14:ligatures w14:val="standardContextual"/>
        </w:rPr>
      </w:pPr>
      <w:r>
        <w:rPr>
          <w:lang w:eastAsia="en-GB"/>
        </w:rPr>
        <w:t>6.3</w:t>
      </w:r>
      <w:r>
        <w:rPr>
          <w:rFonts w:asciiTheme="minorHAnsi" w:hAnsiTheme="minorHAnsi" w:cstheme="minorBidi"/>
          <w:kern w:val="2"/>
          <w:sz w:val="22"/>
          <w:szCs w:val="22"/>
          <w:lang w:eastAsia="en-GB"/>
          <w14:ligatures w14:val="standardContextual"/>
        </w:rPr>
        <w:tab/>
      </w:r>
      <w:r>
        <w:rPr>
          <w:lang w:eastAsia="en-GB"/>
        </w:rPr>
        <w:t>Performance criteria for continuous phenomena for Ancillary equipment</w:t>
      </w:r>
      <w:r>
        <w:tab/>
      </w:r>
      <w:r>
        <w:fldChar w:fldCharType="begin"/>
      </w:r>
      <w:r>
        <w:instrText xml:space="preserve"> PAGEREF _Toc161846045 \h </w:instrText>
      </w:r>
      <w:r>
        <w:fldChar w:fldCharType="separate"/>
      </w:r>
      <w:r>
        <w:t>26</w:t>
      </w:r>
      <w:r>
        <w:fldChar w:fldCharType="end"/>
      </w:r>
    </w:p>
    <w:p w14:paraId="11CB381A" w14:textId="2F2451D1" w:rsidR="006D4DA5" w:rsidRDefault="006D4DA5">
      <w:pPr>
        <w:pStyle w:val="TOC2"/>
        <w:rPr>
          <w:rFonts w:asciiTheme="minorHAnsi" w:hAnsiTheme="minorHAnsi" w:cstheme="minorBidi"/>
          <w:kern w:val="2"/>
          <w:sz w:val="22"/>
          <w:szCs w:val="22"/>
          <w:lang w:eastAsia="en-GB"/>
          <w14:ligatures w14:val="standardContextual"/>
        </w:rPr>
      </w:pPr>
      <w:r>
        <w:rPr>
          <w:lang w:eastAsia="en-GB"/>
        </w:rPr>
        <w:t>6.4</w:t>
      </w:r>
      <w:r>
        <w:rPr>
          <w:rFonts w:asciiTheme="minorHAnsi" w:hAnsiTheme="minorHAnsi" w:cstheme="minorBidi"/>
          <w:kern w:val="2"/>
          <w:sz w:val="22"/>
          <w:szCs w:val="22"/>
          <w:lang w:eastAsia="en-GB"/>
          <w14:ligatures w14:val="standardContextual"/>
        </w:rPr>
        <w:tab/>
      </w:r>
      <w:r>
        <w:rPr>
          <w:lang w:eastAsia="en-GB"/>
        </w:rPr>
        <w:t>Performance criteria for transient phenomena for Ancillary equipment</w:t>
      </w:r>
      <w:r>
        <w:tab/>
      </w:r>
      <w:r>
        <w:fldChar w:fldCharType="begin"/>
      </w:r>
      <w:r>
        <w:instrText xml:space="preserve"> PAGEREF _Toc161846046 \h </w:instrText>
      </w:r>
      <w:r>
        <w:fldChar w:fldCharType="separate"/>
      </w:r>
      <w:r>
        <w:t>26</w:t>
      </w:r>
      <w:r>
        <w:fldChar w:fldCharType="end"/>
      </w:r>
    </w:p>
    <w:p w14:paraId="3C340454" w14:textId="695440D0" w:rsidR="006D4DA5" w:rsidRDefault="006D4DA5">
      <w:pPr>
        <w:pStyle w:val="TOC1"/>
        <w:rPr>
          <w:rFonts w:asciiTheme="minorHAnsi" w:hAnsiTheme="minorHAnsi" w:cstheme="minorBidi"/>
          <w:kern w:val="2"/>
          <w:szCs w:val="22"/>
          <w:lang w:eastAsia="en-GB"/>
          <w14:ligatures w14:val="standardContextual"/>
        </w:rPr>
      </w:pPr>
      <w:r w:rsidRPr="00914C24">
        <w:rPr>
          <w:rFonts w:cs="v4.2.0"/>
        </w:rPr>
        <w:t>7</w:t>
      </w:r>
      <w:r>
        <w:rPr>
          <w:rFonts w:asciiTheme="minorHAnsi" w:hAnsiTheme="minorHAnsi" w:cstheme="minorBidi"/>
          <w:kern w:val="2"/>
          <w:szCs w:val="22"/>
          <w:lang w:eastAsia="en-GB"/>
          <w14:ligatures w14:val="standardContextual"/>
        </w:rPr>
        <w:tab/>
      </w:r>
      <w:r w:rsidRPr="00914C24">
        <w:rPr>
          <w:rFonts w:cs="v4.2.0"/>
        </w:rPr>
        <w:t>Applicability overview</w:t>
      </w:r>
      <w:r>
        <w:tab/>
      </w:r>
      <w:r>
        <w:fldChar w:fldCharType="begin"/>
      </w:r>
      <w:r>
        <w:instrText xml:space="preserve"> PAGEREF _Toc161846047 \h </w:instrText>
      </w:r>
      <w:r>
        <w:fldChar w:fldCharType="separate"/>
      </w:r>
      <w:r>
        <w:t>27</w:t>
      </w:r>
      <w:r>
        <w:fldChar w:fldCharType="end"/>
      </w:r>
    </w:p>
    <w:p w14:paraId="3296DDE9" w14:textId="3EF55F04" w:rsidR="006D4DA5" w:rsidRDefault="006D4DA5">
      <w:pPr>
        <w:pStyle w:val="TOC2"/>
        <w:rPr>
          <w:rFonts w:asciiTheme="minorHAnsi" w:hAnsiTheme="minorHAnsi" w:cstheme="minorBidi"/>
          <w:kern w:val="2"/>
          <w:sz w:val="22"/>
          <w:szCs w:val="22"/>
          <w:lang w:eastAsia="en-GB"/>
          <w14:ligatures w14:val="standardContextual"/>
        </w:rPr>
      </w:pPr>
      <w:r>
        <w:rPr>
          <w:lang w:eastAsia="en-GB"/>
        </w:rPr>
        <w:t>7.1</w:t>
      </w:r>
      <w:r>
        <w:rPr>
          <w:rFonts w:asciiTheme="minorHAnsi"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_Toc161846048 \h </w:instrText>
      </w:r>
      <w:r>
        <w:fldChar w:fldCharType="separate"/>
      </w:r>
      <w:r>
        <w:t>27</w:t>
      </w:r>
      <w:r>
        <w:fldChar w:fldCharType="end"/>
      </w:r>
    </w:p>
    <w:p w14:paraId="60CC13DA" w14:textId="6E6ED60B" w:rsidR="006D4DA5" w:rsidRDefault="006D4DA5">
      <w:pPr>
        <w:pStyle w:val="TOC2"/>
        <w:rPr>
          <w:rFonts w:asciiTheme="minorHAnsi" w:hAnsiTheme="minorHAnsi" w:cstheme="minorBidi"/>
          <w:kern w:val="2"/>
          <w:sz w:val="22"/>
          <w:szCs w:val="22"/>
          <w:lang w:eastAsia="en-GB"/>
          <w14:ligatures w14:val="standardContextual"/>
        </w:rPr>
      </w:pPr>
      <w:r>
        <w:rPr>
          <w:lang w:eastAsia="en-GB"/>
        </w:rPr>
        <w:t>7.2</w:t>
      </w:r>
      <w:r>
        <w:rPr>
          <w:rFonts w:asciiTheme="minorHAnsi" w:hAnsiTheme="minorHAnsi" w:cstheme="minorBidi"/>
          <w:kern w:val="2"/>
          <w:sz w:val="22"/>
          <w:szCs w:val="22"/>
          <w:lang w:eastAsia="en-GB"/>
          <w14:ligatures w14:val="standardContextual"/>
        </w:rPr>
        <w:tab/>
      </w:r>
      <w:r>
        <w:rPr>
          <w:lang w:eastAsia="en-GB"/>
        </w:rPr>
        <w:t>Immunity</w:t>
      </w:r>
      <w:r>
        <w:tab/>
      </w:r>
      <w:r>
        <w:fldChar w:fldCharType="begin"/>
      </w:r>
      <w:r>
        <w:instrText xml:space="preserve"> PAGEREF _Toc161846049 \h </w:instrText>
      </w:r>
      <w:r>
        <w:fldChar w:fldCharType="separate"/>
      </w:r>
      <w:r>
        <w:t>27</w:t>
      </w:r>
      <w:r>
        <w:fldChar w:fldCharType="end"/>
      </w:r>
    </w:p>
    <w:p w14:paraId="102274BB" w14:textId="46C66903" w:rsidR="006D4DA5" w:rsidRDefault="006D4DA5">
      <w:pPr>
        <w:pStyle w:val="TOC1"/>
        <w:rPr>
          <w:rFonts w:asciiTheme="minorHAnsi" w:hAnsiTheme="minorHAnsi" w:cstheme="minorBidi"/>
          <w:kern w:val="2"/>
          <w:szCs w:val="22"/>
          <w:lang w:eastAsia="en-GB"/>
          <w14:ligatures w14:val="standardContextual"/>
        </w:rPr>
      </w:pPr>
      <w:r>
        <w:t>8</w:t>
      </w:r>
      <w:r>
        <w:rPr>
          <w:rFonts w:asciiTheme="minorHAnsi" w:hAnsiTheme="minorHAnsi" w:cstheme="minorBidi"/>
          <w:kern w:val="2"/>
          <w:szCs w:val="22"/>
          <w:lang w:eastAsia="en-GB"/>
          <w14:ligatures w14:val="standardContextual"/>
        </w:rPr>
        <w:tab/>
      </w:r>
      <w:r>
        <w:t>Emission</w:t>
      </w:r>
      <w:r>
        <w:tab/>
      </w:r>
      <w:r>
        <w:fldChar w:fldCharType="begin"/>
      </w:r>
      <w:r>
        <w:instrText xml:space="preserve"> PAGEREF _Toc161846050 \h </w:instrText>
      </w:r>
      <w:r>
        <w:fldChar w:fldCharType="separate"/>
      </w:r>
      <w:r>
        <w:t>28</w:t>
      </w:r>
      <w:r>
        <w:fldChar w:fldCharType="end"/>
      </w:r>
    </w:p>
    <w:p w14:paraId="14E4D7F1" w14:textId="18E39885" w:rsidR="006D4DA5" w:rsidRDefault="006D4DA5">
      <w:pPr>
        <w:pStyle w:val="TOC2"/>
        <w:rPr>
          <w:rFonts w:asciiTheme="minorHAnsi" w:hAnsiTheme="minorHAnsi" w:cstheme="minorBidi"/>
          <w:kern w:val="2"/>
          <w:sz w:val="22"/>
          <w:szCs w:val="22"/>
          <w:lang w:eastAsia="en-GB"/>
          <w14:ligatures w14:val="standardContextual"/>
        </w:rPr>
      </w:pPr>
      <w:r w:rsidRPr="00914C24">
        <w:rPr>
          <w:rFonts w:cs="v4.2.0"/>
        </w:rPr>
        <w:t>8.1</w:t>
      </w:r>
      <w:r>
        <w:rPr>
          <w:rFonts w:asciiTheme="minorHAnsi" w:hAnsiTheme="minorHAnsi" w:cstheme="minorBidi"/>
          <w:kern w:val="2"/>
          <w:sz w:val="22"/>
          <w:szCs w:val="22"/>
          <w:lang w:eastAsia="en-GB"/>
          <w14:ligatures w14:val="standardContextual"/>
        </w:rPr>
        <w:tab/>
      </w:r>
      <w:r w:rsidRPr="00914C24">
        <w:rPr>
          <w:rFonts w:cs="v4.2.0"/>
        </w:rPr>
        <w:t>Test configurations</w:t>
      </w:r>
      <w:r>
        <w:tab/>
      </w:r>
      <w:r>
        <w:fldChar w:fldCharType="begin"/>
      </w:r>
      <w:r>
        <w:instrText xml:space="preserve"> PAGEREF _Toc161846051 \h </w:instrText>
      </w:r>
      <w:r>
        <w:fldChar w:fldCharType="separate"/>
      </w:r>
      <w:r>
        <w:t>28</w:t>
      </w:r>
      <w:r>
        <w:fldChar w:fldCharType="end"/>
      </w:r>
    </w:p>
    <w:p w14:paraId="2A3D0042" w14:textId="6E4A4834" w:rsidR="006D4DA5" w:rsidRDefault="006D4DA5">
      <w:pPr>
        <w:pStyle w:val="TOC2"/>
        <w:rPr>
          <w:rFonts w:asciiTheme="minorHAnsi" w:hAnsiTheme="minorHAnsi" w:cstheme="minorBidi"/>
          <w:kern w:val="2"/>
          <w:sz w:val="22"/>
          <w:szCs w:val="22"/>
          <w:lang w:eastAsia="en-GB"/>
          <w14:ligatures w14:val="standardContextual"/>
        </w:rPr>
      </w:pPr>
      <w:r>
        <w:rPr>
          <w:lang w:eastAsia="en-GB"/>
        </w:rPr>
        <w:t>8.2</w:t>
      </w:r>
      <w:r>
        <w:rPr>
          <w:rFonts w:asciiTheme="minorHAnsi" w:hAnsiTheme="minorHAnsi" w:cstheme="minorBidi"/>
          <w:kern w:val="2"/>
          <w:sz w:val="22"/>
          <w:szCs w:val="22"/>
          <w:lang w:eastAsia="en-GB"/>
          <w14:ligatures w14:val="standardContextual"/>
        </w:rPr>
        <w:tab/>
      </w:r>
      <w:r>
        <w:rPr>
          <w:lang w:eastAsia="en-GB"/>
        </w:rPr>
        <w:t>Radiated emission from Base Station and ancillary equipment</w:t>
      </w:r>
      <w:r>
        <w:tab/>
      </w:r>
      <w:r>
        <w:fldChar w:fldCharType="begin"/>
      </w:r>
      <w:r>
        <w:instrText xml:space="preserve"> PAGEREF _Toc161846052 \h </w:instrText>
      </w:r>
      <w:r>
        <w:fldChar w:fldCharType="separate"/>
      </w:r>
      <w:r>
        <w:t>28</w:t>
      </w:r>
      <w:r>
        <w:fldChar w:fldCharType="end"/>
      </w:r>
    </w:p>
    <w:p w14:paraId="013FB74D" w14:textId="60DB70C7" w:rsidR="006D4DA5" w:rsidRDefault="006D4DA5">
      <w:pPr>
        <w:pStyle w:val="TOC3"/>
        <w:rPr>
          <w:rFonts w:asciiTheme="minorHAnsi" w:hAnsiTheme="minorHAnsi" w:cstheme="minorBidi"/>
          <w:kern w:val="2"/>
          <w:sz w:val="22"/>
          <w:szCs w:val="22"/>
          <w:lang w:eastAsia="en-GB"/>
          <w14:ligatures w14:val="standardContextual"/>
        </w:rPr>
      </w:pPr>
      <w:r>
        <w:rPr>
          <w:lang w:eastAsia="en-GB"/>
        </w:rPr>
        <w:t>8.2.1</w:t>
      </w:r>
      <w:r>
        <w:rPr>
          <w:rFonts w:asciiTheme="minorHAnsi" w:hAnsiTheme="minorHAnsi" w:cstheme="minorBidi"/>
          <w:kern w:val="2"/>
          <w:sz w:val="22"/>
          <w:szCs w:val="22"/>
          <w:lang w:eastAsia="en-GB"/>
          <w14:ligatures w14:val="standardContextual"/>
        </w:rPr>
        <w:tab/>
      </w:r>
      <w:r>
        <w:rPr>
          <w:lang w:eastAsia="en-GB"/>
        </w:rPr>
        <w:t>Radiated emission for Base Stations</w:t>
      </w:r>
      <w:r>
        <w:tab/>
      </w:r>
      <w:r>
        <w:fldChar w:fldCharType="begin"/>
      </w:r>
      <w:r>
        <w:instrText xml:space="preserve"> PAGEREF _Toc161846053 \h </w:instrText>
      </w:r>
      <w:r>
        <w:fldChar w:fldCharType="separate"/>
      </w:r>
      <w:r>
        <w:t>28</w:t>
      </w:r>
      <w:r>
        <w:fldChar w:fldCharType="end"/>
      </w:r>
    </w:p>
    <w:p w14:paraId="0467B7DA" w14:textId="65D74EED" w:rsidR="006D4DA5" w:rsidRDefault="006D4DA5">
      <w:pPr>
        <w:pStyle w:val="TOC4"/>
        <w:rPr>
          <w:rFonts w:asciiTheme="minorHAnsi" w:hAnsiTheme="minorHAnsi" w:cstheme="minorBidi"/>
          <w:kern w:val="2"/>
          <w:sz w:val="22"/>
          <w:szCs w:val="22"/>
          <w:lang w:eastAsia="en-GB"/>
          <w14:ligatures w14:val="standardContextual"/>
        </w:rPr>
      </w:pPr>
      <w:r>
        <w:rPr>
          <w:lang w:eastAsia="en-GB"/>
        </w:rPr>
        <w:t>8.2.1.1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_Toc161846054 \h </w:instrText>
      </w:r>
      <w:r>
        <w:fldChar w:fldCharType="separate"/>
      </w:r>
      <w:r>
        <w:t>28</w:t>
      </w:r>
      <w:r>
        <w:fldChar w:fldCharType="end"/>
      </w:r>
    </w:p>
    <w:p w14:paraId="1A04E67D" w14:textId="25E08FE3" w:rsidR="006D4DA5" w:rsidRDefault="006D4DA5">
      <w:pPr>
        <w:pStyle w:val="TOC4"/>
        <w:rPr>
          <w:rFonts w:asciiTheme="minorHAnsi" w:hAnsiTheme="minorHAnsi" w:cstheme="minorBidi"/>
          <w:kern w:val="2"/>
          <w:sz w:val="22"/>
          <w:szCs w:val="22"/>
          <w:lang w:eastAsia="en-GB"/>
          <w14:ligatures w14:val="standardContextual"/>
        </w:rPr>
      </w:pPr>
      <w:r>
        <w:rPr>
          <w:lang w:eastAsia="en-GB"/>
        </w:rPr>
        <w:t>8.2.1.2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_Toc161846055 \h </w:instrText>
      </w:r>
      <w:r>
        <w:fldChar w:fldCharType="separate"/>
      </w:r>
      <w:r>
        <w:t>28</w:t>
      </w:r>
      <w:r>
        <w:fldChar w:fldCharType="end"/>
      </w:r>
    </w:p>
    <w:p w14:paraId="490B028A" w14:textId="4681BDDE" w:rsidR="006D4DA5" w:rsidRDefault="006D4DA5">
      <w:pPr>
        <w:pStyle w:val="TOC4"/>
        <w:rPr>
          <w:rFonts w:asciiTheme="minorHAnsi" w:hAnsiTheme="minorHAnsi" w:cstheme="minorBidi"/>
          <w:kern w:val="2"/>
          <w:sz w:val="22"/>
          <w:szCs w:val="22"/>
          <w:lang w:eastAsia="en-GB"/>
          <w14:ligatures w14:val="standardContextual"/>
        </w:rPr>
      </w:pPr>
      <w:r>
        <w:rPr>
          <w:lang w:eastAsia="en-GB"/>
        </w:rPr>
        <w:t>8.2.1.3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_Toc161846056 \h </w:instrText>
      </w:r>
      <w:r>
        <w:fldChar w:fldCharType="separate"/>
      </w:r>
      <w:r>
        <w:t>29</w:t>
      </w:r>
      <w:r>
        <w:fldChar w:fldCharType="end"/>
      </w:r>
    </w:p>
    <w:p w14:paraId="466D3A63" w14:textId="37F2D1CC" w:rsidR="006D4DA5" w:rsidRDefault="006D4DA5">
      <w:pPr>
        <w:pStyle w:val="TOC4"/>
        <w:rPr>
          <w:rFonts w:asciiTheme="minorHAnsi" w:hAnsiTheme="minorHAnsi" w:cstheme="minorBidi"/>
          <w:kern w:val="2"/>
          <w:sz w:val="22"/>
          <w:szCs w:val="22"/>
          <w:lang w:eastAsia="en-GB"/>
          <w14:ligatures w14:val="standardContextual"/>
        </w:rPr>
      </w:pPr>
      <w:r>
        <w:rPr>
          <w:lang w:eastAsia="en-GB"/>
        </w:rPr>
        <w:t>8.2.1.4</w:t>
      </w:r>
      <w:r>
        <w:rPr>
          <w:rFonts w:asciiTheme="minorHAnsi" w:hAnsiTheme="minorHAnsi" w:cstheme="minorBidi"/>
          <w:kern w:val="2"/>
          <w:sz w:val="22"/>
          <w:szCs w:val="22"/>
          <w:lang w:eastAsia="en-GB"/>
          <w14:ligatures w14:val="standardContextual"/>
        </w:rPr>
        <w:tab/>
      </w:r>
      <w:r>
        <w:rPr>
          <w:lang w:eastAsia="en-GB"/>
        </w:rPr>
        <w:t>Interpretation of the measurement results</w:t>
      </w:r>
      <w:r>
        <w:tab/>
      </w:r>
      <w:r>
        <w:fldChar w:fldCharType="begin"/>
      </w:r>
      <w:r>
        <w:instrText xml:space="preserve"> PAGEREF _Toc161846057 \h </w:instrText>
      </w:r>
      <w:r>
        <w:fldChar w:fldCharType="separate"/>
      </w:r>
      <w:r>
        <w:t>29</w:t>
      </w:r>
      <w:r>
        <w:fldChar w:fldCharType="end"/>
      </w:r>
    </w:p>
    <w:p w14:paraId="6765B43D" w14:textId="3E25A592" w:rsidR="006D4DA5" w:rsidRDefault="006D4DA5">
      <w:pPr>
        <w:pStyle w:val="TOC3"/>
        <w:rPr>
          <w:rFonts w:asciiTheme="minorHAnsi" w:hAnsiTheme="minorHAnsi" w:cstheme="minorBidi"/>
          <w:kern w:val="2"/>
          <w:sz w:val="22"/>
          <w:szCs w:val="22"/>
          <w:lang w:eastAsia="en-GB"/>
          <w14:ligatures w14:val="standardContextual"/>
        </w:rPr>
      </w:pPr>
      <w:r>
        <w:rPr>
          <w:lang w:eastAsia="en-GB"/>
        </w:rPr>
        <w:t>8.2.2</w:t>
      </w:r>
      <w:r>
        <w:rPr>
          <w:rFonts w:asciiTheme="minorHAnsi" w:hAnsiTheme="minorHAnsi" w:cstheme="minorBidi"/>
          <w:kern w:val="2"/>
          <w:sz w:val="22"/>
          <w:szCs w:val="22"/>
          <w:lang w:eastAsia="en-GB"/>
          <w14:ligatures w14:val="standardContextual"/>
        </w:rPr>
        <w:tab/>
      </w:r>
      <w:r>
        <w:rPr>
          <w:lang w:eastAsia="en-GB"/>
        </w:rPr>
        <w:t>Radiated emission, ancillary equipment</w:t>
      </w:r>
      <w:r>
        <w:tab/>
      </w:r>
      <w:r>
        <w:fldChar w:fldCharType="begin"/>
      </w:r>
      <w:r>
        <w:instrText xml:space="preserve"> PAGEREF _Toc161846058 \h </w:instrText>
      </w:r>
      <w:r>
        <w:fldChar w:fldCharType="separate"/>
      </w:r>
      <w:r>
        <w:t>30</w:t>
      </w:r>
      <w:r>
        <w:fldChar w:fldCharType="end"/>
      </w:r>
    </w:p>
    <w:p w14:paraId="43C084EA" w14:textId="694AEDE2" w:rsidR="006D4DA5" w:rsidRDefault="006D4DA5">
      <w:pPr>
        <w:pStyle w:val="TOC4"/>
        <w:rPr>
          <w:rFonts w:asciiTheme="minorHAnsi" w:hAnsiTheme="minorHAnsi" w:cstheme="minorBidi"/>
          <w:kern w:val="2"/>
          <w:sz w:val="22"/>
          <w:szCs w:val="22"/>
          <w:lang w:eastAsia="en-GB"/>
          <w14:ligatures w14:val="standardContextual"/>
        </w:rPr>
      </w:pPr>
      <w:r>
        <w:rPr>
          <w:lang w:eastAsia="en-GB"/>
        </w:rPr>
        <w:t>8.2.2.1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_Toc161846059 \h </w:instrText>
      </w:r>
      <w:r>
        <w:fldChar w:fldCharType="separate"/>
      </w:r>
      <w:r>
        <w:t>30</w:t>
      </w:r>
      <w:r>
        <w:fldChar w:fldCharType="end"/>
      </w:r>
    </w:p>
    <w:p w14:paraId="4BB7EF68" w14:textId="5C265400" w:rsidR="006D4DA5" w:rsidRDefault="006D4DA5">
      <w:pPr>
        <w:pStyle w:val="TOC4"/>
        <w:rPr>
          <w:rFonts w:asciiTheme="minorHAnsi" w:hAnsiTheme="minorHAnsi" w:cstheme="minorBidi"/>
          <w:kern w:val="2"/>
          <w:sz w:val="22"/>
          <w:szCs w:val="22"/>
          <w:lang w:eastAsia="en-GB"/>
          <w14:ligatures w14:val="standardContextual"/>
        </w:rPr>
      </w:pPr>
      <w:r>
        <w:rPr>
          <w:lang w:eastAsia="en-GB"/>
        </w:rPr>
        <w:t>8.2.2.2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_Toc161846060 \h </w:instrText>
      </w:r>
      <w:r>
        <w:fldChar w:fldCharType="separate"/>
      </w:r>
      <w:r>
        <w:t>30</w:t>
      </w:r>
      <w:r>
        <w:fldChar w:fldCharType="end"/>
      </w:r>
    </w:p>
    <w:p w14:paraId="6A683FEC" w14:textId="2447000F" w:rsidR="006D4DA5" w:rsidRDefault="006D4DA5">
      <w:pPr>
        <w:pStyle w:val="TOC4"/>
        <w:rPr>
          <w:rFonts w:asciiTheme="minorHAnsi" w:hAnsiTheme="minorHAnsi" w:cstheme="minorBidi"/>
          <w:kern w:val="2"/>
          <w:sz w:val="22"/>
          <w:szCs w:val="22"/>
          <w:lang w:eastAsia="en-GB"/>
          <w14:ligatures w14:val="standardContextual"/>
        </w:rPr>
      </w:pPr>
      <w:r>
        <w:rPr>
          <w:lang w:eastAsia="en-GB"/>
        </w:rPr>
        <w:t>8.2.2.3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_Toc161846061 \h </w:instrText>
      </w:r>
      <w:r>
        <w:fldChar w:fldCharType="separate"/>
      </w:r>
      <w:r>
        <w:t>30</w:t>
      </w:r>
      <w:r>
        <w:fldChar w:fldCharType="end"/>
      </w:r>
    </w:p>
    <w:p w14:paraId="3C692417" w14:textId="1EBE00B8" w:rsidR="006D4DA5" w:rsidRDefault="006D4DA5">
      <w:pPr>
        <w:pStyle w:val="TOC2"/>
        <w:rPr>
          <w:rFonts w:asciiTheme="minorHAnsi" w:hAnsiTheme="minorHAnsi" w:cstheme="minorBidi"/>
          <w:kern w:val="2"/>
          <w:sz w:val="22"/>
          <w:szCs w:val="22"/>
          <w:lang w:eastAsia="en-GB"/>
          <w14:ligatures w14:val="standardContextual"/>
        </w:rPr>
      </w:pPr>
      <w:r>
        <w:rPr>
          <w:lang w:eastAsia="en-GB"/>
        </w:rPr>
        <w:t>8.3</w:t>
      </w:r>
      <w:r>
        <w:rPr>
          <w:rFonts w:asciiTheme="minorHAnsi" w:hAnsiTheme="minorHAnsi" w:cstheme="minorBidi"/>
          <w:kern w:val="2"/>
          <w:sz w:val="22"/>
          <w:szCs w:val="22"/>
          <w:lang w:eastAsia="en-GB"/>
          <w14:ligatures w14:val="standardContextual"/>
        </w:rPr>
        <w:tab/>
      </w:r>
      <w:r>
        <w:rPr>
          <w:lang w:eastAsia="en-GB"/>
        </w:rPr>
        <w:t>Conducted emission DC power input/output port</w:t>
      </w:r>
      <w:r>
        <w:tab/>
      </w:r>
      <w:r>
        <w:fldChar w:fldCharType="begin"/>
      </w:r>
      <w:r>
        <w:instrText xml:space="preserve"> PAGEREF _Toc161846062 \h </w:instrText>
      </w:r>
      <w:r>
        <w:fldChar w:fldCharType="separate"/>
      </w:r>
      <w:r>
        <w:t>30</w:t>
      </w:r>
      <w:r>
        <w:fldChar w:fldCharType="end"/>
      </w:r>
    </w:p>
    <w:p w14:paraId="289A5AA7" w14:textId="630D5A0C" w:rsidR="006D4DA5" w:rsidRDefault="006D4DA5">
      <w:pPr>
        <w:pStyle w:val="TOC3"/>
        <w:rPr>
          <w:rFonts w:asciiTheme="minorHAnsi" w:hAnsiTheme="minorHAnsi" w:cstheme="minorBidi"/>
          <w:kern w:val="2"/>
          <w:sz w:val="22"/>
          <w:szCs w:val="22"/>
          <w:lang w:eastAsia="en-GB"/>
          <w14:ligatures w14:val="standardContextual"/>
        </w:rPr>
      </w:pPr>
      <w:r>
        <w:rPr>
          <w:lang w:eastAsia="en-GB"/>
        </w:rPr>
        <w:t>8.3.1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_Toc161846063 \h </w:instrText>
      </w:r>
      <w:r>
        <w:fldChar w:fldCharType="separate"/>
      </w:r>
      <w:r>
        <w:t>31</w:t>
      </w:r>
      <w:r>
        <w:fldChar w:fldCharType="end"/>
      </w:r>
    </w:p>
    <w:p w14:paraId="44947968" w14:textId="0716B639" w:rsidR="006D4DA5" w:rsidRDefault="006D4DA5">
      <w:pPr>
        <w:pStyle w:val="TOC3"/>
        <w:rPr>
          <w:rFonts w:asciiTheme="minorHAnsi" w:hAnsiTheme="minorHAnsi" w:cstheme="minorBidi"/>
          <w:kern w:val="2"/>
          <w:sz w:val="22"/>
          <w:szCs w:val="22"/>
          <w:lang w:eastAsia="en-GB"/>
          <w14:ligatures w14:val="standardContextual"/>
        </w:rPr>
      </w:pPr>
      <w:r>
        <w:rPr>
          <w:lang w:eastAsia="en-GB"/>
        </w:rPr>
        <w:t>8.3.2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_Toc161846064 \h </w:instrText>
      </w:r>
      <w:r>
        <w:fldChar w:fldCharType="separate"/>
      </w:r>
      <w:r>
        <w:t>31</w:t>
      </w:r>
      <w:r>
        <w:fldChar w:fldCharType="end"/>
      </w:r>
    </w:p>
    <w:p w14:paraId="0F02623A" w14:textId="1FCF0736" w:rsidR="006D4DA5" w:rsidRDefault="006D4DA5">
      <w:pPr>
        <w:pStyle w:val="TOC3"/>
        <w:rPr>
          <w:rFonts w:asciiTheme="minorHAnsi" w:hAnsiTheme="minorHAnsi" w:cstheme="minorBidi"/>
          <w:kern w:val="2"/>
          <w:sz w:val="22"/>
          <w:szCs w:val="22"/>
          <w:lang w:eastAsia="en-GB"/>
          <w14:ligatures w14:val="standardContextual"/>
        </w:rPr>
      </w:pPr>
      <w:r>
        <w:rPr>
          <w:lang w:eastAsia="en-GB"/>
        </w:rPr>
        <w:t>8.3.3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_Toc161846065 \h </w:instrText>
      </w:r>
      <w:r>
        <w:fldChar w:fldCharType="separate"/>
      </w:r>
      <w:r>
        <w:t>31</w:t>
      </w:r>
      <w:r>
        <w:fldChar w:fldCharType="end"/>
      </w:r>
    </w:p>
    <w:p w14:paraId="697EFD92" w14:textId="1B0050DE" w:rsidR="006D4DA5" w:rsidRDefault="006D4DA5">
      <w:pPr>
        <w:pStyle w:val="TOC2"/>
        <w:rPr>
          <w:rFonts w:asciiTheme="minorHAnsi" w:hAnsiTheme="minorHAnsi" w:cstheme="minorBidi"/>
          <w:kern w:val="2"/>
          <w:sz w:val="22"/>
          <w:szCs w:val="22"/>
          <w:lang w:eastAsia="en-GB"/>
          <w14:ligatures w14:val="standardContextual"/>
        </w:rPr>
      </w:pPr>
      <w:r>
        <w:rPr>
          <w:lang w:eastAsia="en-GB"/>
        </w:rPr>
        <w:lastRenderedPageBreak/>
        <w:t>8.4</w:t>
      </w:r>
      <w:r>
        <w:rPr>
          <w:rFonts w:asciiTheme="minorHAnsi"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_Toc161846066 \h </w:instrText>
      </w:r>
      <w:r>
        <w:fldChar w:fldCharType="separate"/>
      </w:r>
      <w:r>
        <w:t>31</w:t>
      </w:r>
      <w:r>
        <w:fldChar w:fldCharType="end"/>
      </w:r>
    </w:p>
    <w:p w14:paraId="47D2B436" w14:textId="6675E8AB" w:rsidR="006D4DA5" w:rsidRDefault="006D4DA5">
      <w:pPr>
        <w:pStyle w:val="TOC3"/>
        <w:rPr>
          <w:rFonts w:asciiTheme="minorHAnsi" w:hAnsiTheme="minorHAnsi" w:cstheme="minorBidi"/>
          <w:kern w:val="2"/>
          <w:sz w:val="22"/>
          <w:szCs w:val="22"/>
          <w:lang w:eastAsia="en-GB"/>
          <w14:ligatures w14:val="standardContextual"/>
        </w:rPr>
      </w:pPr>
      <w:r>
        <w:rPr>
          <w:lang w:eastAsia="en-GB"/>
        </w:rPr>
        <w:t>8.4.1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_Toc161846067 \h </w:instrText>
      </w:r>
      <w:r>
        <w:fldChar w:fldCharType="separate"/>
      </w:r>
      <w:r>
        <w:t>31</w:t>
      </w:r>
      <w:r>
        <w:fldChar w:fldCharType="end"/>
      </w:r>
    </w:p>
    <w:p w14:paraId="79586437" w14:textId="582F2F27" w:rsidR="006D4DA5" w:rsidRDefault="006D4DA5">
      <w:pPr>
        <w:pStyle w:val="TOC3"/>
        <w:rPr>
          <w:rFonts w:asciiTheme="minorHAnsi" w:hAnsiTheme="minorHAnsi" w:cstheme="minorBidi"/>
          <w:kern w:val="2"/>
          <w:sz w:val="22"/>
          <w:szCs w:val="22"/>
          <w:lang w:eastAsia="en-GB"/>
          <w14:ligatures w14:val="standardContextual"/>
        </w:rPr>
      </w:pPr>
      <w:r>
        <w:rPr>
          <w:lang w:eastAsia="en-GB"/>
        </w:rPr>
        <w:t>8.4.2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_Toc161846068 \h </w:instrText>
      </w:r>
      <w:r>
        <w:fldChar w:fldCharType="separate"/>
      </w:r>
      <w:r>
        <w:t>31</w:t>
      </w:r>
      <w:r>
        <w:fldChar w:fldCharType="end"/>
      </w:r>
    </w:p>
    <w:p w14:paraId="4F0981B3" w14:textId="02A7730A" w:rsidR="006D4DA5" w:rsidRDefault="006D4DA5">
      <w:pPr>
        <w:pStyle w:val="TOC3"/>
        <w:rPr>
          <w:rFonts w:asciiTheme="minorHAnsi" w:hAnsiTheme="minorHAnsi" w:cstheme="minorBidi"/>
          <w:kern w:val="2"/>
          <w:sz w:val="22"/>
          <w:szCs w:val="22"/>
          <w:lang w:eastAsia="en-GB"/>
          <w14:ligatures w14:val="standardContextual"/>
        </w:rPr>
      </w:pPr>
      <w:r>
        <w:rPr>
          <w:lang w:eastAsia="en-GB"/>
        </w:rPr>
        <w:t>8.4.3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_Toc161846069 \h </w:instrText>
      </w:r>
      <w:r>
        <w:fldChar w:fldCharType="separate"/>
      </w:r>
      <w:r>
        <w:t>31</w:t>
      </w:r>
      <w:r>
        <w:fldChar w:fldCharType="end"/>
      </w:r>
    </w:p>
    <w:p w14:paraId="3AC18346" w14:textId="3290EEC8" w:rsidR="006D4DA5" w:rsidRDefault="006D4DA5">
      <w:pPr>
        <w:pStyle w:val="TOC2"/>
        <w:rPr>
          <w:rFonts w:asciiTheme="minorHAnsi" w:hAnsiTheme="minorHAnsi" w:cstheme="minorBidi"/>
          <w:kern w:val="2"/>
          <w:sz w:val="22"/>
          <w:szCs w:val="22"/>
          <w:lang w:eastAsia="en-GB"/>
          <w14:ligatures w14:val="standardContextual"/>
        </w:rPr>
      </w:pPr>
      <w:r>
        <w:rPr>
          <w:lang w:eastAsia="en-GB"/>
        </w:rPr>
        <w:t>8.5</w:t>
      </w:r>
      <w:r>
        <w:rPr>
          <w:rFonts w:asciiTheme="minorHAnsi" w:hAnsiTheme="minorHAnsi" w:cstheme="minorBidi"/>
          <w:kern w:val="2"/>
          <w:sz w:val="22"/>
          <w:szCs w:val="22"/>
          <w:lang w:eastAsia="en-GB"/>
          <w14:ligatures w14:val="standardContextual"/>
        </w:rPr>
        <w:tab/>
      </w:r>
      <w:r>
        <w:rPr>
          <w:lang w:eastAsia="en-GB"/>
        </w:rPr>
        <w:t>Harmonic current emissions (AC mains input port)</w:t>
      </w:r>
      <w:r>
        <w:tab/>
      </w:r>
      <w:r>
        <w:fldChar w:fldCharType="begin"/>
      </w:r>
      <w:r>
        <w:instrText xml:space="preserve"> PAGEREF _Toc161846070 \h </w:instrText>
      </w:r>
      <w:r>
        <w:fldChar w:fldCharType="separate"/>
      </w:r>
      <w:r>
        <w:t>32</w:t>
      </w:r>
      <w:r>
        <w:fldChar w:fldCharType="end"/>
      </w:r>
    </w:p>
    <w:p w14:paraId="2CD5E6B4" w14:textId="5C49C3E2" w:rsidR="006D4DA5" w:rsidRDefault="006D4DA5">
      <w:pPr>
        <w:pStyle w:val="TOC2"/>
        <w:rPr>
          <w:rFonts w:asciiTheme="minorHAnsi" w:hAnsiTheme="minorHAnsi" w:cstheme="minorBidi"/>
          <w:kern w:val="2"/>
          <w:sz w:val="22"/>
          <w:szCs w:val="22"/>
          <w:lang w:eastAsia="en-GB"/>
          <w14:ligatures w14:val="standardContextual"/>
        </w:rPr>
      </w:pPr>
      <w:r>
        <w:rPr>
          <w:lang w:eastAsia="en-GB"/>
        </w:rPr>
        <w:t>8.6</w:t>
      </w:r>
      <w:r>
        <w:rPr>
          <w:rFonts w:asciiTheme="minorHAnsi"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_Toc161846071 \h </w:instrText>
      </w:r>
      <w:r>
        <w:fldChar w:fldCharType="separate"/>
      </w:r>
      <w:r>
        <w:t>32</w:t>
      </w:r>
      <w:r>
        <w:fldChar w:fldCharType="end"/>
      </w:r>
    </w:p>
    <w:p w14:paraId="25004BCD" w14:textId="1DB3D911" w:rsidR="006D4DA5" w:rsidRDefault="006D4DA5">
      <w:pPr>
        <w:pStyle w:val="TOC2"/>
        <w:rPr>
          <w:rFonts w:asciiTheme="minorHAnsi" w:hAnsiTheme="minorHAnsi" w:cstheme="minorBidi"/>
          <w:kern w:val="2"/>
          <w:sz w:val="22"/>
          <w:szCs w:val="22"/>
          <w:lang w:eastAsia="en-GB"/>
          <w14:ligatures w14:val="standardContextual"/>
        </w:rPr>
      </w:pPr>
      <w:r>
        <w:rPr>
          <w:lang w:eastAsia="en-GB"/>
        </w:rPr>
        <w:t>8.7</w:t>
      </w:r>
      <w:r>
        <w:rPr>
          <w:rFonts w:asciiTheme="minorHAnsi" w:hAnsiTheme="minorHAnsi" w:cstheme="minorBidi"/>
          <w:kern w:val="2"/>
          <w:sz w:val="22"/>
          <w:szCs w:val="22"/>
          <w:lang w:eastAsia="en-GB"/>
          <w14:ligatures w14:val="standardContextual"/>
        </w:rPr>
        <w:tab/>
      </w:r>
      <w:r>
        <w:rPr>
          <w:lang w:eastAsia="en-GB"/>
        </w:rPr>
        <w:t>Telecommunication ports</w:t>
      </w:r>
      <w:r>
        <w:tab/>
      </w:r>
      <w:r>
        <w:fldChar w:fldCharType="begin"/>
      </w:r>
      <w:r>
        <w:instrText xml:space="preserve"> PAGEREF _Toc161846072 \h </w:instrText>
      </w:r>
      <w:r>
        <w:fldChar w:fldCharType="separate"/>
      </w:r>
      <w:r>
        <w:t>32</w:t>
      </w:r>
      <w:r>
        <w:fldChar w:fldCharType="end"/>
      </w:r>
    </w:p>
    <w:p w14:paraId="1768CB18" w14:textId="5E4F4DBA" w:rsidR="006D4DA5" w:rsidRDefault="006D4DA5">
      <w:pPr>
        <w:pStyle w:val="TOC3"/>
        <w:rPr>
          <w:rFonts w:asciiTheme="minorHAnsi" w:hAnsiTheme="minorHAnsi" w:cstheme="minorBidi"/>
          <w:kern w:val="2"/>
          <w:sz w:val="22"/>
          <w:szCs w:val="22"/>
          <w:lang w:eastAsia="en-GB"/>
          <w14:ligatures w14:val="standardContextual"/>
        </w:rPr>
      </w:pPr>
      <w:r>
        <w:rPr>
          <w:lang w:eastAsia="en-GB"/>
        </w:rPr>
        <w:t>8.7.1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_Toc161846073 \h </w:instrText>
      </w:r>
      <w:r>
        <w:fldChar w:fldCharType="separate"/>
      </w:r>
      <w:r>
        <w:t>32</w:t>
      </w:r>
      <w:r>
        <w:fldChar w:fldCharType="end"/>
      </w:r>
    </w:p>
    <w:p w14:paraId="2A442678" w14:textId="20FAEAE1" w:rsidR="006D4DA5" w:rsidRDefault="006D4DA5">
      <w:pPr>
        <w:pStyle w:val="TOC3"/>
        <w:rPr>
          <w:rFonts w:asciiTheme="minorHAnsi" w:hAnsiTheme="minorHAnsi" w:cstheme="minorBidi"/>
          <w:kern w:val="2"/>
          <w:sz w:val="22"/>
          <w:szCs w:val="22"/>
          <w:lang w:eastAsia="en-GB"/>
          <w14:ligatures w14:val="standardContextual"/>
        </w:rPr>
      </w:pPr>
      <w:r>
        <w:rPr>
          <w:lang w:eastAsia="en-GB"/>
        </w:rPr>
        <w:t>8.7.2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_Toc161846074 \h </w:instrText>
      </w:r>
      <w:r>
        <w:fldChar w:fldCharType="separate"/>
      </w:r>
      <w:r>
        <w:t>32</w:t>
      </w:r>
      <w:r>
        <w:fldChar w:fldCharType="end"/>
      </w:r>
    </w:p>
    <w:p w14:paraId="13849FC4" w14:textId="6D4A49C0" w:rsidR="006D4DA5" w:rsidRDefault="006D4DA5">
      <w:pPr>
        <w:pStyle w:val="TOC3"/>
        <w:rPr>
          <w:rFonts w:asciiTheme="minorHAnsi" w:hAnsiTheme="minorHAnsi" w:cstheme="minorBidi"/>
          <w:kern w:val="2"/>
          <w:sz w:val="22"/>
          <w:szCs w:val="22"/>
          <w:lang w:eastAsia="en-GB"/>
          <w14:ligatures w14:val="standardContextual"/>
        </w:rPr>
      </w:pPr>
      <w:r>
        <w:rPr>
          <w:lang w:eastAsia="en-GB"/>
        </w:rPr>
        <w:t>8.7.3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_Toc161846075 \h </w:instrText>
      </w:r>
      <w:r>
        <w:fldChar w:fldCharType="separate"/>
      </w:r>
      <w:r>
        <w:t>32</w:t>
      </w:r>
      <w:r>
        <w:fldChar w:fldCharType="end"/>
      </w:r>
    </w:p>
    <w:p w14:paraId="61F1D155" w14:textId="4E91C5D6" w:rsidR="006D4DA5" w:rsidRDefault="006D4DA5">
      <w:pPr>
        <w:pStyle w:val="TOC1"/>
        <w:rPr>
          <w:rFonts w:asciiTheme="minorHAnsi" w:hAnsiTheme="minorHAnsi" w:cstheme="minorBidi"/>
          <w:kern w:val="2"/>
          <w:szCs w:val="22"/>
          <w:lang w:eastAsia="en-GB"/>
          <w14:ligatures w14:val="standardContextual"/>
        </w:rPr>
      </w:pPr>
      <w:r w:rsidRPr="00914C24">
        <w:rPr>
          <w:rFonts w:cs="v4.2.0"/>
        </w:rPr>
        <w:t>9</w:t>
      </w:r>
      <w:r>
        <w:rPr>
          <w:rFonts w:asciiTheme="minorHAnsi" w:hAnsiTheme="minorHAnsi" w:cstheme="minorBidi"/>
          <w:kern w:val="2"/>
          <w:szCs w:val="22"/>
          <w:lang w:eastAsia="en-GB"/>
          <w14:ligatures w14:val="standardContextual"/>
        </w:rPr>
        <w:tab/>
      </w:r>
      <w:r w:rsidRPr="00914C24">
        <w:rPr>
          <w:rFonts w:cs="v4.2.0"/>
        </w:rPr>
        <w:t>Immunity</w:t>
      </w:r>
      <w:r>
        <w:tab/>
      </w:r>
      <w:r>
        <w:fldChar w:fldCharType="begin"/>
      </w:r>
      <w:r>
        <w:instrText xml:space="preserve"> PAGEREF _Toc161846076 \h </w:instrText>
      </w:r>
      <w:r>
        <w:fldChar w:fldCharType="separate"/>
      </w:r>
      <w:r>
        <w:t>33</w:t>
      </w:r>
      <w:r>
        <w:fldChar w:fldCharType="end"/>
      </w:r>
    </w:p>
    <w:p w14:paraId="14F88D63" w14:textId="2D4CFAC6" w:rsidR="006D4DA5" w:rsidRDefault="006D4DA5">
      <w:pPr>
        <w:pStyle w:val="TOC2"/>
        <w:rPr>
          <w:rFonts w:asciiTheme="minorHAnsi" w:hAnsiTheme="minorHAnsi" w:cstheme="minorBidi"/>
          <w:kern w:val="2"/>
          <w:sz w:val="22"/>
          <w:szCs w:val="22"/>
          <w:lang w:eastAsia="en-GB"/>
          <w14:ligatures w14:val="standardContextual"/>
        </w:rPr>
      </w:pPr>
      <w:r>
        <w:rPr>
          <w:lang w:eastAsia="en-GB"/>
        </w:rPr>
        <w:t>9.1</w:t>
      </w:r>
      <w:r>
        <w:rPr>
          <w:rFonts w:asciiTheme="minorHAnsi"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_Toc161846077 \h </w:instrText>
      </w:r>
      <w:r>
        <w:fldChar w:fldCharType="separate"/>
      </w:r>
      <w:r>
        <w:t>33</w:t>
      </w:r>
      <w:r>
        <w:fldChar w:fldCharType="end"/>
      </w:r>
    </w:p>
    <w:p w14:paraId="1E54CAD6" w14:textId="485B7810" w:rsidR="006D4DA5" w:rsidRDefault="006D4DA5">
      <w:pPr>
        <w:pStyle w:val="TOC2"/>
        <w:rPr>
          <w:rFonts w:asciiTheme="minorHAnsi" w:hAnsiTheme="minorHAnsi" w:cstheme="minorBidi"/>
          <w:kern w:val="2"/>
          <w:sz w:val="22"/>
          <w:szCs w:val="22"/>
          <w:lang w:eastAsia="en-GB"/>
          <w14:ligatures w14:val="standardContextual"/>
        </w:rPr>
      </w:pPr>
      <w:r>
        <w:rPr>
          <w:lang w:eastAsia="en-GB"/>
        </w:rPr>
        <w:t>9.2</w:t>
      </w:r>
      <w:r>
        <w:rPr>
          <w:rFonts w:asciiTheme="minorHAnsi"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_Toc161846078 \h </w:instrText>
      </w:r>
      <w:r>
        <w:fldChar w:fldCharType="separate"/>
      </w:r>
      <w:r>
        <w:t>34</w:t>
      </w:r>
      <w:r>
        <w:fldChar w:fldCharType="end"/>
      </w:r>
    </w:p>
    <w:p w14:paraId="35F62C3D" w14:textId="58DC268E" w:rsidR="006D4DA5" w:rsidRDefault="006D4DA5">
      <w:pPr>
        <w:pStyle w:val="TOC3"/>
        <w:rPr>
          <w:rFonts w:asciiTheme="minorHAnsi" w:hAnsiTheme="minorHAnsi" w:cstheme="minorBidi"/>
          <w:kern w:val="2"/>
          <w:sz w:val="22"/>
          <w:szCs w:val="22"/>
          <w:lang w:eastAsia="en-GB"/>
          <w14:ligatures w14:val="standardContextual"/>
        </w:rPr>
      </w:pPr>
      <w:r>
        <w:rPr>
          <w:lang w:eastAsia="en-GB"/>
        </w:rPr>
        <w:t>9.2.1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_Toc161846079 \h </w:instrText>
      </w:r>
      <w:r>
        <w:fldChar w:fldCharType="separate"/>
      </w:r>
      <w:r>
        <w:t>34</w:t>
      </w:r>
      <w:r>
        <w:fldChar w:fldCharType="end"/>
      </w:r>
    </w:p>
    <w:p w14:paraId="400BF85A" w14:textId="20364BAD" w:rsidR="006D4DA5" w:rsidRDefault="006D4DA5">
      <w:pPr>
        <w:pStyle w:val="TOC3"/>
        <w:rPr>
          <w:rFonts w:asciiTheme="minorHAnsi" w:hAnsiTheme="minorHAnsi" w:cstheme="minorBidi"/>
          <w:kern w:val="2"/>
          <w:sz w:val="22"/>
          <w:szCs w:val="22"/>
          <w:lang w:eastAsia="en-GB"/>
          <w14:ligatures w14:val="standardContextual"/>
        </w:rPr>
      </w:pPr>
      <w:r>
        <w:rPr>
          <w:lang w:eastAsia="en-GB"/>
        </w:rPr>
        <w:t>9.2.2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_Toc161846080 \h </w:instrText>
      </w:r>
      <w:r>
        <w:fldChar w:fldCharType="separate"/>
      </w:r>
      <w:r>
        <w:t>34</w:t>
      </w:r>
      <w:r>
        <w:fldChar w:fldCharType="end"/>
      </w:r>
    </w:p>
    <w:p w14:paraId="26436685" w14:textId="38F62505" w:rsidR="006D4DA5" w:rsidRDefault="006D4DA5">
      <w:pPr>
        <w:pStyle w:val="TOC3"/>
        <w:rPr>
          <w:rFonts w:asciiTheme="minorHAnsi" w:hAnsiTheme="minorHAnsi" w:cstheme="minorBidi"/>
          <w:kern w:val="2"/>
          <w:sz w:val="22"/>
          <w:szCs w:val="22"/>
          <w:lang w:eastAsia="en-GB"/>
          <w14:ligatures w14:val="standardContextual"/>
        </w:rPr>
      </w:pPr>
      <w:r>
        <w:rPr>
          <w:lang w:eastAsia="en-GB"/>
        </w:rPr>
        <w:t>9.2.3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_Toc161846081 \h </w:instrText>
      </w:r>
      <w:r>
        <w:fldChar w:fldCharType="separate"/>
      </w:r>
      <w:r>
        <w:t>34</w:t>
      </w:r>
      <w:r>
        <w:fldChar w:fldCharType="end"/>
      </w:r>
    </w:p>
    <w:p w14:paraId="02C0BD49" w14:textId="58042290" w:rsidR="006D4DA5" w:rsidRDefault="006D4DA5">
      <w:pPr>
        <w:pStyle w:val="TOC2"/>
        <w:rPr>
          <w:rFonts w:asciiTheme="minorHAnsi" w:hAnsiTheme="minorHAnsi" w:cstheme="minorBidi"/>
          <w:kern w:val="2"/>
          <w:sz w:val="22"/>
          <w:szCs w:val="22"/>
          <w:lang w:eastAsia="en-GB"/>
          <w14:ligatures w14:val="standardContextual"/>
        </w:rPr>
      </w:pPr>
      <w:r>
        <w:rPr>
          <w:lang w:eastAsia="en-GB"/>
        </w:rPr>
        <w:t>9.3</w:t>
      </w:r>
      <w:r>
        <w:rPr>
          <w:rFonts w:asciiTheme="minorHAnsi"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_Toc161846082 \h </w:instrText>
      </w:r>
      <w:r>
        <w:fldChar w:fldCharType="separate"/>
      </w:r>
      <w:r>
        <w:t>34</w:t>
      </w:r>
      <w:r>
        <w:fldChar w:fldCharType="end"/>
      </w:r>
    </w:p>
    <w:p w14:paraId="372A3924" w14:textId="61A57072" w:rsidR="006D4DA5" w:rsidRDefault="006D4DA5">
      <w:pPr>
        <w:pStyle w:val="TOC3"/>
        <w:rPr>
          <w:rFonts w:asciiTheme="minorHAnsi" w:hAnsiTheme="minorHAnsi" w:cstheme="minorBidi"/>
          <w:kern w:val="2"/>
          <w:sz w:val="22"/>
          <w:szCs w:val="22"/>
          <w:lang w:eastAsia="en-GB"/>
          <w14:ligatures w14:val="standardContextual"/>
        </w:rPr>
      </w:pPr>
      <w:r>
        <w:rPr>
          <w:lang w:eastAsia="en-GB"/>
        </w:rPr>
        <w:t>9.3.1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_Toc161846083 \h </w:instrText>
      </w:r>
      <w:r>
        <w:fldChar w:fldCharType="separate"/>
      </w:r>
      <w:r>
        <w:t>34</w:t>
      </w:r>
      <w:r>
        <w:fldChar w:fldCharType="end"/>
      </w:r>
    </w:p>
    <w:p w14:paraId="69DEE694" w14:textId="13ACD88E" w:rsidR="006D4DA5" w:rsidRDefault="006D4DA5">
      <w:pPr>
        <w:pStyle w:val="TOC3"/>
        <w:rPr>
          <w:rFonts w:asciiTheme="minorHAnsi" w:hAnsiTheme="minorHAnsi" w:cstheme="minorBidi"/>
          <w:kern w:val="2"/>
          <w:sz w:val="22"/>
          <w:szCs w:val="22"/>
          <w:lang w:eastAsia="en-GB"/>
          <w14:ligatures w14:val="standardContextual"/>
        </w:rPr>
      </w:pPr>
      <w:r>
        <w:rPr>
          <w:lang w:eastAsia="en-GB"/>
        </w:rPr>
        <w:t>9.3.2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_Toc161846084 \h </w:instrText>
      </w:r>
      <w:r>
        <w:fldChar w:fldCharType="separate"/>
      </w:r>
      <w:r>
        <w:t>34</w:t>
      </w:r>
      <w:r>
        <w:fldChar w:fldCharType="end"/>
      </w:r>
    </w:p>
    <w:p w14:paraId="2740BE11" w14:textId="12AEEE99" w:rsidR="006D4DA5" w:rsidRDefault="006D4DA5">
      <w:pPr>
        <w:pStyle w:val="TOC3"/>
        <w:rPr>
          <w:rFonts w:asciiTheme="minorHAnsi" w:hAnsiTheme="minorHAnsi" w:cstheme="minorBidi"/>
          <w:kern w:val="2"/>
          <w:sz w:val="22"/>
          <w:szCs w:val="22"/>
          <w:lang w:eastAsia="en-GB"/>
          <w14:ligatures w14:val="standardContextual"/>
        </w:rPr>
      </w:pPr>
      <w:r>
        <w:rPr>
          <w:lang w:eastAsia="en-GB"/>
        </w:rPr>
        <w:t>9.3.3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_Toc161846085 \h </w:instrText>
      </w:r>
      <w:r>
        <w:fldChar w:fldCharType="separate"/>
      </w:r>
      <w:r>
        <w:t>35</w:t>
      </w:r>
      <w:r>
        <w:fldChar w:fldCharType="end"/>
      </w:r>
    </w:p>
    <w:p w14:paraId="79C86724" w14:textId="2C65C066" w:rsidR="006D4DA5" w:rsidRDefault="006D4DA5">
      <w:pPr>
        <w:pStyle w:val="TOC2"/>
        <w:rPr>
          <w:rFonts w:asciiTheme="minorHAnsi" w:hAnsiTheme="minorHAnsi" w:cstheme="minorBidi"/>
          <w:kern w:val="2"/>
          <w:sz w:val="22"/>
          <w:szCs w:val="22"/>
          <w:lang w:eastAsia="en-GB"/>
          <w14:ligatures w14:val="standardContextual"/>
        </w:rPr>
      </w:pPr>
      <w:r>
        <w:rPr>
          <w:lang w:eastAsia="en-GB"/>
        </w:rPr>
        <w:t>9.4</w:t>
      </w:r>
      <w:r>
        <w:rPr>
          <w:rFonts w:asciiTheme="minorHAnsi"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_Toc161846086 \h </w:instrText>
      </w:r>
      <w:r>
        <w:fldChar w:fldCharType="separate"/>
      </w:r>
      <w:r>
        <w:t>35</w:t>
      </w:r>
      <w:r>
        <w:fldChar w:fldCharType="end"/>
      </w:r>
    </w:p>
    <w:p w14:paraId="1829CF89" w14:textId="771D6B4A" w:rsidR="006D4DA5" w:rsidRDefault="006D4DA5">
      <w:pPr>
        <w:pStyle w:val="TOC3"/>
        <w:rPr>
          <w:rFonts w:asciiTheme="minorHAnsi" w:hAnsiTheme="minorHAnsi" w:cstheme="minorBidi"/>
          <w:kern w:val="2"/>
          <w:sz w:val="22"/>
          <w:szCs w:val="22"/>
          <w:lang w:eastAsia="en-GB"/>
          <w14:ligatures w14:val="standardContextual"/>
        </w:rPr>
      </w:pPr>
      <w:r>
        <w:rPr>
          <w:lang w:eastAsia="en-GB"/>
        </w:rPr>
        <w:t>9.4.1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_Toc161846087 \h </w:instrText>
      </w:r>
      <w:r>
        <w:fldChar w:fldCharType="separate"/>
      </w:r>
      <w:r>
        <w:t>35</w:t>
      </w:r>
      <w:r>
        <w:fldChar w:fldCharType="end"/>
      </w:r>
    </w:p>
    <w:p w14:paraId="170B6D33" w14:textId="2855BB38" w:rsidR="006D4DA5" w:rsidRDefault="006D4DA5">
      <w:pPr>
        <w:pStyle w:val="TOC3"/>
        <w:rPr>
          <w:rFonts w:asciiTheme="minorHAnsi" w:hAnsiTheme="minorHAnsi" w:cstheme="minorBidi"/>
          <w:kern w:val="2"/>
          <w:sz w:val="22"/>
          <w:szCs w:val="22"/>
          <w:lang w:eastAsia="en-GB"/>
          <w14:ligatures w14:val="standardContextual"/>
        </w:rPr>
      </w:pPr>
      <w:r>
        <w:rPr>
          <w:lang w:eastAsia="en-GB"/>
        </w:rPr>
        <w:t>9.4.2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_Toc161846088 \h </w:instrText>
      </w:r>
      <w:r>
        <w:fldChar w:fldCharType="separate"/>
      </w:r>
      <w:r>
        <w:t>35</w:t>
      </w:r>
      <w:r>
        <w:fldChar w:fldCharType="end"/>
      </w:r>
    </w:p>
    <w:p w14:paraId="2C68FA5F" w14:textId="5E17CA1C" w:rsidR="006D4DA5" w:rsidRDefault="006D4DA5">
      <w:pPr>
        <w:pStyle w:val="TOC3"/>
        <w:rPr>
          <w:rFonts w:asciiTheme="minorHAnsi" w:hAnsiTheme="minorHAnsi" w:cstheme="minorBidi"/>
          <w:kern w:val="2"/>
          <w:sz w:val="22"/>
          <w:szCs w:val="22"/>
          <w:lang w:eastAsia="en-GB"/>
          <w14:ligatures w14:val="standardContextual"/>
        </w:rPr>
      </w:pPr>
      <w:r>
        <w:rPr>
          <w:lang w:eastAsia="en-GB"/>
        </w:rPr>
        <w:t>9.4.3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_Toc161846089 \h </w:instrText>
      </w:r>
      <w:r>
        <w:fldChar w:fldCharType="separate"/>
      </w:r>
      <w:r>
        <w:t>35</w:t>
      </w:r>
      <w:r>
        <w:fldChar w:fldCharType="end"/>
      </w:r>
    </w:p>
    <w:p w14:paraId="5259D4DE" w14:textId="61A5B0EB" w:rsidR="006D4DA5" w:rsidRDefault="006D4DA5">
      <w:pPr>
        <w:pStyle w:val="TOC2"/>
        <w:rPr>
          <w:rFonts w:asciiTheme="minorHAnsi" w:hAnsiTheme="minorHAnsi" w:cstheme="minorBidi"/>
          <w:kern w:val="2"/>
          <w:sz w:val="22"/>
          <w:szCs w:val="22"/>
          <w:lang w:eastAsia="en-GB"/>
          <w14:ligatures w14:val="standardContextual"/>
        </w:rPr>
      </w:pPr>
      <w:r>
        <w:rPr>
          <w:lang w:eastAsia="en-GB"/>
        </w:rPr>
        <w:t>9.5</w:t>
      </w:r>
      <w:r>
        <w:rPr>
          <w:rFonts w:asciiTheme="minorHAnsi"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_Toc161846090 \h </w:instrText>
      </w:r>
      <w:r>
        <w:fldChar w:fldCharType="separate"/>
      </w:r>
      <w:r>
        <w:t>35</w:t>
      </w:r>
      <w:r>
        <w:fldChar w:fldCharType="end"/>
      </w:r>
    </w:p>
    <w:p w14:paraId="5B4837FE" w14:textId="609AE096" w:rsidR="006D4DA5" w:rsidRDefault="006D4DA5">
      <w:pPr>
        <w:pStyle w:val="TOC3"/>
        <w:rPr>
          <w:rFonts w:asciiTheme="minorHAnsi" w:hAnsiTheme="minorHAnsi" w:cstheme="minorBidi"/>
          <w:kern w:val="2"/>
          <w:sz w:val="22"/>
          <w:szCs w:val="22"/>
          <w:lang w:eastAsia="en-GB"/>
          <w14:ligatures w14:val="standardContextual"/>
        </w:rPr>
      </w:pPr>
      <w:r>
        <w:rPr>
          <w:lang w:eastAsia="en-GB"/>
        </w:rPr>
        <w:t>9.5.1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_Toc161846091 \h </w:instrText>
      </w:r>
      <w:r>
        <w:fldChar w:fldCharType="separate"/>
      </w:r>
      <w:r>
        <w:t>36</w:t>
      </w:r>
      <w:r>
        <w:fldChar w:fldCharType="end"/>
      </w:r>
    </w:p>
    <w:p w14:paraId="7C98E1F6" w14:textId="796DBD05" w:rsidR="006D4DA5" w:rsidRDefault="006D4DA5">
      <w:pPr>
        <w:pStyle w:val="TOC3"/>
        <w:rPr>
          <w:rFonts w:asciiTheme="minorHAnsi" w:hAnsiTheme="minorHAnsi" w:cstheme="minorBidi"/>
          <w:kern w:val="2"/>
          <w:sz w:val="22"/>
          <w:szCs w:val="22"/>
          <w:lang w:eastAsia="en-GB"/>
          <w14:ligatures w14:val="standardContextual"/>
        </w:rPr>
      </w:pPr>
      <w:r>
        <w:rPr>
          <w:lang w:eastAsia="en-GB"/>
        </w:rPr>
        <w:t>9.5.2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_Toc161846092 \h </w:instrText>
      </w:r>
      <w:r>
        <w:fldChar w:fldCharType="separate"/>
      </w:r>
      <w:r>
        <w:t>36</w:t>
      </w:r>
      <w:r>
        <w:fldChar w:fldCharType="end"/>
      </w:r>
    </w:p>
    <w:p w14:paraId="1021A0A4" w14:textId="7542C785" w:rsidR="006D4DA5" w:rsidRDefault="006D4DA5">
      <w:pPr>
        <w:pStyle w:val="TOC3"/>
        <w:rPr>
          <w:rFonts w:asciiTheme="minorHAnsi" w:hAnsiTheme="minorHAnsi" w:cstheme="minorBidi"/>
          <w:kern w:val="2"/>
          <w:sz w:val="22"/>
          <w:szCs w:val="22"/>
          <w:lang w:eastAsia="en-GB"/>
          <w14:ligatures w14:val="standardContextual"/>
        </w:rPr>
      </w:pPr>
      <w:r>
        <w:rPr>
          <w:lang w:eastAsia="en-GB"/>
        </w:rPr>
        <w:t>9.5.3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_Toc161846093 \h </w:instrText>
      </w:r>
      <w:r>
        <w:fldChar w:fldCharType="separate"/>
      </w:r>
      <w:r>
        <w:t>36</w:t>
      </w:r>
      <w:r>
        <w:fldChar w:fldCharType="end"/>
      </w:r>
    </w:p>
    <w:p w14:paraId="751C7A3C" w14:textId="0DC0B7A0" w:rsidR="006D4DA5" w:rsidRDefault="006D4DA5">
      <w:pPr>
        <w:pStyle w:val="TOC2"/>
        <w:rPr>
          <w:rFonts w:asciiTheme="minorHAnsi" w:hAnsiTheme="minorHAnsi" w:cstheme="minorBidi"/>
          <w:kern w:val="2"/>
          <w:sz w:val="22"/>
          <w:szCs w:val="22"/>
          <w:lang w:eastAsia="en-GB"/>
          <w14:ligatures w14:val="standardContextual"/>
        </w:rPr>
      </w:pPr>
      <w:r>
        <w:rPr>
          <w:lang w:eastAsia="en-GB"/>
        </w:rPr>
        <w:t>9.6</w:t>
      </w:r>
      <w:r>
        <w:rPr>
          <w:rFonts w:asciiTheme="minorHAnsi"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_Toc161846094 \h </w:instrText>
      </w:r>
      <w:r>
        <w:fldChar w:fldCharType="separate"/>
      </w:r>
      <w:r>
        <w:t>36</w:t>
      </w:r>
      <w:r>
        <w:fldChar w:fldCharType="end"/>
      </w:r>
    </w:p>
    <w:p w14:paraId="608A34A6" w14:textId="1949A464" w:rsidR="006D4DA5" w:rsidRDefault="006D4DA5">
      <w:pPr>
        <w:pStyle w:val="TOC3"/>
        <w:rPr>
          <w:rFonts w:asciiTheme="minorHAnsi" w:hAnsiTheme="minorHAnsi" w:cstheme="minorBidi"/>
          <w:kern w:val="2"/>
          <w:sz w:val="22"/>
          <w:szCs w:val="22"/>
          <w:lang w:eastAsia="en-GB"/>
          <w14:ligatures w14:val="standardContextual"/>
        </w:rPr>
      </w:pPr>
      <w:r>
        <w:rPr>
          <w:lang w:eastAsia="en-GB"/>
        </w:rPr>
        <w:t>9.6.1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_Toc161846095 \h </w:instrText>
      </w:r>
      <w:r>
        <w:fldChar w:fldCharType="separate"/>
      </w:r>
      <w:r>
        <w:t>36</w:t>
      </w:r>
      <w:r>
        <w:fldChar w:fldCharType="end"/>
      </w:r>
    </w:p>
    <w:p w14:paraId="3112B107" w14:textId="0B77918F" w:rsidR="006D4DA5" w:rsidRDefault="006D4DA5">
      <w:pPr>
        <w:pStyle w:val="TOC3"/>
        <w:rPr>
          <w:rFonts w:asciiTheme="minorHAnsi" w:hAnsiTheme="minorHAnsi" w:cstheme="minorBidi"/>
          <w:kern w:val="2"/>
          <w:sz w:val="22"/>
          <w:szCs w:val="22"/>
          <w:lang w:eastAsia="en-GB"/>
          <w14:ligatures w14:val="standardContextual"/>
        </w:rPr>
      </w:pPr>
      <w:r>
        <w:rPr>
          <w:lang w:eastAsia="en-GB"/>
        </w:rPr>
        <w:t>9.6.2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_Toc161846096 \h </w:instrText>
      </w:r>
      <w:r>
        <w:fldChar w:fldCharType="separate"/>
      </w:r>
      <w:r>
        <w:t>37</w:t>
      </w:r>
      <w:r>
        <w:fldChar w:fldCharType="end"/>
      </w:r>
    </w:p>
    <w:p w14:paraId="351E2286" w14:textId="11895604" w:rsidR="006D4DA5" w:rsidRDefault="006D4DA5">
      <w:pPr>
        <w:pStyle w:val="TOC3"/>
        <w:rPr>
          <w:rFonts w:asciiTheme="minorHAnsi" w:hAnsiTheme="minorHAnsi" w:cstheme="minorBidi"/>
          <w:kern w:val="2"/>
          <w:sz w:val="22"/>
          <w:szCs w:val="22"/>
          <w:lang w:eastAsia="en-GB"/>
          <w14:ligatures w14:val="standardContextual"/>
        </w:rPr>
      </w:pPr>
      <w:r>
        <w:rPr>
          <w:lang w:eastAsia="en-GB"/>
        </w:rPr>
        <w:t>9.6.3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_Toc161846097 \h </w:instrText>
      </w:r>
      <w:r>
        <w:fldChar w:fldCharType="separate"/>
      </w:r>
      <w:r>
        <w:t>37</w:t>
      </w:r>
      <w:r>
        <w:fldChar w:fldCharType="end"/>
      </w:r>
    </w:p>
    <w:p w14:paraId="601F455F" w14:textId="4E416365" w:rsidR="006D4DA5" w:rsidRDefault="006D4DA5">
      <w:pPr>
        <w:pStyle w:val="TOC2"/>
        <w:rPr>
          <w:rFonts w:asciiTheme="minorHAnsi" w:hAnsiTheme="minorHAnsi" w:cstheme="minorBidi"/>
          <w:kern w:val="2"/>
          <w:sz w:val="22"/>
          <w:szCs w:val="22"/>
          <w:lang w:eastAsia="en-GB"/>
          <w14:ligatures w14:val="standardContextual"/>
        </w:rPr>
      </w:pPr>
      <w:r>
        <w:rPr>
          <w:lang w:eastAsia="en-GB"/>
        </w:rPr>
        <w:t>9.7</w:t>
      </w:r>
      <w:r>
        <w:rPr>
          <w:rFonts w:asciiTheme="minorHAnsi"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_Toc161846098 \h </w:instrText>
      </w:r>
      <w:r>
        <w:fldChar w:fldCharType="separate"/>
      </w:r>
      <w:r>
        <w:t>37</w:t>
      </w:r>
      <w:r>
        <w:fldChar w:fldCharType="end"/>
      </w:r>
    </w:p>
    <w:p w14:paraId="2AB52D6C" w14:textId="13420FE5" w:rsidR="006D4DA5" w:rsidRDefault="006D4DA5">
      <w:pPr>
        <w:pStyle w:val="TOC3"/>
        <w:rPr>
          <w:rFonts w:asciiTheme="minorHAnsi" w:hAnsiTheme="minorHAnsi" w:cstheme="minorBidi"/>
          <w:kern w:val="2"/>
          <w:sz w:val="22"/>
          <w:szCs w:val="22"/>
          <w:lang w:eastAsia="en-GB"/>
          <w14:ligatures w14:val="standardContextual"/>
        </w:rPr>
      </w:pPr>
      <w:r>
        <w:rPr>
          <w:lang w:eastAsia="en-GB"/>
        </w:rPr>
        <w:t>9.7.1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_Toc161846099 \h </w:instrText>
      </w:r>
      <w:r>
        <w:fldChar w:fldCharType="separate"/>
      </w:r>
      <w:r>
        <w:t>37</w:t>
      </w:r>
      <w:r>
        <w:fldChar w:fldCharType="end"/>
      </w:r>
    </w:p>
    <w:p w14:paraId="039C4EE5" w14:textId="5EC71E41" w:rsidR="006D4DA5" w:rsidRDefault="006D4DA5">
      <w:pPr>
        <w:pStyle w:val="TOC3"/>
        <w:rPr>
          <w:rFonts w:asciiTheme="minorHAnsi" w:hAnsiTheme="minorHAnsi" w:cstheme="minorBidi"/>
          <w:kern w:val="2"/>
          <w:sz w:val="22"/>
          <w:szCs w:val="22"/>
          <w:lang w:eastAsia="en-GB"/>
          <w14:ligatures w14:val="standardContextual"/>
        </w:rPr>
      </w:pPr>
      <w:r>
        <w:rPr>
          <w:lang w:eastAsia="en-GB"/>
        </w:rPr>
        <w:t>9.7.2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_Toc161846100 \h </w:instrText>
      </w:r>
      <w:r>
        <w:fldChar w:fldCharType="separate"/>
      </w:r>
      <w:r>
        <w:t>37</w:t>
      </w:r>
      <w:r>
        <w:fldChar w:fldCharType="end"/>
      </w:r>
    </w:p>
    <w:p w14:paraId="1E8B65AF" w14:textId="0F3EF58B" w:rsidR="006D4DA5" w:rsidRDefault="006D4DA5">
      <w:pPr>
        <w:pStyle w:val="TOC4"/>
        <w:rPr>
          <w:rFonts w:asciiTheme="minorHAnsi" w:hAnsiTheme="minorHAnsi" w:cstheme="minorBidi"/>
          <w:kern w:val="2"/>
          <w:sz w:val="22"/>
          <w:szCs w:val="22"/>
          <w:lang w:eastAsia="en-GB"/>
          <w14:ligatures w14:val="standardContextual"/>
        </w:rPr>
      </w:pPr>
      <w:r>
        <w:rPr>
          <w:lang w:eastAsia="en-GB"/>
        </w:rPr>
        <w:t>9.7.2.1</w:t>
      </w:r>
      <w:r>
        <w:rPr>
          <w:rFonts w:asciiTheme="minorHAnsi" w:hAnsiTheme="minorHAnsi" w:cstheme="minorBidi"/>
          <w:kern w:val="2"/>
          <w:sz w:val="22"/>
          <w:szCs w:val="22"/>
          <w:lang w:eastAsia="en-GB"/>
          <w14:ligatures w14:val="standardContextual"/>
        </w:rPr>
        <w:tab/>
      </w:r>
      <w:r>
        <w:rPr>
          <w:lang w:eastAsia="en-GB"/>
        </w:rPr>
        <w:t>Test method for telecommunication ports directly connected to outdoor cables</w:t>
      </w:r>
      <w:r>
        <w:tab/>
      </w:r>
      <w:r>
        <w:fldChar w:fldCharType="begin"/>
      </w:r>
      <w:r>
        <w:instrText xml:space="preserve"> PAGEREF _Toc161846101 \h </w:instrText>
      </w:r>
      <w:r>
        <w:fldChar w:fldCharType="separate"/>
      </w:r>
      <w:r>
        <w:t>38</w:t>
      </w:r>
      <w:r>
        <w:fldChar w:fldCharType="end"/>
      </w:r>
    </w:p>
    <w:p w14:paraId="64C8B0C8" w14:textId="209D973B" w:rsidR="006D4DA5" w:rsidRDefault="006D4DA5">
      <w:pPr>
        <w:pStyle w:val="TOC4"/>
        <w:rPr>
          <w:rFonts w:asciiTheme="minorHAnsi" w:hAnsiTheme="minorHAnsi" w:cstheme="minorBidi"/>
          <w:kern w:val="2"/>
          <w:sz w:val="22"/>
          <w:szCs w:val="22"/>
          <w:lang w:eastAsia="en-GB"/>
          <w14:ligatures w14:val="standardContextual"/>
        </w:rPr>
      </w:pPr>
      <w:r>
        <w:rPr>
          <w:lang w:eastAsia="en-GB"/>
        </w:rPr>
        <w:t>9.7.2.2</w:t>
      </w:r>
      <w:r>
        <w:rPr>
          <w:rFonts w:asciiTheme="minorHAnsi" w:hAnsiTheme="minorHAnsi" w:cstheme="minorBidi"/>
          <w:kern w:val="2"/>
          <w:sz w:val="22"/>
          <w:szCs w:val="22"/>
          <w:lang w:eastAsia="en-GB"/>
          <w14:ligatures w14:val="standardContextual"/>
        </w:rPr>
        <w:tab/>
      </w:r>
      <w:r>
        <w:rPr>
          <w:lang w:eastAsia="en-GB"/>
        </w:rPr>
        <w:t>Test method for telecommunication ports connected to indoor cables</w:t>
      </w:r>
      <w:r>
        <w:tab/>
      </w:r>
      <w:r>
        <w:fldChar w:fldCharType="begin"/>
      </w:r>
      <w:r>
        <w:instrText xml:space="preserve"> PAGEREF _Toc161846102 \h </w:instrText>
      </w:r>
      <w:r>
        <w:fldChar w:fldCharType="separate"/>
      </w:r>
      <w:r>
        <w:t>38</w:t>
      </w:r>
      <w:r>
        <w:fldChar w:fldCharType="end"/>
      </w:r>
    </w:p>
    <w:p w14:paraId="0232CA11" w14:textId="1F0501FF" w:rsidR="006D4DA5" w:rsidRDefault="006D4DA5">
      <w:pPr>
        <w:pStyle w:val="TOC4"/>
        <w:rPr>
          <w:rFonts w:asciiTheme="minorHAnsi" w:hAnsiTheme="minorHAnsi" w:cstheme="minorBidi"/>
          <w:kern w:val="2"/>
          <w:sz w:val="22"/>
          <w:szCs w:val="22"/>
          <w:lang w:eastAsia="en-GB"/>
          <w14:ligatures w14:val="standardContextual"/>
        </w:rPr>
      </w:pPr>
      <w:r>
        <w:rPr>
          <w:lang w:eastAsia="en-GB"/>
        </w:rPr>
        <w:t>9.7.2.3</w:t>
      </w:r>
      <w:r>
        <w:rPr>
          <w:rFonts w:asciiTheme="minorHAnsi" w:hAnsiTheme="minorHAnsi" w:cstheme="minorBidi"/>
          <w:kern w:val="2"/>
          <w:sz w:val="22"/>
          <w:szCs w:val="22"/>
          <w:lang w:eastAsia="en-GB"/>
          <w14:ligatures w14:val="standardContextual"/>
        </w:rPr>
        <w:tab/>
      </w:r>
      <w:r>
        <w:rPr>
          <w:lang w:eastAsia="en-GB"/>
        </w:rPr>
        <w:t>Test method for AC power ports</w:t>
      </w:r>
      <w:r>
        <w:tab/>
      </w:r>
      <w:r>
        <w:fldChar w:fldCharType="begin"/>
      </w:r>
      <w:r>
        <w:instrText xml:space="preserve"> PAGEREF _Toc161846103 \h </w:instrText>
      </w:r>
      <w:r>
        <w:fldChar w:fldCharType="separate"/>
      </w:r>
      <w:r>
        <w:t>38</w:t>
      </w:r>
      <w:r>
        <w:fldChar w:fldCharType="end"/>
      </w:r>
    </w:p>
    <w:p w14:paraId="717EA6BE" w14:textId="1BDF0377" w:rsidR="006D4DA5" w:rsidRDefault="006D4DA5">
      <w:pPr>
        <w:pStyle w:val="TOC3"/>
        <w:rPr>
          <w:rFonts w:asciiTheme="minorHAnsi" w:hAnsiTheme="minorHAnsi" w:cstheme="minorBidi"/>
          <w:kern w:val="2"/>
          <w:sz w:val="22"/>
          <w:szCs w:val="22"/>
          <w:lang w:eastAsia="en-GB"/>
          <w14:ligatures w14:val="standardContextual"/>
        </w:rPr>
      </w:pPr>
      <w:r>
        <w:rPr>
          <w:lang w:eastAsia="en-GB"/>
        </w:rPr>
        <w:t>9.7.3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_Toc161846104 \h </w:instrText>
      </w:r>
      <w:r>
        <w:fldChar w:fldCharType="separate"/>
      </w:r>
      <w:r>
        <w:t>38</w:t>
      </w:r>
      <w:r>
        <w:fldChar w:fldCharType="end"/>
      </w:r>
    </w:p>
    <w:p w14:paraId="22CFCC8D" w14:textId="648DC501" w:rsidR="006D4DA5" w:rsidRDefault="006D4DA5">
      <w:pPr>
        <w:pStyle w:val="TOC8"/>
        <w:rPr>
          <w:rFonts w:asciiTheme="minorHAnsi" w:hAnsiTheme="minorHAnsi" w:cstheme="minorBidi"/>
          <w:b w:val="0"/>
          <w:kern w:val="2"/>
          <w:szCs w:val="22"/>
          <w:lang w:eastAsia="en-GB"/>
          <w14:ligatures w14:val="standardContextual"/>
        </w:rPr>
      </w:pPr>
      <w:r>
        <w:t>Annex A (normative): BER assessment for GSM/EDGE</w:t>
      </w:r>
      <w:r>
        <w:tab/>
      </w:r>
      <w:r>
        <w:fldChar w:fldCharType="begin"/>
      </w:r>
      <w:r>
        <w:instrText xml:space="preserve"> PAGEREF _Toc161846105 \h </w:instrText>
      </w:r>
      <w:r>
        <w:fldChar w:fldCharType="separate"/>
      </w:r>
      <w:r>
        <w:t>39</w:t>
      </w:r>
      <w:r>
        <w:fldChar w:fldCharType="end"/>
      </w:r>
    </w:p>
    <w:p w14:paraId="18E6FBA4" w14:textId="646BCFBD" w:rsidR="006D4DA5" w:rsidRDefault="006D4DA5">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Assessment of BER at the output of a transmitter</w:t>
      </w:r>
      <w:r>
        <w:tab/>
      </w:r>
      <w:r>
        <w:fldChar w:fldCharType="begin"/>
      </w:r>
      <w:r>
        <w:instrText xml:space="preserve"> PAGEREF _Toc161846106 \h </w:instrText>
      </w:r>
      <w:r>
        <w:fldChar w:fldCharType="separate"/>
      </w:r>
      <w:r>
        <w:t>39</w:t>
      </w:r>
      <w:r>
        <w:fldChar w:fldCharType="end"/>
      </w:r>
    </w:p>
    <w:p w14:paraId="705081D1" w14:textId="78F4DE63" w:rsidR="006D4DA5" w:rsidRDefault="006D4DA5">
      <w:pPr>
        <w:pStyle w:val="TOC2"/>
        <w:rPr>
          <w:rFonts w:asciiTheme="minorHAnsi" w:hAnsiTheme="minorHAnsi" w:cstheme="minorBidi"/>
          <w:kern w:val="2"/>
          <w:sz w:val="22"/>
          <w:szCs w:val="22"/>
          <w:lang w:eastAsia="en-GB"/>
          <w14:ligatures w14:val="standardContextual"/>
        </w:rPr>
      </w:pPr>
      <w:r>
        <w:t>A.1.1</w:t>
      </w:r>
      <w:r>
        <w:rPr>
          <w:rFonts w:asciiTheme="minorHAnsi" w:hAnsiTheme="minorHAnsi" w:cstheme="minorBidi"/>
          <w:kern w:val="2"/>
          <w:sz w:val="22"/>
          <w:szCs w:val="22"/>
          <w:lang w:eastAsia="en-GB"/>
          <w14:ligatures w14:val="standardContextual"/>
        </w:rPr>
        <w:tab/>
      </w:r>
      <w:r>
        <w:t>Assessment of BER using static layer 1 functions</w:t>
      </w:r>
      <w:r>
        <w:tab/>
      </w:r>
      <w:r>
        <w:fldChar w:fldCharType="begin"/>
      </w:r>
      <w:r>
        <w:instrText xml:space="preserve"> PAGEREF _Toc161846107 \h </w:instrText>
      </w:r>
      <w:r>
        <w:fldChar w:fldCharType="separate"/>
      </w:r>
      <w:r>
        <w:t>39</w:t>
      </w:r>
      <w:r>
        <w:fldChar w:fldCharType="end"/>
      </w:r>
    </w:p>
    <w:p w14:paraId="5B911474" w14:textId="778D0456" w:rsidR="006D4DA5" w:rsidRDefault="006D4DA5">
      <w:pPr>
        <w:pStyle w:val="TOC2"/>
        <w:rPr>
          <w:rFonts w:asciiTheme="minorHAnsi" w:hAnsiTheme="minorHAnsi" w:cstheme="minorBidi"/>
          <w:kern w:val="2"/>
          <w:sz w:val="22"/>
          <w:szCs w:val="22"/>
          <w:lang w:eastAsia="en-GB"/>
          <w14:ligatures w14:val="standardContextual"/>
        </w:rPr>
      </w:pPr>
      <w:r>
        <w:t>A.1.2</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_Toc161846108 \h </w:instrText>
      </w:r>
      <w:r>
        <w:fldChar w:fldCharType="separate"/>
      </w:r>
      <w:r>
        <w:t>39</w:t>
      </w:r>
      <w:r>
        <w:fldChar w:fldCharType="end"/>
      </w:r>
    </w:p>
    <w:p w14:paraId="67CA84C6" w14:textId="43EA8083" w:rsidR="006D4DA5" w:rsidRDefault="006D4DA5">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Assessment of BER at the output of a receiver</w:t>
      </w:r>
      <w:r>
        <w:tab/>
      </w:r>
      <w:r>
        <w:fldChar w:fldCharType="begin"/>
      </w:r>
      <w:r>
        <w:instrText xml:space="preserve"> PAGEREF _Toc161846109 \h </w:instrText>
      </w:r>
      <w:r>
        <w:fldChar w:fldCharType="separate"/>
      </w:r>
      <w:r>
        <w:t>39</w:t>
      </w:r>
      <w:r>
        <w:fldChar w:fldCharType="end"/>
      </w:r>
    </w:p>
    <w:p w14:paraId="5F548994" w14:textId="1D3BD4FA" w:rsidR="006D4DA5" w:rsidRDefault="006D4DA5">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_Toc161846110 \h </w:instrText>
      </w:r>
      <w:r>
        <w:fldChar w:fldCharType="separate"/>
      </w:r>
      <w:r>
        <w:t>39</w:t>
      </w:r>
      <w:r>
        <w:fldChar w:fldCharType="end"/>
      </w:r>
    </w:p>
    <w:p w14:paraId="492ED0F3" w14:textId="3FC0F92E" w:rsidR="006D4DA5" w:rsidRDefault="006D4DA5">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Assessment of BER using reported BER</w:t>
      </w:r>
      <w:r>
        <w:tab/>
      </w:r>
      <w:r>
        <w:fldChar w:fldCharType="begin"/>
      </w:r>
      <w:r>
        <w:instrText xml:space="preserve"> PAGEREF _Toc161846111 \h </w:instrText>
      </w:r>
      <w:r>
        <w:fldChar w:fldCharType="separate"/>
      </w:r>
      <w:r>
        <w:t>39</w:t>
      </w:r>
      <w:r>
        <w:fldChar w:fldCharType="end"/>
      </w:r>
    </w:p>
    <w:p w14:paraId="2412E07B" w14:textId="254943A9" w:rsidR="006D4DA5" w:rsidRDefault="006D4DA5">
      <w:pPr>
        <w:pStyle w:val="TOC8"/>
        <w:rPr>
          <w:rFonts w:asciiTheme="minorHAnsi" w:hAnsiTheme="minorHAnsi" w:cstheme="minorBidi"/>
          <w:b w:val="0"/>
          <w:kern w:val="2"/>
          <w:szCs w:val="22"/>
          <w:lang w:eastAsia="en-GB"/>
          <w14:ligatures w14:val="standardContextual"/>
        </w:rPr>
      </w:pPr>
      <w:r>
        <w:t>Annex B (normative): Simplified immunity testin</w:t>
      </w:r>
      <w:r w:rsidRPr="00914C24">
        <w:rPr>
          <w:lang w:val="en-US"/>
        </w:rPr>
        <w:t>g</w:t>
      </w:r>
      <w:r>
        <w:tab/>
      </w:r>
      <w:r>
        <w:fldChar w:fldCharType="begin"/>
      </w:r>
      <w:r>
        <w:instrText xml:space="preserve"> PAGEREF _Toc161846112 \h </w:instrText>
      </w:r>
      <w:r>
        <w:fldChar w:fldCharType="separate"/>
      </w:r>
      <w:r>
        <w:t>40</w:t>
      </w:r>
      <w:r>
        <w:fldChar w:fldCharType="end"/>
      </w:r>
    </w:p>
    <w:p w14:paraId="033A9F3C" w14:textId="40FA4351" w:rsidR="006D4DA5" w:rsidRDefault="006D4DA5">
      <w:pPr>
        <w:pStyle w:val="TOC2"/>
        <w:rPr>
          <w:rFonts w:asciiTheme="minorHAnsi" w:hAnsiTheme="minorHAnsi" w:cstheme="minorBidi"/>
          <w:kern w:val="2"/>
          <w:sz w:val="22"/>
          <w:szCs w:val="22"/>
          <w:lang w:eastAsia="en-GB"/>
          <w14:ligatures w14:val="standardContextual"/>
        </w:rPr>
      </w:pPr>
      <w:r w:rsidRPr="00914C24">
        <w:rPr>
          <w:lang w:val="en-US" w:eastAsia="zh-CN"/>
        </w:rPr>
        <w:t>B.1</w:t>
      </w:r>
      <w:r>
        <w:rPr>
          <w:rFonts w:asciiTheme="minorHAnsi" w:hAnsiTheme="minorHAnsi" w:cstheme="minorBidi"/>
          <w:kern w:val="2"/>
          <w:sz w:val="22"/>
          <w:szCs w:val="22"/>
          <w:lang w:eastAsia="en-GB"/>
          <w14:ligatures w14:val="standardContextual"/>
        </w:rPr>
        <w:tab/>
      </w:r>
      <w:r w:rsidRPr="00914C24">
        <w:rPr>
          <w:lang w:val="en-US" w:eastAsia="zh-CN"/>
        </w:rPr>
        <w:t>Applicability</w:t>
      </w:r>
      <w:r>
        <w:tab/>
      </w:r>
      <w:r>
        <w:fldChar w:fldCharType="begin"/>
      </w:r>
      <w:r>
        <w:instrText xml:space="preserve"> PAGEREF _Toc161846113 \h </w:instrText>
      </w:r>
      <w:r>
        <w:fldChar w:fldCharType="separate"/>
      </w:r>
      <w:r>
        <w:t>40</w:t>
      </w:r>
      <w:r>
        <w:fldChar w:fldCharType="end"/>
      </w:r>
    </w:p>
    <w:p w14:paraId="7AFB7E62" w14:textId="37B483D5" w:rsidR="006D4DA5" w:rsidRDefault="006D4DA5">
      <w:pPr>
        <w:pStyle w:val="TOC2"/>
        <w:rPr>
          <w:rFonts w:asciiTheme="minorHAnsi" w:hAnsiTheme="minorHAnsi" w:cstheme="minorBidi"/>
          <w:kern w:val="2"/>
          <w:sz w:val="22"/>
          <w:szCs w:val="22"/>
          <w:lang w:eastAsia="en-GB"/>
          <w14:ligatures w14:val="standardContextual"/>
        </w:rPr>
      </w:pPr>
      <w:r>
        <w:t>B.2</w:t>
      </w:r>
      <w:r>
        <w:rPr>
          <w:rFonts w:asciiTheme="minorHAnsi" w:hAnsiTheme="minorHAnsi" w:cstheme="minorBidi"/>
          <w:kern w:val="2"/>
          <w:sz w:val="22"/>
          <w:szCs w:val="22"/>
          <w:lang w:eastAsia="en-GB"/>
          <w14:ligatures w14:val="standardContextual"/>
        </w:rPr>
        <w:tab/>
      </w:r>
      <w:r>
        <w:t>Capability Sets for simplified immunity testing</w:t>
      </w:r>
      <w:r>
        <w:tab/>
      </w:r>
      <w:r>
        <w:fldChar w:fldCharType="begin"/>
      </w:r>
      <w:r>
        <w:instrText xml:space="preserve"> PAGEREF _Toc161846114 \h </w:instrText>
      </w:r>
      <w:r>
        <w:fldChar w:fldCharType="separate"/>
      </w:r>
      <w:r>
        <w:t>40</w:t>
      </w:r>
      <w:r>
        <w:fldChar w:fldCharType="end"/>
      </w:r>
    </w:p>
    <w:p w14:paraId="1D2C81A6" w14:textId="7695D17F" w:rsidR="006D4DA5" w:rsidRDefault="006D4DA5">
      <w:pPr>
        <w:pStyle w:val="TOC8"/>
        <w:rPr>
          <w:rFonts w:asciiTheme="minorHAnsi" w:hAnsiTheme="minorHAnsi" w:cstheme="minorBidi"/>
          <w:b w:val="0"/>
          <w:kern w:val="2"/>
          <w:szCs w:val="22"/>
          <w:lang w:eastAsia="en-GB"/>
          <w14:ligatures w14:val="standardContextual"/>
        </w:rPr>
      </w:pPr>
      <w:r>
        <w:t>Annex C (informative): Change history</w:t>
      </w:r>
      <w:r>
        <w:tab/>
      </w:r>
      <w:r>
        <w:fldChar w:fldCharType="begin"/>
      </w:r>
      <w:r>
        <w:instrText xml:space="preserve"> PAGEREF _Toc161846115 \h </w:instrText>
      </w:r>
      <w:r>
        <w:fldChar w:fldCharType="separate"/>
      </w:r>
      <w:r>
        <w:t>42</w:t>
      </w:r>
      <w:r>
        <w:fldChar w:fldCharType="end"/>
      </w:r>
    </w:p>
    <w:p w14:paraId="7C111BAF" w14:textId="041E9647" w:rsidR="00080512" w:rsidRPr="00DC0757" w:rsidRDefault="006D4DA5">
      <w:r>
        <w:fldChar w:fldCharType="end"/>
      </w:r>
    </w:p>
    <w:p w14:paraId="7C111BB0" w14:textId="77777777" w:rsidR="00DC0757" w:rsidRPr="00DC0757" w:rsidRDefault="00080512" w:rsidP="00DC0757">
      <w:pPr>
        <w:pStyle w:val="Heading1"/>
      </w:pPr>
      <w:r w:rsidRPr="00DC0757">
        <w:br w:type="page"/>
      </w:r>
      <w:bookmarkStart w:id="12" w:name="_Toc2086433"/>
      <w:bookmarkStart w:id="13" w:name="_Toc45870688"/>
      <w:bookmarkStart w:id="14" w:name="_Toc61113467"/>
      <w:bookmarkStart w:id="15" w:name="_Toc74844078"/>
      <w:bookmarkStart w:id="16" w:name="_Toc76504057"/>
      <w:bookmarkStart w:id="17" w:name="_Toc130737877"/>
      <w:bookmarkStart w:id="18" w:name="_Toc137310051"/>
      <w:bookmarkStart w:id="19" w:name="_Toc138891264"/>
      <w:bookmarkStart w:id="20" w:name="_Toc155227136"/>
      <w:bookmarkStart w:id="21" w:name="_Toc155229881"/>
      <w:bookmarkStart w:id="22" w:name="_Toc161846013"/>
      <w:r w:rsidR="00DC0757" w:rsidRPr="00DC0757">
        <w:lastRenderedPageBreak/>
        <w:t>Foreword</w:t>
      </w:r>
      <w:bookmarkEnd w:id="12"/>
      <w:bookmarkEnd w:id="13"/>
      <w:bookmarkEnd w:id="14"/>
      <w:bookmarkEnd w:id="15"/>
      <w:bookmarkEnd w:id="16"/>
      <w:bookmarkEnd w:id="17"/>
      <w:bookmarkEnd w:id="18"/>
      <w:bookmarkEnd w:id="19"/>
      <w:bookmarkEnd w:id="20"/>
      <w:bookmarkEnd w:id="21"/>
      <w:bookmarkEnd w:id="22"/>
    </w:p>
    <w:p w14:paraId="7C111BB1" w14:textId="77777777" w:rsidR="00080512" w:rsidRPr="00DC0757" w:rsidRDefault="00080512">
      <w:r w:rsidRPr="00DC0757">
        <w:t xml:space="preserve">This Technical </w:t>
      </w:r>
      <w:bookmarkStart w:id="23" w:name="spectype3"/>
      <w:r w:rsidRPr="00DC0757">
        <w:t>Specification</w:t>
      </w:r>
      <w:bookmarkEnd w:id="23"/>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4" w:name="_Toc45870689"/>
      <w:bookmarkStart w:id="25" w:name="_Toc61113468"/>
      <w:bookmarkStart w:id="26" w:name="_Toc74844079"/>
      <w:bookmarkStart w:id="27" w:name="_Toc76504058"/>
      <w:bookmarkStart w:id="28" w:name="_Toc130737878"/>
      <w:bookmarkStart w:id="29" w:name="_Toc137310052"/>
      <w:bookmarkStart w:id="30" w:name="_Toc138891265"/>
      <w:bookmarkStart w:id="31" w:name="_Toc155227137"/>
      <w:bookmarkStart w:id="32" w:name="_Toc155229882"/>
      <w:bookmarkStart w:id="33" w:name="_Toc161846014"/>
      <w:r w:rsidRPr="00DC0757">
        <w:lastRenderedPageBreak/>
        <w:t>1</w:t>
      </w:r>
      <w:r w:rsidRPr="00DC0757">
        <w:tab/>
      </w:r>
      <w:bookmarkStart w:id="34" w:name="introduction"/>
      <w:bookmarkEnd w:id="34"/>
      <w:r w:rsidRPr="00DC0757">
        <w:t>Scope</w:t>
      </w:r>
      <w:bookmarkStart w:id="35" w:name="scope"/>
      <w:bookmarkStart w:id="36" w:name="_Hlk43979244"/>
      <w:bookmarkEnd w:id="24"/>
      <w:bookmarkEnd w:id="25"/>
      <w:bookmarkEnd w:id="26"/>
      <w:bookmarkEnd w:id="27"/>
      <w:bookmarkEnd w:id="28"/>
      <w:bookmarkEnd w:id="29"/>
      <w:bookmarkEnd w:id="30"/>
      <w:bookmarkEnd w:id="31"/>
      <w:bookmarkEnd w:id="32"/>
      <w:bookmarkEnd w:id="33"/>
      <w:bookmarkEnd w:id="35"/>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7" w:name="_Hlk533365943"/>
      <w:r w:rsidRPr="00DC0757">
        <w:rPr>
          <w:i/>
        </w:rPr>
        <w:t>BS type 1-C</w:t>
      </w:r>
      <w:r w:rsidRPr="00DC0757">
        <w:t xml:space="preserve"> for NR meeting the requirements of TS 38.104 [35], with conformance demonstrated by compliance to TS 38.141-1 [36]</w:t>
      </w:r>
    </w:p>
    <w:bookmarkEnd w:id="37"/>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2DF0DA9"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8" w:name="_Toc21020011"/>
      <w:bookmarkStart w:id="39" w:name="_Toc29763704"/>
      <w:bookmarkStart w:id="40" w:name="_Toc45870690"/>
      <w:bookmarkStart w:id="41" w:name="_Toc61113469"/>
      <w:bookmarkStart w:id="42" w:name="_Toc74844080"/>
      <w:bookmarkStart w:id="43" w:name="_Toc76504059"/>
      <w:bookmarkStart w:id="44" w:name="_Toc130737879"/>
      <w:bookmarkStart w:id="45" w:name="_Toc137310053"/>
      <w:bookmarkStart w:id="46" w:name="_Toc138891266"/>
      <w:bookmarkStart w:id="47" w:name="_Toc155227138"/>
      <w:bookmarkStart w:id="48" w:name="_Toc155229883"/>
      <w:bookmarkStart w:id="49" w:name="_Toc161846015"/>
      <w:r w:rsidRPr="00DC0757">
        <w:t>2</w:t>
      </w:r>
      <w:r w:rsidRPr="00DC0757">
        <w:tab/>
        <w:t>References</w:t>
      </w:r>
      <w:bookmarkEnd w:id="38"/>
      <w:bookmarkEnd w:id="39"/>
      <w:bookmarkEnd w:id="40"/>
      <w:bookmarkEnd w:id="41"/>
      <w:bookmarkEnd w:id="42"/>
      <w:bookmarkEnd w:id="43"/>
      <w:bookmarkEnd w:id="44"/>
      <w:bookmarkEnd w:id="45"/>
      <w:bookmarkEnd w:id="46"/>
      <w:bookmarkEnd w:id="47"/>
      <w:bookmarkEnd w:id="48"/>
      <w:bookmarkEnd w:id="49"/>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2492CF81"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50" w:name="_Toc21020012"/>
      <w:bookmarkStart w:id="51" w:name="_Toc29763705"/>
      <w:bookmarkStart w:id="52" w:name="_Toc45870691"/>
      <w:bookmarkStart w:id="53" w:name="_Toc61113470"/>
      <w:bookmarkStart w:id="54" w:name="_Toc74844081"/>
      <w:bookmarkStart w:id="55" w:name="_Toc76504060"/>
      <w:bookmarkStart w:id="56" w:name="_Toc130737880"/>
      <w:bookmarkStart w:id="57" w:name="_Toc137310054"/>
      <w:bookmarkStart w:id="58" w:name="_Toc138891267"/>
      <w:bookmarkStart w:id="59" w:name="_Toc155227139"/>
      <w:bookmarkStart w:id="60" w:name="_Toc155229884"/>
      <w:bookmarkStart w:id="61" w:name="_Toc161846016"/>
      <w:r w:rsidRPr="00DC0757">
        <w:t>3</w:t>
      </w:r>
      <w:r w:rsidRPr="00DC0757">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p>
    <w:p w14:paraId="7C111C10" w14:textId="77777777" w:rsidR="00DC0757" w:rsidRPr="00DC0757" w:rsidRDefault="00DC0757" w:rsidP="00DC0757">
      <w:pPr>
        <w:pStyle w:val="Heading2"/>
      </w:pPr>
      <w:bookmarkStart w:id="62" w:name="_Toc21020013"/>
      <w:bookmarkStart w:id="63" w:name="_Toc29763706"/>
      <w:bookmarkStart w:id="64" w:name="_Toc45870692"/>
      <w:bookmarkStart w:id="65" w:name="_Toc61113471"/>
      <w:bookmarkStart w:id="66" w:name="_Toc74844082"/>
      <w:bookmarkStart w:id="67" w:name="_Toc76504061"/>
      <w:bookmarkStart w:id="68" w:name="_Toc130737881"/>
      <w:bookmarkStart w:id="69" w:name="_Toc137310055"/>
      <w:bookmarkStart w:id="70" w:name="_Toc138891268"/>
      <w:bookmarkStart w:id="71" w:name="_Toc155227140"/>
      <w:bookmarkStart w:id="72" w:name="_Toc155229885"/>
      <w:bookmarkStart w:id="73" w:name="_Toc161846017"/>
      <w:r w:rsidRPr="00DC0757">
        <w:t>3.1</w:t>
      </w:r>
      <w:r w:rsidRPr="00DC0757">
        <w:tab/>
        <w:t>Definitions</w:t>
      </w:r>
      <w:bookmarkEnd w:id="62"/>
      <w:bookmarkEnd w:id="63"/>
      <w:bookmarkEnd w:id="64"/>
      <w:bookmarkEnd w:id="65"/>
      <w:bookmarkEnd w:id="66"/>
      <w:bookmarkEnd w:id="67"/>
      <w:bookmarkEnd w:id="68"/>
      <w:bookmarkEnd w:id="69"/>
      <w:bookmarkEnd w:id="70"/>
      <w:bookmarkEnd w:id="71"/>
      <w:bookmarkEnd w:id="72"/>
      <w:bookmarkEnd w:id="73"/>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4" w:name="OLE_LINK29"/>
      <w:bookmarkStart w:id="75" w:name="OLE_LINK30"/>
      <w:r w:rsidRPr="00DC0757">
        <w:rPr>
          <w:lang w:eastAsia="zh-CN"/>
        </w:rPr>
        <w:t xml:space="preserve">non-overlapping </w:t>
      </w:r>
      <w:bookmarkEnd w:id="74"/>
      <w:bookmarkEnd w:id="75"/>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6" w:name="_1298400979"/>
    <w:bookmarkStart w:id="77" w:name="_MON_1267436121"/>
    <w:bookmarkStart w:id="78" w:name="_MON_1267436124"/>
    <w:bookmarkStart w:id="79" w:name="_MON_1267436134"/>
    <w:bookmarkStart w:id="80" w:name="_MON_1267436137"/>
    <w:bookmarkStart w:id="81" w:name="_MON_1267436172"/>
    <w:bookmarkStart w:id="82" w:name="_MON_1267436192"/>
    <w:bookmarkStart w:id="83" w:name="_MON_1267436213"/>
    <w:bookmarkStart w:id="84" w:name="_MON_1267436218"/>
    <w:bookmarkStart w:id="85" w:name="_MON_1267437234"/>
    <w:bookmarkStart w:id="86" w:name="_MON_1267437766"/>
    <w:bookmarkStart w:id="87" w:name="_MON_1267437773"/>
    <w:bookmarkStart w:id="88" w:name="_MON_1267437802"/>
    <w:bookmarkStart w:id="89" w:name="_MON_1267435394"/>
    <w:bookmarkStart w:id="90" w:name="_MON_1267436080"/>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267436084"/>
    <w:bookmarkEnd w:id="91"/>
    <w:p w14:paraId="7C111C35" w14:textId="77777777" w:rsidR="00DC0757" w:rsidRPr="00DC0757" w:rsidRDefault="00DC0757" w:rsidP="00DC0757">
      <w:pPr>
        <w:pStyle w:val="TH"/>
      </w:pPr>
      <w:r w:rsidRPr="00DC0757">
        <w:object w:dxaOrig="3959" w:dyaOrig="2356" w14:anchorId="7C1122B0">
          <v:shape id="_x0000_i1026" type="#_x0000_t75" style="width:196pt;height:118.5pt" o:ole="">
            <v:imagedata r:id="rId13" o:title=""/>
          </v:shape>
          <o:OLEObject Type="Embed" ProgID="Word.Picture.8" ShapeID="_x0000_i1026" DrawAspect="Content" ObjectID="_1826986709" r:id="rId14"/>
        </w:object>
      </w:r>
    </w:p>
    <w:p w14:paraId="7C111C36" w14:textId="77777777" w:rsidR="00DC0757" w:rsidRPr="00DC0757" w:rsidRDefault="00DC0757" w:rsidP="00DC0757">
      <w:pPr>
        <w:pStyle w:val="TF"/>
      </w:pPr>
      <w:bookmarkStart w:id="92" w:name="_Ref193695499"/>
      <w:r w:rsidRPr="00DC0757">
        <w:t>Figure 3</w:t>
      </w:r>
      <w:bookmarkEnd w:id="92"/>
      <w:r w:rsidRPr="00DC0757">
        <w:t>.1-2: BS with single enclosure solution</w:t>
      </w:r>
    </w:p>
    <w:bookmarkStart w:id="93" w:name="_1298400980"/>
    <w:bookmarkStart w:id="94" w:name="_MON_1267435672"/>
    <w:bookmarkStart w:id="95" w:name="_MON_1267436087"/>
    <w:bookmarkStart w:id="96" w:name="_MON_1267437284"/>
    <w:bookmarkStart w:id="97" w:name="_MON_1267437776"/>
    <w:bookmarkStart w:id="98" w:name="_MON_1267437783"/>
    <w:bookmarkEnd w:id="93"/>
    <w:bookmarkEnd w:id="94"/>
    <w:bookmarkEnd w:id="95"/>
    <w:bookmarkEnd w:id="96"/>
    <w:bookmarkEnd w:id="97"/>
    <w:bookmarkEnd w:id="98"/>
    <w:bookmarkStart w:id="99" w:name="_MON_1267437813"/>
    <w:bookmarkEnd w:id="99"/>
    <w:p w14:paraId="7C111C37" w14:textId="77777777" w:rsidR="00DC0757" w:rsidRPr="00DC0757" w:rsidRDefault="00DC0757" w:rsidP="00DC0757">
      <w:pPr>
        <w:pStyle w:val="TH"/>
      </w:pPr>
      <w:r w:rsidRPr="00DC0757">
        <w:object w:dxaOrig="7020" w:dyaOrig="2714" w14:anchorId="7C1122B1">
          <v:shape id="_x0000_i1027" type="#_x0000_t75" style="width:348.5pt;height:133.5pt" o:ole="">
            <v:imagedata r:id="rId15" o:title=""/>
          </v:shape>
          <o:OLEObject Type="Embed" ProgID="Word.Picture.8" ShapeID="_x0000_i1027" DrawAspect="Content" ObjectID="_1826986710" r:id="rId16"/>
        </w:object>
      </w:r>
    </w:p>
    <w:p w14:paraId="7C111C38" w14:textId="77777777" w:rsidR="00DC0757" w:rsidRPr="00DC0757" w:rsidRDefault="00DC0757" w:rsidP="00DC0757">
      <w:pPr>
        <w:pStyle w:val="TF"/>
      </w:pPr>
      <w:bookmarkStart w:id="100" w:name="_Ref193695514"/>
      <w:r w:rsidRPr="00DC0757">
        <w:t>Figure 3.1</w:t>
      </w:r>
      <w:bookmarkEnd w:id="100"/>
      <w:r w:rsidRPr="00DC0757">
        <w:t>-3: BS with multiple enclosure solution</w:t>
      </w:r>
    </w:p>
    <w:p w14:paraId="7C111C39" w14:textId="77777777" w:rsidR="00DC0757" w:rsidRPr="00DC0757" w:rsidRDefault="00DC0757" w:rsidP="00DC0757">
      <w:pPr>
        <w:pStyle w:val="Heading2"/>
      </w:pPr>
      <w:bookmarkStart w:id="101" w:name="_Toc21020014"/>
      <w:bookmarkStart w:id="102" w:name="_Toc29763707"/>
      <w:bookmarkStart w:id="103" w:name="_Toc45870693"/>
      <w:bookmarkStart w:id="104" w:name="_Toc61113472"/>
      <w:bookmarkStart w:id="105" w:name="_Toc74844083"/>
      <w:bookmarkStart w:id="106" w:name="_Toc76504062"/>
      <w:bookmarkStart w:id="107" w:name="_Toc130737882"/>
      <w:bookmarkStart w:id="108" w:name="_Toc137310056"/>
      <w:bookmarkStart w:id="109" w:name="_Toc138891269"/>
      <w:bookmarkStart w:id="110" w:name="_Toc155227141"/>
      <w:bookmarkStart w:id="111" w:name="_Toc155229886"/>
      <w:bookmarkStart w:id="112" w:name="_Toc161846018"/>
      <w:r w:rsidRPr="00DC0757">
        <w:t>3.2</w:t>
      </w:r>
      <w:r w:rsidRPr="00DC0757">
        <w:tab/>
        <w:t>Symbols</w:t>
      </w:r>
      <w:bookmarkEnd w:id="101"/>
      <w:bookmarkEnd w:id="102"/>
      <w:bookmarkEnd w:id="103"/>
      <w:bookmarkEnd w:id="104"/>
      <w:bookmarkEnd w:id="105"/>
      <w:bookmarkEnd w:id="106"/>
      <w:bookmarkEnd w:id="107"/>
      <w:bookmarkEnd w:id="108"/>
      <w:bookmarkEnd w:id="109"/>
      <w:bookmarkEnd w:id="110"/>
      <w:bookmarkEnd w:id="111"/>
      <w:bookmarkEnd w:id="112"/>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13" w:name="_Toc21020015"/>
      <w:bookmarkStart w:id="114" w:name="_Toc29763708"/>
      <w:bookmarkStart w:id="115" w:name="_Toc45870694"/>
      <w:bookmarkStart w:id="116" w:name="_Toc61113473"/>
      <w:bookmarkStart w:id="117" w:name="_Toc74844084"/>
      <w:bookmarkStart w:id="118" w:name="_Toc76504063"/>
      <w:bookmarkStart w:id="119" w:name="_Toc130737883"/>
      <w:bookmarkStart w:id="120" w:name="_Toc137310057"/>
      <w:bookmarkStart w:id="121" w:name="_Toc138891270"/>
      <w:bookmarkStart w:id="122" w:name="_Toc155227142"/>
      <w:bookmarkStart w:id="123" w:name="_Toc155229887"/>
      <w:bookmarkStart w:id="124" w:name="_Toc161846019"/>
      <w:r w:rsidRPr="00DC0757">
        <w:t>3.3</w:t>
      </w:r>
      <w:r w:rsidRPr="00DC0757">
        <w:tab/>
        <w:t>Abbreviations</w:t>
      </w:r>
      <w:bookmarkEnd w:id="113"/>
      <w:bookmarkEnd w:id="114"/>
      <w:bookmarkEnd w:id="115"/>
      <w:bookmarkEnd w:id="116"/>
      <w:bookmarkEnd w:id="117"/>
      <w:bookmarkEnd w:id="118"/>
      <w:bookmarkEnd w:id="119"/>
      <w:bookmarkEnd w:id="120"/>
      <w:bookmarkEnd w:id="121"/>
      <w:bookmarkEnd w:id="122"/>
      <w:bookmarkEnd w:id="123"/>
      <w:bookmarkEnd w:id="124"/>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25" w:name="_Toc21020016"/>
      <w:bookmarkStart w:id="126" w:name="_Toc29763709"/>
      <w:bookmarkStart w:id="127" w:name="_Toc45870695"/>
      <w:bookmarkStart w:id="128" w:name="_Toc61113474"/>
      <w:bookmarkStart w:id="129" w:name="_Toc74844085"/>
      <w:bookmarkStart w:id="130" w:name="_Toc76504064"/>
      <w:bookmarkStart w:id="131" w:name="_Toc130737884"/>
      <w:bookmarkStart w:id="132" w:name="_Toc137310058"/>
      <w:bookmarkStart w:id="133" w:name="_Toc138891271"/>
      <w:bookmarkStart w:id="134" w:name="_Toc155227143"/>
      <w:bookmarkStart w:id="135" w:name="_Toc155229888"/>
      <w:bookmarkStart w:id="136" w:name="_Toc161846020"/>
      <w:r w:rsidRPr="00DC0757">
        <w:rPr>
          <w:rFonts w:cs="v4.2.0"/>
        </w:rPr>
        <w:t>4</w:t>
      </w:r>
      <w:r w:rsidRPr="00DC0757">
        <w:rPr>
          <w:rFonts w:cs="v4.2.0"/>
        </w:rPr>
        <w:tab/>
        <w:t>Test conditions</w:t>
      </w:r>
      <w:bookmarkEnd w:id="125"/>
      <w:bookmarkEnd w:id="126"/>
      <w:bookmarkEnd w:id="127"/>
      <w:bookmarkEnd w:id="128"/>
      <w:bookmarkEnd w:id="129"/>
      <w:bookmarkEnd w:id="130"/>
      <w:bookmarkEnd w:id="131"/>
      <w:bookmarkEnd w:id="132"/>
      <w:bookmarkEnd w:id="133"/>
      <w:bookmarkEnd w:id="134"/>
      <w:bookmarkEnd w:id="135"/>
      <w:bookmarkEnd w:id="136"/>
    </w:p>
    <w:p w14:paraId="7C111C68" w14:textId="77777777" w:rsidR="00DC0757" w:rsidRPr="00DC0757" w:rsidRDefault="00DC0757" w:rsidP="00DC0757">
      <w:pPr>
        <w:pStyle w:val="Heading2"/>
        <w:rPr>
          <w:lang w:eastAsia="en-GB"/>
        </w:rPr>
      </w:pPr>
      <w:bookmarkStart w:id="137" w:name="_Toc21020017"/>
      <w:bookmarkStart w:id="138" w:name="_Toc29763710"/>
      <w:bookmarkStart w:id="139" w:name="_Toc45870696"/>
      <w:bookmarkStart w:id="140" w:name="_Toc61113475"/>
      <w:bookmarkStart w:id="141" w:name="_Toc74844086"/>
      <w:bookmarkStart w:id="142" w:name="_Toc76504065"/>
      <w:bookmarkStart w:id="143" w:name="_Toc130737885"/>
      <w:bookmarkStart w:id="144" w:name="_Toc137310059"/>
      <w:bookmarkStart w:id="145" w:name="_Toc138891272"/>
      <w:bookmarkStart w:id="146" w:name="_Toc155227144"/>
      <w:bookmarkStart w:id="147" w:name="_Toc155229889"/>
      <w:bookmarkStart w:id="148" w:name="_Toc161846021"/>
      <w:r w:rsidRPr="00DC0757">
        <w:rPr>
          <w:lang w:eastAsia="en-GB"/>
        </w:rPr>
        <w:t>4.1</w:t>
      </w:r>
      <w:r w:rsidRPr="00DC0757">
        <w:rPr>
          <w:lang w:eastAsia="en-GB"/>
        </w:rPr>
        <w:tab/>
        <w:t>General</w:t>
      </w:r>
      <w:bookmarkEnd w:id="137"/>
      <w:bookmarkEnd w:id="138"/>
      <w:bookmarkEnd w:id="139"/>
      <w:bookmarkEnd w:id="140"/>
      <w:bookmarkEnd w:id="141"/>
      <w:bookmarkEnd w:id="142"/>
      <w:bookmarkEnd w:id="143"/>
      <w:bookmarkEnd w:id="144"/>
      <w:bookmarkEnd w:id="145"/>
      <w:bookmarkEnd w:id="146"/>
      <w:bookmarkEnd w:id="147"/>
      <w:bookmarkEnd w:id="148"/>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1454C630" w:rsidR="00DC0757" w:rsidRPr="00DC0757" w:rsidRDefault="00CE779D"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r w:rsidRPr="00571578">
        <w:rPr>
          <w:rFonts w:cs="v4.2.0"/>
          <w:lang w:eastAsia="en-GB"/>
        </w:rPr>
        <w:t>Exception can be made for immunity testing based on declaration DEMC.</w:t>
      </w:r>
      <w:r>
        <w:rPr>
          <w:rFonts w:cs="v4.2.0"/>
          <w:lang w:eastAsia="en-GB"/>
        </w:rPr>
        <w:t>2</w:t>
      </w:r>
      <w:r w:rsidRPr="00571578">
        <w:rPr>
          <w:rFonts w:cs="v4.2.0"/>
          <w:lang w:eastAsia="en-GB"/>
        </w:rPr>
        <w:t xml:space="preserve"> and DEMC.</w:t>
      </w:r>
      <w:r>
        <w:rPr>
          <w:rFonts w:cs="v4.2.0"/>
          <w:lang w:eastAsia="en-GB"/>
        </w:rPr>
        <w:t>4</w:t>
      </w:r>
      <w:r w:rsidRPr="00571578">
        <w:rPr>
          <w:rFonts w:cs="v4.2.0"/>
          <w:lang w:eastAsia="en-GB"/>
        </w:rPr>
        <w:t xml:space="preserve"> (see table 4.6-1), as detailed in Annex B.</w:t>
      </w:r>
    </w:p>
    <w:p w14:paraId="7C111C6E" w14:textId="77777777" w:rsidR="00DC0757" w:rsidRPr="00DC0757" w:rsidRDefault="00DC0757" w:rsidP="00DC0757">
      <w:pPr>
        <w:pStyle w:val="Heading2"/>
        <w:rPr>
          <w:lang w:eastAsia="en-GB"/>
        </w:rPr>
      </w:pPr>
      <w:bookmarkStart w:id="149" w:name="_Toc21020018"/>
      <w:bookmarkStart w:id="150" w:name="_Toc29763711"/>
      <w:bookmarkStart w:id="151" w:name="_Toc45870697"/>
      <w:bookmarkStart w:id="152" w:name="_Toc61113476"/>
      <w:bookmarkStart w:id="153" w:name="_Toc74844087"/>
      <w:bookmarkStart w:id="154" w:name="_Toc76504066"/>
      <w:bookmarkStart w:id="155" w:name="_Toc130737886"/>
      <w:bookmarkStart w:id="156" w:name="_Toc137310060"/>
      <w:bookmarkStart w:id="157" w:name="_Toc138891273"/>
      <w:bookmarkStart w:id="158" w:name="_Toc155227145"/>
      <w:bookmarkStart w:id="159" w:name="_Toc155229890"/>
      <w:bookmarkStart w:id="160" w:name="_Toc161846022"/>
      <w:r w:rsidRPr="00DC0757">
        <w:rPr>
          <w:lang w:eastAsia="en-GB"/>
        </w:rPr>
        <w:t>4.2</w:t>
      </w:r>
      <w:r w:rsidRPr="00DC0757">
        <w:rPr>
          <w:lang w:eastAsia="en-GB"/>
        </w:rPr>
        <w:tab/>
        <w:t>Arrangements for establishing a communication link</w:t>
      </w:r>
      <w:bookmarkEnd w:id="149"/>
      <w:bookmarkEnd w:id="150"/>
      <w:bookmarkEnd w:id="151"/>
      <w:bookmarkEnd w:id="152"/>
      <w:bookmarkEnd w:id="153"/>
      <w:bookmarkEnd w:id="154"/>
      <w:bookmarkEnd w:id="155"/>
      <w:bookmarkEnd w:id="156"/>
      <w:bookmarkEnd w:id="157"/>
      <w:bookmarkEnd w:id="158"/>
      <w:bookmarkEnd w:id="159"/>
      <w:bookmarkEnd w:id="160"/>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61" w:name="_Toc21020019"/>
      <w:bookmarkStart w:id="162" w:name="_Toc29763712"/>
      <w:bookmarkStart w:id="163" w:name="_Toc45870698"/>
      <w:bookmarkStart w:id="164" w:name="_Toc61113477"/>
      <w:bookmarkStart w:id="165" w:name="_Toc74844088"/>
      <w:bookmarkStart w:id="166" w:name="_Toc76504067"/>
      <w:bookmarkStart w:id="167" w:name="_Toc130737887"/>
      <w:bookmarkStart w:id="168" w:name="_Toc137310061"/>
      <w:bookmarkStart w:id="169" w:name="_Toc138891274"/>
      <w:bookmarkStart w:id="170" w:name="_Toc155227146"/>
      <w:bookmarkStart w:id="171" w:name="_Toc155229891"/>
      <w:bookmarkStart w:id="172" w:name="_Toc161846023"/>
      <w:r w:rsidRPr="00DC0757">
        <w:rPr>
          <w:lang w:eastAsia="en-GB"/>
        </w:rPr>
        <w:t>4.2.1</w:t>
      </w:r>
      <w:r w:rsidRPr="00DC0757">
        <w:rPr>
          <w:lang w:eastAsia="en-GB"/>
        </w:rPr>
        <w:tab/>
        <w:t>Multiple enclosure BS solution</w:t>
      </w:r>
      <w:bookmarkEnd w:id="161"/>
      <w:bookmarkEnd w:id="162"/>
      <w:bookmarkEnd w:id="163"/>
      <w:bookmarkEnd w:id="164"/>
      <w:bookmarkEnd w:id="165"/>
      <w:bookmarkEnd w:id="166"/>
      <w:bookmarkEnd w:id="167"/>
      <w:bookmarkEnd w:id="168"/>
      <w:bookmarkEnd w:id="169"/>
      <w:bookmarkEnd w:id="170"/>
      <w:bookmarkEnd w:id="171"/>
      <w:bookmarkEnd w:id="172"/>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73" w:name="_Toc21020020"/>
      <w:bookmarkStart w:id="174" w:name="_Toc29763713"/>
      <w:bookmarkStart w:id="175" w:name="_Toc45870699"/>
      <w:bookmarkStart w:id="176" w:name="_Toc61113478"/>
      <w:bookmarkStart w:id="177" w:name="_Toc74844089"/>
      <w:bookmarkStart w:id="178" w:name="_Toc76504068"/>
      <w:bookmarkStart w:id="179" w:name="_Toc130737888"/>
      <w:bookmarkStart w:id="180" w:name="_Toc137310062"/>
      <w:bookmarkStart w:id="181" w:name="_Toc138891275"/>
      <w:bookmarkStart w:id="182" w:name="_Toc155227147"/>
      <w:bookmarkStart w:id="183" w:name="_Toc155229892"/>
      <w:bookmarkStart w:id="184" w:name="_Toc161846024"/>
      <w:r w:rsidRPr="00DC0757">
        <w:rPr>
          <w:lang w:eastAsia="en-GB"/>
        </w:rPr>
        <w:t>4.3</w:t>
      </w:r>
      <w:r w:rsidRPr="00DC0757">
        <w:rPr>
          <w:lang w:eastAsia="en-GB"/>
        </w:rPr>
        <w:tab/>
        <w:t>Narrow band responses on receivers</w:t>
      </w:r>
      <w:bookmarkEnd w:id="173"/>
      <w:bookmarkEnd w:id="174"/>
      <w:bookmarkEnd w:id="175"/>
      <w:bookmarkEnd w:id="176"/>
      <w:bookmarkEnd w:id="177"/>
      <w:bookmarkEnd w:id="178"/>
      <w:bookmarkEnd w:id="179"/>
      <w:bookmarkEnd w:id="180"/>
      <w:bookmarkEnd w:id="181"/>
      <w:bookmarkEnd w:id="182"/>
      <w:bookmarkEnd w:id="183"/>
      <w:bookmarkEnd w:id="184"/>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3A5514EC" w:rsidR="00DC0757" w:rsidRPr="00DC0757" w:rsidRDefault="00CE779D" w:rsidP="00DC0757">
      <w:pPr>
        <w:rPr>
          <w:lang w:eastAsia="en-GB"/>
        </w:rPr>
      </w:pPr>
      <w:r w:rsidRPr="00DC0757">
        <w:rPr>
          <w:lang w:eastAsia="en-GB"/>
        </w:rPr>
        <w:t xml:space="preserve">For an MSR BS or other BS supporting more than one RAT, the method above shall be applied for each </w:t>
      </w:r>
      <w:r>
        <w:rPr>
          <w:lang w:eastAsia="en-GB"/>
        </w:rPr>
        <w:t xml:space="preserve">tested </w:t>
      </w:r>
      <w:r w:rsidRPr="00DC0757">
        <w:rPr>
          <w:lang w:eastAsia="en-GB"/>
        </w:rPr>
        <w:t xml:space="preserve">RAT.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85" w:name="_Toc21020021"/>
      <w:bookmarkStart w:id="186" w:name="_Toc29763714"/>
      <w:bookmarkStart w:id="187" w:name="_Toc45870700"/>
      <w:bookmarkStart w:id="188" w:name="_Toc61113479"/>
      <w:bookmarkStart w:id="189" w:name="_Toc74844090"/>
      <w:bookmarkStart w:id="190" w:name="_Toc76504069"/>
      <w:bookmarkStart w:id="191" w:name="_Toc130737889"/>
      <w:bookmarkStart w:id="192" w:name="_Toc137310063"/>
      <w:bookmarkStart w:id="193" w:name="_Toc138891276"/>
      <w:bookmarkStart w:id="194" w:name="_Toc155227148"/>
      <w:bookmarkStart w:id="195" w:name="_Toc155229893"/>
      <w:bookmarkStart w:id="196" w:name="_Toc161846025"/>
      <w:r w:rsidRPr="00DC0757">
        <w:rPr>
          <w:lang w:eastAsia="en-GB"/>
        </w:rPr>
        <w:t>4.4</w:t>
      </w:r>
      <w:r w:rsidRPr="00DC0757">
        <w:rPr>
          <w:lang w:eastAsia="en-GB"/>
        </w:rPr>
        <w:tab/>
        <w:t>Exclusion bands</w:t>
      </w:r>
      <w:bookmarkEnd w:id="185"/>
      <w:bookmarkEnd w:id="186"/>
      <w:bookmarkEnd w:id="187"/>
      <w:bookmarkEnd w:id="188"/>
      <w:bookmarkEnd w:id="189"/>
      <w:bookmarkEnd w:id="190"/>
      <w:bookmarkEnd w:id="191"/>
      <w:bookmarkEnd w:id="192"/>
      <w:bookmarkEnd w:id="193"/>
      <w:bookmarkEnd w:id="194"/>
      <w:bookmarkEnd w:id="195"/>
      <w:bookmarkEnd w:id="196"/>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97" w:name="_Toc21020022"/>
      <w:bookmarkStart w:id="198" w:name="_Toc29763715"/>
      <w:bookmarkStart w:id="199" w:name="_Toc45870701"/>
      <w:bookmarkStart w:id="200" w:name="_Toc61113480"/>
      <w:bookmarkStart w:id="201" w:name="_Toc74844091"/>
      <w:bookmarkStart w:id="202" w:name="_Toc76504070"/>
      <w:bookmarkStart w:id="203" w:name="_Toc130737890"/>
      <w:bookmarkStart w:id="204" w:name="_Toc137310064"/>
      <w:bookmarkStart w:id="205" w:name="_Toc138891277"/>
      <w:bookmarkStart w:id="206" w:name="_Toc155227149"/>
      <w:bookmarkStart w:id="207" w:name="_Toc155229894"/>
      <w:bookmarkStart w:id="208" w:name="_Toc161846026"/>
      <w:r w:rsidRPr="00DC0757">
        <w:rPr>
          <w:lang w:eastAsia="en-GB"/>
        </w:rPr>
        <w:lastRenderedPageBreak/>
        <w:t>4.4.1</w:t>
      </w:r>
      <w:r w:rsidRPr="00DC0757">
        <w:rPr>
          <w:lang w:eastAsia="en-GB"/>
        </w:rPr>
        <w:tab/>
        <w:t>Transmitter exclusion band</w:t>
      </w:r>
      <w:bookmarkEnd w:id="197"/>
      <w:bookmarkEnd w:id="198"/>
      <w:bookmarkEnd w:id="199"/>
      <w:bookmarkEnd w:id="200"/>
      <w:bookmarkEnd w:id="201"/>
      <w:bookmarkEnd w:id="202"/>
      <w:bookmarkEnd w:id="203"/>
      <w:bookmarkEnd w:id="204"/>
      <w:bookmarkEnd w:id="205"/>
      <w:bookmarkEnd w:id="206"/>
      <w:bookmarkEnd w:id="207"/>
      <w:bookmarkEnd w:id="208"/>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209" w:name="_Toc21020023"/>
      <w:bookmarkStart w:id="210" w:name="_Toc29763716"/>
      <w:bookmarkStart w:id="211" w:name="_Toc45870702"/>
      <w:bookmarkStart w:id="212" w:name="_Toc61113481"/>
      <w:bookmarkStart w:id="213" w:name="_Toc74844092"/>
      <w:bookmarkStart w:id="214" w:name="_Toc76504071"/>
      <w:bookmarkStart w:id="215" w:name="_Toc130737891"/>
      <w:bookmarkStart w:id="216" w:name="_Toc137310065"/>
      <w:bookmarkStart w:id="217" w:name="_Toc138891278"/>
      <w:bookmarkStart w:id="218" w:name="_Toc155227150"/>
      <w:bookmarkStart w:id="219" w:name="_Toc155229895"/>
      <w:bookmarkStart w:id="220" w:name="_Toc161846027"/>
      <w:r w:rsidRPr="00DC0757">
        <w:rPr>
          <w:lang w:eastAsia="en-GB"/>
        </w:rPr>
        <w:t>4.4.2</w:t>
      </w:r>
      <w:r w:rsidRPr="00DC0757">
        <w:rPr>
          <w:lang w:eastAsia="en-GB"/>
        </w:rPr>
        <w:tab/>
        <w:t>Receiver exclusion band</w:t>
      </w:r>
      <w:bookmarkEnd w:id="209"/>
      <w:bookmarkEnd w:id="210"/>
      <w:bookmarkEnd w:id="211"/>
      <w:bookmarkEnd w:id="212"/>
      <w:bookmarkEnd w:id="213"/>
      <w:bookmarkEnd w:id="214"/>
      <w:bookmarkEnd w:id="215"/>
      <w:bookmarkEnd w:id="216"/>
      <w:bookmarkEnd w:id="217"/>
      <w:bookmarkEnd w:id="218"/>
      <w:bookmarkEnd w:id="219"/>
      <w:bookmarkEnd w:id="220"/>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21" w:name="_Toc21020024"/>
      <w:bookmarkStart w:id="222" w:name="_Toc29763717"/>
      <w:bookmarkStart w:id="223" w:name="_Toc45870703"/>
      <w:bookmarkStart w:id="224" w:name="_Toc61113482"/>
      <w:bookmarkStart w:id="225" w:name="_Toc74844093"/>
      <w:bookmarkStart w:id="226" w:name="_Toc76504072"/>
      <w:bookmarkStart w:id="227" w:name="_Toc130737892"/>
      <w:bookmarkStart w:id="228" w:name="_Toc137310066"/>
      <w:bookmarkStart w:id="229" w:name="_Toc138891279"/>
      <w:bookmarkStart w:id="230" w:name="_Toc155227151"/>
      <w:bookmarkStart w:id="231" w:name="_Toc155229896"/>
      <w:bookmarkStart w:id="232" w:name="_Toc161846028"/>
      <w:r w:rsidRPr="00DC0757">
        <w:t>4.5</w:t>
      </w:r>
      <w:r w:rsidRPr="00DC0757">
        <w:tab/>
        <w:t>BS test configurations</w:t>
      </w:r>
      <w:bookmarkEnd w:id="221"/>
      <w:bookmarkEnd w:id="222"/>
      <w:bookmarkEnd w:id="223"/>
      <w:bookmarkEnd w:id="224"/>
      <w:bookmarkEnd w:id="225"/>
      <w:bookmarkEnd w:id="226"/>
      <w:bookmarkEnd w:id="227"/>
      <w:bookmarkEnd w:id="228"/>
      <w:bookmarkEnd w:id="229"/>
      <w:bookmarkEnd w:id="230"/>
      <w:bookmarkEnd w:id="231"/>
      <w:bookmarkEnd w:id="232"/>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81DF487"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39F193EB" w:rsidR="006644D3" w:rsidRPr="00DC0757" w:rsidRDefault="006644D3" w:rsidP="006644D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67819BF8"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63596FC2"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4B3808A6" w14:textId="1335A47E" w:rsidR="00CE779D" w:rsidRPr="00DC0757" w:rsidRDefault="00CE779D" w:rsidP="00DC0757">
      <w:pPr>
        <w:rPr>
          <w:snapToGrid w:val="0"/>
        </w:rPr>
      </w:pPr>
      <w:r w:rsidRPr="003C3F09">
        <w:rPr>
          <w:snapToGrid w:val="0"/>
        </w:rPr>
        <w:t xml:space="preserve">For a </w:t>
      </w:r>
      <w:r>
        <w:rPr>
          <w:snapToGrid w:val="0"/>
        </w:rPr>
        <w:t xml:space="preserve">MSR </w:t>
      </w:r>
      <w:r w:rsidRPr="003C3F09">
        <w:rPr>
          <w:snapToGrid w:val="0"/>
        </w:rPr>
        <w:t>BS</w:t>
      </w:r>
      <w:r w:rsidRPr="003C3F09">
        <w:rPr>
          <w:rFonts w:cs="v4.2.0"/>
          <w:lang w:eastAsia="en-GB"/>
        </w:rPr>
        <w:t xml:space="preserve"> </w:t>
      </w:r>
      <w:r w:rsidRPr="009F03A8">
        <w:rPr>
          <w:snapToGrid w:val="0"/>
        </w:rPr>
        <w:t xml:space="preserve">where signals from supported RATs are processed in common active components </w:t>
      </w:r>
      <w:r>
        <w:rPr>
          <w:snapToGrid w:val="0"/>
        </w:rPr>
        <w:t>(</w:t>
      </w:r>
      <w:r w:rsidRPr="009F03A8">
        <w:rPr>
          <w:snapToGrid w:val="0"/>
        </w:rPr>
        <w:t xml:space="preserve">see </w:t>
      </w:r>
      <w:r w:rsidRPr="009F03A8">
        <w:rPr>
          <w:rFonts w:cs="v4.2.0"/>
          <w:lang w:eastAsia="en-GB"/>
        </w:rPr>
        <w:t>DEMC.2 and DEMC.4 in table 4</w:t>
      </w:r>
      <w:r w:rsidR="00C77786">
        <w:rPr>
          <w:rFonts w:cs="v4.2.0"/>
          <w:lang w:eastAsia="en-GB"/>
        </w:rPr>
        <w:t>.6</w:t>
      </w:r>
      <w:r w:rsidRPr="009F03A8">
        <w:rPr>
          <w:rFonts w:cs="v4.2.0"/>
          <w:lang w:eastAsia="en-GB"/>
        </w:rPr>
        <w:t>-</w:t>
      </w:r>
      <w:r w:rsidR="00C77786">
        <w:rPr>
          <w:rFonts w:cs="v4.2.0"/>
          <w:lang w:eastAsia="en-GB"/>
        </w:rPr>
        <w:t>1</w:t>
      </w:r>
      <w:r>
        <w:rPr>
          <w:rFonts w:cs="v4.2.0"/>
          <w:lang w:eastAsia="en-GB"/>
        </w:rPr>
        <w:t>)</w:t>
      </w:r>
      <w:r w:rsidRPr="009F03A8">
        <w:t>,</w:t>
      </w:r>
      <w:r w:rsidRPr="009F03A8">
        <w:rPr>
          <w:snapToGrid w:val="0"/>
          <w:lang w:eastAsia="zh-CN"/>
        </w:rPr>
        <w:t xml:space="preserve"> </w:t>
      </w:r>
      <w:r w:rsidRPr="009F03A8">
        <w:rPr>
          <w:snapToGrid w:val="0"/>
        </w:rPr>
        <w:t xml:space="preserve">it is sufficient to consider a 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p>
    <w:p w14:paraId="7C111CB4" w14:textId="77777777" w:rsidR="00DC0757" w:rsidRPr="00DC0757" w:rsidRDefault="00DC0757" w:rsidP="00DC0757">
      <w:r w:rsidRPr="00DC0757">
        <w:t>For immunity tests:</w:t>
      </w:r>
    </w:p>
    <w:p w14:paraId="6E2E3E2E" w14:textId="45638FF8"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794BB568"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1D9E3C6A"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Pr="0036146D" w:rsidRDefault="004239A0" w:rsidP="004239A0">
            <w:pPr>
              <w:pStyle w:val="TAL"/>
              <w:rPr>
                <w:lang w:val="fr-FR" w:eastAsia="ja-JP"/>
              </w:rPr>
            </w:pPr>
            <w:r w:rsidRPr="0036146D">
              <w:rPr>
                <w:lang w:val="fr-FR" w:eastAsia="ja-JP"/>
              </w:rPr>
              <w:t>C: TC3b</w:t>
            </w:r>
          </w:p>
          <w:p w14:paraId="0A87431F" w14:textId="77777777" w:rsidR="004239A0" w:rsidRPr="0036146D" w:rsidRDefault="004239A0" w:rsidP="004239A0">
            <w:pPr>
              <w:pStyle w:val="TAL"/>
              <w:rPr>
                <w:rFonts w:eastAsia="SimSun"/>
                <w:lang w:val="fr-FR" w:eastAsia="zh-CN"/>
              </w:rPr>
            </w:pPr>
            <w:r w:rsidRPr="0036146D">
              <w:rPr>
                <w:rFonts w:eastAsia="SimSun"/>
                <w:lang w:val="fr-FR" w:eastAsia="zh-CN"/>
              </w:rPr>
              <w:t>NI: TC16</w:t>
            </w:r>
          </w:p>
          <w:p w14:paraId="0226AB8C" w14:textId="77777777" w:rsidR="004239A0" w:rsidRPr="0036146D" w:rsidRDefault="004239A0" w:rsidP="004239A0">
            <w:pPr>
              <w:pStyle w:val="TAL"/>
              <w:rPr>
                <w:rFonts w:eastAsia="SimSun"/>
                <w:lang w:val="fr-FR" w:eastAsia="zh-CN"/>
              </w:rPr>
            </w:pPr>
            <w:r w:rsidRPr="0036146D">
              <w:rPr>
                <w:rFonts w:eastAsia="SimSun"/>
                <w:lang w:val="fr-FR"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Pr="0036146D" w:rsidRDefault="004239A0" w:rsidP="004239A0">
            <w:pPr>
              <w:pStyle w:val="TAL"/>
              <w:rPr>
                <w:vertAlign w:val="superscript"/>
                <w:lang w:val="fr-FR" w:eastAsia="en-GB"/>
              </w:rPr>
            </w:pPr>
            <w:r w:rsidRPr="0036146D">
              <w:rPr>
                <w:lang w:val="fr-FR" w:eastAsia="en-GB"/>
              </w:rPr>
              <w:t xml:space="preserve">C: (TC4a, TC3a) </w:t>
            </w:r>
            <w:r w:rsidRPr="0036146D">
              <w:rPr>
                <w:lang w:val="fr-FR" w:eastAsia="zh-CN"/>
              </w:rPr>
              <w:t>(Note 4)</w:t>
            </w:r>
            <w:r w:rsidRPr="0036146D">
              <w:rPr>
                <w:lang w:val="fr-FR" w:eastAsia="en-GB"/>
              </w:rPr>
              <w:t>, TC4b</w:t>
            </w:r>
          </w:p>
          <w:p w14:paraId="778CE53A" w14:textId="77777777" w:rsidR="004239A0" w:rsidRPr="0036146D" w:rsidRDefault="004239A0" w:rsidP="004239A0">
            <w:pPr>
              <w:pStyle w:val="TAL"/>
              <w:rPr>
                <w:lang w:val="fr-FR" w:eastAsia="en-GB"/>
              </w:rPr>
            </w:pPr>
          </w:p>
          <w:p w14:paraId="7342D8D4" w14:textId="014BE7E0" w:rsidR="004239A0" w:rsidRPr="0036146D" w:rsidRDefault="004239A0" w:rsidP="004239A0">
            <w:pPr>
              <w:pStyle w:val="TAL"/>
              <w:rPr>
                <w:rFonts w:cs="Arial"/>
                <w:lang w:val="fr-FR" w:eastAsia="en-GB"/>
              </w:rPr>
            </w:pPr>
            <w:r w:rsidRPr="0036146D">
              <w:rPr>
                <w:rFonts w:cs="Arial"/>
                <w:lang w:val="fr-FR" w:eastAsia="en-GB"/>
              </w:rPr>
              <w:t xml:space="preserve">CNC: (NTC4a, </w:t>
            </w:r>
            <w:r w:rsidRPr="0036146D">
              <w:rPr>
                <w:rFonts w:eastAsia="SimSun" w:cs="Arial"/>
                <w:lang w:val="fr-FR" w:eastAsia="zh-CN"/>
              </w:rPr>
              <w:t>NTC3</w:t>
            </w:r>
            <w:r w:rsidRPr="0036146D">
              <w:rPr>
                <w:rFonts w:cs="Arial"/>
                <w:lang w:val="fr-FR" w:eastAsia="en-GB"/>
              </w:rPr>
              <w:t xml:space="preserve">) </w:t>
            </w:r>
            <w:r w:rsidRPr="0036146D">
              <w:rPr>
                <w:lang w:val="fr-FR" w:eastAsia="zh-CN"/>
              </w:rPr>
              <w:t>(Note 4)</w:t>
            </w:r>
            <w:r w:rsidRPr="0036146D">
              <w:rPr>
                <w:rFonts w:cs="Arial"/>
                <w:lang w:val="fr-FR" w:eastAsia="en-GB"/>
              </w:rPr>
              <w:t xml:space="preserve">, NTC4b </w:t>
            </w:r>
            <w:r w:rsidRPr="0036146D">
              <w:rPr>
                <w:rFonts w:cs="Arial"/>
                <w:lang w:val="fr-FR" w:eastAsia="en-GB"/>
              </w:rPr>
              <w:br/>
            </w:r>
            <w:r w:rsidRPr="0036146D">
              <w:rPr>
                <w:rFonts w:cs="Arial"/>
                <w:lang w:val="fr-FR" w:eastAsia="en-GB"/>
              </w:rPr>
              <w:br/>
              <w:t>C/NC: (TC4a, NTC4a,</w:t>
            </w:r>
            <w:r w:rsidR="006644D3" w:rsidRPr="0036146D">
              <w:rPr>
                <w:rFonts w:cs="Arial"/>
                <w:lang w:val="fr-FR" w:eastAsia="en-GB"/>
              </w:rPr>
              <w:t xml:space="preserve"> </w:t>
            </w:r>
            <w:r w:rsidRPr="0036146D">
              <w:rPr>
                <w:rFonts w:cs="Arial"/>
                <w:lang w:val="fr-FR" w:eastAsia="en-GB"/>
              </w:rPr>
              <w:t xml:space="preserve">TC3a, </w:t>
            </w:r>
            <w:r w:rsidRPr="0036146D">
              <w:rPr>
                <w:rFonts w:eastAsia="SimSun" w:cs="Arial"/>
                <w:lang w:val="fr-FR" w:eastAsia="zh-CN"/>
              </w:rPr>
              <w:t>NTC3</w:t>
            </w:r>
            <w:r w:rsidRPr="0036146D">
              <w:rPr>
                <w:rFonts w:cs="Arial"/>
                <w:lang w:val="fr-FR" w:eastAsia="en-GB"/>
              </w:rPr>
              <w:t xml:space="preserve">) </w:t>
            </w:r>
            <w:r w:rsidRPr="0036146D">
              <w:rPr>
                <w:lang w:val="fr-FR" w:eastAsia="zh-CN"/>
              </w:rPr>
              <w:t>(Note 4)</w:t>
            </w:r>
            <w:r w:rsidRPr="0036146D">
              <w:rPr>
                <w:rFonts w:cs="Arial"/>
                <w:lang w:val="fr-FR" w:eastAsia="en-GB"/>
              </w:rPr>
              <w:t>,</w:t>
            </w:r>
          </w:p>
          <w:p w14:paraId="66853978" w14:textId="5DB9E666" w:rsidR="004239A0" w:rsidRPr="0036146D" w:rsidRDefault="004239A0" w:rsidP="004239A0">
            <w:pPr>
              <w:pStyle w:val="TAL"/>
              <w:rPr>
                <w:rFonts w:cs="Arial"/>
                <w:lang w:val="fr-FR" w:eastAsia="en-GB"/>
              </w:rPr>
            </w:pPr>
            <w:r w:rsidRPr="0036146D">
              <w:rPr>
                <w:rFonts w:cs="Arial"/>
                <w:lang w:val="fr-FR" w:eastAsia="en-GB"/>
              </w:rPr>
              <w:t>TC4b,</w:t>
            </w:r>
            <w:r w:rsidR="006644D3" w:rsidRPr="0036146D">
              <w:rPr>
                <w:rFonts w:cs="Arial"/>
                <w:lang w:val="fr-FR" w:eastAsia="en-GB"/>
              </w:rPr>
              <w:t xml:space="preserve"> </w:t>
            </w:r>
            <w:r w:rsidRPr="0036146D">
              <w:rPr>
                <w:rFonts w:cs="Arial"/>
                <w:lang w:val="fr-FR" w:eastAsia="en-GB"/>
              </w:rPr>
              <w:t>NTC4b</w:t>
            </w:r>
          </w:p>
          <w:p w14:paraId="1FFAA58F" w14:textId="77777777" w:rsidR="004239A0" w:rsidRPr="0036146D" w:rsidRDefault="004239A0" w:rsidP="004239A0">
            <w:pPr>
              <w:pStyle w:val="TAL"/>
              <w:rPr>
                <w:rFonts w:cs="Arial"/>
                <w:lang w:val="fr-FR" w:eastAsia="en-GB"/>
              </w:rPr>
            </w:pPr>
          </w:p>
          <w:p w14:paraId="6DAE272D" w14:textId="2C2A2C7F" w:rsidR="004239A0" w:rsidRPr="0036146D" w:rsidRDefault="004239A0" w:rsidP="004239A0">
            <w:pPr>
              <w:pStyle w:val="TAL"/>
              <w:rPr>
                <w:rFonts w:cs="Arial"/>
                <w:lang w:val="fr-FR"/>
              </w:rPr>
            </w:pPr>
            <w:r w:rsidRPr="0036146D">
              <w:rPr>
                <w:rFonts w:cs="Arial"/>
                <w:lang w:val="fr-FR"/>
              </w:rPr>
              <w:t>NI: TC15,</w:t>
            </w:r>
            <w:r w:rsidR="006644D3" w:rsidRPr="0036146D">
              <w:rPr>
                <w:rFonts w:cs="Arial"/>
                <w:lang w:val="fr-FR"/>
              </w:rPr>
              <w:t xml:space="preserve"> </w:t>
            </w:r>
            <w:r w:rsidRPr="0036146D">
              <w:rPr>
                <w:rFonts w:cs="Arial"/>
                <w:lang w:val="fr-FR"/>
              </w:rPr>
              <w:t xml:space="preserve">(TC16) </w:t>
            </w:r>
            <w:r w:rsidRPr="0036146D">
              <w:rPr>
                <w:lang w:val="fr-FR" w:eastAsia="zh-CN"/>
              </w:rPr>
              <w:t>(Note 4)</w:t>
            </w:r>
          </w:p>
          <w:p w14:paraId="4D21ED72" w14:textId="77777777" w:rsidR="004239A0" w:rsidRPr="0036146D" w:rsidRDefault="004239A0" w:rsidP="004239A0">
            <w:pPr>
              <w:pStyle w:val="TAL"/>
              <w:rPr>
                <w:rFonts w:cs="Arial"/>
                <w:lang w:val="fr-FR"/>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Pr="0036146D" w:rsidRDefault="004239A0" w:rsidP="004239A0">
            <w:pPr>
              <w:pStyle w:val="TAL"/>
              <w:rPr>
                <w:rFonts w:cs="Arial"/>
                <w:lang w:val="fr-FR"/>
              </w:rPr>
            </w:pPr>
            <w:r w:rsidRPr="0036146D">
              <w:rPr>
                <w:rFonts w:cs="Arial"/>
                <w:lang w:val="fr-FR"/>
              </w:rPr>
              <w:t>C: TC3a</w:t>
            </w:r>
          </w:p>
          <w:p w14:paraId="7381270A" w14:textId="670BF816" w:rsidR="004239A0" w:rsidRPr="0036146D" w:rsidRDefault="004239A0" w:rsidP="004239A0">
            <w:pPr>
              <w:pStyle w:val="TAL"/>
              <w:rPr>
                <w:rFonts w:eastAsia="SimSun" w:cs="Arial"/>
                <w:lang w:val="fr-FR" w:eastAsia="zh-CN"/>
              </w:rPr>
            </w:pPr>
            <w:r w:rsidRPr="0036146D">
              <w:rPr>
                <w:rFonts w:cs="Arial"/>
                <w:lang w:val="fr-FR"/>
              </w:rPr>
              <w:t xml:space="preserve">CNC: </w:t>
            </w:r>
            <w:r w:rsidRPr="0036146D">
              <w:rPr>
                <w:rFonts w:eastAsia="SimSun" w:cs="Arial"/>
                <w:lang w:val="fr-FR" w:eastAsia="zh-CN"/>
              </w:rPr>
              <w:t>NTC3</w:t>
            </w:r>
          </w:p>
          <w:p w14:paraId="3CC3B1F4" w14:textId="513946BF" w:rsidR="004239A0" w:rsidRPr="0036146D" w:rsidRDefault="004239A0" w:rsidP="004239A0">
            <w:pPr>
              <w:pStyle w:val="TAL"/>
              <w:rPr>
                <w:rFonts w:eastAsia="SimSun" w:cs="Arial"/>
                <w:lang w:val="fr-FR" w:eastAsia="zh-CN"/>
              </w:rPr>
            </w:pPr>
            <w:r w:rsidRPr="0036146D">
              <w:rPr>
                <w:rFonts w:cs="Arial"/>
                <w:lang w:val="fr-FR"/>
              </w:rPr>
              <w:t xml:space="preserve">C/NC: TC3a, </w:t>
            </w:r>
            <w:r w:rsidRPr="0036146D">
              <w:rPr>
                <w:rFonts w:eastAsia="SimSun" w:cs="Arial"/>
                <w:lang w:val="fr-FR"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Pr="0036146D" w:rsidRDefault="004239A0" w:rsidP="004239A0">
            <w:pPr>
              <w:pStyle w:val="TAL"/>
              <w:rPr>
                <w:rFonts w:cs="Arial"/>
                <w:lang w:val="fr-FR"/>
              </w:rPr>
            </w:pPr>
            <w:r w:rsidRPr="0036146D">
              <w:rPr>
                <w:rFonts w:cs="Arial"/>
                <w:lang w:val="fr-FR"/>
              </w:rPr>
              <w:t>C: TC3a</w:t>
            </w:r>
          </w:p>
          <w:p w14:paraId="47D76DDE" w14:textId="1D5BF6AA" w:rsidR="004239A0" w:rsidRPr="0036146D" w:rsidRDefault="004239A0" w:rsidP="004239A0">
            <w:pPr>
              <w:pStyle w:val="TAL"/>
              <w:rPr>
                <w:rFonts w:eastAsia="SimSun" w:cs="Arial"/>
                <w:lang w:val="fr-FR" w:eastAsia="zh-CN"/>
              </w:rPr>
            </w:pPr>
            <w:r w:rsidRPr="0036146D">
              <w:rPr>
                <w:rFonts w:cs="Arial"/>
                <w:lang w:val="fr-FR"/>
              </w:rPr>
              <w:t xml:space="preserve">CNC: </w:t>
            </w:r>
            <w:r w:rsidRPr="0036146D">
              <w:rPr>
                <w:rFonts w:eastAsia="SimSun" w:cs="Arial"/>
                <w:lang w:val="fr-FR" w:eastAsia="zh-CN"/>
              </w:rPr>
              <w:t>NTC3</w:t>
            </w:r>
          </w:p>
          <w:p w14:paraId="2E9EC7F9" w14:textId="6C129319" w:rsidR="004239A0" w:rsidRPr="0036146D" w:rsidRDefault="004239A0" w:rsidP="004239A0">
            <w:pPr>
              <w:pStyle w:val="TAL"/>
              <w:rPr>
                <w:rFonts w:eastAsia="SimSun" w:cs="Arial"/>
                <w:lang w:val="fr-FR" w:eastAsia="zh-CN"/>
              </w:rPr>
            </w:pPr>
            <w:r w:rsidRPr="0036146D">
              <w:rPr>
                <w:rFonts w:cs="Arial"/>
                <w:lang w:val="fr-FR"/>
              </w:rPr>
              <w:t xml:space="preserve">C/NC: TC3a, </w:t>
            </w:r>
            <w:r w:rsidRPr="0036146D">
              <w:rPr>
                <w:rFonts w:eastAsia="SimSun" w:cs="Arial"/>
                <w:lang w:val="fr-FR"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rsidRPr="0036146D"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Pr="0036146D" w:rsidRDefault="004239A0" w:rsidP="004239A0">
            <w:pPr>
              <w:pStyle w:val="TAL"/>
              <w:rPr>
                <w:rFonts w:eastAsia="SimSun"/>
                <w:lang w:val="fr-FR" w:eastAsia="zh-CN"/>
              </w:rPr>
            </w:pPr>
            <w:r w:rsidRPr="0036146D">
              <w:rPr>
                <w:lang w:val="fr-FR"/>
              </w:rPr>
              <w:t>TC13</w:t>
            </w:r>
            <w:r w:rsidRPr="0036146D">
              <w:rPr>
                <w:rFonts w:eastAsia="SimSun"/>
                <w:lang w:val="fr-FR" w:eastAsia="zh-CN"/>
              </w:rPr>
              <w:t>, (TC12</w:t>
            </w:r>
            <w:r w:rsidRPr="0036146D">
              <w:rPr>
                <w:rFonts w:eastAsia="SimSun" w:hint="eastAsia"/>
                <w:lang w:val="fr-FR" w:eastAsia="zh-CN"/>
              </w:rPr>
              <w:t>，</w:t>
            </w:r>
            <w:r w:rsidRPr="0036146D">
              <w:rPr>
                <w:rFonts w:eastAsia="SimSun"/>
                <w:lang w:val="fr-FR" w:eastAsia="zh-CN"/>
              </w:rPr>
              <w:t>TC13) (NOTE4)</w:t>
            </w:r>
          </w:p>
        </w:tc>
        <w:tc>
          <w:tcPr>
            <w:tcW w:w="624" w:type="pct"/>
          </w:tcPr>
          <w:p w14:paraId="657A142D" w14:textId="77777777" w:rsidR="004239A0" w:rsidRPr="0036146D" w:rsidRDefault="004239A0" w:rsidP="004239A0">
            <w:pPr>
              <w:pStyle w:val="TAL"/>
              <w:rPr>
                <w:lang w:val="fr-FR"/>
              </w:rPr>
            </w:pPr>
            <w:r w:rsidRPr="0036146D">
              <w:rPr>
                <w:lang w:val="fr-FR"/>
              </w:rPr>
              <w:t>C, NI, NG: TC21</w:t>
            </w:r>
          </w:p>
          <w:p w14:paraId="1764FE48" w14:textId="77777777" w:rsidR="004239A0" w:rsidRPr="0036146D" w:rsidRDefault="004239A0" w:rsidP="004239A0">
            <w:pPr>
              <w:pStyle w:val="TAL"/>
              <w:rPr>
                <w:lang w:val="fr-FR"/>
              </w:rPr>
            </w:pPr>
          </w:p>
          <w:p w14:paraId="187BD445" w14:textId="77777777" w:rsidR="004239A0" w:rsidRPr="0036146D" w:rsidRDefault="004239A0" w:rsidP="004239A0">
            <w:pPr>
              <w:pStyle w:val="TAL"/>
              <w:rPr>
                <w:lang w:val="fr-FR"/>
              </w:rPr>
            </w:pPr>
            <w:r w:rsidRPr="0036146D">
              <w:rPr>
                <w:lang w:val="fr-FR"/>
              </w:rPr>
              <w:t>CNC, NCNI, NCNG: NTC21</w:t>
            </w:r>
          </w:p>
          <w:p w14:paraId="618B12D0" w14:textId="77777777" w:rsidR="004239A0" w:rsidRPr="0036146D" w:rsidRDefault="004239A0" w:rsidP="004239A0">
            <w:pPr>
              <w:pStyle w:val="TAL"/>
              <w:rPr>
                <w:lang w:val="fr-FR"/>
              </w:rPr>
            </w:pPr>
          </w:p>
          <w:p w14:paraId="2F5D94CC" w14:textId="77777777" w:rsidR="004239A0" w:rsidRPr="0036146D" w:rsidRDefault="004239A0" w:rsidP="004239A0">
            <w:pPr>
              <w:pStyle w:val="TAL"/>
              <w:rPr>
                <w:lang w:val="fr-FR"/>
              </w:rPr>
            </w:pPr>
            <w:r w:rsidRPr="0036146D">
              <w:rPr>
                <w:lang w:val="fr-FR"/>
              </w:rPr>
              <w:t>C/NC, C/NCNI, C/NCNG: NTC21, TC21</w:t>
            </w:r>
          </w:p>
          <w:p w14:paraId="34222AC8" w14:textId="77777777" w:rsidR="004239A0" w:rsidRPr="0036146D" w:rsidRDefault="004239A0" w:rsidP="004239A0">
            <w:pPr>
              <w:pStyle w:val="TAL"/>
              <w:rPr>
                <w:lang w:val="fr-FR"/>
              </w:rPr>
            </w:pPr>
          </w:p>
        </w:tc>
        <w:tc>
          <w:tcPr>
            <w:tcW w:w="624" w:type="pct"/>
          </w:tcPr>
          <w:p w14:paraId="1DCFF7E0" w14:textId="77777777" w:rsidR="004239A0" w:rsidRPr="0036146D" w:rsidRDefault="004239A0" w:rsidP="004239A0">
            <w:pPr>
              <w:pStyle w:val="TAL"/>
              <w:rPr>
                <w:lang w:val="fr-FR"/>
              </w:rPr>
            </w:pPr>
            <w:r w:rsidRPr="0036146D">
              <w:rPr>
                <w:lang w:val="fr-FR"/>
              </w:rPr>
              <w:t>C, NI, NG: TC21</w:t>
            </w:r>
          </w:p>
          <w:p w14:paraId="4E650F36" w14:textId="77777777" w:rsidR="004239A0" w:rsidRPr="0036146D" w:rsidRDefault="004239A0" w:rsidP="004239A0">
            <w:pPr>
              <w:pStyle w:val="TAL"/>
              <w:rPr>
                <w:lang w:val="fr-FR"/>
              </w:rPr>
            </w:pPr>
          </w:p>
          <w:p w14:paraId="1605655C" w14:textId="77777777" w:rsidR="004239A0" w:rsidRPr="0036146D" w:rsidRDefault="004239A0" w:rsidP="004239A0">
            <w:pPr>
              <w:pStyle w:val="TAL"/>
              <w:rPr>
                <w:lang w:val="fr-FR"/>
              </w:rPr>
            </w:pPr>
            <w:r w:rsidRPr="0036146D">
              <w:rPr>
                <w:lang w:val="fr-FR"/>
              </w:rPr>
              <w:t>CNC, NCNI, NCNG: NTC21</w:t>
            </w:r>
          </w:p>
          <w:p w14:paraId="680E2C9F" w14:textId="77777777" w:rsidR="004239A0" w:rsidRPr="0036146D" w:rsidRDefault="004239A0" w:rsidP="004239A0">
            <w:pPr>
              <w:pStyle w:val="TAL"/>
              <w:rPr>
                <w:lang w:val="fr-FR"/>
              </w:rPr>
            </w:pPr>
          </w:p>
          <w:p w14:paraId="02D2C46E" w14:textId="77777777" w:rsidR="004239A0" w:rsidRPr="0036146D" w:rsidRDefault="004239A0" w:rsidP="004239A0">
            <w:pPr>
              <w:pStyle w:val="TAL"/>
              <w:rPr>
                <w:lang w:val="fr-FR"/>
              </w:rPr>
            </w:pPr>
            <w:r w:rsidRPr="0036146D">
              <w:rPr>
                <w:lang w:val="fr-FR"/>
              </w:rPr>
              <w:t>C/NC, C/NCNI, C/NCNG: NTC21, TC21</w:t>
            </w:r>
          </w:p>
          <w:p w14:paraId="6AC65C51" w14:textId="77777777" w:rsidR="004239A0" w:rsidRPr="0036146D" w:rsidRDefault="004239A0" w:rsidP="004239A0">
            <w:pPr>
              <w:pStyle w:val="TAL"/>
              <w:rPr>
                <w:lang w:val="fr-FR"/>
              </w:rPr>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rsidRPr="0036146D"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Pr="0036146D" w:rsidRDefault="004239A0" w:rsidP="004239A0">
            <w:pPr>
              <w:pStyle w:val="TAH"/>
              <w:rPr>
                <w:rFonts w:eastAsia="SimSun"/>
                <w:lang w:val="nl-NL" w:eastAsia="zh-CN"/>
              </w:rPr>
            </w:pPr>
            <w:r w:rsidRPr="0036146D">
              <w:rPr>
                <w:rFonts w:eastAsia="SimSun"/>
                <w:lang w:val="nl-NL" w:eastAsia="zh-CN"/>
              </w:rPr>
              <w:t>UTRA + NR + E-UTRA</w:t>
            </w:r>
          </w:p>
          <w:p w14:paraId="5967EC4F" w14:textId="77777777" w:rsidR="004239A0" w:rsidRPr="0036146D" w:rsidRDefault="004239A0" w:rsidP="004239A0">
            <w:pPr>
              <w:pStyle w:val="TAH"/>
              <w:rPr>
                <w:rFonts w:eastAsia="SimSun"/>
                <w:lang w:val="nl-NL" w:eastAsia="zh-CN"/>
              </w:rPr>
            </w:pPr>
            <w:r w:rsidRPr="0036146D">
              <w:rPr>
                <w:rFonts w:eastAsia="SimSun"/>
                <w:lang w:val="nl-NL"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Pr="0036146D" w:rsidRDefault="004239A0" w:rsidP="004239A0">
            <w:pPr>
              <w:pStyle w:val="TAL"/>
              <w:rPr>
                <w:lang w:val="fr-FR"/>
              </w:rPr>
            </w:pPr>
            <w:r w:rsidRPr="0036146D">
              <w:rPr>
                <w:lang w:val="fr-FR"/>
              </w:rPr>
              <w:t>C, NI, NG: TC21a</w:t>
            </w:r>
          </w:p>
          <w:p w14:paraId="0FDBE2F0" w14:textId="77777777" w:rsidR="004239A0" w:rsidRPr="0036146D" w:rsidRDefault="004239A0" w:rsidP="004239A0">
            <w:pPr>
              <w:pStyle w:val="TAL"/>
              <w:rPr>
                <w:lang w:val="fr-FR"/>
              </w:rPr>
            </w:pPr>
          </w:p>
          <w:p w14:paraId="019DD2FB" w14:textId="77777777" w:rsidR="004239A0" w:rsidRPr="0036146D" w:rsidRDefault="004239A0" w:rsidP="004239A0">
            <w:pPr>
              <w:pStyle w:val="TAL"/>
              <w:rPr>
                <w:lang w:val="fr-FR"/>
              </w:rPr>
            </w:pPr>
            <w:r w:rsidRPr="0036146D">
              <w:rPr>
                <w:lang w:val="fr-FR"/>
              </w:rPr>
              <w:t>CNC, NCNI, NCNG: NTC21a</w:t>
            </w:r>
          </w:p>
          <w:p w14:paraId="1EB39519" w14:textId="77777777" w:rsidR="004239A0" w:rsidRPr="0036146D" w:rsidRDefault="004239A0" w:rsidP="004239A0">
            <w:pPr>
              <w:pStyle w:val="TAL"/>
              <w:rPr>
                <w:lang w:val="fr-FR"/>
              </w:rPr>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Pr="0036146D" w:rsidRDefault="004239A0" w:rsidP="004239A0">
            <w:pPr>
              <w:pStyle w:val="TAL"/>
              <w:rPr>
                <w:lang w:val="fr-FR"/>
              </w:rPr>
            </w:pPr>
            <w:r w:rsidRPr="0036146D">
              <w:rPr>
                <w:lang w:val="fr-FR"/>
              </w:rPr>
              <w:t>C, NI, NG: TC21a</w:t>
            </w:r>
          </w:p>
          <w:p w14:paraId="03878B5B" w14:textId="77777777" w:rsidR="004239A0" w:rsidRPr="0036146D" w:rsidRDefault="004239A0" w:rsidP="004239A0">
            <w:pPr>
              <w:pStyle w:val="TAL"/>
              <w:rPr>
                <w:lang w:val="fr-FR"/>
              </w:rPr>
            </w:pPr>
          </w:p>
          <w:p w14:paraId="01F9C85A" w14:textId="77777777" w:rsidR="004239A0" w:rsidRPr="0036146D" w:rsidRDefault="004239A0" w:rsidP="004239A0">
            <w:pPr>
              <w:pStyle w:val="TAL"/>
              <w:rPr>
                <w:lang w:val="fr-FR"/>
              </w:rPr>
            </w:pPr>
            <w:r w:rsidRPr="0036146D">
              <w:rPr>
                <w:lang w:val="fr-FR"/>
              </w:rPr>
              <w:t>CNC, NCNI, NCNG: NTC21a</w:t>
            </w:r>
          </w:p>
          <w:p w14:paraId="6687D133" w14:textId="77777777" w:rsidR="004239A0" w:rsidRPr="0036146D" w:rsidRDefault="004239A0" w:rsidP="004239A0">
            <w:pPr>
              <w:pStyle w:val="TAL"/>
              <w:rPr>
                <w:lang w:val="fr-FR"/>
              </w:rPr>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Pr="0036146D" w:rsidRDefault="004239A0" w:rsidP="004239A0">
            <w:pPr>
              <w:pStyle w:val="TAH"/>
              <w:rPr>
                <w:lang w:val="fr-FR"/>
              </w:rPr>
            </w:pPr>
            <w:r w:rsidRPr="0036146D">
              <w:rPr>
                <w:lang w:val="fr-FR"/>
              </w:rPr>
              <w:t>UTRA (MC) capable BS (CS1)</w:t>
            </w:r>
          </w:p>
        </w:tc>
        <w:tc>
          <w:tcPr>
            <w:tcW w:w="3797" w:type="dxa"/>
            <w:gridSpan w:val="3"/>
          </w:tcPr>
          <w:p w14:paraId="5867B4D3" w14:textId="77777777" w:rsidR="004239A0" w:rsidRPr="0036146D" w:rsidRDefault="004239A0" w:rsidP="004239A0">
            <w:pPr>
              <w:pStyle w:val="TAH"/>
              <w:rPr>
                <w:lang w:val="fr-FR"/>
              </w:rPr>
            </w:pPr>
            <w:r w:rsidRPr="0036146D">
              <w:rPr>
                <w:lang w:val="fr-FR"/>
              </w:rP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Pr="0036146D" w:rsidRDefault="004239A0" w:rsidP="004239A0">
            <w:pPr>
              <w:pStyle w:val="TAL"/>
              <w:rPr>
                <w:rFonts w:cs="Arial"/>
                <w:lang w:val="fr-FR"/>
              </w:rPr>
            </w:pPr>
            <w:r w:rsidRPr="0036146D">
              <w:rPr>
                <w:rFonts w:cs="Arial"/>
                <w:lang w:val="fr-FR"/>
              </w:rPr>
              <w:t>C: TC2</w:t>
            </w:r>
          </w:p>
          <w:p w14:paraId="7E29D0C8" w14:textId="77777777" w:rsidR="004239A0" w:rsidRPr="0036146D" w:rsidRDefault="004239A0" w:rsidP="004239A0">
            <w:pPr>
              <w:pStyle w:val="TAL"/>
              <w:rPr>
                <w:rFonts w:cs="Arial"/>
                <w:lang w:val="fr-FR"/>
              </w:rPr>
            </w:pPr>
            <w:r w:rsidRPr="0036146D">
              <w:rPr>
                <w:rFonts w:cs="Arial"/>
                <w:lang w:val="fr-FR"/>
              </w:rPr>
              <w:t>CNC: NTC2</w:t>
            </w:r>
          </w:p>
          <w:p w14:paraId="253B83D7" w14:textId="77777777" w:rsidR="004239A0" w:rsidRPr="0036146D" w:rsidRDefault="004239A0" w:rsidP="004239A0">
            <w:pPr>
              <w:pStyle w:val="TAL"/>
              <w:rPr>
                <w:rFonts w:cs="Arial"/>
                <w:lang w:val="fr-FR"/>
              </w:rPr>
            </w:pPr>
            <w:r w:rsidRPr="0036146D">
              <w:rPr>
                <w:rFonts w:cs="Arial"/>
                <w:lang w:val="fr-FR"/>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Pr="0036146D" w:rsidRDefault="004239A0" w:rsidP="004239A0">
            <w:pPr>
              <w:pStyle w:val="TAL"/>
              <w:rPr>
                <w:rFonts w:cs="Arial"/>
                <w:lang w:val="fr-FR"/>
              </w:rPr>
            </w:pPr>
            <w:r w:rsidRPr="0036146D">
              <w:rPr>
                <w:rFonts w:cs="Arial"/>
                <w:lang w:val="fr-FR"/>
              </w:rPr>
              <w:t>C: TC2</w:t>
            </w:r>
          </w:p>
          <w:p w14:paraId="676CF053" w14:textId="77777777" w:rsidR="004239A0" w:rsidRPr="0036146D" w:rsidRDefault="004239A0" w:rsidP="004239A0">
            <w:pPr>
              <w:pStyle w:val="TAL"/>
              <w:rPr>
                <w:rFonts w:cs="Arial"/>
                <w:lang w:val="fr-FR"/>
              </w:rPr>
            </w:pPr>
            <w:r w:rsidRPr="0036146D">
              <w:rPr>
                <w:rFonts w:cs="Arial"/>
                <w:lang w:val="fr-FR"/>
              </w:rPr>
              <w:t>CNC: NTC2</w:t>
            </w:r>
          </w:p>
          <w:p w14:paraId="594C89BA" w14:textId="77777777" w:rsidR="004239A0" w:rsidRPr="0036146D" w:rsidRDefault="004239A0" w:rsidP="004239A0">
            <w:pPr>
              <w:pStyle w:val="TAL"/>
              <w:rPr>
                <w:rFonts w:cs="Arial"/>
                <w:lang w:val="fr-FR"/>
              </w:rPr>
            </w:pPr>
            <w:r w:rsidRPr="0036146D">
              <w:rPr>
                <w:rFonts w:cs="Arial"/>
                <w:lang w:val="fr-FR"/>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Pr="0036146D" w:rsidRDefault="004239A0" w:rsidP="004239A0">
            <w:pPr>
              <w:pStyle w:val="TAL"/>
              <w:rPr>
                <w:rFonts w:cs="Arial"/>
                <w:lang w:val="fr-FR"/>
              </w:rPr>
            </w:pPr>
            <w:r w:rsidRPr="0036146D">
              <w:rPr>
                <w:rFonts w:cs="Arial"/>
                <w:lang w:val="fr-FR"/>
              </w:rPr>
              <w:t xml:space="preserve">C: TC2 </w:t>
            </w:r>
          </w:p>
          <w:p w14:paraId="4B89C48E" w14:textId="77777777" w:rsidR="004239A0" w:rsidRPr="0036146D" w:rsidRDefault="004239A0" w:rsidP="004239A0">
            <w:pPr>
              <w:pStyle w:val="TAL"/>
              <w:rPr>
                <w:rFonts w:cs="Arial"/>
                <w:lang w:val="fr-FR"/>
              </w:rPr>
            </w:pPr>
            <w:r w:rsidRPr="0036146D">
              <w:rPr>
                <w:rFonts w:cs="Arial"/>
                <w:lang w:val="fr-FR"/>
              </w:rPr>
              <w:t>CNC: NTC2</w:t>
            </w:r>
          </w:p>
          <w:p w14:paraId="7F464F94" w14:textId="77777777" w:rsidR="004239A0" w:rsidRPr="0036146D" w:rsidRDefault="004239A0" w:rsidP="004239A0">
            <w:pPr>
              <w:pStyle w:val="TAL"/>
              <w:rPr>
                <w:rFonts w:cs="Arial"/>
                <w:lang w:val="fr-FR"/>
              </w:rPr>
            </w:pPr>
            <w:r w:rsidRPr="0036146D">
              <w:rPr>
                <w:rFonts w:cs="Arial"/>
                <w:lang w:val="fr-FR"/>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33" w:name="_Toc21020025"/>
      <w:bookmarkStart w:id="234" w:name="_Toc29763718"/>
      <w:bookmarkStart w:id="235" w:name="_Toc45870704"/>
      <w:bookmarkStart w:id="236" w:name="_Toc61113483"/>
      <w:bookmarkStart w:id="237" w:name="_Toc74844094"/>
      <w:bookmarkStart w:id="238"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0C1DF745" w14:textId="77777777" w:rsidR="000A7F93" w:rsidRDefault="000A7F93" w:rsidP="000A7F93">
      <w:pPr>
        <w:pStyle w:val="Heading2"/>
        <w:rPr>
          <w:lang w:val="en-US" w:eastAsia="zh-CN"/>
        </w:rPr>
      </w:pPr>
      <w:bookmarkStart w:id="239" w:name="_Toc155229897"/>
      <w:bookmarkStart w:id="240" w:name="_Toc161846029"/>
      <w:r>
        <w:rPr>
          <w:lang w:eastAsia="en-GB"/>
        </w:rPr>
        <w:lastRenderedPageBreak/>
        <w:t>4.</w:t>
      </w:r>
      <w:r>
        <w:rPr>
          <w:lang w:val="en-US" w:eastAsia="zh-CN"/>
        </w:rPr>
        <w:t>6</w:t>
      </w:r>
      <w:r>
        <w:rPr>
          <w:lang w:eastAsia="en-GB"/>
        </w:rPr>
        <w:tab/>
      </w:r>
      <w:r>
        <w:rPr>
          <w:lang w:val="en-US" w:eastAsia="zh-CN"/>
        </w:rPr>
        <w:t>Manufacturer declarations</w:t>
      </w:r>
      <w:bookmarkEnd w:id="239"/>
      <w:bookmarkEnd w:id="240"/>
    </w:p>
    <w:p w14:paraId="74A3BFD8" w14:textId="77777777" w:rsidR="000A7F93" w:rsidRDefault="000A7F93" w:rsidP="000A7F93">
      <w:pPr>
        <w:rPr>
          <w:lang w:eastAsia="zh-CN"/>
        </w:rPr>
      </w:pPr>
      <w:r>
        <w:rPr>
          <w:lang w:eastAsia="zh-CN"/>
        </w:rPr>
        <w:t xml:space="preserve">The following EMC-specific manufacturer’s declarations listed in table 4.6-1 are required, except as noted, to be provided by the manufacturer for MSR BS requirements testing. </w:t>
      </w:r>
    </w:p>
    <w:p w14:paraId="4903C0FF" w14:textId="77777777" w:rsidR="000A7F93" w:rsidRDefault="000A7F93" w:rsidP="000A7F93">
      <w:pPr>
        <w:pStyle w:val="NO"/>
        <w:rPr>
          <w:lang w:eastAsia="zh-CN"/>
        </w:rPr>
      </w:pPr>
      <w:r w:rsidRPr="00153749">
        <w:rPr>
          <w:lang w:eastAsia="zh-CN"/>
        </w:rPr>
        <w:t>NOTE:</w:t>
      </w:r>
      <w:r w:rsidRPr="00153749">
        <w:rPr>
          <w:lang w:eastAsia="zh-CN"/>
        </w:rPr>
        <w:tab/>
        <w:t>The below listed manufacturer’s declarations are supplementary to declarations covered in TS 37.141 [11].</w:t>
      </w:r>
    </w:p>
    <w:p w14:paraId="5243742E" w14:textId="640F35BE" w:rsidR="000A7F93" w:rsidRPr="00153749" w:rsidRDefault="000A7F93" w:rsidP="000A7F93">
      <w:pPr>
        <w:pStyle w:val="TH"/>
        <w:rPr>
          <w:lang w:eastAsia="zh-CN"/>
        </w:rPr>
      </w:pPr>
      <w:r w:rsidRPr="008668CA">
        <w:t>Table 4.6-1</w:t>
      </w:r>
      <w:r>
        <w:t>:</w:t>
      </w:r>
      <w:r w:rsidRPr="008668CA">
        <w:t xml:space="preserve"> </w:t>
      </w:r>
      <w:r w:rsidRPr="008668CA">
        <w:rPr>
          <w:lang w:eastAsia="zh-CN"/>
        </w:rPr>
        <w:t>EMC-specific m</w:t>
      </w:r>
      <w:r w:rsidRPr="008668CA">
        <w:t>anufacturer declarations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622"/>
        <w:gridCol w:w="5667"/>
      </w:tblGrid>
      <w:tr w:rsidR="000A7F93" w:rsidRPr="008668CA" w14:paraId="71DF9095" w14:textId="77777777" w:rsidTr="00195EC6">
        <w:trPr>
          <w:cantSplit/>
          <w:jc w:val="center"/>
        </w:trPr>
        <w:tc>
          <w:tcPr>
            <w:tcW w:w="0" w:type="auto"/>
          </w:tcPr>
          <w:p w14:paraId="3FF2A94B" w14:textId="77777777" w:rsidR="000A7F93" w:rsidRPr="008668CA" w:rsidRDefault="000A7F93" w:rsidP="00517D8A">
            <w:pPr>
              <w:pStyle w:val="TAH"/>
            </w:pPr>
            <w:r w:rsidRPr="008668CA">
              <w:t>Declaration identifier</w:t>
            </w:r>
          </w:p>
        </w:tc>
        <w:tc>
          <w:tcPr>
            <w:tcW w:w="2622" w:type="dxa"/>
          </w:tcPr>
          <w:p w14:paraId="5B557BC9" w14:textId="77777777" w:rsidR="000A7F93" w:rsidRPr="008668CA" w:rsidRDefault="000A7F93" w:rsidP="00517D8A">
            <w:pPr>
              <w:pStyle w:val="TAH"/>
            </w:pPr>
            <w:r w:rsidRPr="008668CA">
              <w:t>Declaration</w:t>
            </w:r>
          </w:p>
        </w:tc>
        <w:tc>
          <w:tcPr>
            <w:tcW w:w="5667" w:type="dxa"/>
          </w:tcPr>
          <w:p w14:paraId="797AAA2E" w14:textId="77777777" w:rsidR="000A7F93" w:rsidRPr="008668CA" w:rsidRDefault="000A7F93" w:rsidP="00517D8A">
            <w:pPr>
              <w:pStyle w:val="TAH"/>
            </w:pPr>
            <w:r w:rsidRPr="008668CA">
              <w:t>Description</w:t>
            </w:r>
          </w:p>
        </w:tc>
      </w:tr>
      <w:tr w:rsidR="000A7F93" w:rsidRPr="008668CA" w14:paraId="27EC992B" w14:textId="77777777" w:rsidTr="00195EC6">
        <w:trPr>
          <w:cantSplit/>
          <w:jc w:val="center"/>
        </w:trPr>
        <w:tc>
          <w:tcPr>
            <w:tcW w:w="0" w:type="auto"/>
          </w:tcPr>
          <w:p w14:paraId="28BA974C" w14:textId="77777777" w:rsidR="000A7F93" w:rsidRDefault="000A7F93" w:rsidP="00195EC6">
            <w:pPr>
              <w:pStyle w:val="TAC"/>
              <w:rPr>
                <w:lang w:val="en-US" w:eastAsia="zh-CN"/>
              </w:rPr>
            </w:pPr>
            <w:r w:rsidRPr="008668CA">
              <w:t>DEMC.</w:t>
            </w:r>
            <w:r>
              <w:rPr>
                <w:lang w:val="en-US" w:eastAsia="zh-CN"/>
              </w:rPr>
              <w:t>1</w:t>
            </w:r>
          </w:p>
          <w:p w14:paraId="194AF922" w14:textId="77777777" w:rsidR="000A7F93" w:rsidRPr="008668CA" w:rsidRDefault="000A7F93" w:rsidP="00195EC6">
            <w:pPr>
              <w:pStyle w:val="TAC"/>
            </w:pPr>
            <w:r w:rsidRPr="00D53D9E">
              <w:t>(NOTE</w:t>
            </w:r>
            <w:r>
              <w:t xml:space="preserve"> 1</w:t>
            </w:r>
            <w:r w:rsidRPr="00D53D9E">
              <w:t>)</w:t>
            </w:r>
          </w:p>
        </w:tc>
        <w:tc>
          <w:tcPr>
            <w:tcW w:w="2622" w:type="dxa"/>
          </w:tcPr>
          <w:p w14:paraId="6C443B81" w14:textId="77777777" w:rsidR="000A7F93" w:rsidRPr="008668CA" w:rsidRDefault="000A7F93" w:rsidP="00195EC6">
            <w:pPr>
              <w:pStyle w:val="TAC"/>
            </w:pPr>
            <w:r w:rsidRPr="008668CA">
              <w:rPr>
                <w:rFonts w:cs="v4.2.0"/>
                <w:lang w:eastAsia="en-GB"/>
              </w:rPr>
              <w:t>Declaration of ports intended to be used with cables less than 3 m</w:t>
            </w:r>
          </w:p>
        </w:tc>
        <w:tc>
          <w:tcPr>
            <w:tcW w:w="5667" w:type="dxa"/>
          </w:tcPr>
          <w:p w14:paraId="10ABBFDF" w14:textId="77777777" w:rsidR="000A7F93" w:rsidRPr="008668CA" w:rsidRDefault="000A7F93" w:rsidP="00517D8A">
            <w:pPr>
              <w:pStyle w:val="TAL"/>
            </w:pPr>
            <w:r w:rsidRPr="008668CA">
              <w:t>Declaration of any ports intended to be used with cables less than 3 m.</w:t>
            </w:r>
          </w:p>
        </w:tc>
      </w:tr>
      <w:tr w:rsidR="000A7F93" w:rsidRPr="008668CA" w14:paraId="0AAF6E44" w14:textId="77777777" w:rsidTr="00517D8A">
        <w:trPr>
          <w:cantSplit/>
          <w:jc w:val="center"/>
        </w:trPr>
        <w:tc>
          <w:tcPr>
            <w:tcW w:w="0" w:type="auto"/>
          </w:tcPr>
          <w:p w14:paraId="3ABCC137" w14:textId="77777777" w:rsidR="000A7F93" w:rsidRPr="008668CA" w:rsidRDefault="000A7F93" w:rsidP="00195EC6">
            <w:pPr>
              <w:pStyle w:val="TAC"/>
            </w:pPr>
            <w:r w:rsidRPr="008668CA">
              <w:t>DEMC.</w:t>
            </w:r>
            <w:r>
              <w:t>2</w:t>
            </w:r>
          </w:p>
        </w:tc>
        <w:tc>
          <w:tcPr>
            <w:tcW w:w="2622" w:type="dxa"/>
          </w:tcPr>
          <w:p w14:paraId="764D3677" w14:textId="77777777" w:rsidR="000A7F93" w:rsidRPr="00C50C29" w:rsidRDefault="000A7F93" w:rsidP="00195EC6">
            <w:pPr>
              <w:pStyle w:val="TAC"/>
            </w:pPr>
            <w:r w:rsidRPr="00C50C29">
              <w:t>Common and/or RAT-specific active RF components</w:t>
            </w:r>
          </w:p>
          <w:p w14:paraId="0B2F6B1F" w14:textId="77777777" w:rsidR="000A7F93" w:rsidRPr="008668CA" w:rsidRDefault="000A7F93" w:rsidP="00195EC6">
            <w:pPr>
              <w:pStyle w:val="TAC"/>
              <w:rPr>
                <w:rFonts w:cs="v4.2.0"/>
                <w:lang w:eastAsia="en-GB"/>
              </w:rPr>
            </w:pPr>
          </w:p>
        </w:tc>
        <w:tc>
          <w:tcPr>
            <w:tcW w:w="5667" w:type="dxa"/>
          </w:tcPr>
          <w:p w14:paraId="352D295A" w14:textId="77777777" w:rsidR="000A7F93" w:rsidRPr="00C50C29" w:rsidRDefault="000A7F93" w:rsidP="00517D8A">
            <w:pPr>
              <w:pStyle w:val="TAL"/>
            </w:pPr>
            <w:r w:rsidRPr="00C50C29">
              <w:t>Declaration of common and/or RAT-specific active RF components and other HW blocks for a communication link in MSR BS or other BS supporting more than one RAT.</w:t>
            </w:r>
          </w:p>
          <w:p w14:paraId="2098382A" w14:textId="77777777" w:rsidR="000A7F93" w:rsidRPr="008668CA" w:rsidRDefault="000A7F93" w:rsidP="00517D8A">
            <w:pPr>
              <w:pStyle w:val="TAL"/>
            </w:pPr>
          </w:p>
        </w:tc>
      </w:tr>
      <w:tr w:rsidR="000A7F93" w:rsidRPr="008668CA" w14:paraId="5C27EC0C" w14:textId="77777777" w:rsidTr="00517D8A">
        <w:trPr>
          <w:cantSplit/>
          <w:jc w:val="center"/>
        </w:trPr>
        <w:tc>
          <w:tcPr>
            <w:tcW w:w="0" w:type="auto"/>
          </w:tcPr>
          <w:p w14:paraId="0725D35D" w14:textId="77777777" w:rsidR="000A7F93" w:rsidRPr="008668CA" w:rsidRDefault="000A7F93" w:rsidP="00195EC6">
            <w:pPr>
              <w:pStyle w:val="TAC"/>
            </w:pPr>
            <w:r w:rsidRPr="00C50C29">
              <w:t>DEMC.</w:t>
            </w:r>
            <w:r>
              <w:t>3</w:t>
            </w:r>
          </w:p>
        </w:tc>
        <w:tc>
          <w:tcPr>
            <w:tcW w:w="2622" w:type="dxa"/>
          </w:tcPr>
          <w:p w14:paraId="512A5427" w14:textId="77777777" w:rsidR="000A7F93" w:rsidRPr="008668CA" w:rsidRDefault="000A7F93" w:rsidP="00195EC6">
            <w:pPr>
              <w:pStyle w:val="TAC"/>
              <w:rPr>
                <w:rFonts w:cs="v4.2.0"/>
                <w:lang w:eastAsia="en-GB"/>
              </w:rPr>
            </w:pPr>
            <w:r w:rsidRPr="00C50C29">
              <w:rPr>
                <w:lang w:eastAsia="en-GB"/>
              </w:rPr>
              <w:t>Common and/or band-specific active RF components</w:t>
            </w:r>
          </w:p>
        </w:tc>
        <w:tc>
          <w:tcPr>
            <w:tcW w:w="5667" w:type="dxa"/>
          </w:tcPr>
          <w:p w14:paraId="5FEB2CF0" w14:textId="77777777" w:rsidR="000A7F93" w:rsidRPr="008668CA" w:rsidRDefault="000A7F93" w:rsidP="00517D8A">
            <w:pPr>
              <w:pStyle w:val="TAL"/>
            </w:pPr>
            <w:r w:rsidRPr="00C50C29">
              <w:rPr>
                <w:lang w:eastAsia="en-GB"/>
              </w:rPr>
              <w:t>Declaration of common and/or band-specific active RF components and other HW blocks for a communication link in BS capable of multi-band operation.</w:t>
            </w:r>
          </w:p>
        </w:tc>
      </w:tr>
      <w:tr w:rsidR="000A7F93" w:rsidRPr="008668CA" w14:paraId="49334098" w14:textId="77777777" w:rsidTr="00517D8A">
        <w:trPr>
          <w:cantSplit/>
          <w:jc w:val="center"/>
        </w:trPr>
        <w:tc>
          <w:tcPr>
            <w:tcW w:w="0" w:type="auto"/>
          </w:tcPr>
          <w:p w14:paraId="26EDE2B7" w14:textId="3C881403" w:rsidR="000A7F93" w:rsidRPr="00C50C29" w:rsidRDefault="000A7F93" w:rsidP="00195EC6">
            <w:pPr>
              <w:pStyle w:val="TAC"/>
            </w:pPr>
            <w:r w:rsidRPr="00847B23">
              <w:rPr>
                <w:lang w:val="en-US" w:eastAsia="zh-CN"/>
              </w:rPr>
              <w:t>DEMC.4 (NOTE</w:t>
            </w:r>
            <w:r>
              <w:rPr>
                <w:lang w:val="en-US" w:eastAsia="zh-CN"/>
              </w:rPr>
              <w:t xml:space="preserve"> 1</w:t>
            </w:r>
            <w:r w:rsidRPr="00847B23">
              <w:rPr>
                <w:lang w:val="en-US" w:eastAsia="zh-CN"/>
              </w:rPr>
              <w:t>)</w:t>
            </w:r>
          </w:p>
        </w:tc>
        <w:tc>
          <w:tcPr>
            <w:tcW w:w="2622" w:type="dxa"/>
          </w:tcPr>
          <w:p w14:paraId="0F1F572E" w14:textId="4B748637" w:rsidR="000A7F93" w:rsidRPr="00C50C29" w:rsidRDefault="000A7F93" w:rsidP="00195EC6">
            <w:pPr>
              <w:pStyle w:val="TAC"/>
              <w:rPr>
                <w:lang w:eastAsia="en-GB"/>
              </w:rPr>
            </w:pPr>
            <w:r w:rsidRPr="00847B23">
              <w:rPr>
                <w:lang w:val="en-US" w:eastAsia="zh-CN"/>
              </w:rPr>
              <w:t>RAT dependencies for simplified immunity testing</w:t>
            </w:r>
          </w:p>
        </w:tc>
        <w:tc>
          <w:tcPr>
            <w:tcW w:w="5667" w:type="dxa"/>
          </w:tcPr>
          <w:p w14:paraId="504DBEA0" w14:textId="77777777" w:rsidR="000A7F93" w:rsidRPr="00847B23" w:rsidDel="002C3586" w:rsidRDefault="000A7F93" w:rsidP="000A7F93">
            <w:pPr>
              <w:pStyle w:val="TAL"/>
              <w:rPr>
                <w:lang w:val="en-US" w:eastAsia="zh-CN"/>
              </w:rPr>
            </w:pPr>
            <w:r w:rsidRPr="00847B23">
              <w:rPr>
                <w:lang w:val="en-US" w:eastAsia="zh-CN"/>
              </w:rPr>
              <w:t>Declaration of RAT dependencies for simplified immunity testing.</w:t>
            </w:r>
          </w:p>
          <w:p w14:paraId="5196E760" w14:textId="77777777" w:rsidR="000A7F93" w:rsidRPr="00847B23" w:rsidRDefault="000A7F93" w:rsidP="000A7F93">
            <w:pPr>
              <w:pStyle w:val="TAL"/>
              <w:rPr>
                <w:lang w:val="en-US" w:eastAsia="zh-CN"/>
              </w:rPr>
            </w:pPr>
          </w:p>
          <w:p w14:paraId="25373341" w14:textId="77777777" w:rsidR="000A7F93" w:rsidRDefault="000A7F93" w:rsidP="000A7F93">
            <w:pPr>
              <w:pStyle w:val="TAL"/>
            </w:pPr>
            <w:r w:rsidRPr="00847B23">
              <w:t>For the case where BS employs common active RF components (DEMC.2), declare RATs which are handled per operating band in common active components in the radio digital unit.</w:t>
            </w:r>
          </w:p>
          <w:p w14:paraId="51B6153C" w14:textId="77777777" w:rsidR="000A7F93" w:rsidRPr="00847B23" w:rsidRDefault="000A7F93" w:rsidP="000A7F93">
            <w:pPr>
              <w:pStyle w:val="TAL"/>
            </w:pPr>
          </w:p>
          <w:p w14:paraId="40604B3D" w14:textId="515989B8" w:rsidR="000A7F93" w:rsidRPr="00C50C29" w:rsidRDefault="000A7F93" w:rsidP="000A7F93">
            <w:pPr>
              <w:pStyle w:val="TAL"/>
              <w:rPr>
                <w:lang w:eastAsia="en-GB"/>
              </w:rPr>
            </w:pPr>
            <w:r w:rsidRPr="00847B23">
              <w:rPr>
                <w:lang w:val="en-US" w:eastAsia="zh-CN"/>
              </w:rPr>
              <w:t>Declared per supported operating band (in case supported by multiple RATs).</w:t>
            </w:r>
          </w:p>
        </w:tc>
      </w:tr>
      <w:tr w:rsidR="000A7F93" w:rsidRPr="008668CA" w14:paraId="048AF11C" w14:textId="77777777" w:rsidTr="00195EC6">
        <w:trPr>
          <w:cantSplit/>
          <w:trHeight w:val="163"/>
          <w:jc w:val="center"/>
        </w:trPr>
        <w:tc>
          <w:tcPr>
            <w:tcW w:w="9631" w:type="dxa"/>
            <w:gridSpan w:val="3"/>
          </w:tcPr>
          <w:p w14:paraId="029761AE" w14:textId="77777777" w:rsidR="000A7F93" w:rsidRPr="00C50C29" w:rsidRDefault="000A7F93" w:rsidP="00195EC6">
            <w:pPr>
              <w:pStyle w:val="TAN"/>
              <w:rPr>
                <w:lang w:eastAsia="en-GB"/>
              </w:rPr>
            </w:pPr>
            <w:r w:rsidRPr="00D53D9E">
              <w:t>NOTE</w:t>
            </w:r>
            <w:r>
              <w:t xml:space="preserve"> 1</w:t>
            </w:r>
            <w:r w:rsidRPr="00D53D9E">
              <w:t>:</w:t>
            </w:r>
            <w:r w:rsidRPr="008668CA">
              <w:t xml:space="preserve"> This manufacturer declaration is optional.</w:t>
            </w:r>
          </w:p>
        </w:tc>
      </w:tr>
    </w:tbl>
    <w:p w14:paraId="602271D5" w14:textId="77777777" w:rsidR="000A7F93" w:rsidRDefault="000A7F93" w:rsidP="004239A0"/>
    <w:p w14:paraId="7C111DD9" w14:textId="77777777" w:rsidR="00DC0757" w:rsidRPr="00DC0757" w:rsidRDefault="00DC0757" w:rsidP="00DC0757">
      <w:pPr>
        <w:pStyle w:val="Heading1"/>
        <w:rPr>
          <w:rFonts w:cs="v4.2.0"/>
        </w:rPr>
      </w:pPr>
      <w:bookmarkStart w:id="241" w:name="_Toc130737893"/>
      <w:bookmarkStart w:id="242" w:name="_Toc137310067"/>
      <w:bookmarkStart w:id="243" w:name="_Toc138891280"/>
      <w:bookmarkStart w:id="244" w:name="_Toc155227152"/>
      <w:bookmarkStart w:id="245" w:name="_Toc155229898"/>
      <w:bookmarkStart w:id="246" w:name="_Toc161846030"/>
      <w:r w:rsidRPr="00DC0757">
        <w:rPr>
          <w:rFonts w:cs="v4.2.0"/>
        </w:rPr>
        <w:t>5</w:t>
      </w:r>
      <w:r w:rsidRPr="00DC0757">
        <w:rPr>
          <w:rFonts w:cs="v4.2.0"/>
        </w:rPr>
        <w:tab/>
        <w:t>Performance assessment</w:t>
      </w:r>
      <w:bookmarkEnd w:id="233"/>
      <w:bookmarkEnd w:id="234"/>
      <w:bookmarkEnd w:id="235"/>
      <w:bookmarkEnd w:id="236"/>
      <w:bookmarkEnd w:id="237"/>
      <w:bookmarkEnd w:id="238"/>
      <w:bookmarkEnd w:id="241"/>
      <w:bookmarkEnd w:id="242"/>
      <w:bookmarkEnd w:id="243"/>
      <w:bookmarkEnd w:id="244"/>
      <w:bookmarkEnd w:id="245"/>
      <w:bookmarkEnd w:id="246"/>
    </w:p>
    <w:p w14:paraId="7C111DDA" w14:textId="77777777" w:rsidR="00DC0757" w:rsidRPr="00DC0757" w:rsidRDefault="00DC0757" w:rsidP="00DC0757">
      <w:pPr>
        <w:pStyle w:val="Heading2"/>
        <w:rPr>
          <w:lang w:eastAsia="en-GB"/>
        </w:rPr>
      </w:pPr>
      <w:bookmarkStart w:id="247" w:name="_Toc21020026"/>
      <w:bookmarkStart w:id="248" w:name="_Toc29763719"/>
      <w:bookmarkStart w:id="249" w:name="_Toc45870705"/>
      <w:bookmarkStart w:id="250" w:name="_Toc61113484"/>
      <w:bookmarkStart w:id="251" w:name="_Toc74844095"/>
      <w:bookmarkStart w:id="252" w:name="_Toc76504074"/>
      <w:bookmarkStart w:id="253" w:name="_Toc130737894"/>
      <w:bookmarkStart w:id="254" w:name="_Toc137310068"/>
      <w:bookmarkStart w:id="255" w:name="_Toc138891281"/>
      <w:bookmarkStart w:id="256" w:name="_Toc155227153"/>
      <w:bookmarkStart w:id="257" w:name="_Toc155229899"/>
      <w:bookmarkStart w:id="258" w:name="_Toc161846031"/>
      <w:r w:rsidRPr="00DC0757">
        <w:rPr>
          <w:lang w:eastAsia="en-GB"/>
        </w:rPr>
        <w:t>5.1</w:t>
      </w:r>
      <w:r w:rsidRPr="00DC0757">
        <w:rPr>
          <w:lang w:eastAsia="en-GB"/>
        </w:rPr>
        <w:tab/>
        <w:t>General</w:t>
      </w:r>
      <w:bookmarkEnd w:id="247"/>
      <w:bookmarkEnd w:id="248"/>
      <w:bookmarkEnd w:id="249"/>
      <w:bookmarkEnd w:id="250"/>
      <w:bookmarkEnd w:id="251"/>
      <w:bookmarkEnd w:id="252"/>
      <w:bookmarkEnd w:id="253"/>
      <w:bookmarkEnd w:id="254"/>
      <w:bookmarkEnd w:id="255"/>
      <w:bookmarkEnd w:id="256"/>
      <w:bookmarkEnd w:id="257"/>
      <w:bookmarkEnd w:id="258"/>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4453004" w14:textId="77777777" w:rsidR="00710B7C" w:rsidRPr="00DC0757" w:rsidRDefault="00710B7C" w:rsidP="00710B7C">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 xml:space="preserve"> </w:t>
      </w:r>
      <w:r w:rsidRPr="008668CA">
        <w:rPr>
          <w:lang w:eastAsia="en-GB"/>
        </w:rPr>
        <w:t>(see declaration DEMC.</w:t>
      </w:r>
      <w:r>
        <w:rPr>
          <w:lang w:eastAsia="en-GB"/>
        </w:rPr>
        <w:t>2</w:t>
      </w:r>
      <w:r w:rsidRPr="008668CA">
        <w:rPr>
          <w:lang w:eastAsia="en-GB"/>
        </w:rPr>
        <w:t>)</w:t>
      </w:r>
      <w:r>
        <w:rPr>
          <w:lang w:eastAsia="en-GB"/>
        </w:rPr>
        <w:t>;</w:t>
      </w:r>
    </w:p>
    <w:p w14:paraId="7C111DE3" w14:textId="1D500B9B" w:rsidR="00DC0757" w:rsidRPr="00DC0757" w:rsidRDefault="00710B7C" w:rsidP="00710B7C">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r w:rsidRPr="008668CA">
        <w:rPr>
          <w:lang w:eastAsia="en-GB"/>
        </w:rPr>
        <w:t xml:space="preserve"> (see declaration DEMC.</w:t>
      </w:r>
      <w:r>
        <w:rPr>
          <w:lang w:eastAsia="en-GB"/>
        </w:rPr>
        <w:t>3</w:t>
      </w:r>
      <w:r w:rsidRPr="008668CA">
        <w:rPr>
          <w:lang w:eastAsia="en-GB"/>
        </w:rPr>
        <w:t>)</w:t>
      </w:r>
      <w:r w:rsidRPr="00DC0757">
        <w:rPr>
          <w:lang w:eastAsia="en-GB"/>
        </w:rPr>
        <w:t>;</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lastRenderedPageBreak/>
        <w:t xml:space="preserve">Performance assessment of a BS with multiple enclosures may be done separately for the BS part with the Radio digital unit and the Radio unit respectively, according to the manufacturer's choice. </w:t>
      </w:r>
    </w:p>
    <w:p w14:paraId="7C111DE6" w14:textId="378D2085" w:rsidR="00DC0757" w:rsidRPr="00DC0757" w:rsidRDefault="000A7F93" w:rsidP="00DC0757">
      <w:pPr>
        <w:rPr>
          <w:lang w:eastAsia="en-GB"/>
        </w:rPr>
      </w:pPr>
      <w:r w:rsidRPr="00DC0757">
        <w:rPr>
          <w:lang w:eastAsia="en-GB"/>
        </w:rPr>
        <w:t xml:space="preserve">A communication link used by more than </w:t>
      </w:r>
      <w:r w:rsidRPr="009A4D1F">
        <w:rPr>
          <w:lang w:eastAsia="en-GB"/>
        </w:rPr>
        <w:t xml:space="preserve">one tested RAT or more than one tested operating band, shall be assessed on all tested 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7C111DE7" w14:textId="77777777" w:rsidR="00DC0757" w:rsidRPr="00DC0757" w:rsidRDefault="00DC0757" w:rsidP="00DC0757">
      <w:pPr>
        <w:pStyle w:val="Heading2"/>
        <w:rPr>
          <w:lang w:eastAsia="en-GB"/>
        </w:rPr>
      </w:pPr>
      <w:bookmarkStart w:id="259" w:name="_Toc21020027"/>
      <w:bookmarkStart w:id="260" w:name="_Toc29763720"/>
      <w:bookmarkStart w:id="261" w:name="_Toc45870706"/>
      <w:bookmarkStart w:id="262" w:name="_Toc61113485"/>
      <w:bookmarkStart w:id="263" w:name="_Toc74844096"/>
      <w:bookmarkStart w:id="264" w:name="_Toc76504075"/>
      <w:bookmarkStart w:id="265" w:name="_Toc130737895"/>
      <w:bookmarkStart w:id="266" w:name="_Toc137310069"/>
      <w:bookmarkStart w:id="267" w:name="_Toc138891282"/>
      <w:bookmarkStart w:id="268" w:name="_Toc155227154"/>
      <w:bookmarkStart w:id="269" w:name="_Toc155229900"/>
      <w:bookmarkStart w:id="270" w:name="_Toc161846032"/>
      <w:r w:rsidRPr="00DC0757">
        <w:rPr>
          <w:lang w:eastAsia="en-GB"/>
        </w:rPr>
        <w:t>5.2</w:t>
      </w:r>
      <w:r w:rsidRPr="00DC0757">
        <w:rPr>
          <w:lang w:eastAsia="en-GB"/>
        </w:rPr>
        <w:tab/>
        <w:t>Assessment of performance in Downlink</w:t>
      </w:r>
      <w:bookmarkEnd w:id="259"/>
      <w:bookmarkEnd w:id="260"/>
      <w:bookmarkEnd w:id="261"/>
      <w:bookmarkEnd w:id="262"/>
      <w:bookmarkEnd w:id="263"/>
      <w:bookmarkEnd w:id="264"/>
      <w:bookmarkEnd w:id="265"/>
      <w:bookmarkEnd w:id="266"/>
      <w:bookmarkEnd w:id="267"/>
      <w:bookmarkEnd w:id="268"/>
      <w:bookmarkEnd w:id="269"/>
      <w:bookmarkEnd w:id="27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71" w:name="_Toc21020028"/>
      <w:bookmarkStart w:id="272" w:name="_Toc29763721"/>
      <w:bookmarkStart w:id="273" w:name="_Toc45870707"/>
      <w:bookmarkStart w:id="274" w:name="_Toc61113486"/>
      <w:bookmarkStart w:id="275" w:name="_Toc74844097"/>
      <w:bookmarkStart w:id="276" w:name="_Toc76504076"/>
      <w:bookmarkStart w:id="277" w:name="_Toc130737896"/>
      <w:bookmarkStart w:id="278" w:name="_Toc137310070"/>
      <w:bookmarkStart w:id="279" w:name="_Toc138891283"/>
      <w:bookmarkStart w:id="280" w:name="_Toc155227155"/>
      <w:bookmarkStart w:id="281" w:name="_Toc155229901"/>
      <w:bookmarkStart w:id="282" w:name="_Toc161846033"/>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71"/>
      <w:bookmarkEnd w:id="272"/>
      <w:bookmarkEnd w:id="273"/>
      <w:bookmarkEnd w:id="274"/>
      <w:bookmarkEnd w:id="275"/>
      <w:bookmarkEnd w:id="276"/>
      <w:bookmarkEnd w:id="277"/>
      <w:bookmarkEnd w:id="278"/>
      <w:bookmarkEnd w:id="279"/>
      <w:bookmarkEnd w:id="280"/>
      <w:bookmarkEnd w:id="281"/>
      <w:bookmarkEnd w:id="282"/>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83" w:name="_Toc21020029"/>
      <w:bookmarkStart w:id="284" w:name="_Toc29763722"/>
      <w:bookmarkStart w:id="285" w:name="_Toc45870708"/>
      <w:bookmarkStart w:id="286" w:name="_Toc61113487"/>
      <w:bookmarkStart w:id="287" w:name="_Toc74844098"/>
      <w:bookmarkStart w:id="288" w:name="_Toc76504077"/>
      <w:bookmarkStart w:id="289" w:name="_Toc130737897"/>
      <w:bookmarkStart w:id="290" w:name="_Toc137310071"/>
      <w:bookmarkStart w:id="291" w:name="_Toc138891284"/>
      <w:bookmarkStart w:id="292" w:name="_Toc155227156"/>
      <w:bookmarkStart w:id="293" w:name="_Toc155229902"/>
      <w:bookmarkStart w:id="294" w:name="_Toc161846034"/>
      <w:r w:rsidRPr="00DC0757">
        <w:rPr>
          <w:lang w:eastAsia="en-GB"/>
        </w:rPr>
        <w:t>5.4</w:t>
      </w:r>
      <w:r w:rsidRPr="00DC0757">
        <w:rPr>
          <w:lang w:eastAsia="en-GB"/>
        </w:rPr>
        <w:tab/>
        <w:t>Ancillary equipment</w:t>
      </w:r>
      <w:bookmarkEnd w:id="283"/>
      <w:bookmarkEnd w:id="284"/>
      <w:bookmarkEnd w:id="285"/>
      <w:bookmarkEnd w:id="286"/>
      <w:bookmarkEnd w:id="287"/>
      <w:bookmarkEnd w:id="288"/>
      <w:bookmarkEnd w:id="289"/>
      <w:bookmarkEnd w:id="290"/>
      <w:bookmarkEnd w:id="291"/>
      <w:bookmarkEnd w:id="292"/>
      <w:bookmarkEnd w:id="293"/>
      <w:bookmarkEnd w:id="294"/>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95" w:name="_Toc21020030"/>
      <w:bookmarkStart w:id="296" w:name="_Toc29763723"/>
      <w:bookmarkStart w:id="297" w:name="_Toc45870709"/>
      <w:bookmarkStart w:id="298" w:name="_Toc61113488"/>
      <w:bookmarkStart w:id="299" w:name="_Toc74844099"/>
      <w:bookmarkStart w:id="300" w:name="_Toc76504078"/>
      <w:bookmarkStart w:id="301" w:name="_Toc130737898"/>
      <w:bookmarkStart w:id="302" w:name="_Toc137310072"/>
      <w:bookmarkStart w:id="303" w:name="_Toc138891285"/>
      <w:bookmarkStart w:id="304" w:name="_Toc155227157"/>
      <w:bookmarkStart w:id="305" w:name="_Toc155229903"/>
      <w:bookmarkStart w:id="306" w:name="_Toc161846035"/>
      <w:r w:rsidRPr="00DC0757">
        <w:rPr>
          <w:rFonts w:cs="v4.2.0"/>
        </w:rPr>
        <w:t>6</w:t>
      </w:r>
      <w:r w:rsidRPr="00DC0757">
        <w:rPr>
          <w:rFonts w:cs="v4.2.0"/>
        </w:rPr>
        <w:tab/>
        <w:t>Performance criteria</w:t>
      </w:r>
      <w:bookmarkEnd w:id="295"/>
      <w:bookmarkEnd w:id="296"/>
      <w:bookmarkEnd w:id="297"/>
      <w:bookmarkEnd w:id="298"/>
      <w:bookmarkEnd w:id="299"/>
      <w:bookmarkEnd w:id="300"/>
      <w:bookmarkEnd w:id="301"/>
      <w:bookmarkEnd w:id="302"/>
      <w:bookmarkEnd w:id="303"/>
      <w:bookmarkEnd w:id="304"/>
      <w:bookmarkEnd w:id="305"/>
      <w:bookmarkEnd w:id="306"/>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307" w:name="_Toc21020031"/>
      <w:bookmarkStart w:id="308" w:name="_Toc29763724"/>
      <w:bookmarkStart w:id="309" w:name="_Toc45870710"/>
      <w:bookmarkStart w:id="310" w:name="_Toc61113489"/>
      <w:bookmarkStart w:id="311" w:name="_Toc74844100"/>
      <w:bookmarkStart w:id="312" w:name="_Toc76504079"/>
      <w:bookmarkStart w:id="313" w:name="_Toc130737899"/>
      <w:bookmarkStart w:id="314" w:name="_Toc137310073"/>
      <w:bookmarkStart w:id="315" w:name="_Toc138891286"/>
      <w:bookmarkStart w:id="316" w:name="_Toc155227158"/>
      <w:bookmarkStart w:id="317" w:name="_Toc155229904"/>
      <w:bookmarkStart w:id="318" w:name="_Toc161846036"/>
      <w:r w:rsidRPr="00DC0757">
        <w:rPr>
          <w:lang w:eastAsia="en-GB"/>
        </w:rPr>
        <w:lastRenderedPageBreak/>
        <w:t>6.1</w:t>
      </w:r>
      <w:r w:rsidRPr="00DC0757">
        <w:rPr>
          <w:lang w:eastAsia="en-GB"/>
        </w:rPr>
        <w:tab/>
        <w:t>Performance criteria for continuous phenomena for BS</w:t>
      </w:r>
      <w:bookmarkEnd w:id="307"/>
      <w:bookmarkEnd w:id="308"/>
      <w:bookmarkEnd w:id="309"/>
      <w:bookmarkEnd w:id="310"/>
      <w:bookmarkEnd w:id="311"/>
      <w:bookmarkEnd w:id="312"/>
      <w:bookmarkEnd w:id="313"/>
      <w:bookmarkEnd w:id="314"/>
      <w:bookmarkEnd w:id="315"/>
      <w:bookmarkEnd w:id="316"/>
      <w:bookmarkEnd w:id="317"/>
      <w:bookmarkEnd w:id="318"/>
    </w:p>
    <w:p w14:paraId="7C111DFB" w14:textId="77777777" w:rsidR="00DC0757" w:rsidRPr="00DC0757" w:rsidRDefault="00DC0757" w:rsidP="00DC0757">
      <w:pPr>
        <w:pStyle w:val="Heading3"/>
        <w:rPr>
          <w:lang w:eastAsia="en-GB"/>
        </w:rPr>
      </w:pPr>
      <w:bookmarkStart w:id="319" w:name="_Toc21020032"/>
      <w:bookmarkStart w:id="320" w:name="_Toc29763725"/>
      <w:bookmarkStart w:id="321" w:name="_Toc45870711"/>
      <w:bookmarkStart w:id="322" w:name="_Toc61113490"/>
      <w:bookmarkStart w:id="323" w:name="_Toc74844101"/>
      <w:bookmarkStart w:id="324" w:name="_Toc76504080"/>
      <w:bookmarkStart w:id="325" w:name="_Toc130737900"/>
      <w:bookmarkStart w:id="326" w:name="_Toc137310074"/>
      <w:bookmarkStart w:id="327" w:name="_Toc138891287"/>
      <w:bookmarkStart w:id="328" w:name="_Toc155227159"/>
      <w:bookmarkStart w:id="329" w:name="_Toc155229905"/>
      <w:bookmarkStart w:id="330" w:name="_Toc161846037"/>
      <w:r w:rsidRPr="00DC0757">
        <w:rPr>
          <w:lang w:eastAsia="en-GB"/>
        </w:rPr>
        <w:t>6.1.1</w:t>
      </w:r>
      <w:r w:rsidRPr="00DC0757">
        <w:rPr>
          <w:lang w:eastAsia="en-GB"/>
        </w:rPr>
        <w:tab/>
        <w:t>E-UTRA performance criteria</w:t>
      </w:r>
      <w:bookmarkEnd w:id="319"/>
      <w:bookmarkEnd w:id="320"/>
      <w:bookmarkEnd w:id="321"/>
      <w:bookmarkEnd w:id="322"/>
      <w:bookmarkEnd w:id="323"/>
      <w:bookmarkEnd w:id="324"/>
      <w:bookmarkEnd w:id="325"/>
      <w:bookmarkEnd w:id="326"/>
      <w:bookmarkEnd w:id="327"/>
      <w:bookmarkEnd w:id="328"/>
      <w:bookmarkEnd w:id="329"/>
      <w:bookmarkEnd w:id="330"/>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1B6FF460" w14:textId="77777777" w:rsidR="003401FB" w:rsidRDefault="003401FB" w:rsidP="003401FB">
            <w:pPr>
              <w:pStyle w:val="TAH"/>
              <w:rPr>
                <w:rFonts w:cs="v4.2.0"/>
                <w:lang w:eastAsia="en-GB"/>
              </w:rPr>
            </w:pPr>
            <w:r w:rsidRPr="00DC0757">
              <w:rPr>
                <w:rFonts w:cs="v4.2.0"/>
                <w:lang w:eastAsia="en-GB"/>
              </w:rPr>
              <w:t>Bearer information data rate</w:t>
            </w:r>
          </w:p>
          <w:p w14:paraId="7C111E00" w14:textId="30FED4F4" w:rsidR="00DC0757" w:rsidRPr="00DC0757" w:rsidRDefault="003401FB" w:rsidP="003401FB">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3401FB" w:rsidRPr="00DC0757" w14:paraId="7C111E08" w14:textId="77777777" w:rsidTr="007350A8">
        <w:trPr>
          <w:jc w:val="center"/>
        </w:trPr>
        <w:tc>
          <w:tcPr>
            <w:tcW w:w="1878" w:type="dxa"/>
          </w:tcPr>
          <w:p w14:paraId="7C111E04" w14:textId="77777777" w:rsidR="003401FB" w:rsidRPr="00DC0757" w:rsidRDefault="003401FB" w:rsidP="003401FB">
            <w:pPr>
              <w:pStyle w:val="TAC"/>
              <w:rPr>
                <w:lang w:eastAsia="en-GB"/>
              </w:rPr>
            </w:pPr>
            <w:r w:rsidRPr="00DC0757">
              <w:rPr>
                <w:lang w:eastAsia="en-GB"/>
              </w:rPr>
              <w:t>1.4</w:t>
            </w:r>
          </w:p>
        </w:tc>
        <w:tc>
          <w:tcPr>
            <w:tcW w:w="1949" w:type="dxa"/>
          </w:tcPr>
          <w:p w14:paraId="7C111E05" w14:textId="116D215E" w:rsidR="003401FB" w:rsidRPr="00DC0757" w:rsidRDefault="003401FB" w:rsidP="003401FB">
            <w:pPr>
              <w:pStyle w:val="TAC"/>
              <w:rPr>
                <w:lang w:eastAsia="en-GB"/>
              </w:rPr>
            </w:pPr>
            <w:r w:rsidRPr="00DC0757">
              <w:rPr>
                <w:bCs/>
              </w:rPr>
              <w:t>FRC A1-1</w:t>
            </w:r>
          </w:p>
        </w:tc>
        <w:tc>
          <w:tcPr>
            <w:tcW w:w="2313" w:type="dxa"/>
            <w:vMerge w:val="restart"/>
            <w:vAlign w:val="center"/>
          </w:tcPr>
          <w:p w14:paraId="7C111E06" w14:textId="77777777" w:rsidR="003401FB" w:rsidRPr="00DC0757" w:rsidRDefault="003401FB" w:rsidP="003401FB">
            <w:pPr>
              <w:pStyle w:val="TAC"/>
              <w:rPr>
                <w:lang w:eastAsia="en-GB"/>
              </w:rPr>
            </w:pPr>
            <w:r w:rsidRPr="00DC0757">
              <w:rPr>
                <w:lang w:eastAsia="en-GB"/>
              </w:rPr>
              <w:t>Throughput &gt; 95 %</w:t>
            </w:r>
          </w:p>
          <w:p w14:paraId="7C111E07" w14:textId="77777777" w:rsidR="003401FB" w:rsidRPr="00DC0757" w:rsidRDefault="003401FB" w:rsidP="003401FB">
            <w:pPr>
              <w:pStyle w:val="TAC"/>
              <w:rPr>
                <w:lang w:eastAsia="en-GB"/>
              </w:rPr>
            </w:pPr>
            <w:r w:rsidRPr="00DC0757">
              <w:rPr>
                <w:lang w:eastAsia="en-GB"/>
              </w:rPr>
              <w:t>No loss of service</w:t>
            </w:r>
          </w:p>
        </w:tc>
      </w:tr>
      <w:tr w:rsidR="003401FB" w:rsidRPr="00DC0757" w14:paraId="7C111E0C" w14:textId="77777777" w:rsidTr="007350A8">
        <w:trPr>
          <w:jc w:val="center"/>
        </w:trPr>
        <w:tc>
          <w:tcPr>
            <w:tcW w:w="1878" w:type="dxa"/>
          </w:tcPr>
          <w:p w14:paraId="7C111E09" w14:textId="77777777" w:rsidR="003401FB" w:rsidRPr="00DC0757" w:rsidRDefault="003401FB" w:rsidP="003401FB">
            <w:pPr>
              <w:pStyle w:val="TAC"/>
              <w:rPr>
                <w:lang w:eastAsia="en-GB"/>
              </w:rPr>
            </w:pPr>
            <w:r w:rsidRPr="00DC0757">
              <w:rPr>
                <w:lang w:eastAsia="en-GB"/>
              </w:rPr>
              <w:t>3</w:t>
            </w:r>
          </w:p>
        </w:tc>
        <w:tc>
          <w:tcPr>
            <w:tcW w:w="1949" w:type="dxa"/>
          </w:tcPr>
          <w:p w14:paraId="7C111E0A" w14:textId="22A5C68D" w:rsidR="003401FB" w:rsidRPr="00DC0757" w:rsidRDefault="003401FB" w:rsidP="003401FB">
            <w:pPr>
              <w:pStyle w:val="TAC"/>
              <w:rPr>
                <w:lang w:eastAsia="en-GB"/>
              </w:rPr>
            </w:pPr>
            <w:r w:rsidRPr="00DC0757">
              <w:rPr>
                <w:bCs/>
              </w:rPr>
              <w:t>FRC A1-2</w:t>
            </w:r>
          </w:p>
        </w:tc>
        <w:tc>
          <w:tcPr>
            <w:tcW w:w="2313" w:type="dxa"/>
            <w:vMerge/>
          </w:tcPr>
          <w:p w14:paraId="7C111E0B" w14:textId="77777777" w:rsidR="003401FB" w:rsidRPr="00DC0757" w:rsidRDefault="003401FB" w:rsidP="003401FB">
            <w:pPr>
              <w:pStyle w:val="TAC"/>
              <w:rPr>
                <w:lang w:eastAsia="en-GB"/>
              </w:rPr>
            </w:pPr>
          </w:p>
        </w:tc>
      </w:tr>
      <w:tr w:rsidR="003401FB" w:rsidRPr="00DC0757" w14:paraId="7C111E10" w14:textId="77777777" w:rsidTr="007350A8">
        <w:trPr>
          <w:jc w:val="center"/>
        </w:trPr>
        <w:tc>
          <w:tcPr>
            <w:tcW w:w="1878" w:type="dxa"/>
            <w:vAlign w:val="center"/>
          </w:tcPr>
          <w:p w14:paraId="7C111E0D" w14:textId="77777777" w:rsidR="003401FB" w:rsidRPr="00DC0757" w:rsidRDefault="003401FB" w:rsidP="003401FB">
            <w:pPr>
              <w:pStyle w:val="TAC"/>
              <w:rPr>
                <w:lang w:eastAsia="en-GB"/>
              </w:rPr>
            </w:pPr>
            <w:r w:rsidRPr="00DC0757">
              <w:rPr>
                <w:lang w:eastAsia="zh-CN"/>
              </w:rPr>
              <w:t>3</w:t>
            </w:r>
          </w:p>
        </w:tc>
        <w:tc>
          <w:tcPr>
            <w:tcW w:w="1949" w:type="dxa"/>
            <w:vAlign w:val="center"/>
          </w:tcPr>
          <w:p w14:paraId="7C111E0E" w14:textId="392ACC86" w:rsidR="003401FB" w:rsidRPr="00DC0757" w:rsidRDefault="003401FB" w:rsidP="003401FB">
            <w:pPr>
              <w:pStyle w:val="TAC"/>
              <w:rPr>
                <w:bCs/>
              </w:rPr>
            </w:pPr>
            <w:r w:rsidRPr="00DC0757">
              <w:t>FRC A1-</w:t>
            </w:r>
            <w:r w:rsidRPr="00DC0757">
              <w:rPr>
                <w:lang w:eastAsia="zh-CN"/>
              </w:rPr>
              <w:t>6 for E-UTRA with NB-IoT in-band operation</w:t>
            </w:r>
          </w:p>
        </w:tc>
        <w:tc>
          <w:tcPr>
            <w:tcW w:w="2313" w:type="dxa"/>
            <w:vMerge/>
          </w:tcPr>
          <w:p w14:paraId="7C111E0F" w14:textId="77777777" w:rsidR="003401FB" w:rsidRPr="00DC0757" w:rsidRDefault="003401FB" w:rsidP="003401FB">
            <w:pPr>
              <w:pStyle w:val="TAC"/>
              <w:rPr>
                <w:lang w:eastAsia="en-GB"/>
              </w:rPr>
            </w:pPr>
          </w:p>
        </w:tc>
      </w:tr>
      <w:tr w:rsidR="003401FB" w:rsidRPr="00DC0757" w14:paraId="7C111E14" w14:textId="77777777" w:rsidTr="007350A8">
        <w:trPr>
          <w:jc w:val="center"/>
        </w:trPr>
        <w:tc>
          <w:tcPr>
            <w:tcW w:w="1878" w:type="dxa"/>
          </w:tcPr>
          <w:p w14:paraId="7C111E11" w14:textId="77777777" w:rsidR="003401FB" w:rsidRPr="00DC0757" w:rsidRDefault="003401FB" w:rsidP="003401FB">
            <w:pPr>
              <w:pStyle w:val="TAC"/>
              <w:rPr>
                <w:lang w:eastAsia="en-GB"/>
              </w:rPr>
            </w:pPr>
            <w:r w:rsidRPr="00DC0757">
              <w:rPr>
                <w:lang w:eastAsia="en-GB"/>
              </w:rPr>
              <w:t>5</w:t>
            </w:r>
          </w:p>
        </w:tc>
        <w:tc>
          <w:tcPr>
            <w:tcW w:w="1949" w:type="dxa"/>
          </w:tcPr>
          <w:p w14:paraId="7C111E12" w14:textId="39F4FFF4" w:rsidR="003401FB" w:rsidRPr="00DC0757" w:rsidRDefault="003401FB" w:rsidP="003401FB">
            <w:pPr>
              <w:pStyle w:val="TAC"/>
              <w:rPr>
                <w:lang w:eastAsia="en-GB"/>
              </w:rPr>
            </w:pPr>
            <w:r w:rsidRPr="00DC0757">
              <w:rPr>
                <w:bCs/>
              </w:rPr>
              <w:t>FRC A1-3</w:t>
            </w:r>
          </w:p>
        </w:tc>
        <w:tc>
          <w:tcPr>
            <w:tcW w:w="2313" w:type="dxa"/>
            <w:vMerge/>
          </w:tcPr>
          <w:p w14:paraId="7C111E13" w14:textId="77777777" w:rsidR="003401FB" w:rsidRPr="00DC0757" w:rsidRDefault="003401FB" w:rsidP="003401FB">
            <w:pPr>
              <w:pStyle w:val="TAC"/>
              <w:rPr>
                <w:lang w:eastAsia="en-GB"/>
              </w:rPr>
            </w:pPr>
          </w:p>
        </w:tc>
      </w:tr>
      <w:tr w:rsidR="003401FB" w:rsidRPr="00DC0757" w14:paraId="7C111E18" w14:textId="77777777" w:rsidTr="007350A8">
        <w:trPr>
          <w:jc w:val="center"/>
        </w:trPr>
        <w:tc>
          <w:tcPr>
            <w:tcW w:w="1878" w:type="dxa"/>
            <w:vAlign w:val="center"/>
          </w:tcPr>
          <w:p w14:paraId="7C111E15" w14:textId="77777777" w:rsidR="003401FB" w:rsidRPr="00DC0757" w:rsidRDefault="003401FB" w:rsidP="003401FB">
            <w:pPr>
              <w:pStyle w:val="TAC"/>
              <w:rPr>
                <w:lang w:eastAsia="en-GB"/>
              </w:rPr>
            </w:pPr>
            <w:r w:rsidRPr="00DC0757">
              <w:rPr>
                <w:lang w:eastAsia="zh-CN"/>
              </w:rPr>
              <w:t>5</w:t>
            </w:r>
          </w:p>
        </w:tc>
        <w:tc>
          <w:tcPr>
            <w:tcW w:w="1949" w:type="dxa"/>
            <w:vAlign w:val="center"/>
          </w:tcPr>
          <w:p w14:paraId="7C111E16" w14:textId="7EC52B9B" w:rsidR="003401FB" w:rsidRPr="00DC0757" w:rsidRDefault="003401FB" w:rsidP="003401FB">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3401FB" w:rsidRPr="00DC0757" w:rsidRDefault="003401FB" w:rsidP="003401FB">
            <w:pPr>
              <w:pStyle w:val="TAC"/>
              <w:rPr>
                <w:lang w:eastAsia="en-GB"/>
              </w:rPr>
            </w:pPr>
          </w:p>
        </w:tc>
      </w:tr>
      <w:tr w:rsidR="003401FB" w:rsidRPr="00DC0757" w14:paraId="7C111E1D" w14:textId="77777777" w:rsidTr="007350A8">
        <w:trPr>
          <w:jc w:val="center"/>
        </w:trPr>
        <w:tc>
          <w:tcPr>
            <w:tcW w:w="1878" w:type="dxa"/>
          </w:tcPr>
          <w:p w14:paraId="7C111E19" w14:textId="77777777" w:rsidR="003401FB" w:rsidRPr="00DC0757" w:rsidRDefault="003401FB" w:rsidP="003401FB">
            <w:pPr>
              <w:pStyle w:val="TAC"/>
              <w:rPr>
                <w:lang w:eastAsia="en-GB"/>
              </w:rPr>
            </w:pPr>
            <w:r w:rsidRPr="00DC0757">
              <w:rPr>
                <w:lang w:eastAsia="en-GB"/>
              </w:rPr>
              <w:t>10</w:t>
            </w:r>
          </w:p>
        </w:tc>
        <w:tc>
          <w:tcPr>
            <w:tcW w:w="1949" w:type="dxa"/>
          </w:tcPr>
          <w:p w14:paraId="46FB401F" w14:textId="6D26C953" w:rsidR="003401FB" w:rsidRPr="00DC0757" w:rsidRDefault="003401FB" w:rsidP="003401FB">
            <w:pPr>
              <w:pStyle w:val="TAC"/>
              <w:rPr>
                <w:bCs/>
              </w:rPr>
            </w:pPr>
            <w:r w:rsidRPr="00DC0757">
              <w:rPr>
                <w:bCs/>
              </w:rPr>
              <w:t>FRC A1-3</w:t>
            </w:r>
          </w:p>
          <w:p w14:paraId="7C111E1B" w14:textId="2FD7B703" w:rsidR="003401FB" w:rsidRPr="00DC0757" w:rsidRDefault="003401FB" w:rsidP="003401FB">
            <w:pPr>
              <w:pStyle w:val="TAC"/>
              <w:rPr>
                <w:lang w:eastAsia="en-GB"/>
              </w:rPr>
            </w:pPr>
            <w:r w:rsidRPr="00DC0757">
              <w:rPr>
                <w:bCs/>
              </w:rPr>
              <w:t>(Note 3)</w:t>
            </w:r>
          </w:p>
        </w:tc>
        <w:tc>
          <w:tcPr>
            <w:tcW w:w="2313" w:type="dxa"/>
            <w:vMerge/>
          </w:tcPr>
          <w:p w14:paraId="7C111E1C" w14:textId="77777777" w:rsidR="003401FB" w:rsidRPr="00DC0757" w:rsidRDefault="003401FB" w:rsidP="003401FB">
            <w:pPr>
              <w:pStyle w:val="TAC"/>
              <w:rPr>
                <w:lang w:eastAsia="en-GB"/>
              </w:rPr>
            </w:pPr>
          </w:p>
        </w:tc>
      </w:tr>
      <w:tr w:rsidR="003401FB" w:rsidRPr="00DC0757" w14:paraId="19F4E881" w14:textId="77777777" w:rsidTr="007350A8">
        <w:trPr>
          <w:jc w:val="center"/>
        </w:trPr>
        <w:tc>
          <w:tcPr>
            <w:tcW w:w="1878" w:type="dxa"/>
          </w:tcPr>
          <w:p w14:paraId="2016619F" w14:textId="38E1F228" w:rsidR="003401FB" w:rsidRPr="00DC0757" w:rsidRDefault="003401FB" w:rsidP="003401FB">
            <w:pPr>
              <w:pStyle w:val="TAC"/>
              <w:rPr>
                <w:lang w:eastAsia="en-GB"/>
              </w:rPr>
            </w:pPr>
            <w:r w:rsidRPr="00774935">
              <w:rPr>
                <w:rFonts w:cs="Arial"/>
              </w:rPr>
              <w:t>10</w:t>
            </w:r>
          </w:p>
        </w:tc>
        <w:tc>
          <w:tcPr>
            <w:tcW w:w="1949" w:type="dxa"/>
          </w:tcPr>
          <w:p w14:paraId="15ABE343" w14:textId="4F13BF5F"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7E3A344A" w14:textId="77777777" w:rsidR="003401FB" w:rsidRPr="00DC0757" w:rsidRDefault="003401FB" w:rsidP="003401FB">
            <w:pPr>
              <w:pStyle w:val="TAC"/>
              <w:rPr>
                <w:lang w:eastAsia="en-GB"/>
              </w:rPr>
            </w:pPr>
          </w:p>
        </w:tc>
      </w:tr>
      <w:tr w:rsidR="003401FB"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3401FB" w:rsidRPr="00DC0757" w:rsidRDefault="003401FB"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115BF4B" w14:textId="04066446" w:rsidR="003401FB" w:rsidRPr="00DC0757" w:rsidRDefault="003401FB" w:rsidP="003401FB">
            <w:pPr>
              <w:pStyle w:val="TAC"/>
              <w:rPr>
                <w:bCs/>
              </w:rPr>
            </w:pPr>
            <w:r w:rsidRPr="00DC0757">
              <w:rPr>
                <w:bCs/>
              </w:rPr>
              <w:t>FRC A1-3</w:t>
            </w:r>
          </w:p>
          <w:p w14:paraId="7C111E20" w14:textId="7A588805" w:rsidR="003401FB" w:rsidRPr="00DC0757" w:rsidRDefault="003401FB" w:rsidP="003401FB">
            <w:pPr>
              <w:pStyle w:val="TAC"/>
              <w:rPr>
                <w:lang w:eastAsia="en-GB"/>
              </w:rPr>
            </w:pPr>
            <w:r w:rsidRPr="00DC0757">
              <w:rPr>
                <w:bCs/>
              </w:rPr>
              <w:t>(Note 3)</w:t>
            </w:r>
          </w:p>
        </w:tc>
        <w:tc>
          <w:tcPr>
            <w:tcW w:w="2313" w:type="dxa"/>
            <w:vMerge/>
          </w:tcPr>
          <w:p w14:paraId="7C111E21" w14:textId="77777777" w:rsidR="003401FB" w:rsidRPr="00DC0757" w:rsidRDefault="003401FB" w:rsidP="007350A8">
            <w:pPr>
              <w:pStyle w:val="TAC"/>
              <w:rPr>
                <w:lang w:eastAsia="en-GB"/>
              </w:rPr>
            </w:pPr>
          </w:p>
        </w:tc>
      </w:tr>
      <w:tr w:rsidR="003401FB" w:rsidRPr="00DC0757" w14:paraId="290ED541"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242D399" w14:textId="7C1946B9" w:rsidR="003401FB" w:rsidRPr="00DC0757" w:rsidRDefault="003401FB" w:rsidP="003401FB">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38BC7431" w14:textId="70BB1726"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0C24CF3" w14:textId="77777777" w:rsidR="003401FB" w:rsidRPr="00DC0757" w:rsidRDefault="003401FB" w:rsidP="003401FB">
            <w:pPr>
              <w:pStyle w:val="TAC"/>
              <w:rPr>
                <w:lang w:eastAsia="en-GB"/>
              </w:rPr>
            </w:pPr>
          </w:p>
        </w:tc>
      </w:tr>
      <w:tr w:rsidR="003401FB" w:rsidRPr="00DC0757" w14:paraId="7C111E27" w14:textId="77777777" w:rsidTr="003401FB">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88B3AB8" w:rsidR="003401FB" w:rsidRPr="00DC0757" w:rsidRDefault="003401FB" w:rsidP="003401F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38FB161" w14:textId="0441934C" w:rsidR="003401FB" w:rsidRPr="00DC0757" w:rsidRDefault="003401FB" w:rsidP="003401FB">
            <w:pPr>
              <w:pStyle w:val="TAC"/>
              <w:rPr>
                <w:bCs/>
              </w:rPr>
            </w:pPr>
            <w:r w:rsidRPr="00DC0757">
              <w:rPr>
                <w:bCs/>
              </w:rPr>
              <w:t>FRC A1-3</w:t>
            </w:r>
          </w:p>
          <w:p w14:paraId="7C111E25" w14:textId="2A94B6E6" w:rsidR="003401FB" w:rsidRPr="00DC0757" w:rsidRDefault="003401FB" w:rsidP="003401FB">
            <w:pPr>
              <w:pStyle w:val="TAC"/>
              <w:rPr>
                <w:lang w:eastAsia="en-GB"/>
              </w:rPr>
            </w:pPr>
            <w:r w:rsidRPr="00DC0757">
              <w:rPr>
                <w:bCs/>
              </w:rPr>
              <w:t>(Note 3)</w:t>
            </w:r>
          </w:p>
        </w:tc>
        <w:tc>
          <w:tcPr>
            <w:tcW w:w="2313" w:type="dxa"/>
            <w:vMerge/>
          </w:tcPr>
          <w:p w14:paraId="7C111E26" w14:textId="77777777" w:rsidR="003401FB" w:rsidRPr="00DC0757" w:rsidRDefault="003401FB" w:rsidP="003401FB">
            <w:pPr>
              <w:pStyle w:val="TAC"/>
              <w:rPr>
                <w:lang w:eastAsia="en-GB"/>
              </w:rPr>
            </w:pPr>
          </w:p>
        </w:tc>
      </w:tr>
      <w:tr w:rsidR="003401FB" w:rsidRPr="00DC0757" w14:paraId="63D4A53F"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0FCD50FA" w14:textId="2639552C" w:rsidR="003401FB" w:rsidRPr="00DC0757" w:rsidRDefault="003401FB" w:rsidP="003401FB">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52A83713" w14:textId="008534A2"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1A55ACD8" w14:textId="77777777" w:rsidR="003401FB" w:rsidRPr="00DC0757" w:rsidRDefault="003401FB" w:rsidP="003401FB">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31" w:name="_Toc21020033"/>
      <w:bookmarkStart w:id="332" w:name="_Toc29763726"/>
      <w:bookmarkStart w:id="333" w:name="_Toc45870712"/>
      <w:bookmarkStart w:id="334" w:name="_Toc61113491"/>
      <w:bookmarkStart w:id="335" w:name="_Toc74844102"/>
      <w:bookmarkStart w:id="336" w:name="_Toc76504081"/>
      <w:bookmarkStart w:id="337" w:name="_Toc130737901"/>
      <w:bookmarkStart w:id="338" w:name="_Toc137310075"/>
      <w:bookmarkStart w:id="339" w:name="_Toc138891288"/>
      <w:bookmarkStart w:id="340" w:name="_Toc155227160"/>
      <w:bookmarkStart w:id="341" w:name="_Toc155229906"/>
      <w:bookmarkStart w:id="342" w:name="_Toc161846038"/>
      <w:r w:rsidRPr="00DC0757">
        <w:rPr>
          <w:lang w:eastAsia="en-GB"/>
        </w:rPr>
        <w:t>6.1.2</w:t>
      </w:r>
      <w:r w:rsidRPr="00DC0757">
        <w:rPr>
          <w:lang w:eastAsia="en-GB"/>
        </w:rPr>
        <w:tab/>
        <w:t>UTRA performance criteria</w:t>
      </w:r>
      <w:bookmarkEnd w:id="331"/>
      <w:bookmarkEnd w:id="332"/>
      <w:bookmarkEnd w:id="333"/>
      <w:bookmarkEnd w:id="334"/>
      <w:bookmarkEnd w:id="335"/>
      <w:bookmarkEnd w:id="336"/>
      <w:bookmarkEnd w:id="337"/>
      <w:bookmarkEnd w:id="338"/>
      <w:bookmarkEnd w:id="339"/>
      <w:bookmarkEnd w:id="340"/>
      <w:bookmarkEnd w:id="341"/>
      <w:bookmarkEnd w:id="342"/>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43" w:name="_Toc21020034"/>
      <w:bookmarkStart w:id="344" w:name="_Toc29763727"/>
      <w:bookmarkStart w:id="345" w:name="_Toc45870713"/>
      <w:bookmarkStart w:id="346" w:name="_Toc61113492"/>
      <w:bookmarkStart w:id="347" w:name="_Toc74844103"/>
      <w:bookmarkStart w:id="348" w:name="_Toc76504082"/>
      <w:bookmarkStart w:id="349" w:name="_Toc130737902"/>
      <w:bookmarkStart w:id="350" w:name="_Toc137310076"/>
      <w:bookmarkStart w:id="351" w:name="_Toc138891289"/>
      <w:bookmarkStart w:id="352" w:name="_Toc155227161"/>
      <w:bookmarkStart w:id="353" w:name="_Toc155229907"/>
      <w:bookmarkStart w:id="354" w:name="_Toc161846039"/>
      <w:r w:rsidRPr="00DC0757">
        <w:rPr>
          <w:lang w:eastAsia="en-GB"/>
        </w:rPr>
        <w:t>6.1.3</w:t>
      </w:r>
      <w:r w:rsidRPr="00DC0757">
        <w:rPr>
          <w:lang w:eastAsia="en-GB"/>
        </w:rPr>
        <w:tab/>
        <w:t>GSM/EDGE performance criteria</w:t>
      </w:r>
      <w:bookmarkEnd w:id="343"/>
      <w:bookmarkEnd w:id="344"/>
      <w:bookmarkEnd w:id="345"/>
      <w:bookmarkEnd w:id="346"/>
      <w:bookmarkEnd w:id="347"/>
      <w:bookmarkEnd w:id="348"/>
      <w:bookmarkEnd w:id="349"/>
      <w:bookmarkEnd w:id="350"/>
      <w:bookmarkEnd w:id="351"/>
      <w:bookmarkEnd w:id="352"/>
      <w:bookmarkEnd w:id="353"/>
      <w:bookmarkEnd w:id="354"/>
    </w:p>
    <w:p w14:paraId="7C111E42" w14:textId="77777777" w:rsidR="00DC0757" w:rsidRPr="00DC0757" w:rsidRDefault="00DC0757" w:rsidP="00DC0757">
      <w:pPr>
        <w:pStyle w:val="Heading4"/>
      </w:pPr>
      <w:bookmarkStart w:id="355" w:name="_Toc21020035"/>
      <w:bookmarkStart w:id="356" w:name="_Toc29763728"/>
      <w:bookmarkStart w:id="357" w:name="_Toc45870714"/>
      <w:bookmarkStart w:id="358" w:name="_Toc61113493"/>
      <w:bookmarkStart w:id="359" w:name="_Toc74844104"/>
      <w:bookmarkStart w:id="360" w:name="_Toc76504083"/>
      <w:bookmarkStart w:id="361" w:name="_Toc130737903"/>
      <w:bookmarkStart w:id="362" w:name="_Toc137310077"/>
      <w:bookmarkStart w:id="363" w:name="_Toc138891290"/>
      <w:bookmarkStart w:id="364" w:name="_Toc155227162"/>
      <w:bookmarkStart w:id="365" w:name="_Toc155229908"/>
      <w:bookmarkStart w:id="366" w:name="_Toc161846040"/>
      <w:r w:rsidRPr="00DC0757">
        <w:t>6.1.3.1</w:t>
      </w:r>
      <w:r w:rsidRPr="00DC0757">
        <w:tab/>
      </w:r>
      <w:r w:rsidRPr="00DC0757">
        <w:rPr>
          <w:lang w:eastAsia="en-GB"/>
        </w:rPr>
        <w:t>GSM/EDGE downlink</w:t>
      </w:r>
      <w:bookmarkEnd w:id="355"/>
      <w:bookmarkEnd w:id="356"/>
      <w:bookmarkEnd w:id="357"/>
      <w:bookmarkEnd w:id="358"/>
      <w:bookmarkEnd w:id="359"/>
      <w:bookmarkEnd w:id="360"/>
      <w:bookmarkEnd w:id="361"/>
      <w:bookmarkEnd w:id="362"/>
      <w:bookmarkEnd w:id="363"/>
      <w:bookmarkEnd w:id="364"/>
      <w:bookmarkEnd w:id="365"/>
      <w:bookmarkEnd w:id="36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67" w:name="_Toc21020036"/>
      <w:bookmarkStart w:id="368" w:name="_Toc29763729"/>
      <w:bookmarkStart w:id="369" w:name="_Toc45870715"/>
      <w:bookmarkStart w:id="370" w:name="_Toc61113494"/>
      <w:bookmarkStart w:id="371" w:name="_Toc74844105"/>
      <w:bookmarkStart w:id="372" w:name="_Toc76504084"/>
      <w:bookmarkStart w:id="373" w:name="_Toc130737904"/>
      <w:bookmarkStart w:id="374" w:name="_Toc137310078"/>
      <w:bookmarkStart w:id="375" w:name="_Toc138891291"/>
      <w:bookmarkStart w:id="376" w:name="_Toc155227163"/>
      <w:bookmarkStart w:id="377" w:name="_Toc155229909"/>
      <w:bookmarkStart w:id="378" w:name="_Toc161846041"/>
      <w:r w:rsidRPr="00DC0757">
        <w:t>6.1.3.2</w:t>
      </w:r>
      <w:r w:rsidRPr="00DC0757">
        <w:tab/>
      </w:r>
      <w:r w:rsidRPr="00DC0757">
        <w:rPr>
          <w:lang w:eastAsia="en-GB"/>
        </w:rPr>
        <w:t>GSM/EDGE uplink</w:t>
      </w:r>
      <w:bookmarkEnd w:id="367"/>
      <w:bookmarkEnd w:id="368"/>
      <w:bookmarkEnd w:id="369"/>
      <w:bookmarkEnd w:id="370"/>
      <w:bookmarkEnd w:id="371"/>
      <w:bookmarkEnd w:id="372"/>
      <w:bookmarkEnd w:id="373"/>
      <w:bookmarkEnd w:id="374"/>
      <w:bookmarkEnd w:id="375"/>
      <w:bookmarkEnd w:id="376"/>
      <w:bookmarkEnd w:id="377"/>
      <w:bookmarkEnd w:id="378"/>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79" w:name="_Toc21020037"/>
      <w:bookmarkStart w:id="380" w:name="_Toc29763730"/>
      <w:bookmarkStart w:id="381" w:name="_Toc45870716"/>
      <w:bookmarkStart w:id="382" w:name="_Toc61113495"/>
      <w:bookmarkStart w:id="383" w:name="_Toc74844106"/>
      <w:bookmarkStart w:id="384" w:name="_Toc76504085"/>
      <w:bookmarkStart w:id="385" w:name="_Toc130737905"/>
      <w:bookmarkStart w:id="386" w:name="_Toc137310079"/>
      <w:bookmarkStart w:id="387" w:name="_Toc138891292"/>
      <w:bookmarkStart w:id="388" w:name="_Toc155227164"/>
      <w:bookmarkStart w:id="389" w:name="_Toc155229910"/>
      <w:bookmarkStart w:id="390" w:name="_Toc161846042"/>
      <w:r w:rsidRPr="00DC0757">
        <w:rPr>
          <w:lang w:eastAsia="en-GB"/>
        </w:rPr>
        <w:t>6.1.4</w:t>
      </w:r>
      <w:r w:rsidRPr="00DC0757">
        <w:rPr>
          <w:lang w:eastAsia="en-GB"/>
        </w:rPr>
        <w:tab/>
        <w:t>NB-IoT performance criteria</w:t>
      </w:r>
      <w:bookmarkEnd w:id="379"/>
      <w:bookmarkEnd w:id="380"/>
      <w:bookmarkEnd w:id="381"/>
      <w:bookmarkEnd w:id="382"/>
      <w:bookmarkEnd w:id="383"/>
      <w:bookmarkEnd w:id="384"/>
      <w:bookmarkEnd w:id="385"/>
      <w:bookmarkEnd w:id="386"/>
      <w:bookmarkEnd w:id="387"/>
      <w:bookmarkEnd w:id="388"/>
      <w:bookmarkEnd w:id="389"/>
      <w:bookmarkEnd w:id="390"/>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E56C6B9" w14:textId="77777777" w:rsidR="004D6FCC" w:rsidRPr="00DC0757" w:rsidRDefault="004D6FCC" w:rsidP="004D6FCC">
            <w:pPr>
              <w:pStyle w:val="TAH"/>
              <w:rPr>
                <w:rFonts w:cs="Arial"/>
                <w:lang w:eastAsia="ja-JP"/>
              </w:rPr>
            </w:pPr>
            <w:r w:rsidRPr="00DC0757">
              <w:rPr>
                <w:rFonts w:cs="Arial"/>
                <w:lang w:eastAsia="ja-JP"/>
              </w:rPr>
              <w:t>NB-IoT</w:t>
            </w:r>
          </w:p>
          <w:p w14:paraId="62129FEA" w14:textId="77777777" w:rsidR="004D6FCC" w:rsidRPr="00DC0757" w:rsidRDefault="004D6FCC" w:rsidP="004D6FCC">
            <w:pPr>
              <w:pStyle w:val="TAH"/>
              <w:rPr>
                <w:rFonts w:cs="Arial"/>
                <w:lang w:eastAsia="ja-JP"/>
              </w:rPr>
            </w:pPr>
            <w:r w:rsidRPr="00DC0757">
              <w:rPr>
                <w:rFonts w:cs="Arial"/>
                <w:lang w:eastAsia="ja-JP"/>
              </w:rPr>
              <w:t>Sub-carrier spacing</w:t>
            </w:r>
          </w:p>
          <w:p w14:paraId="7C111E55" w14:textId="675AFA38" w:rsidR="00DC0757" w:rsidRPr="00DC0757" w:rsidRDefault="004D6FCC" w:rsidP="004D6FCC">
            <w:pPr>
              <w:pStyle w:val="TAH"/>
              <w:rPr>
                <w:rFonts w:cs="Arial"/>
                <w:lang w:eastAsia="ja-JP"/>
              </w:rPr>
            </w:pPr>
            <w:r>
              <w:rPr>
                <w:rFonts w:cs="Arial"/>
                <w:lang w:eastAsia="ja-JP"/>
              </w:rPr>
              <w:t>(</w:t>
            </w:r>
            <w:r w:rsidRPr="00DC0757">
              <w:rPr>
                <w:rFonts w:cs="Arial"/>
                <w:lang w:eastAsia="ja-JP"/>
              </w:rPr>
              <w:t>kHz</w:t>
            </w:r>
            <w:r>
              <w:rPr>
                <w:rFonts w:cs="Arial"/>
                <w:lang w:eastAsia="ja-JP"/>
              </w:rPr>
              <w:t>)</w:t>
            </w:r>
          </w:p>
        </w:tc>
        <w:tc>
          <w:tcPr>
            <w:tcW w:w="2750" w:type="dxa"/>
          </w:tcPr>
          <w:p w14:paraId="0D8F8D87" w14:textId="77777777" w:rsidR="003401FB" w:rsidRDefault="003401FB" w:rsidP="003401FB">
            <w:pPr>
              <w:pStyle w:val="TAH"/>
              <w:rPr>
                <w:rFonts w:cs="Arial"/>
                <w:lang w:eastAsia="ja-JP"/>
              </w:rPr>
            </w:pPr>
            <w:r w:rsidRPr="00DC0757">
              <w:rPr>
                <w:rFonts w:cs="Arial"/>
                <w:lang w:eastAsia="ja-JP"/>
              </w:rPr>
              <w:t>Reference measurement channel</w:t>
            </w:r>
          </w:p>
          <w:p w14:paraId="7C111E56" w14:textId="573539CD" w:rsidR="00DC0757" w:rsidRPr="00DC0757" w:rsidRDefault="003401FB" w:rsidP="003401FB">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3401FB" w:rsidRPr="00DC0757" w14:paraId="7C111E5E" w14:textId="77777777" w:rsidTr="007350A8">
        <w:trPr>
          <w:jc w:val="center"/>
        </w:trPr>
        <w:tc>
          <w:tcPr>
            <w:tcW w:w="2257" w:type="dxa"/>
          </w:tcPr>
          <w:p w14:paraId="7C111E5A" w14:textId="77777777" w:rsidR="003401FB" w:rsidRPr="00DC0757" w:rsidRDefault="003401FB" w:rsidP="003401FB">
            <w:pPr>
              <w:pStyle w:val="TAC"/>
              <w:rPr>
                <w:lang w:eastAsia="ja-JP"/>
              </w:rPr>
            </w:pPr>
            <w:r w:rsidRPr="00DC0757">
              <w:rPr>
                <w:lang w:eastAsia="ja-JP"/>
              </w:rPr>
              <w:t>15</w:t>
            </w:r>
          </w:p>
        </w:tc>
        <w:tc>
          <w:tcPr>
            <w:tcW w:w="2750" w:type="dxa"/>
            <w:vAlign w:val="center"/>
          </w:tcPr>
          <w:p w14:paraId="7C111E5B" w14:textId="62BC711F" w:rsidR="003401FB" w:rsidRPr="00DC0757" w:rsidRDefault="003401FB" w:rsidP="003401FB">
            <w:pPr>
              <w:pStyle w:val="TAC"/>
              <w:rPr>
                <w:lang w:eastAsia="ja-JP"/>
              </w:rPr>
            </w:pPr>
            <w:r w:rsidRPr="00DC0757">
              <w:rPr>
                <w:lang w:eastAsia="ja-JP"/>
              </w:rPr>
              <w:t>FRC A14-1</w:t>
            </w:r>
          </w:p>
        </w:tc>
        <w:tc>
          <w:tcPr>
            <w:tcW w:w="2781" w:type="dxa"/>
            <w:vMerge w:val="restart"/>
            <w:vAlign w:val="center"/>
          </w:tcPr>
          <w:p w14:paraId="7C111E5C" w14:textId="77777777" w:rsidR="003401FB" w:rsidRPr="00DC0757" w:rsidRDefault="003401FB" w:rsidP="003401FB">
            <w:pPr>
              <w:pStyle w:val="TAC"/>
              <w:rPr>
                <w:rFonts w:cs="v4.2.0"/>
                <w:lang w:eastAsia="en-GB"/>
              </w:rPr>
            </w:pPr>
            <w:r w:rsidRPr="00DC0757">
              <w:rPr>
                <w:rFonts w:cs="v4.2.0"/>
                <w:lang w:eastAsia="en-GB"/>
              </w:rPr>
              <w:t>Throughput &gt; 95 %</w:t>
            </w:r>
          </w:p>
          <w:p w14:paraId="7C111E5D" w14:textId="77777777" w:rsidR="003401FB" w:rsidRPr="00DC0757" w:rsidRDefault="003401FB" w:rsidP="003401FB">
            <w:pPr>
              <w:pStyle w:val="TAC"/>
              <w:rPr>
                <w:lang w:eastAsia="ja-JP"/>
              </w:rPr>
            </w:pPr>
            <w:r w:rsidRPr="00DC0757">
              <w:rPr>
                <w:rFonts w:cs="v4.2.0"/>
                <w:lang w:eastAsia="en-GB"/>
              </w:rPr>
              <w:t>No loss of service</w:t>
            </w:r>
          </w:p>
        </w:tc>
      </w:tr>
      <w:tr w:rsidR="003401FB" w:rsidRPr="00DC0757" w14:paraId="7C111E62" w14:textId="77777777" w:rsidTr="007350A8">
        <w:trPr>
          <w:jc w:val="center"/>
        </w:trPr>
        <w:tc>
          <w:tcPr>
            <w:tcW w:w="2257" w:type="dxa"/>
          </w:tcPr>
          <w:p w14:paraId="7C111E5F" w14:textId="77777777" w:rsidR="003401FB" w:rsidRPr="00DC0757" w:rsidRDefault="003401FB" w:rsidP="003401FB">
            <w:pPr>
              <w:pStyle w:val="TAC"/>
              <w:rPr>
                <w:lang w:eastAsia="ja-JP"/>
              </w:rPr>
            </w:pPr>
            <w:r w:rsidRPr="00DC0757">
              <w:rPr>
                <w:lang w:eastAsia="ja-JP"/>
              </w:rPr>
              <w:t>3.75</w:t>
            </w:r>
          </w:p>
        </w:tc>
        <w:tc>
          <w:tcPr>
            <w:tcW w:w="2750" w:type="dxa"/>
            <w:vAlign w:val="center"/>
          </w:tcPr>
          <w:p w14:paraId="7C111E60" w14:textId="724C9A09" w:rsidR="003401FB" w:rsidRPr="00DC0757" w:rsidRDefault="003401FB" w:rsidP="003401FB">
            <w:pPr>
              <w:pStyle w:val="TAC"/>
              <w:rPr>
                <w:lang w:eastAsia="ja-JP"/>
              </w:rPr>
            </w:pPr>
            <w:r w:rsidRPr="00DC0757">
              <w:rPr>
                <w:lang w:eastAsia="ja-JP"/>
              </w:rPr>
              <w:t>FRC A14-2</w:t>
            </w:r>
          </w:p>
        </w:tc>
        <w:tc>
          <w:tcPr>
            <w:tcW w:w="2781" w:type="dxa"/>
            <w:vMerge/>
            <w:vAlign w:val="center"/>
          </w:tcPr>
          <w:p w14:paraId="7C111E61" w14:textId="77777777" w:rsidR="003401FB" w:rsidRPr="00DC0757" w:rsidRDefault="003401FB" w:rsidP="003401FB">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91" w:name="_Toc21020038"/>
      <w:bookmarkStart w:id="392" w:name="_Toc29763731"/>
      <w:bookmarkStart w:id="393" w:name="_Toc45870717"/>
      <w:bookmarkStart w:id="394" w:name="_Toc61113496"/>
      <w:bookmarkStart w:id="395" w:name="_Toc74844107"/>
      <w:bookmarkStart w:id="396" w:name="_Toc76504086"/>
      <w:bookmarkStart w:id="397" w:name="_Toc130737906"/>
      <w:bookmarkStart w:id="398" w:name="_Toc137310080"/>
      <w:bookmarkStart w:id="399" w:name="_Toc138891293"/>
      <w:bookmarkStart w:id="400" w:name="_Toc155227165"/>
      <w:bookmarkStart w:id="401" w:name="_Toc155229911"/>
      <w:bookmarkStart w:id="402" w:name="_Toc161846043"/>
      <w:r w:rsidRPr="00DC0757">
        <w:rPr>
          <w:lang w:eastAsia="en-GB"/>
        </w:rPr>
        <w:t>6.1.5</w:t>
      </w:r>
      <w:r w:rsidRPr="00DC0757">
        <w:rPr>
          <w:lang w:eastAsia="en-GB"/>
        </w:rPr>
        <w:tab/>
        <w:t>NR performance criteria</w:t>
      </w:r>
      <w:bookmarkEnd w:id="391"/>
      <w:bookmarkEnd w:id="392"/>
      <w:bookmarkEnd w:id="393"/>
      <w:bookmarkEnd w:id="394"/>
      <w:bookmarkEnd w:id="395"/>
      <w:bookmarkEnd w:id="396"/>
      <w:bookmarkEnd w:id="397"/>
      <w:bookmarkEnd w:id="398"/>
      <w:bookmarkEnd w:id="399"/>
      <w:bookmarkEnd w:id="400"/>
      <w:bookmarkEnd w:id="401"/>
      <w:bookmarkEnd w:id="402"/>
    </w:p>
    <w:p w14:paraId="0433FC7B" w14:textId="283E27DD" w:rsidR="00294CF6" w:rsidRPr="00DC0757" w:rsidRDefault="00294CF6" w:rsidP="00294CF6">
      <w:pPr>
        <w:rPr>
          <w:rFonts w:cs="v4.2.0"/>
        </w:rPr>
      </w:pPr>
      <w:r w:rsidRPr="00DC0757">
        <w:t xml:space="preserve">The throughput in table 6.1.5-1 is stated relative to the maximum throughput of the FRC. The maximum throughput for an FRC is </w:t>
      </w:r>
      <w:r>
        <w:t xml:space="preserve">as defined in </w:t>
      </w:r>
      <w:r w:rsidRPr="00DC0757">
        <w:rPr>
          <w:rFonts w:cs="v4.2.0"/>
        </w:rPr>
        <w:t>TS 38.104 [35], annex A.1</w:t>
      </w:r>
      <w:r w:rsidRPr="00DC0757">
        <w:t>.</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3401FB" w:rsidRPr="00DC0757" w14:paraId="2A314E8A" w14:textId="77777777" w:rsidTr="0004584B">
        <w:trPr>
          <w:trHeight w:val="399"/>
          <w:jc w:val="center"/>
        </w:trPr>
        <w:tc>
          <w:tcPr>
            <w:tcW w:w="0" w:type="auto"/>
            <w:tcBorders>
              <w:bottom w:val="nil"/>
            </w:tcBorders>
          </w:tcPr>
          <w:p w14:paraId="46B1E3BF" w14:textId="775BE32B" w:rsidR="003401FB" w:rsidRPr="00DC0757" w:rsidRDefault="003401FB" w:rsidP="003401FB">
            <w:pPr>
              <w:pStyle w:val="TAC"/>
              <w:rPr>
                <w:rFonts w:cs="Arial"/>
              </w:rPr>
            </w:pPr>
            <w:r>
              <w:t>3</w:t>
            </w:r>
          </w:p>
        </w:tc>
        <w:tc>
          <w:tcPr>
            <w:tcW w:w="0" w:type="auto"/>
            <w:tcBorders>
              <w:bottom w:val="nil"/>
            </w:tcBorders>
          </w:tcPr>
          <w:p w14:paraId="317AEAFB" w14:textId="1B26DAAA" w:rsidR="003401FB" w:rsidRPr="00DC0757" w:rsidRDefault="003401FB" w:rsidP="003401FB">
            <w:pPr>
              <w:pStyle w:val="TAC"/>
              <w:rPr>
                <w:rFonts w:cs="Arial"/>
                <w:lang w:eastAsia="zh-CN"/>
              </w:rPr>
            </w:pPr>
            <w:r>
              <w:rPr>
                <w:lang w:eastAsia="zh-CN"/>
              </w:rPr>
              <w:t>15</w:t>
            </w:r>
          </w:p>
        </w:tc>
        <w:tc>
          <w:tcPr>
            <w:tcW w:w="0" w:type="auto"/>
          </w:tcPr>
          <w:p w14:paraId="53957BCB" w14:textId="3C9F70EB" w:rsidR="003401FB" w:rsidRPr="00DC0757" w:rsidRDefault="003401FB" w:rsidP="003401FB">
            <w:pPr>
              <w:pStyle w:val="TAC"/>
              <w:rPr>
                <w:rFonts w:cs="Arial"/>
                <w:bCs/>
                <w:lang w:val="en-US" w:eastAsia="zh-CN"/>
              </w:rPr>
            </w:pPr>
            <w:r>
              <w:rPr>
                <w:bCs/>
                <w:lang w:val="en-US" w:eastAsia="zh-CN"/>
              </w:rPr>
              <w:t>G-FR1-A1-7</w:t>
            </w:r>
          </w:p>
        </w:tc>
        <w:tc>
          <w:tcPr>
            <w:tcW w:w="0" w:type="auto"/>
            <w:vMerge w:val="restart"/>
            <w:vAlign w:val="center"/>
          </w:tcPr>
          <w:p w14:paraId="44CD9F2F" w14:textId="77777777" w:rsidR="003401FB" w:rsidRPr="00DC0757" w:rsidRDefault="003401FB" w:rsidP="003401F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28BB0811" w14:textId="1F60A48B" w:rsidR="003401FB" w:rsidRPr="00DC0757" w:rsidRDefault="003401FB" w:rsidP="003401FB">
            <w:pPr>
              <w:pStyle w:val="TAC"/>
              <w:rPr>
                <w:rFonts w:cs="Arial"/>
                <w:lang w:eastAsia="en-GB"/>
              </w:rPr>
            </w:pPr>
            <w:r w:rsidRPr="00DC0757">
              <w:rPr>
                <w:rFonts w:cs="Arial"/>
                <w:lang w:eastAsia="en-GB"/>
              </w:rPr>
              <w:t>No loss of service</w:t>
            </w:r>
          </w:p>
        </w:tc>
      </w:tr>
      <w:tr w:rsidR="003401FB" w:rsidRPr="00DC0757" w14:paraId="580B533B" w14:textId="77777777" w:rsidTr="0004584B">
        <w:trPr>
          <w:trHeight w:val="399"/>
          <w:jc w:val="center"/>
        </w:trPr>
        <w:tc>
          <w:tcPr>
            <w:tcW w:w="0" w:type="auto"/>
            <w:tcBorders>
              <w:top w:val="nil"/>
            </w:tcBorders>
          </w:tcPr>
          <w:p w14:paraId="411D3817" w14:textId="77777777" w:rsidR="003401FB" w:rsidRPr="00DC0757" w:rsidRDefault="003401FB" w:rsidP="003401FB">
            <w:pPr>
              <w:pStyle w:val="TAC"/>
              <w:rPr>
                <w:rFonts w:cs="Arial"/>
              </w:rPr>
            </w:pPr>
          </w:p>
        </w:tc>
        <w:tc>
          <w:tcPr>
            <w:tcW w:w="0" w:type="auto"/>
            <w:tcBorders>
              <w:top w:val="nil"/>
            </w:tcBorders>
          </w:tcPr>
          <w:p w14:paraId="18FDAB17" w14:textId="77777777" w:rsidR="003401FB" w:rsidRPr="00DC0757" w:rsidRDefault="003401FB" w:rsidP="003401FB">
            <w:pPr>
              <w:pStyle w:val="TAC"/>
              <w:rPr>
                <w:rFonts w:cs="Arial"/>
                <w:lang w:eastAsia="zh-CN"/>
              </w:rPr>
            </w:pPr>
          </w:p>
        </w:tc>
        <w:tc>
          <w:tcPr>
            <w:tcW w:w="0" w:type="auto"/>
          </w:tcPr>
          <w:p w14:paraId="569957F0" w14:textId="4BBBB3F3" w:rsidR="003401FB" w:rsidRPr="00DC0757" w:rsidRDefault="003401FB" w:rsidP="003401FB">
            <w:pPr>
              <w:pStyle w:val="TAC"/>
              <w:rPr>
                <w:rFonts w:cs="Arial"/>
                <w:bCs/>
                <w:lang w:val="en-US" w:eastAsia="zh-CN"/>
              </w:rPr>
            </w:pPr>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3CF7012" w14:textId="24AE10F7" w:rsidR="003401FB" w:rsidRPr="00DC0757" w:rsidRDefault="003401FB" w:rsidP="003401FB">
            <w:pPr>
              <w:pStyle w:val="TAC"/>
              <w:rPr>
                <w:rFonts w:cs="Arial"/>
                <w:lang w:eastAsia="en-GB"/>
              </w:rPr>
            </w:pPr>
          </w:p>
        </w:tc>
      </w:tr>
      <w:tr w:rsidR="003401FB" w:rsidRPr="00DC0757" w14:paraId="7C111E76" w14:textId="77777777" w:rsidTr="00077AA0">
        <w:trPr>
          <w:trHeight w:val="399"/>
          <w:jc w:val="center"/>
        </w:trPr>
        <w:tc>
          <w:tcPr>
            <w:tcW w:w="0" w:type="auto"/>
            <w:tcBorders>
              <w:bottom w:val="nil"/>
            </w:tcBorders>
            <w:vAlign w:val="center"/>
          </w:tcPr>
          <w:p w14:paraId="7C111E71" w14:textId="11E2A9D7" w:rsidR="003401FB" w:rsidRPr="00DC0757" w:rsidRDefault="003401FB" w:rsidP="003401FB">
            <w:pPr>
              <w:pStyle w:val="TAC"/>
              <w:rPr>
                <w:rFonts w:cs="Arial"/>
                <w:bCs/>
                <w:lang w:val="en-US" w:eastAsia="en-GB"/>
              </w:rPr>
            </w:pPr>
            <w:r w:rsidRPr="00DC0757">
              <w:rPr>
                <w:rFonts w:cs="Arial"/>
              </w:rPr>
              <w:t xml:space="preserve">5, 10, 15 </w:t>
            </w:r>
          </w:p>
        </w:tc>
        <w:tc>
          <w:tcPr>
            <w:tcW w:w="0" w:type="auto"/>
            <w:tcBorders>
              <w:bottom w:val="nil"/>
            </w:tcBorders>
          </w:tcPr>
          <w:p w14:paraId="7C111E72" w14:textId="1E1AD56A"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73" w14:textId="13D9271F" w:rsidR="003401FB" w:rsidRPr="00DC0757" w:rsidRDefault="003401FB" w:rsidP="003401F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C111E75" w14:textId="596DC258" w:rsidR="003401FB" w:rsidRPr="00DC0757" w:rsidRDefault="003401FB" w:rsidP="003401FB">
            <w:pPr>
              <w:pStyle w:val="TAC"/>
              <w:rPr>
                <w:rFonts w:cs="Arial"/>
                <w:lang w:eastAsia="en-GB"/>
              </w:rPr>
            </w:pPr>
          </w:p>
        </w:tc>
      </w:tr>
      <w:tr w:rsidR="003401FB" w:rsidRPr="00DC0757" w14:paraId="3C79F92E" w14:textId="77777777" w:rsidTr="00077AA0">
        <w:trPr>
          <w:trHeight w:val="399"/>
          <w:jc w:val="center"/>
        </w:trPr>
        <w:tc>
          <w:tcPr>
            <w:tcW w:w="0" w:type="auto"/>
            <w:tcBorders>
              <w:top w:val="nil"/>
            </w:tcBorders>
            <w:vAlign w:val="center"/>
          </w:tcPr>
          <w:p w14:paraId="719A2D90" w14:textId="77777777" w:rsidR="003401FB" w:rsidRPr="00DC0757" w:rsidRDefault="003401FB" w:rsidP="003401FB">
            <w:pPr>
              <w:pStyle w:val="TAC"/>
              <w:rPr>
                <w:rFonts w:cs="Arial"/>
              </w:rPr>
            </w:pPr>
          </w:p>
        </w:tc>
        <w:tc>
          <w:tcPr>
            <w:tcW w:w="0" w:type="auto"/>
            <w:tcBorders>
              <w:top w:val="nil"/>
            </w:tcBorders>
          </w:tcPr>
          <w:p w14:paraId="42D2CFFE" w14:textId="77777777" w:rsidR="003401FB" w:rsidRPr="00DC0757" w:rsidRDefault="003401FB" w:rsidP="003401FB">
            <w:pPr>
              <w:pStyle w:val="TAC"/>
              <w:rPr>
                <w:rFonts w:cs="Arial"/>
                <w:lang w:eastAsia="zh-CN"/>
              </w:rPr>
            </w:pPr>
          </w:p>
        </w:tc>
        <w:tc>
          <w:tcPr>
            <w:tcW w:w="0" w:type="auto"/>
          </w:tcPr>
          <w:p w14:paraId="2C8225A8" w14:textId="0CBE9174" w:rsidR="003401FB" w:rsidRPr="00DC0757" w:rsidRDefault="003401FB" w:rsidP="003401FB">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17EB6477" w14:textId="77777777" w:rsidR="003401FB" w:rsidRPr="00DC0757" w:rsidRDefault="003401FB" w:rsidP="003401FB">
            <w:pPr>
              <w:pStyle w:val="TAC"/>
              <w:rPr>
                <w:rFonts w:cs="Arial"/>
                <w:lang w:eastAsia="en-GB"/>
              </w:rPr>
            </w:pPr>
          </w:p>
        </w:tc>
      </w:tr>
      <w:tr w:rsidR="003401FB" w:rsidRPr="00DC0757" w14:paraId="7C111E7B" w14:textId="77777777" w:rsidTr="007350A8">
        <w:trPr>
          <w:jc w:val="center"/>
        </w:trPr>
        <w:tc>
          <w:tcPr>
            <w:tcW w:w="0" w:type="auto"/>
            <w:vAlign w:val="center"/>
          </w:tcPr>
          <w:p w14:paraId="7C111E77" w14:textId="77777777" w:rsidR="003401FB" w:rsidRPr="00DC0757" w:rsidRDefault="003401FB" w:rsidP="007350A8">
            <w:pPr>
              <w:pStyle w:val="TAC"/>
              <w:rPr>
                <w:rFonts w:cs="Arial"/>
                <w:bCs/>
                <w:lang w:val="en-US" w:eastAsia="en-GB"/>
              </w:rPr>
            </w:pPr>
            <w:r w:rsidRPr="00DC0757">
              <w:rPr>
                <w:rFonts w:cs="Arial"/>
              </w:rPr>
              <w:t xml:space="preserve">10, 15 </w:t>
            </w:r>
          </w:p>
        </w:tc>
        <w:tc>
          <w:tcPr>
            <w:tcW w:w="0" w:type="auto"/>
          </w:tcPr>
          <w:p w14:paraId="7C111E78" w14:textId="77777777" w:rsidR="003401FB" w:rsidRPr="00DC0757" w:rsidRDefault="003401FB" w:rsidP="007350A8">
            <w:pPr>
              <w:pStyle w:val="TAC"/>
              <w:rPr>
                <w:rFonts w:cs="Arial"/>
                <w:bCs/>
                <w:lang w:val="en-US" w:eastAsia="zh-CN"/>
              </w:rPr>
            </w:pPr>
            <w:r w:rsidRPr="00DC0757">
              <w:rPr>
                <w:rFonts w:cs="Arial"/>
                <w:lang w:eastAsia="zh-CN"/>
              </w:rPr>
              <w:t>30</w:t>
            </w:r>
          </w:p>
        </w:tc>
        <w:tc>
          <w:tcPr>
            <w:tcW w:w="0" w:type="auto"/>
          </w:tcPr>
          <w:p w14:paraId="7C111E79" w14:textId="77777777" w:rsidR="003401FB" w:rsidRPr="00DC0757" w:rsidRDefault="003401FB" w:rsidP="007350A8">
            <w:pPr>
              <w:pStyle w:val="TAC"/>
              <w:rPr>
                <w:rFonts w:cs="Arial"/>
                <w:bCs/>
              </w:rPr>
            </w:pPr>
            <w:r w:rsidRPr="00DC0757">
              <w:rPr>
                <w:rFonts w:cs="Arial"/>
                <w:bCs/>
                <w:lang w:val="en-US" w:eastAsia="zh-CN"/>
              </w:rPr>
              <w:t>G-FR1-A1-2</w:t>
            </w:r>
          </w:p>
        </w:tc>
        <w:tc>
          <w:tcPr>
            <w:tcW w:w="0" w:type="auto"/>
            <w:vMerge/>
          </w:tcPr>
          <w:p w14:paraId="7C111E7A" w14:textId="77777777" w:rsidR="003401FB" w:rsidRPr="00DC0757" w:rsidRDefault="003401FB" w:rsidP="007350A8">
            <w:pPr>
              <w:pStyle w:val="TAC"/>
              <w:rPr>
                <w:rFonts w:cs="Arial"/>
                <w:lang w:eastAsia="en-GB"/>
              </w:rPr>
            </w:pPr>
          </w:p>
        </w:tc>
      </w:tr>
      <w:tr w:rsidR="003401FB" w:rsidRPr="00DC0757" w14:paraId="7C111E80" w14:textId="77777777" w:rsidTr="007350A8">
        <w:trPr>
          <w:jc w:val="center"/>
        </w:trPr>
        <w:tc>
          <w:tcPr>
            <w:tcW w:w="0" w:type="auto"/>
            <w:vAlign w:val="center"/>
          </w:tcPr>
          <w:p w14:paraId="7C111E7C" w14:textId="77777777" w:rsidR="003401FB" w:rsidRPr="00DC0757" w:rsidRDefault="003401FB" w:rsidP="007350A8">
            <w:pPr>
              <w:pStyle w:val="TAC"/>
              <w:rPr>
                <w:rFonts w:cs="Arial"/>
                <w:bCs/>
                <w:lang w:val="en-US" w:eastAsia="en-GB"/>
              </w:rPr>
            </w:pPr>
            <w:r w:rsidRPr="00DC0757">
              <w:rPr>
                <w:rFonts w:cs="Arial"/>
              </w:rPr>
              <w:t>10, 15</w:t>
            </w:r>
          </w:p>
        </w:tc>
        <w:tc>
          <w:tcPr>
            <w:tcW w:w="0" w:type="auto"/>
          </w:tcPr>
          <w:p w14:paraId="7C111E7D" w14:textId="77777777" w:rsidR="003401FB" w:rsidRPr="00DC0757" w:rsidRDefault="003401FB" w:rsidP="007350A8">
            <w:pPr>
              <w:pStyle w:val="TAC"/>
              <w:rPr>
                <w:rFonts w:cs="Arial"/>
                <w:bCs/>
                <w:lang w:val="en-US" w:eastAsia="zh-CN"/>
              </w:rPr>
            </w:pPr>
            <w:r w:rsidRPr="00DC0757">
              <w:rPr>
                <w:rFonts w:cs="Arial"/>
                <w:lang w:eastAsia="zh-CN"/>
              </w:rPr>
              <w:t>60</w:t>
            </w:r>
          </w:p>
        </w:tc>
        <w:tc>
          <w:tcPr>
            <w:tcW w:w="0" w:type="auto"/>
          </w:tcPr>
          <w:p w14:paraId="7C111E7E" w14:textId="77777777" w:rsidR="003401FB" w:rsidRPr="00DC0757" w:rsidRDefault="003401FB" w:rsidP="007350A8">
            <w:pPr>
              <w:pStyle w:val="TAC"/>
              <w:rPr>
                <w:rFonts w:cs="Arial"/>
                <w:bCs/>
              </w:rPr>
            </w:pPr>
            <w:r w:rsidRPr="00DC0757">
              <w:rPr>
                <w:rFonts w:cs="Arial"/>
                <w:bCs/>
                <w:lang w:val="en-US" w:eastAsia="zh-CN"/>
              </w:rPr>
              <w:t>G-FR1-A1-3</w:t>
            </w:r>
          </w:p>
        </w:tc>
        <w:tc>
          <w:tcPr>
            <w:tcW w:w="0" w:type="auto"/>
            <w:vMerge/>
          </w:tcPr>
          <w:p w14:paraId="7C111E7F" w14:textId="77777777" w:rsidR="003401FB" w:rsidRPr="00DC0757" w:rsidRDefault="003401FB" w:rsidP="007350A8">
            <w:pPr>
              <w:pStyle w:val="TAC"/>
              <w:rPr>
                <w:rFonts w:cs="Arial"/>
                <w:lang w:eastAsia="en-GB"/>
              </w:rPr>
            </w:pPr>
          </w:p>
        </w:tc>
      </w:tr>
      <w:tr w:rsidR="003401FB" w:rsidRPr="00DC0757" w14:paraId="7C111E85" w14:textId="77777777" w:rsidTr="00884305">
        <w:trPr>
          <w:jc w:val="center"/>
        </w:trPr>
        <w:tc>
          <w:tcPr>
            <w:tcW w:w="0" w:type="auto"/>
            <w:tcBorders>
              <w:bottom w:val="nil"/>
            </w:tcBorders>
            <w:vAlign w:val="center"/>
          </w:tcPr>
          <w:p w14:paraId="7C111E81" w14:textId="1FF0EE7B" w:rsidR="003401FB" w:rsidRPr="00DC0757" w:rsidRDefault="003401FB" w:rsidP="003401FB">
            <w:pPr>
              <w:pStyle w:val="TAC"/>
              <w:rPr>
                <w:rFonts w:cs="Arial"/>
                <w:bCs/>
                <w:lang w:val="en-US" w:eastAsia="en-GB"/>
              </w:rPr>
            </w:pPr>
            <w:r w:rsidRPr="00DC0757">
              <w:rPr>
                <w:rFonts w:cs="Arial"/>
              </w:rPr>
              <w:t>20, 25, 30, 40, 50</w:t>
            </w:r>
          </w:p>
        </w:tc>
        <w:tc>
          <w:tcPr>
            <w:tcW w:w="0" w:type="auto"/>
            <w:tcBorders>
              <w:bottom w:val="nil"/>
            </w:tcBorders>
          </w:tcPr>
          <w:p w14:paraId="7C111E82" w14:textId="1EA4BCA6"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83" w14:textId="00C92AAC" w:rsidR="003401FB" w:rsidRPr="00DC0757" w:rsidRDefault="003401FB" w:rsidP="003401FB">
            <w:pPr>
              <w:pStyle w:val="TAC"/>
              <w:rPr>
                <w:rFonts w:cs="Arial"/>
                <w:bCs/>
                <w:lang w:eastAsia="en-GB"/>
              </w:rPr>
            </w:pPr>
            <w:r w:rsidRPr="00DC0757">
              <w:rPr>
                <w:rFonts w:cs="Arial"/>
                <w:bCs/>
                <w:lang w:val="en-US" w:eastAsia="zh-CN"/>
              </w:rPr>
              <w:t>G-FR1-A1-4</w:t>
            </w:r>
          </w:p>
        </w:tc>
        <w:tc>
          <w:tcPr>
            <w:tcW w:w="0" w:type="auto"/>
            <w:vMerge/>
          </w:tcPr>
          <w:p w14:paraId="7C111E84" w14:textId="77777777" w:rsidR="003401FB" w:rsidRPr="00DC0757" w:rsidRDefault="003401FB" w:rsidP="003401FB">
            <w:pPr>
              <w:pStyle w:val="TAC"/>
              <w:rPr>
                <w:rFonts w:cs="Arial"/>
                <w:lang w:eastAsia="en-GB"/>
              </w:rPr>
            </w:pPr>
          </w:p>
        </w:tc>
      </w:tr>
      <w:tr w:rsidR="003401FB" w:rsidRPr="00DC0757" w14:paraId="53FA2A34" w14:textId="77777777" w:rsidTr="00884305">
        <w:trPr>
          <w:jc w:val="center"/>
        </w:trPr>
        <w:tc>
          <w:tcPr>
            <w:tcW w:w="0" w:type="auto"/>
            <w:tcBorders>
              <w:top w:val="nil"/>
            </w:tcBorders>
            <w:vAlign w:val="center"/>
          </w:tcPr>
          <w:p w14:paraId="5E2BFC34" w14:textId="77777777" w:rsidR="003401FB" w:rsidRDefault="003401FB" w:rsidP="003401FB">
            <w:pPr>
              <w:pStyle w:val="TAC"/>
              <w:rPr>
                <w:rFonts w:eastAsia="SimSun" w:cs="Arial"/>
                <w:lang w:val="en-US" w:eastAsia="zh-CN"/>
              </w:rPr>
            </w:pPr>
          </w:p>
        </w:tc>
        <w:tc>
          <w:tcPr>
            <w:tcW w:w="0" w:type="auto"/>
            <w:tcBorders>
              <w:top w:val="nil"/>
            </w:tcBorders>
          </w:tcPr>
          <w:p w14:paraId="58773D9E" w14:textId="77777777" w:rsidR="003401FB" w:rsidRPr="00DC0757" w:rsidRDefault="003401FB" w:rsidP="003401FB">
            <w:pPr>
              <w:pStyle w:val="TAC"/>
              <w:rPr>
                <w:rFonts w:cs="Arial"/>
                <w:lang w:eastAsia="zh-CN"/>
              </w:rPr>
            </w:pPr>
          </w:p>
        </w:tc>
        <w:tc>
          <w:tcPr>
            <w:tcW w:w="0" w:type="auto"/>
          </w:tcPr>
          <w:p w14:paraId="7183B15C" w14:textId="4076C39A" w:rsidR="003401FB" w:rsidRPr="00DC0757" w:rsidRDefault="003401FB" w:rsidP="003401FB">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643803E4" w14:textId="77777777" w:rsidR="003401FB" w:rsidRPr="00DC0757" w:rsidRDefault="003401FB" w:rsidP="003401FB">
            <w:pPr>
              <w:pStyle w:val="TAC"/>
              <w:rPr>
                <w:rFonts w:cs="Arial"/>
                <w:lang w:eastAsia="en-GB"/>
              </w:rPr>
            </w:pPr>
          </w:p>
        </w:tc>
      </w:tr>
      <w:tr w:rsidR="003401FB" w:rsidRPr="00DC0757" w14:paraId="7C111E8A" w14:textId="77777777" w:rsidTr="007350A8">
        <w:trPr>
          <w:jc w:val="center"/>
        </w:trPr>
        <w:tc>
          <w:tcPr>
            <w:tcW w:w="0" w:type="auto"/>
            <w:vAlign w:val="center"/>
          </w:tcPr>
          <w:p w14:paraId="7C111E86" w14:textId="1253B019" w:rsidR="003401FB" w:rsidRPr="00DC0757" w:rsidRDefault="003401FB"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3401FB" w:rsidRPr="00DC0757" w:rsidRDefault="003401FB" w:rsidP="00682B94">
            <w:pPr>
              <w:pStyle w:val="TAC"/>
              <w:rPr>
                <w:rFonts w:cs="Arial"/>
                <w:bCs/>
                <w:lang w:val="en-US" w:eastAsia="zh-CN"/>
              </w:rPr>
            </w:pPr>
            <w:r w:rsidRPr="00DC0757">
              <w:rPr>
                <w:rFonts w:cs="Arial"/>
                <w:lang w:eastAsia="zh-CN"/>
              </w:rPr>
              <w:t>30</w:t>
            </w:r>
          </w:p>
        </w:tc>
        <w:tc>
          <w:tcPr>
            <w:tcW w:w="0" w:type="auto"/>
          </w:tcPr>
          <w:p w14:paraId="7C111E88" w14:textId="77777777" w:rsidR="003401FB" w:rsidRPr="00DC0757" w:rsidRDefault="003401FB"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3401FB" w:rsidRPr="00DC0757" w:rsidRDefault="003401FB" w:rsidP="00682B94">
            <w:pPr>
              <w:pStyle w:val="TAC"/>
              <w:rPr>
                <w:rFonts w:cs="Arial"/>
                <w:lang w:eastAsia="en-GB"/>
              </w:rPr>
            </w:pPr>
          </w:p>
        </w:tc>
      </w:tr>
      <w:tr w:rsidR="003401FB" w:rsidRPr="00DC0757" w14:paraId="7C111E8F" w14:textId="77777777" w:rsidTr="007350A8">
        <w:trPr>
          <w:jc w:val="center"/>
        </w:trPr>
        <w:tc>
          <w:tcPr>
            <w:tcW w:w="0" w:type="auto"/>
            <w:vAlign w:val="center"/>
          </w:tcPr>
          <w:p w14:paraId="7C111E8B" w14:textId="1F6C7395" w:rsidR="003401FB" w:rsidRPr="00DC0757" w:rsidRDefault="003401FB"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3401FB" w:rsidRPr="00DC0757" w:rsidRDefault="003401FB" w:rsidP="00682B94">
            <w:pPr>
              <w:pStyle w:val="TAC"/>
              <w:rPr>
                <w:rFonts w:cs="Arial"/>
                <w:bCs/>
                <w:lang w:val="en-US" w:eastAsia="zh-CN"/>
              </w:rPr>
            </w:pPr>
            <w:r w:rsidRPr="00DC0757">
              <w:rPr>
                <w:rFonts w:cs="Arial"/>
                <w:lang w:eastAsia="zh-CN"/>
              </w:rPr>
              <w:t>60</w:t>
            </w:r>
          </w:p>
        </w:tc>
        <w:tc>
          <w:tcPr>
            <w:tcW w:w="0" w:type="auto"/>
          </w:tcPr>
          <w:p w14:paraId="7C111E8D" w14:textId="77777777" w:rsidR="003401FB" w:rsidRPr="00DC0757" w:rsidRDefault="003401FB"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3401FB" w:rsidRPr="00DC0757" w:rsidRDefault="003401FB"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403" w:name="_Toc21020039"/>
      <w:bookmarkStart w:id="404" w:name="_Toc29763732"/>
      <w:bookmarkStart w:id="405" w:name="_Toc45870718"/>
      <w:bookmarkStart w:id="406" w:name="_Toc61113497"/>
      <w:bookmarkStart w:id="407" w:name="_Toc74844108"/>
      <w:bookmarkStart w:id="408" w:name="_Toc76504087"/>
      <w:bookmarkStart w:id="409" w:name="_Toc130737907"/>
      <w:bookmarkStart w:id="410" w:name="_Toc137310081"/>
      <w:bookmarkStart w:id="411" w:name="_Toc138891294"/>
      <w:bookmarkStart w:id="412" w:name="_Toc155227166"/>
      <w:bookmarkStart w:id="413" w:name="_Toc155229912"/>
      <w:bookmarkStart w:id="414" w:name="_Toc161846044"/>
      <w:r w:rsidRPr="00DC0757">
        <w:rPr>
          <w:lang w:eastAsia="en-GB"/>
        </w:rPr>
        <w:t>6.2</w:t>
      </w:r>
      <w:r w:rsidRPr="00DC0757">
        <w:rPr>
          <w:lang w:eastAsia="en-GB"/>
        </w:rPr>
        <w:tab/>
        <w:t>Performance criteria for transient phenomena for BS</w:t>
      </w:r>
      <w:bookmarkEnd w:id="403"/>
      <w:bookmarkEnd w:id="404"/>
      <w:bookmarkEnd w:id="405"/>
      <w:bookmarkEnd w:id="406"/>
      <w:bookmarkEnd w:id="407"/>
      <w:bookmarkEnd w:id="408"/>
      <w:bookmarkEnd w:id="409"/>
      <w:bookmarkEnd w:id="410"/>
      <w:bookmarkEnd w:id="411"/>
      <w:bookmarkEnd w:id="412"/>
      <w:bookmarkEnd w:id="413"/>
      <w:bookmarkEnd w:id="414"/>
    </w:p>
    <w:p w14:paraId="156A7FB8" w14:textId="21A830FB" w:rsidR="00710B7C" w:rsidRPr="00DC0757" w:rsidRDefault="00710B7C" w:rsidP="00710B7C">
      <w:r w:rsidRPr="00DC0757">
        <w:t xml:space="preserve">At the conclusion of the total test comprising the series of individual exposures the EUT shall operate as intended with no loss of user control functions or stored data, as </w:t>
      </w:r>
      <w:r>
        <w:t>specified</w:t>
      </w:r>
      <w:r w:rsidRPr="00DC0757">
        <w:t xml:space="preserve"> by the manufacturer, and the communication link shall have been maintained.</w:t>
      </w:r>
    </w:p>
    <w:p w14:paraId="7C111E96" w14:textId="31B26EA4" w:rsidR="00DC0757" w:rsidRPr="00DC0757" w:rsidRDefault="00710B7C" w:rsidP="00710B7C">
      <w:r w:rsidRPr="00DC0757">
        <w:rPr>
          <w:rFonts w:hint="eastAsia"/>
          <w:lang w:val="en-US" w:eastAsia="zh-CN"/>
        </w:rPr>
        <w:t xml:space="preserve">The below characteristics should be chosen based on manufacture declaration </w:t>
      </w:r>
      <w:r>
        <w:rPr>
          <w:lang w:val="en-US" w:eastAsia="zh-CN"/>
        </w:rPr>
        <w:t xml:space="preserve">as defined in related single RAT BS RF testing specification, </w:t>
      </w:r>
      <w:r w:rsidRPr="00DC0757">
        <w:rPr>
          <w:rFonts w:hint="eastAsia"/>
          <w:lang w:val="en-US" w:eastAsia="zh-CN"/>
        </w:rPr>
        <w:t>and are defined as:</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4F8D8CE" w14:textId="77777777" w:rsidR="00710B7C" w:rsidRPr="00DC0757" w:rsidRDefault="00710B7C" w:rsidP="00710B7C">
      <w:pPr>
        <w:pStyle w:val="B10"/>
        <w:rPr>
          <w:lang w:eastAsia="en-GB"/>
        </w:rPr>
      </w:pPr>
      <w:r w:rsidRPr="00DC0757">
        <w:rPr>
          <w:lang w:eastAsia="en-GB"/>
        </w:rPr>
        <w:lastRenderedPageBreak/>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r>
        <w:rPr>
          <w:lang w:eastAsia="en-GB"/>
        </w:rPr>
        <w:t>, based on</w:t>
      </w:r>
      <w:r w:rsidRPr="00DE05F3">
        <w:rPr>
          <w:lang w:eastAsia="en-GB"/>
        </w:rPr>
        <w:t xml:space="preserve"> </w:t>
      </w:r>
      <w:r>
        <w:rPr>
          <w:lang w:eastAsia="en-GB"/>
        </w:rPr>
        <w:t>declaration defined in TS 36.141 [9]</w:t>
      </w:r>
      <w:r w:rsidRPr="00DC0757">
        <w:rPr>
          <w:lang w:eastAsia="en-GB"/>
        </w:rPr>
        <w:t>.</w:t>
      </w:r>
    </w:p>
    <w:p w14:paraId="09A23BC5" w14:textId="77777777" w:rsidR="00710B7C" w:rsidRPr="00DC0757" w:rsidRDefault="00710B7C" w:rsidP="00710B7C">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r>
        <w:rPr>
          <w:lang w:eastAsia="en-GB"/>
        </w:rPr>
        <w:t>, based on declaration defined in TS 25.141 [7]</w:t>
      </w:r>
      <w:r w:rsidRPr="00DC0757">
        <w:rPr>
          <w:lang w:eastAsia="en-GB"/>
        </w:rPr>
        <w:t>.</w:t>
      </w:r>
    </w:p>
    <w:p w14:paraId="2FDB9B75" w14:textId="0418458A" w:rsidR="00710B7C" w:rsidRPr="00DC0757" w:rsidRDefault="00710B7C" w:rsidP="00710B7C">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clause 6.1.3.1 for downlink and clasue 6.1.3.2 for uplink, </w:t>
      </w:r>
      <w:r w:rsidRPr="00DC0757">
        <w:rPr>
          <w:lang w:val="en-US" w:eastAsia="zh-CN"/>
        </w:rPr>
        <w:t>while</w:t>
      </w:r>
      <w:r w:rsidRPr="00DC0757">
        <w:rPr>
          <w:rFonts w:hint="eastAsia"/>
          <w:lang w:val="en-US" w:eastAsia="zh-CN"/>
        </w:rPr>
        <w:t xml:space="preserve"> the criteria is defined in clause 6.2</w:t>
      </w:r>
      <w:r>
        <w:rPr>
          <w:lang w:eastAsia="en-GB"/>
        </w:rPr>
        <w:t>, based on declaration defined in TS 51.021 [10]</w:t>
      </w:r>
      <w:r w:rsidRPr="00DC0757">
        <w:rPr>
          <w:rFonts w:hint="eastAsia"/>
          <w:lang w:val="en-US" w:eastAsia="zh-CN"/>
        </w:rPr>
        <w:t xml:space="preserve">. </w:t>
      </w:r>
    </w:p>
    <w:p w14:paraId="16E79566" w14:textId="77777777" w:rsidR="00710B7C" w:rsidRPr="00DC0757" w:rsidRDefault="00710B7C" w:rsidP="00710B7C">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r>
        <w:rPr>
          <w:lang w:eastAsia="en-GB"/>
        </w:rPr>
        <w:t>, based on declaration defined in TS 36.141 [9]</w:t>
      </w:r>
      <w:r w:rsidRPr="00DC0757">
        <w:rPr>
          <w:lang w:eastAsia="en-GB"/>
        </w:rPr>
        <w:t>.</w:t>
      </w:r>
    </w:p>
    <w:p w14:paraId="7C111E9C" w14:textId="4D5B1EE1" w:rsidR="00DC0757" w:rsidRPr="00DC0757" w:rsidRDefault="00710B7C" w:rsidP="00710B7C">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r>
        <w:rPr>
          <w:lang w:eastAsia="en-GB"/>
        </w:rPr>
        <w:t>, based on declaration defined in TS 38.141-1 [36], and/or TS 38.141-2 [37]</w:t>
      </w:r>
      <w:r w:rsidRPr="00DC0757">
        <w:rPr>
          <w:lang w:eastAsia="en-GB"/>
        </w:rPr>
        <w:t>.</w:t>
      </w:r>
    </w:p>
    <w:p w14:paraId="7C111E9D" w14:textId="77777777" w:rsidR="00DC0757" w:rsidRPr="00DC0757" w:rsidRDefault="00DC0757" w:rsidP="00DC0757">
      <w:pPr>
        <w:pStyle w:val="Heading2"/>
        <w:rPr>
          <w:lang w:eastAsia="en-GB"/>
        </w:rPr>
      </w:pPr>
      <w:bookmarkStart w:id="415" w:name="_Toc21020040"/>
      <w:bookmarkStart w:id="416" w:name="_Toc29763733"/>
      <w:bookmarkStart w:id="417" w:name="_Toc45870719"/>
      <w:bookmarkStart w:id="418" w:name="_Toc61113498"/>
      <w:bookmarkStart w:id="419" w:name="_Toc74844109"/>
      <w:bookmarkStart w:id="420" w:name="_Toc76504088"/>
      <w:bookmarkStart w:id="421" w:name="_Toc130737908"/>
      <w:bookmarkStart w:id="422" w:name="_Toc137310082"/>
      <w:bookmarkStart w:id="423" w:name="_Toc138891295"/>
      <w:bookmarkStart w:id="424" w:name="_Toc155227167"/>
      <w:bookmarkStart w:id="425" w:name="_Toc155229913"/>
      <w:bookmarkStart w:id="426" w:name="_Toc161846045"/>
      <w:r w:rsidRPr="00DC0757">
        <w:rPr>
          <w:lang w:eastAsia="en-GB"/>
        </w:rPr>
        <w:t>6.3</w:t>
      </w:r>
      <w:r w:rsidRPr="00DC0757">
        <w:rPr>
          <w:lang w:eastAsia="en-GB"/>
        </w:rPr>
        <w:tab/>
        <w:t>Performance criteria for continuous phenomena for Ancillary equipment</w:t>
      </w:r>
      <w:bookmarkEnd w:id="415"/>
      <w:bookmarkEnd w:id="416"/>
      <w:bookmarkEnd w:id="417"/>
      <w:bookmarkEnd w:id="418"/>
      <w:bookmarkEnd w:id="419"/>
      <w:bookmarkEnd w:id="420"/>
      <w:bookmarkEnd w:id="421"/>
      <w:bookmarkEnd w:id="422"/>
      <w:bookmarkEnd w:id="423"/>
      <w:bookmarkEnd w:id="424"/>
      <w:bookmarkEnd w:id="425"/>
      <w:bookmarkEnd w:id="426"/>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427" w:name="_Toc21020041"/>
      <w:bookmarkStart w:id="428" w:name="_Toc29763734"/>
      <w:bookmarkStart w:id="429" w:name="_Toc45870720"/>
      <w:bookmarkStart w:id="430" w:name="_Toc61113499"/>
      <w:bookmarkStart w:id="431" w:name="_Toc74844110"/>
      <w:bookmarkStart w:id="432" w:name="_Toc76504089"/>
      <w:bookmarkStart w:id="433" w:name="_Toc130737909"/>
      <w:bookmarkStart w:id="434" w:name="_Toc137310083"/>
      <w:bookmarkStart w:id="435" w:name="_Toc138891296"/>
      <w:bookmarkStart w:id="436" w:name="_Toc155227168"/>
      <w:bookmarkStart w:id="437" w:name="_Toc155229914"/>
      <w:bookmarkStart w:id="438" w:name="_Toc161846046"/>
      <w:r w:rsidRPr="00DC0757">
        <w:rPr>
          <w:lang w:eastAsia="en-GB"/>
        </w:rPr>
        <w:t>6.4</w:t>
      </w:r>
      <w:r w:rsidRPr="00DC0757">
        <w:rPr>
          <w:lang w:eastAsia="en-GB"/>
        </w:rPr>
        <w:tab/>
        <w:t>Performance criteria for transient phenomena for Ancillary equipment</w:t>
      </w:r>
      <w:bookmarkEnd w:id="427"/>
      <w:bookmarkEnd w:id="428"/>
      <w:bookmarkEnd w:id="429"/>
      <w:bookmarkEnd w:id="430"/>
      <w:bookmarkEnd w:id="431"/>
      <w:bookmarkEnd w:id="432"/>
      <w:bookmarkEnd w:id="433"/>
      <w:bookmarkEnd w:id="434"/>
      <w:bookmarkEnd w:id="435"/>
      <w:bookmarkEnd w:id="436"/>
      <w:bookmarkEnd w:id="437"/>
      <w:bookmarkEnd w:id="438"/>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39" w:name="_Toc21020042"/>
      <w:bookmarkStart w:id="440" w:name="_Toc29763735"/>
      <w:bookmarkStart w:id="441" w:name="_Toc45870721"/>
      <w:bookmarkStart w:id="442" w:name="_Toc61113500"/>
      <w:bookmarkStart w:id="443" w:name="_Toc74844111"/>
      <w:bookmarkStart w:id="444" w:name="_Toc76504090"/>
      <w:bookmarkStart w:id="445" w:name="_Toc130737910"/>
      <w:bookmarkStart w:id="446" w:name="_Toc137310084"/>
      <w:bookmarkStart w:id="447" w:name="_Toc138891297"/>
      <w:bookmarkStart w:id="448" w:name="_Toc155227169"/>
      <w:bookmarkStart w:id="449" w:name="_Toc155229915"/>
      <w:bookmarkStart w:id="450" w:name="_Toc161846047"/>
      <w:r w:rsidRPr="00DC0757">
        <w:rPr>
          <w:rFonts w:cs="v4.2.0"/>
        </w:rPr>
        <w:lastRenderedPageBreak/>
        <w:t>7</w:t>
      </w:r>
      <w:r w:rsidRPr="00DC0757">
        <w:rPr>
          <w:rFonts w:cs="v4.2.0"/>
        </w:rPr>
        <w:tab/>
        <w:t>Applicability overview</w:t>
      </w:r>
      <w:bookmarkEnd w:id="439"/>
      <w:bookmarkEnd w:id="440"/>
      <w:bookmarkEnd w:id="441"/>
      <w:bookmarkEnd w:id="442"/>
      <w:bookmarkEnd w:id="443"/>
      <w:bookmarkEnd w:id="444"/>
      <w:bookmarkEnd w:id="445"/>
      <w:bookmarkEnd w:id="446"/>
      <w:bookmarkEnd w:id="447"/>
      <w:bookmarkEnd w:id="448"/>
      <w:bookmarkEnd w:id="449"/>
      <w:bookmarkEnd w:id="450"/>
    </w:p>
    <w:p w14:paraId="7C111EA2" w14:textId="77777777" w:rsidR="00DC0757" w:rsidRPr="00DC0757" w:rsidRDefault="00DC0757" w:rsidP="00DC0757">
      <w:pPr>
        <w:pStyle w:val="Heading2"/>
        <w:rPr>
          <w:lang w:eastAsia="en-GB"/>
        </w:rPr>
      </w:pPr>
      <w:bookmarkStart w:id="451" w:name="_Toc21020043"/>
      <w:bookmarkStart w:id="452" w:name="_Toc29763736"/>
      <w:bookmarkStart w:id="453" w:name="_Toc45870722"/>
      <w:bookmarkStart w:id="454" w:name="_Toc61113501"/>
      <w:bookmarkStart w:id="455" w:name="_Toc74844112"/>
      <w:bookmarkStart w:id="456" w:name="_Toc76504091"/>
      <w:bookmarkStart w:id="457" w:name="_Toc130737911"/>
      <w:bookmarkStart w:id="458" w:name="_Toc137310085"/>
      <w:bookmarkStart w:id="459" w:name="_Toc138891298"/>
      <w:bookmarkStart w:id="460" w:name="_Toc155227170"/>
      <w:bookmarkStart w:id="461" w:name="_Toc155229916"/>
      <w:bookmarkStart w:id="462" w:name="_Toc161846048"/>
      <w:r w:rsidRPr="00DC0757">
        <w:rPr>
          <w:lang w:eastAsia="en-GB"/>
        </w:rPr>
        <w:t>7.1</w:t>
      </w:r>
      <w:r w:rsidRPr="00DC0757">
        <w:rPr>
          <w:lang w:eastAsia="en-GB"/>
        </w:rPr>
        <w:tab/>
        <w:t>Emission</w:t>
      </w:r>
      <w:bookmarkEnd w:id="451"/>
      <w:bookmarkEnd w:id="452"/>
      <w:bookmarkEnd w:id="453"/>
      <w:bookmarkEnd w:id="454"/>
      <w:bookmarkEnd w:id="455"/>
      <w:bookmarkEnd w:id="456"/>
      <w:bookmarkEnd w:id="457"/>
      <w:bookmarkEnd w:id="458"/>
      <w:bookmarkEnd w:id="459"/>
      <w:bookmarkEnd w:id="460"/>
      <w:bookmarkEnd w:id="461"/>
      <w:bookmarkEnd w:id="462"/>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36146D" w:rsidRDefault="00DC0757" w:rsidP="007350A8">
            <w:pPr>
              <w:pStyle w:val="TAC"/>
              <w:rPr>
                <w:lang w:val="fr-FR" w:eastAsia="en-GB"/>
              </w:rPr>
            </w:pPr>
            <w:r w:rsidRPr="0036146D">
              <w:rPr>
                <w:lang w:val="fr-FR"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63" w:name="_Toc21020044"/>
      <w:bookmarkStart w:id="464" w:name="_Toc29763737"/>
      <w:bookmarkStart w:id="465" w:name="_Toc45870723"/>
      <w:bookmarkStart w:id="466" w:name="_Toc61113502"/>
      <w:bookmarkStart w:id="467" w:name="_Toc74844113"/>
      <w:bookmarkStart w:id="468" w:name="_Toc76504092"/>
      <w:bookmarkStart w:id="469" w:name="_Toc130737912"/>
      <w:bookmarkStart w:id="470" w:name="_Toc137310086"/>
      <w:bookmarkStart w:id="471" w:name="_Toc138891299"/>
      <w:bookmarkStart w:id="472" w:name="_Toc155227171"/>
      <w:bookmarkStart w:id="473" w:name="_Toc155229917"/>
      <w:bookmarkStart w:id="474" w:name="_Toc161846049"/>
      <w:r w:rsidRPr="00DC0757">
        <w:rPr>
          <w:lang w:eastAsia="en-GB"/>
        </w:rPr>
        <w:t>7.2</w:t>
      </w:r>
      <w:r w:rsidRPr="00DC0757">
        <w:rPr>
          <w:lang w:eastAsia="en-GB"/>
        </w:rPr>
        <w:tab/>
        <w:t>Immunity</w:t>
      </w:r>
      <w:bookmarkEnd w:id="463"/>
      <w:bookmarkEnd w:id="464"/>
      <w:bookmarkEnd w:id="465"/>
      <w:bookmarkEnd w:id="466"/>
      <w:bookmarkEnd w:id="467"/>
      <w:bookmarkEnd w:id="468"/>
      <w:bookmarkEnd w:id="469"/>
      <w:bookmarkEnd w:id="470"/>
      <w:bookmarkEnd w:id="471"/>
      <w:bookmarkEnd w:id="472"/>
      <w:bookmarkEnd w:id="473"/>
      <w:bookmarkEnd w:id="474"/>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75" w:name="_Toc21020045"/>
      <w:bookmarkStart w:id="476" w:name="_Toc29763738"/>
      <w:bookmarkStart w:id="477" w:name="_Toc45870724"/>
      <w:bookmarkStart w:id="478" w:name="_Toc61113503"/>
      <w:bookmarkStart w:id="479" w:name="_Toc74844114"/>
      <w:bookmarkStart w:id="480" w:name="_Toc76504093"/>
      <w:bookmarkStart w:id="481" w:name="_Toc130737913"/>
      <w:bookmarkStart w:id="482" w:name="_Toc137310087"/>
      <w:bookmarkStart w:id="483" w:name="_Toc138891300"/>
      <w:bookmarkStart w:id="484" w:name="_Toc155227172"/>
      <w:bookmarkStart w:id="485" w:name="_Toc155229918"/>
      <w:bookmarkStart w:id="486" w:name="_Toc161846050"/>
      <w:r w:rsidRPr="00DC0757">
        <w:lastRenderedPageBreak/>
        <w:t>8</w:t>
      </w:r>
      <w:r w:rsidRPr="00DC0757">
        <w:tab/>
        <w:t>Emission</w:t>
      </w:r>
      <w:bookmarkEnd w:id="475"/>
      <w:bookmarkEnd w:id="476"/>
      <w:bookmarkEnd w:id="477"/>
      <w:bookmarkEnd w:id="478"/>
      <w:bookmarkEnd w:id="479"/>
      <w:bookmarkEnd w:id="480"/>
      <w:bookmarkEnd w:id="481"/>
      <w:bookmarkEnd w:id="482"/>
      <w:bookmarkEnd w:id="483"/>
      <w:bookmarkEnd w:id="484"/>
      <w:bookmarkEnd w:id="485"/>
      <w:bookmarkEnd w:id="486"/>
    </w:p>
    <w:p w14:paraId="7C111F24" w14:textId="77777777" w:rsidR="00DC0757" w:rsidRPr="00DC0757" w:rsidRDefault="00DC0757" w:rsidP="00DC0757">
      <w:pPr>
        <w:pStyle w:val="Heading2"/>
        <w:rPr>
          <w:rFonts w:cs="v4.2.0"/>
        </w:rPr>
      </w:pPr>
      <w:bookmarkStart w:id="487" w:name="_Toc21020046"/>
      <w:bookmarkStart w:id="488" w:name="_Toc29763739"/>
      <w:bookmarkStart w:id="489" w:name="_Toc45870725"/>
      <w:bookmarkStart w:id="490" w:name="_Toc61113504"/>
      <w:bookmarkStart w:id="491" w:name="_Toc74844115"/>
      <w:bookmarkStart w:id="492" w:name="_Toc76504094"/>
      <w:bookmarkStart w:id="493" w:name="_Toc130737914"/>
      <w:bookmarkStart w:id="494" w:name="_Toc137310088"/>
      <w:bookmarkStart w:id="495" w:name="_Toc138891301"/>
      <w:bookmarkStart w:id="496" w:name="_Toc155227173"/>
      <w:bookmarkStart w:id="497" w:name="_Toc155229919"/>
      <w:bookmarkStart w:id="498" w:name="_Toc161846051"/>
      <w:r w:rsidRPr="00DC0757">
        <w:rPr>
          <w:rFonts w:cs="v4.2.0"/>
        </w:rPr>
        <w:t>8.1</w:t>
      </w:r>
      <w:r w:rsidRPr="00DC0757">
        <w:rPr>
          <w:rFonts w:cs="v4.2.0"/>
        </w:rPr>
        <w:tab/>
        <w:t>Test configurations</w:t>
      </w:r>
      <w:bookmarkEnd w:id="487"/>
      <w:bookmarkEnd w:id="488"/>
      <w:bookmarkEnd w:id="489"/>
      <w:bookmarkEnd w:id="490"/>
      <w:bookmarkEnd w:id="491"/>
      <w:bookmarkEnd w:id="492"/>
      <w:bookmarkEnd w:id="493"/>
      <w:bookmarkEnd w:id="494"/>
      <w:bookmarkEnd w:id="495"/>
      <w:bookmarkEnd w:id="496"/>
      <w:bookmarkEnd w:id="497"/>
      <w:bookmarkEnd w:id="498"/>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99" w:name="_Toc21020047"/>
      <w:bookmarkStart w:id="500" w:name="_Toc29763740"/>
      <w:bookmarkStart w:id="501" w:name="_Toc45870726"/>
      <w:bookmarkStart w:id="502" w:name="_Toc61113505"/>
      <w:bookmarkStart w:id="503" w:name="_Toc74844116"/>
      <w:bookmarkStart w:id="504" w:name="_Toc76504095"/>
      <w:bookmarkStart w:id="505" w:name="_Toc130737915"/>
      <w:bookmarkStart w:id="506" w:name="_Toc137310089"/>
      <w:bookmarkStart w:id="507" w:name="_Toc138891302"/>
      <w:bookmarkStart w:id="508" w:name="_Toc155227174"/>
      <w:bookmarkStart w:id="509" w:name="_Toc155229920"/>
      <w:bookmarkStart w:id="510" w:name="_Toc161846052"/>
      <w:r w:rsidRPr="00DC0757">
        <w:rPr>
          <w:lang w:eastAsia="en-GB"/>
        </w:rPr>
        <w:t>8.2</w:t>
      </w:r>
      <w:r w:rsidRPr="00DC0757">
        <w:rPr>
          <w:lang w:eastAsia="en-GB"/>
        </w:rPr>
        <w:tab/>
        <w:t>Radiated emission from Base Station and ancillary equipment</w:t>
      </w:r>
      <w:bookmarkEnd w:id="499"/>
      <w:bookmarkEnd w:id="500"/>
      <w:bookmarkEnd w:id="501"/>
      <w:bookmarkEnd w:id="502"/>
      <w:bookmarkEnd w:id="503"/>
      <w:bookmarkEnd w:id="504"/>
      <w:bookmarkEnd w:id="505"/>
      <w:bookmarkEnd w:id="506"/>
      <w:bookmarkEnd w:id="507"/>
      <w:bookmarkEnd w:id="508"/>
      <w:bookmarkEnd w:id="509"/>
      <w:bookmarkEnd w:id="510"/>
    </w:p>
    <w:p w14:paraId="7C111F2F" w14:textId="77777777" w:rsidR="00DC0757" w:rsidRPr="00DC0757" w:rsidRDefault="00DC0757" w:rsidP="00DC0757">
      <w:pPr>
        <w:pStyle w:val="Heading3"/>
        <w:rPr>
          <w:lang w:eastAsia="en-GB"/>
        </w:rPr>
      </w:pPr>
      <w:bookmarkStart w:id="511" w:name="_Toc21020048"/>
      <w:bookmarkStart w:id="512" w:name="_Toc29763741"/>
      <w:bookmarkStart w:id="513" w:name="_Toc45870727"/>
      <w:bookmarkStart w:id="514" w:name="_Toc61113506"/>
      <w:bookmarkStart w:id="515" w:name="_Toc74844117"/>
      <w:bookmarkStart w:id="516" w:name="_Toc76504096"/>
      <w:bookmarkStart w:id="517" w:name="_Toc130737916"/>
      <w:bookmarkStart w:id="518" w:name="_Toc137310090"/>
      <w:bookmarkStart w:id="519" w:name="_Toc138891303"/>
      <w:bookmarkStart w:id="520" w:name="_Toc155227175"/>
      <w:bookmarkStart w:id="521" w:name="_Toc155229921"/>
      <w:bookmarkStart w:id="522" w:name="_Toc161846053"/>
      <w:r w:rsidRPr="00DC0757">
        <w:rPr>
          <w:lang w:eastAsia="en-GB"/>
        </w:rPr>
        <w:t>8.2.1</w:t>
      </w:r>
      <w:r w:rsidRPr="00DC0757">
        <w:rPr>
          <w:lang w:eastAsia="en-GB"/>
        </w:rPr>
        <w:tab/>
        <w:t>Radiated emission for Base Stations</w:t>
      </w:r>
      <w:bookmarkEnd w:id="511"/>
      <w:bookmarkEnd w:id="512"/>
      <w:bookmarkEnd w:id="513"/>
      <w:bookmarkEnd w:id="514"/>
      <w:bookmarkEnd w:id="515"/>
      <w:bookmarkEnd w:id="516"/>
      <w:bookmarkEnd w:id="517"/>
      <w:bookmarkEnd w:id="518"/>
      <w:bookmarkEnd w:id="519"/>
      <w:bookmarkEnd w:id="520"/>
      <w:bookmarkEnd w:id="521"/>
      <w:bookmarkEnd w:id="522"/>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523" w:name="_Toc21020049"/>
      <w:bookmarkStart w:id="524" w:name="_Toc29763742"/>
      <w:bookmarkStart w:id="525" w:name="_Toc45870728"/>
      <w:bookmarkStart w:id="526" w:name="_Toc61113507"/>
      <w:bookmarkStart w:id="527" w:name="_Toc74844118"/>
      <w:bookmarkStart w:id="528" w:name="_Toc76504097"/>
      <w:bookmarkStart w:id="529" w:name="_Toc130737917"/>
      <w:bookmarkStart w:id="530" w:name="_Toc137310091"/>
      <w:bookmarkStart w:id="531" w:name="_Toc138891304"/>
      <w:bookmarkStart w:id="532" w:name="_Toc155227176"/>
      <w:bookmarkStart w:id="533" w:name="_Toc155229922"/>
      <w:bookmarkStart w:id="534" w:name="_Toc161846054"/>
      <w:r w:rsidRPr="00DC0757">
        <w:rPr>
          <w:lang w:eastAsia="en-GB"/>
        </w:rPr>
        <w:t>8.2.1.1</w:t>
      </w:r>
      <w:r w:rsidRPr="00DC0757">
        <w:rPr>
          <w:lang w:eastAsia="en-GB"/>
        </w:rPr>
        <w:tab/>
        <w:t>Definition</w:t>
      </w:r>
      <w:bookmarkEnd w:id="523"/>
      <w:bookmarkEnd w:id="524"/>
      <w:bookmarkEnd w:id="525"/>
      <w:bookmarkEnd w:id="526"/>
      <w:bookmarkEnd w:id="527"/>
      <w:bookmarkEnd w:id="528"/>
      <w:bookmarkEnd w:id="529"/>
      <w:bookmarkEnd w:id="530"/>
      <w:bookmarkEnd w:id="531"/>
      <w:bookmarkEnd w:id="532"/>
      <w:bookmarkEnd w:id="533"/>
      <w:bookmarkEnd w:id="534"/>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535" w:name="_Toc21020050"/>
      <w:bookmarkStart w:id="536" w:name="_Toc29763743"/>
      <w:bookmarkStart w:id="537" w:name="_Toc45870729"/>
      <w:bookmarkStart w:id="538" w:name="_Toc61113508"/>
      <w:bookmarkStart w:id="539" w:name="_Toc74844119"/>
      <w:bookmarkStart w:id="540" w:name="_Toc76504098"/>
      <w:bookmarkStart w:id="541" w:name="_Toc130737918"/>
      <w:bookmarkStart w:id="542" w:name="_Toc137310092"/>
      <w:bookmarkStart w:id="543" w:name="_Toc138891305"/>
      <w:bookmarkStart w:id="544" w:name="_Toc155227177"/>
      <w:bookmarkStart w:id="545" w:name="_Toc155229923"/>
      <w:bookmarkStart w:id="546" w:name="_Toc161846055"/>
      <w:r w:rsidRPr="00DC0757">
        <w:rPr>
          <w:lang w:eastAsia="en-GB"/>
        </w:rPr>
        <w:t>8.2.1.2</w:t>
      </w:r>
      <w:r w:rsidRPr="00DC0757">
        <w:rPr>
          <w:lang w:eastAsia="en-GB"/>
        </w:rPr>
        <w:tab/>
        <w:t>Test method</w:t>
      </w:r>
      <w:bookmarkEnd w:id="535"/>
      <w:bookmarkEnd w:id="536"/>
      <w:bookmarkEnd w:id="537"/>
      <w:bookmarkEnd w:id="538"/>
      <w:bookmarkEnd w:id="539"/>
      <w:bookmarkEnd w:id="540"/>
      <w:bookmarkEnd w:id="541"/>
      <w:bookmarkEnd w:id="542"/>
      <w:bookmarkEnd w:id="543"/>
      <w:bookmarkEnd w:id="544"/>
      <w:bookmarkEnd w:id="545"/>
      <w:bookmarkEnd w:id="546"/>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47" w:name="_Toc21020051"/>
      <w:bookmarkStart w:id="548" w:name="_Toc29763744"/>
      <w:bookmarkStart w:id="549" w:name="_Toc45870730"/>
      <w:bookmarkStart w:id="550" w:name="_Toc61113509"/>
      <w:bookmarkStart w:id="551" w:name="_Toc74844120"/>
      <w:bookmarkStart w:id="552" w:name="_Toc76504099"/>
      <w:bookmarkStart w:id="553" w:name="_Toc130737919"/>
      <w:bookmarkStart w:id="554" w:name="_Toc137310093"/>
      <w:bookmarkStart w:id="555" w:name="_Toc138891306"/>
      <w:bookmarkStart w:id="556" w:name="_Toc155227178"/>
      <w:bookmarkStart w:id="557" w:name="_Toc155229924"/>
      <w:bookmarkStart w:id="558" w:name="_Toc161846056"/>
      <w:r w:rsidRPr="00DC0757">
        <w:rPr>
          <w:lang w:eastAsia="en-GB"/>
        </w:rPr>
        <w:t>8.2.1.3</w:t>
      </w:r>
      <w:r w:rsidRPr="00DC0757">
        <w:rPr>
          <w:lang w:eastAsia="en-GB"/>
        </w:rPr>
        <w:tab/>
        <w:t>Limits</w:t>
      </w:r>
      <w:bookmarkEnd w:id="547"/>
      <w:bookmarkEnd w:id="548"/>
      <w:bookmarkEnd w:id="549"/>
      <w:bookmarkEnd w:id="550"/>
      <w:bookmarkEnd w:id="551"/>
      <w:bookmarkEnd w:id="552"/>
      <w:bookmarkEnd w:id="553"/>
      <w:bookmarkEnd w:id="554"/>
      <w:bookmarkEnd w:id="555"/>
      <w:bookmarkEnd w:id="556"/>
      <w:bookmarkEnd w:id="557"/>
      <w:bookmarkEnd w:id="558"/>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59" w:name="OLE_LINK96"/>
            <w:bookmarkStart w:id="560"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61" w:name="OLE_LINK28"/>
            <w:bookmarkStart w:id="562" w:name="OLE_LINK27"/>
            <w:r w:rsidRPr="00DC0757">
              <w:sym w:font="Symbol" w:char="00A3"/>
            </w:r>
            <w:bookmarkEnd w:id="561"/>
            <w:bookmarkEnd w:id="562"/>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63"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63"/>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59"/>
      <w:bookmarkEnd w:id="560"/>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64" w:name="_Toc21020052"/>
      <w:bookmarkStart w:id="565" w:name="_Toc29763745"/>
      <w:bookmarkStart w:id="566" w:name="_Toc45870731"/>
      <w:bookmarkStart w:id="567" w:name="_Toc61113510"/>
      <w:bookmarkStart w:id="568" w:name="_Toc74844121"/>
      <w:bookmarkStart w:id="569" w:name="_Toc76504100"/>
      <w:bookmarkStart w:id="570" w:name="_Toc130737920"/>
      <w:bookmarkStart w:id="571" w:name="_Toc137310094"/>
      <w:bookmarkStart w:id="572" w:name="_Toc138891307"/>
      <w:bookmarkStart w:id="573" w:name="_Toc155227179"/>
      <w:bookmarkStart w:id="574" w:name="_Toc155229925"/>
      <w:bookmarkStart w:id="575" w:name="_Toc161846057"/>
      <w:r w:rsidRPr="00DC0757">
        <w:rPr>
          <w:lang w:eastAsia="en-GB"/>
        </w:rPr>
        <w:t>8.2.1.4</w:t>
      </w:r>
      <w:r w:rsidRPr="00DC0757">
        <w:rPr>
          <w:lang w:eastAsia="en-GB"/>
        </w:rPr>
        <w:tab/>
        <w:t>Interpretation of the measurement results</w:t>
      </w:r>
      <w:bookmarkEnd w:id="564"/>
      <w:bookmarkEnd w:id="565"/>
      <w:bookmarkEnd w:id="566"/>
      <w:bookmarkEnd w:id="567"/>
      <w:bookmarkEnd w:id="568"/>
      <w:bookmarkEnd w:id="569"/>
      <w:bookmarkEnd w:id="570"/>
      <w:bookmarkEnd w:id="571"/>
      <w:bookmarkEnd w:id="572"/>
      <w:bookmarkEnd w:id="573"/>
      <w:bookmarkEnd w:id="574"/>
      <w:bookmarkEnd w:id="575"/>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76" w:name="_Toc21020053"/>
      <w:bookmarkStart w:id="577" w:name="_Toc29763746"/>
      <w:bookmarkStart w:id="578" w:name="_Toc45870732"/>
      <w:bookmarkStart w:id="579" w:name="_Toc61113511"/>
      <w:bookmarkStart w:id="580" w:name="_Toc74844122"/>
      <w:bookmarkStart w:id="581" w:name="_Toc76504101"/>
      <w:bookmarkStart w:id="582" w:name="_Toc130737921"/>
      <w:bookmarkStart w:id="583" w:name="_Toc137310095"/>
      <w:bookmarkStart w:id="584" w:name="_Toc138891308"/>
      <w:bookmarkStart w:id="585" w:name="_Toc155227180"/>
      <w:bookmarkStart w:id="586" w:name="_Toc155229926"/>
      <w:bookmarkStart w:id="587" w:name="_Toc161846058"/>
      <w:r w:rsidRPr="00DC0757">
        <w:rPr>
          <w:lang w:eastAsia="en-GB"/>
        </w:rPr>
        <w:t>8.2.2</w:t>
      </w:r>
      <w:r w:rsidRPr="00DC0757">
        <w:rPr>
          <w:lang w:eastAsia="en-GB"/>
        </w:rPr>
        <w:tab/>
        <w:t>Radiated emission, ancillary equipment</w:t>
      </w:r>
      <w:bookmarkEnd w:id="576"/>
      <w:bookmarkEnd w:id="577"/>
      <w:bookmarkEnd w:id="578"/>
      <w:bookmarkEnd w:id="579"/>
      <w:bookmarkEnd w:id="580"/>
      <w:bookmarkEnd w:id="581"/>
      <w:bookmarkEnd w:id="582"/>
      <w:bookmarkEnd w:id="583"/>
      <w:bookmarkEnd w:id="584"/>
      <w:bookmarkEnd w:id="585"/>
      <w:bookmarkEnd w:id="586"/>
      <w:bookmarkEnd w:id="587"/>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88" w:name="_Toc21020054"/>
      <w:bookmarkStart w:id="589" w:name="_Toc29763747"/>
      <w:bookmarkStart w:id="590" w:name="_Toc45870733"/>
      <w:bookmarkStart w:id="591" w:name="_Toc61113512"/>
      <w:bookmarkStart w:id="592" w:name="_Toc74844123"/>
      <w:bookmarkStart w:id="593" w:name="_Toc76504102"/>
      <w:bookmarkStart w:id="594" w:name="_Toc130737922"/>
      <w:bookmarkStart w:id="595" w:name="_Toc137310096"/>
      <w:bookmarkStart w:id="596" w:name="_Toc138891309"/>
      <w:bookmarkStart w:id="597" w:name="_Toc155227181"/>
      <w:bookmarkStart w:id="598" w:name="_Toc155229927"/>
      <w:bookmarkStart w:id="599" w:name="_Toc161846059"/>
      <w:r w:rsidRPr="00DC0757">
        <w:rPr>
          <w:lang w:eastAsia="en-GB"/>
        </w:rPr>
        <w:t>8.2.2.1</w:t>
      </w:r>
      <w:r w:rsidRPr="00DC0757">
        <w:rPr>
          <w:lang w:eastAsia="en-GB"/>
        </w:rPr>
        <w:tab/>
        <w:t>Definition</w:t>
      </w:r>
      <w:bookmarkEnd w:id="588"/>
      <w:bookmarkEnd w:id="589"/>
      <w:bookmarkEnd w:id="590"/>
      <w:bookmarkEnd w:id="591"/>
      <w:bookmarkEnd w:id="592"/>
      <w:bookmarkEnd w:id="593"/>
      <w:bookmarkEnd w:id="594"/>
      <w:bookmarkEnd w:id="595"/>
      <w:bookmarkEnd w:id="596"/>
      <w:bookmarkEnd w:id="597"/>
      <w:bookmarkEnd w:id="598"/>
      <w:bookmarkEnd w:id="599"/>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600" w:name="_Toc21020055"/>
      <w:bookmarkStart w:id="601" w:name="_Toc29763748"/>
      <w:bookmarkStart w:id="602" w:name="_Toc45870734"/>
      <w:bookmarkStart w:id="603" w:name="_Toc61113513"/>
      <w:bookmarkStart w:id="604" w:name="_Toc74844124"/>
      <w:bookmarkStart w:id="605" w:name="_Toc76504103"/>
      <w:bookmarkStart w:id="606" w:name="_Toc130737923"/>
      <w:bookmarkStart w:id="607" w:name="_Toc137310097"/>
      <w:bookmarkStart w:id="608" w:name="_Toc138891310"/>
      <w:bookmarkStart w:id="609" w:name="_Toc155227182"/>
      <w:bookmarkStart w:id="610" w:name="_Toc155229928"/>
      <w:bookmarkStart w:id="611" w:name="_Toc161846060"/>
      <w:r w:rsidRPr="00DC0757">
        <w:rPr>
          <w:lang w:eastAsia="en-GB"/>
        </w:rPr>
        <w:t>8.2.2.2</w:t>
      </w:r>
      <w:r w:rsidRPr="00DC0757">
        <w:rPr>
          <w:lang w:eastAsia="en-GB"/>
        </w:rPr>
        <w:tab/>
        <w:t>Test method</w:t>
      </w:r>
      <w:bookmarkEnd w:id="600"/>
      <w:bookmarkEnd w:id="601"/>
      <w:bookmarkEnd w:id="602"/>
      <w:bookmarkEnd w:id="603"/>
      <w:bookmarkEnd w:id="604"/>
      <w:bookmarkEnd w:id="605"/>
      <w:bookmarkEnd w:id="606"/>
      <w:bookmarkEnd w:id="607"/>
      <w:bookmarkEnd w:id="608"/>
      <w:bookmarkEnd w:id="609"/>
      <w:bookmarkEnd w:id="610"/>
      <w:bookmarkEnd w:id="61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612" w:name="_Toc21020056"/>
      <w:bookmarkStart w:id="613" w:name="_Toc29763749"/>
      <w:bookmarkStart w:id="614" w:name="_Toc45870735"/>
      <w:bookmarkStart w:id="615" w:name="_Toc61113514"/>
      <w:bookmarkStart w:id="616" w:name="_Toc74844125"/>
      <w:bookmarkStart w:id="617" w:name="_Toc76504104"/>
      <w:bookmarkStart w:id="618" w:name="_Toc130737924"/>
      <w:bookmarkStart w:id="619" w:name="_Toc137310098"/>
      <w:bookmarkStart w:id="620" w:name="_Toc138891311"/>
      <w:bookmarkStart w:id="621" w:name="_Toc155227183"/>
      <w:bookmarkStart w:id="622" w:name="_Toc155229929"/>
      <w:bookmarkStart w:id="623" w:name="_Toc161846061"/>
      <w:r w:rsidRPr="00DC0757">
        <w:rPr>
          <w:lang w:eastAsia="en-GB"/>
        </w:rPr>
        <w:t>8.2.2.3</w:t>
      </w:r>
      <w:r w:rsidRPr="00DC0757">
        <w:rPr>
          <w:lang w:eastAsia="en-GB"/>
        </w:rPr>
        <w:tab/>
        <w:t>Limits</w:t>
      </w:r>
      <w:bookmarkEnd w:id="612"/>
      <w:bookmarkEnd w:id="613"/>
      <w:bookmarkEnd w:id="614"/>
      <w:bookmarkEnd w:id="615"/>
      <w:bookmarkEnd w:id="616"/>
      <w:bookmarkEnd w:id="617"/>
      <w:bookmarkEnd w:id="618"/>
      <w:bookmarkEnd w:id="619"/>
      <w:bookmarkEnd w:id="620"/>
      <w:bookmarkEnd w:id="621"/>
      <w:bookmarkEnd w:id="622"/>
      <w:bookmarkEnd w:id="623"/>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624" w:name="_Toc21020057"/>
      <w:bookmarkStart w:id="625" w:name="_Toc29763750"/>
      <w:bookmarkStart w:id="626" w:name="_Toc45870736"/>
      <w:bookmarkStart w:id="627" w:name="_Toc61113515"/>
      <w:bookmarkStart w:id="628" w:name="_Toc74844126"/>
      <w:bookmarkStart w:id="629" w:name="_Toc76504105"/>
      <w:bookmarkStart w:id="630" w:name="_Toc130737925"/>
      <w:bookmarkStart w:id="631" w:name="_Toc137310099"/>
      <w:bookmarkStart w:id="632" w:name="_Toc138891312"/>
      <w:bookmarkStart w:id="633" w:name="_Toc155227184"/>
      <w:bookmarkStart w:id="634" w:name="_Toc155229930"/>
      <w:bookmarkStart w:id="635" w:name="_Toc161846062"/>
      <w:r w:rsidRPr="00DC0757">
        <w:rPr>
          <w:lang w:eastAsia="en-GB"/>
        </w:rPr>
        <w:t>8.3</w:t>
      </w:r>
      <w:r w:rsidRPr="00DC0757">
        <w:rPr>
          <w:lang w:eastAsia="en-GB"/>
        </w:rPr>
        <w:tab/>
        <w:t>Conducted emission DC power input/output port</w:t>
      </w:r>
      <w:bookmarkEnd w:id="624"/>
      <w:bookmarkEnd w:id="625"/>
      <w:bookmarkEnd w:id="626"/>
      <w:bookmarkEnd w:id="627"/>
      <w:bookmarkEnd w:id="628"/>
      <w:bookmarkEnd w:id="629"/>
      <w:bookmarkEnd w:id="630"/>
      <w:bookmarkEnd w:id="631"/>
      <w:bookmarkEnd w:id="632"/>
      <w:bookmarkEnd w:id="633"/>
      <w:bookmarkEnd w:id="634"/>
      <w:bookmarkEnd w:id="635"/>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636" w:name="_Toc21020058"/>
      <w:bookmarkStart w:id="637" w:name="_Toc29763751"/>
      <w:bookmarkStart w:id="638" w:name="_Toc45870737"/>
      <w:bookmarkStart w:id="639" w:name="_Toc61113516"/>
      <w:bookmarkStart w:id="640" w:name="_Toc74844127"/>
      <w:bookmarkStart w:id="641" w:name="_Toc76504106"/>
      <w:bookmarkStart w:id="642" w:name="_Toc130737926"/>
      <w:bookmarkStart w:id="643" w:name="_Toc137310100"/>
      <w:bookmarkStart w:id="644" w:name="_Toc138891313"/>
      <w:bookmarkStart w:id="645" w:name="_Toc155227185"/>
      <w:bookmarkStart w:id="646" w:name="_Toc155229931"/>
      <w:bookmarkStart w:id="647" w:name="_Toc161846063"/>
      <w:r w:rsidRPr="00DC0757">
        <w:rPr>
          <w:lang w:eastAsia="en-GB"/>
        </w:rPr>
        <w:lastRenderedPageBreak/>
        <w:t>8.3.1</w:t>
      </w:r>
      <w:r w:rsidRPr="00DC0757">
        <w:rPr>
          <w:lang w:eastAsia="en-GB"/>
        </w:rPr>
        <w:tab/>
        <w:t>Definition</w:t>
      </w:r>
      <w:bookmarkEnd w:id="636"/>
      <w:bookmarkEnd w:id="637"/>
      <w:bookmarkEnd w:id="638"/>
      <w:bookmarkEnd w:id="639"/>
      <w:bookmarkEnd w:id="640"/>
      <w:bookmarkEnd w:id="641"/>
      <w:bookmarkEnd w:id="642"/>
      <w:bookmarkEnd w:id="643"/>
      <w:bookmarkEnd w:id="644"/>
      <w:bookmarkEnd w:id="645"/>
      <w:bookmarkEnd w:id="646"/>
      <w:bookmarkEnd w:id="647"/>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648" w:name="_Toc21020059"/>
      <w:bookmarkStart w:id="649" w:name="_Toc29763752"/>
      <w:bookmarkStart w:id="650" w:name="_Toc45870738"/>
      <w:bookmarkStart w:id="651" w:name="_Toc61113517"/>
      <w:bookmarkStart w:id="652" w:name="_Toc74844128"/>
      <w:bookmarkStart w:id="653" w:name="_Toc76504107"/>
      <w:bookmarkStart w:id="654" w:name="_Toc130737927"/>
      <w:bookmarkStart w:id="655" w:name="_Toc137310101"/>
      <w:bookmarkStart w:id="656" w:name="_Toc138891314"/>
      <w:bookmarkStart w:id="657" w:name="_Toc155227186"/>
      <w:bookmarkStart w:id="658" w:name="_Toc155229932"/>
      <w:bookmarkStart w:id="659" w:name="_Toc161846064"/>
      <w:r w:rsidRPr="00DC0757">
        <w:rPr>
          <w:lang w:eastAsia="en-GB"/>
        </w:rPr>
        <w:t>8.3.2</w:t>
      </w:r>
      <w:r w:rsidRPr="00DC0757">
        <w:rPr>
          <w:lang w:eastAsia="en-GB"/>
        </w:rPr>
        <w:tab/>
        <w:t>Test method</w:t>
      </w:r>
      <w:bookmarkEnd w:id="648"/>
      <w:bookmarkEnd w:id="649"/>
      <w:bookmarkEnd w:id="650"/>
      <w:bookmarkEnd w:id="651"/>
      <w:bookmarkEnd w:id="652"/>
      <w:bookmarkEnd w:id="653"/>
      <w:bookmarkEnd w:id="654"/>
      <w:bookmarkEnd w:id="655"/>
      <w:bookmarkEnd w:id="656"/>
      <w:bookmarkEnd w:id="657"/>
      <w:bookmarkEnd w:id="658"/>
      <w:bookmarkEnd w:id="659"/>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60" w:name="OLE_LINK1"/>
      <w:bookmarkStart w:id="661" w:name="OLE_LINK2"/>
      <w:r w:rsidRPr="00DC0757">
        <w:rPr>
          <w:rFonts w:cs="v4.2.0"/>
          <w:lang w:eastAsia="en-GB"/>
        </w:rPr>
        <w:t xml:space="preserve">Artificial Mains Network </w:t>
      </w:r>
      <w:bookmarkEnd w:id="660"/>
      <w:bookmarkEnd w:id="661"/>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62" w:name="_Toc21020060"/>
      <w:bookmarkStart w:id="663" w:name="_Toc29763753"/>
      <w:bookmarkStart w:id="664" w:name="_Toc45870739"/>
      <w:bookmarkStart w:id="665" w:name="_Toc61113518"/>
      <w:bookmarkStart w:id="666" w:name="_Toc74844129"/>
      <w:bookmarkStart w:id="667" w:name="_Toc76504108"/>
      <w:bookmarkStart w:id="668" w:name="_Toc130737928"/>
      <w:bookmarkStart w:id="669" w:name="_Toc137310102"/>
      <w:bookmarkStart w:id="670" w:name="_Toc138891315"/>
      <w:bookmarkStart w:id="671" w:name="_Toc155227187"/>
      <w:bookmarkStart w:id="672" w:name="_Toc155229933"/>
      <w:bookmarkStart w:id="673" w:name="_Toc161846065"/>
      <w:r w:rsidRPr="00DC0757">
        <w:rPr>
          <w:lang w:eastAsia="en-GB"/>
        </w:rPr>
        <w:t>8.3.3</w:t>
      </w:r>
      <w:r w:rsidRPr="00DC0757">
        <w:rPr>
          <w:lang w:eastAsia="en-GB"/>
        </w:rPr>
        <w:tab/>
      </w:r>
      <w:bookmarkStart w:id="674" w:name="_Hlt518186862"/>
      <w:bookmarkEnd w:id="674"/>
      <w:r w:rsidRPr="00DC0757">
        <w:rPr>
          <w:lang w:eastAsia="en-GB"/>
        </w:rPr>
        <w:t>Limits</w:t>
      </w:r>
      <w:bookmarkEnd w:id="662"/>
      <w:bookmarkEnd w:id="663"/>
      <w:bookmarkEnd w:id="664"/>
      <w:bookmarkEnd w:id="665"/>
      <w:bookmarkEnd w:id="666"/>
      <w:bookmarkEnd w:id="667"/>
      <w:bookmarkEnd w:id="668"/>
      <w:bookmarkEnd w:id="669"/>
      <w:bookmarkEnd w:id="670"/>
      <w:bookmarkEnd w:id="671"/>
      <w:bookmarkEnd w:id="672"/>
      <w:bookmarkEnd w:id="673"/>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75" w:name="_Toc21020061"/>
      <w:bookmarkStart w:id="676" w:name="_Toc29763754"/>
      <w:bookmarkStart w:id="677" w:name="_Toc45870740"/>
      <w:bookmarkStart w:id="678" w:name="_Toc61113519"/>
      <w:bookmarkStart w:id="679" w:name="_Toc74844130"/>
      <w:bookmarkStart w:id="680" w:name="_Toc76504109"/>
      <w:bookmarkStart w:id="681" w:name="_Toc130737929"/>
      <w:bookmarkStart w:id="682" w:name="_Toc137310103"/>
      <w:bookmarkStart w:id="683" w:name="_Toc138891316"/>
      <w:bookmarkStart w:id="684" w:name="_Toc155227188"/>
      <w:bookmarkStart w:id="685" w:name="_Toc155229934"/>
      <w:bookmarkStart w:id="686" w:name="_Toc161846066"/>
      <w:r w:rsidRPr="00DC0757">
        <w:rPr>
          <w:lang w:eastAsia="en-GB"/>
        </w:rPr>
        <w:t>8.4</w:t>
      </w:r>
      <w:r w:rsidRPr="00DC0757">
        <w:rPr>
          <w:lang w:eastAsia="en-GB"/>
        </w:rPr>
        <w:tab/>
        <w:t>Conducted emissions, AC mains power input/output port</w:t>
      </w:r>
      <w:bookmarkEnd w:id="675"/>
      <w:bookmarkEnd w:id="676"/>
      <w:bookmarkEnd w:id="677"/>
      <w:bookmarkEnd w:id="678"/>
      <w:bookmarkEnd w:id="679"/>
      <w:bookmarkEnd w:id="680"/>
      <w:bookmarkEnd w:id="681"/>
      <w:bookmarkEnd w:id="682"/>
      <w:bookmarkEnd w:id="683"/>
      <w:bookmarkEnd w:id="684"/>
      <w:bookmarkEnd w:id="685"/>
      <w:bookmarkEnd w:id="686"/>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87" w:name="_Toc21020062"/>
      <w:bookmarkStart w:id="688" w:name="_Toc29763755"/>
      <w:bookmarkStart w:id="689" w:name="_Toc45870741"/>
      <w:bookmarkStart w:id="690" w:name="_Toc61113520"/>
      <w:bookmarkStart w:id="691" w:name="_Toc74844131"/>
      <w:bookmarkStart w:id="692" w:name="_Toc76504110"/>
      <w:bookmarkStart w:id="693" w:name="_Toc130737930"/>
      <w:bookmarkStart w:id="694" w:name="_Toc137310104"/>
      <w:bookmarkStart w:id="695" w:name="_Toc138891317"/>
      <w:bookmarkStart w:id="696" w:name="_Toc155227189"/>
      <w:bookmarkStart w:id="697" w:name="_Toc155229935"/>
      <w:bookmarkStart w:id="698" w:name="_Toc161846067"/>
      <w:r w:rsidRPr="00DC0757">
        <w:rPr>
          <w:lang w:eastAsia="en-GB"/>
        </w:rPr>
        <w:t>8.4.1</w:t>
      </w:r>
      <w:r w:rsidRPr="00DC0757">
        <w:rPr>
          <w:lang w:eastAsia="en-GB"/>
        </w:rPr>
        <w:tab/>
        <w:t>Definition</w:t>
      </w:r>
      <w:bookmarkEnd w:id="687"/>
      <w:bookmarkEnd w:id="688"/>
      <w:bookmarkEnd w:id="689"/>
      <w:bookmarkEnd w:id="690"/>
      <w:bookmarkEnd w:id="691"/>
      <w:bookmarkEnd w:id="692"/>
      <w:bookmarkEnd w:id="693"/>
      <w:bookmarkEnd w:id="694"/>
      <w:bookmarkEnd w:id="695"/>
      <w:bookmarkEnd w:id="696"/>
      <w:bookmarkEnd w:id="697"/>
      <w:bookmarkEnd w:id="698"/>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99" w:name="_Toc21020063"/>
      <w:bookmarkStart w:id="700" w:name="_Toc29763756"/>
      <w:bookmarkStart w:id="701" w:name="_Toc45870742"/>
      <w:bookmarkStart w:id="702" w:name="_Toc61113521"/>
      <w:bookmarkStart w:id="703" w:name="_Toc74844132"/>
      <w:bookmarkStart w:id="704" w:name="_Toc76504111"/>
      <w:bookmarkStart w:id="705" w:name="_Toc130737931"/>
      <w:bookmarkStart w:id="706" w:name="_Toc137310105"/>
      <w:bookmarkStart w:id="707" w:name="_Toc138891318"/>
      <w:bookmarkStart w:id="708" w:name="_Toc155227190"/>
      <w:bookmarkStart w:id="709" w:name="_Toc155229936"/>
      <w:bookmarkStart w:id="710" w:name="_Toc161846068"/>
      <w:r w:rsidRPr="00DC0757">
        <w:rPr>
          <w:lang w:eastAsia="en-GB"/>
        </w:rPr>
        <w:t>8.4.2</w:t>
      </w:r>
      <w:r w:rsidRPr="00DC0757">
        <w:rPr>
          <w:lang w:eastAsia="en-GB"/>
        </w:rPr>
        <w:tab/>
        <w:t>Test method</w:t>
      </w:r>
      <w:bookmarkEnd w:id="699"/>
      <w:bookmarkEnd w:id="700"/>
      <w:bookmarkEnd w:id="701"/>
      <w:bookmarkEnd w:id="702"/>
      <w:bookmarkEnd w:id="703"/>
      <w:bookmarkEnd w:id="704"/>
      <w:bookmarkEnd w:id="705"/>
      <w:bookmarkEnd w:id="706"/>
      <w:bookmarkEnd w:id="707"/>
      <w:bookmarkEnd w:id="708"/>
      <w:bookmarkEnd w:id="709"/>
      <w:bookmarkEnd w:id="710"/>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711" w:name="_Toc21020064"/>
      <w:bookmarkStart w:id="712" w:name="_Toc29763757"/>
      <w:bookmarkStart w:id="713" w:name="_Toc45870743"/>
      <w:bookmarkStart w:id="714" w:name="_Toc61113522"/>
      <w:bookmarkStart w:id="715" w:name="_Toc74844133"/>
      <w:bookmarkStart w:id="716" w:name="_Toc76504112"/>
      <w:bookmarkStart w:id="717" w:name="_Toc130737932"/>
      <w:bookmarkStart w:id="718" w:name="_Toc137310106"/>
      <w:bookmarkStart w:id="719" w:name="_Toc138891319"/>
      <w:bookmarkStart w:id="720" w:name="_Toc155227191"/>
      <w:bookmarkStart w:id="721" w:name="_Toc155229937"/>
      <w:bookmarkStart w:id="722" w:name="_Toc161846069"/>
      <w:r w:rsidRPr="00DC0757">
        <w:rPr>
          <w:lang w:eastAsia="en-GB"/>
        </w:rPr>
        <w:t>8.4.3</w:t>
      </w:r>
      <w:r w:rsidRPr="00DC0757">
        <w:rPr>
          <w:lang w:eastAsia="en-GB"/>
        </w:rPr>
        <w:tab/>
      </w:r>
      <w:bookmarkStart w:id="723" w:name="_Hlt511207596"/>
      <w:bookmarkEnd w:id="723"/>
      <w:r w:rsidRPr="00DC0757">
        <w:rPr>
          <w:lang w:eastAsia="en-GB"/>
        </w:rPr>
        <w:t>Limits</w:t>
      </w:r>
      <w:bookmarkEnd w:id="711"/>
      <w:bookmarkEnd w:id="712"/>
      <w:bookmarkEnd w:id="713"/>
      <w:bookmarkEnd w:id="714"/>
      <w:bookmarkEnd w:id="715"/>
      <w:bookmarkEnd w:id="716"/>
      <w:bookmarkEnd w:id="717"/>
      <w:bookmarkEnd w:id="718"/>
      <w:bookmarkEnd w:id="719"/>
      <w:bookmarkEnd w:id="720"/>
      <w:bookmarkEnd w:id="721"/>
      <w:bookmarkEnd w:id="722"/>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724" w:name="_Toc21020065"/>
      <w:bookmarkStart w:id="725" w:name="_Toc29763758"/>
      <w:bookmarkStart w:id="726" w:name="_Toc45870744"/>
      <w:bookmarkStart w:id="727" w:name="_Toc61113523"/>
      <w:bookmarkStart w:id="728" w:name="_Toc74844134"/>
      <w:bookmarkStart w:id="729" w:name="_Toc76504113"/>
      <w:bookmarkStart w:id="730" w:name="_Toc130737933"/>
      <w:bookmarkStart w:id="731" w:name="_Toc137310107"/>
      <w:bookmarkStart w:id="732" w:name="_Toc138891320"/>
      <w:bookmarkStart w:id="733" w:name="_Toc155227192"/>
      <w:bookmarkStart w:id="734" w:name="_Toc155229938"/>
      <w:bookmarkStart w:id="735" w:name="_Toc161846070"/>
      <w:r w:rsidRPr="00DC0757">
        <w:rPr>
          <w:lang w:eastAsia="en-GB"/>
        </w:rPr>
        <w:t>8.5</w:t>
      </w:r>
      <w:r w:rsidRPr="00DC0757">
        <w:rPr>
          <w:lang w:eastAsia="en-GB"/>
        </w:rPr>
        <w:tab/>
        <w:t>Harmonic current emissions (AC mains input port)</w:t>
      </w:r>
      <w:bookmarkEnd w:id="724"/>
      <w:bookmarkEnd w:id="725"/>
      <w:bookmarkEnd w:id="726"/>
      <w:bookmarkEnd w:id="727"/>
      <w:bookmarkEnd w:id="728"/>
      <w:bookmarkEnd w:id="729"/>
      <w:bookmarkEnd w:id="730"/>
      <w:bookmarkEnd w:id="731"/>
      <w:bookmarkEnd w:id="732"/>
      <w:bookmarkEnd w:id="733"/>
      <w:bookmarkEnd w:id="734"/>
      <w:bookmarkEnd w:id="73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736" w:name="_Toc21020066"/>
      <w:bookmarkStart w:id="737" w:name="_Toc29763759"/>
      <w:bookmarkStart w:id="738" w:name="_Toc45870745"/>
      <w:bookmarkStart w:id="739" w:name="_Toc61113524"/>
      <w:bookmarkStart w:id="740" w:name="_Toc74844135"/>
      <w:bookmarkStart w:id="741" w:name="_Toc76504114"/>
      <w:bookmarkStart w:id="742" w:name="_Toc130737934"/>
      <w:bookmarkStart w:id="743" w:name="_Toc137310108"/>
      <w:bookmarkStart w:id="744" w:name="_Toc138891321"/>
      <w:bookmarkStart w:id="745" w:name="_Toc155227193"/>
      <w:bookmarkStart w:id="746" w:name="_Toc155229939"/>
      <w:bookmarkStart w:id="747" w:name="_Toc161846071"/>
      <w:r w:rsidRPr="00DC0757">
        <w:rPr>
          <w:lang w:eastAsia="en-GB"/>
        </w:rPr>
        <w:t>8.6</w:t>
      </w:r>
      <w:r w:rsidRPr="00DC0757">
        <w:rPr>
          <w:lang w:eastAsia="en-GB"/>
        </w:rPr>
        <w:tab/>
        <w:t>Voltage fluctuations and flicker (AC mains input port)</w:t>
      </w:r>
      <w:bookmarkEnd w:id="736"/>
      <w:bookmarkEnd w:id="737"/>
      <w:bookmarkEnd w:id="738"/>
      <w:bookmarkEnd w:id="739"/>
      <w:bookmarkEnd w:id="740"/>
      <w:bookmarkEnd w:id="741"/>
      <w:bookmarkEnd w:id="742"/>
      <w:bookmarkEnd w:id="743"/>
      <w:bookmarkEnd w:id="744"/>
      <w:bookmarkEnd w:id="745"/>
      <w:bookmarkEnd w:id="746"/>
      <w:bookmarkEnd w:id="747"/>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748" w:name="_Toc21020067"/>
      <w:bookmarkStart w:id="749" w:name="_Toc29763760"/>
      <w:bookmarkStart w:id="750" w:name="_Toc45870746"/>
      <w:bookmarkStart w:id="751" w:name="_Toc61113525"/>
      <w:bookmarkStart w:id="752" w:name="_Toc74844136"/>
      <w:bookmarkStart w:id="753" w:name="_Toc76504115"/>
      <w:bookmarkStart w:id="754" w:name="_Toc130737935"/>
      <w:bookmarkStart w:id="755" w:name="_Toc137310109"/>
      <w:bookmarkStart w:id="756" w:name="_Toc138891322"/>
      <w:bookmarkStart w:id="757" w:name="_Toc155227194"/>
      <w:bookmarkStart w:id="758" w:name="_Toc155229940"/>
      <w:bookmarkStart w:id="759" w:name="_Toc161846072"/>
      <w:r w:rsidRPr="00DC0757">
        <w:rPr>
          <w:lang w:eastAsia="en-GB"/>
        </w:rPr>
        <w:t>8.7</w:t>
      </w:r>
      <w:r w:rsidRPr="00DC0757">
        <w:rPr>
          <w:lang w:eastAsia="en-GB"/>
        </w:rPr>
        <w:tab/>
        <w:t>Telecommunication ports</w:t>
      </w:r>
      <w:bookmarkEnd w:id="748"/>
      <w:bookmarkEnd w:id="749"/>
      <w:bookmarkEnd w:id="750"/>
      <w:bookmarkEnd w:id="751"/>
      <w:bookmarkEnd w:id="752"/>
      <w:bookmarkEnd w:id="753"/>
      <w:bookmarkEnd w:id="754"/>
      <w:bookmarkEnd w:id="755"/>
      <w:bookmarkEnd w:id="756"/>
      <w:bookmarkEnd w:id="757"/>
      <w:bookmarkEnd w:id="758"/>
      <w:bookmarkEnd w:id="759"/>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760" w:name="_Toc21020068"/>
      <w:bookmarkStart w:id="761" w:name="_Toc29763761"/>
      <w:bookmarkStart w:id="762" w:name="_Toc45870747"/>
      <w:bookmarkStart w:id="763" w:name="_Toc61113526"/>
      <w:bookmarkStart w:id="764" w:name="_Toc74844137"/>
      <w:bookmarkStart w:id="765" w:name="_Toc76504116"/>
      <w:bookmarkStart w:id="766" w:name="_Toc130737936"/>
      <w:bookmarkStart w:id="767" w:name="_Toc137310110"/>
      <w:bookmarkStart w:id="768" w:name="_Toc138891323"/>
      <w:bookmarkStart w:id="769" w:name="_Toc155227195"/>
      <w:bookmarkStart w:id="770" w:name="_Toc155229941"/>
      <w:bookmarkStart w:id="771" w:name="_Toc161846073"/>
      <w:r w:rsidRPr="00DC0757">
        <w:rPr>
          <w:lang w:eastAsia="en-GB"/>
        </w:rPr>
        <w:t>8.7.1</w:t>
      </w:r>
      <w:r w:rsidRPr="00DC0757">
        <w:rPr>
          <w:lang w:eastAsia="en-GB"/>
        </w:rPr>
        <w:tab/>
        <w:t>Definition</w:t>
      </w:r>
      <w:bookmarkEnd w:id="760"/>
      <w:bookmarkEnd w:id="761"/>
      <w:bookmarkEnd w:id="762"/>
      <w:bookmarkEnd w:id="763"/>
      <w:bookmarkEnd w:id="764"/>
      <w:bookmarkEnd w:id="765"/>
      <w:bookmarkEnd w:id="766"/>
      <w:bookmarkEnd w:id="767"/>
      <w:bookmarkEnd w:id="768"/>
      <w:bookmarkEnd w:id="769"/>
      <w:bookmarkEnd w:id="770"/>
      <w:bookmarkEnd w:id="771"/>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72" w:name="_Toc21020069"/>
      <w:bookmarkStart w:id="773" w:name="_Toc29763762"/>
      <w:bookmarkStart w:id="774" w:name="_Toc45870748"/>
      <w:bookmarkStart w:id="775" w:name="_Toc61113527"/>
      <w:bookmarkStart w:id="776" w:name="_Toc74844138"/>
      <w:bookmarkStart w:id="777" w:name="_Toc76504117"/>
      <w:bookmarkStart w:id="778" w:name="_Toc130737937"/>
      <w:bookmarkStart w:id="779" w:name="_Toc137310111"/>
      <w:bookmarkStart w:id="780" w:name="_Toc138891324"/>
      <w:bookmarkStart w:id="781" w:name="_Toc155227196"/>
      <w:bookmarkStart w:id="782" w:name="_Toc155229942"/>
      <w:bookmarkStart w:id="783" w:name="_Toc161846074"/>
      <w:r w:rsidRPr="00DC0757">
        <w:rPr>
          <w:lang w:eastAsia="en-GB"/>
        </w:rPr>
        <w:t>8.7.2</w:t>
      </w:r>
      <w:r w:rsidRPr="00DC0757">
        <w:rPr>
          <w:lang w:eastAsia="en-GB"/>
        </w:rPr>
        <w:tab/>
        <w:t>Test method</w:t>
      </w:r>
      <w:bookmarkEnd w:id="772"/>
      <w:bookmarkEnd w:id="773"/>
      <w:bookmarkEnd w:id="774"/>
      <w:bookmarkEnd w:id="775"/>
      <w:bookmarkEnd w:id="776"/>
      <w:bookmarkEnd w:id="777"/>
      <w:bookmarkEnd w:id="778"/>
      <w:bookmarkEnd w:id="779"/>
      <w:bookmarkEnd w:id="780"/>
      <w:bookmarkEnd w:id="781"/>
      <w:bookmarkEnd w:id="782"/>
      <w:bookmarkEnd w:id="783"/>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784" w:name="_Toc21020070"/>
      <w:bookmarkStart w:id="785" w:name="_Toc29763763"/>
      <w:bookmarkStart w:id="786" w:name="_Toc45870749"/>
      <w:bookmarkStart w:id="787" w:name="_Toc61113528"/>
      <w:bookmarkStart w:id="788" w:name="_Toc74844139"/>
      <w:bookmarkStart w:id="789" w:name="_Toc76504118"/>
      <w:bookmarkStart w:id="790" w:name="_Toc130737938"/>
      <w:bookmarkStart w:id="791" w:name="_Toc137310112"/>
      <w:bookmarkStart w:id="792" w:name="_Toc138891325"/>
      <w:bookmarkStart w:id="793" w:name="_Toc155227197"/>
      <w:bookmarkStart w:id="794" w:name="_Toc155229943"/>
      <w:bookmarkStart w:id="795" w:name="_Toc161846075"/>
      <w:r w:rsidRPr="00DC0757">
        <w:rPr>
          <w:lang w:eastAsia="en-GB"/>
        </w:rPr>
        <w:t>8.7.3</w:t>
      </w:r>
      <w:r w:rsidRPr="00DC0757">
        <w:rPr>
          <w:lang w:eastAsia="en-GB"/>
        </w:rPr>
        <w:tab/>
        <w:t>Limits</w:t>
      </w:r>
      <w:bookmarkEnd w:id="784"/>
      <w:bookmarkEnd w:id="785"/>
      <w:bookmarkEnd w:id="786"/>
      <w:bookmarkEnd w:id="787"/>
      <w:bookmarkEnd w:id="788"/>
      <w:bookmarkEnd w:id="789"/>
      <w:bookmarkEnd w:id="790"/>
      <w:bookmarkEnd w:id="791"/>
      <w:bookmarkEnd w:id="792"/>
      <w:bookmarkEnd w:id="793"/>
      <w:bookmarkEnd w:id="794"/>
      <w:bookmarkEnd w:id="795"/>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796" w:name="_Toc21020071"/>
      <w:bookmarkStart w:id="797" w:name="_Toc29763764"/>
      <w:bookmarkStart w:id="798" w:name="_Toc45870750"/>
      <w:bookmarkStart w:id="799" w:name="_Toc61113529"/>
      <w:bookmarkStart w:id="800" w:name="_Toc74844140"/>
      <w:bookmarkStart w:id="801" w:name="_Toc76504119"/>
      <w:bookmarkStart w:id="802" w:name="_Toc130737939"/>
      <w:bookmarkStart w:id="803" w:name="_Toc137310113"/>
      <w:bookmarkStart w:id="804" w:name="_Toc138891326"/>
      <w:bookmarkStart w:id="805" w:name="_Toc155227198"/>
      <w:bookmarkStart w:id="806" w:name="_Toc155229944"/>
      <w:bookmarkStart w:id="807" w:name="_Toc161846076"/>
      <w:r w:rsidRPr="00DC0757">
        <w:rPr>
          <w:rFonts w:cs="v4.2.0"/>
        </w:rPr>
        <w:t>9</w:t>
      </w:r>
      <w:r w:rsidRPr="00DC0757">
        <w:rPr>
          <w:rFonts w:cs="v4.2.0"/>
        </w:rPr>
        <w:tab/>
        <w:t>Immunity</w:t>
      </w:r>
      <w:bookmarkEnd w:id="796"/>
      <w:bookmarkEnd w:id="797"/>
      <w:bookmarkEnd w:id="798"/>
      <w:bookmarkEnd w:id="799"/>
      <w:bookmarkEnd w:id="800"/>
      <w:bookmarkEnd w:id="801"/>
      <w:bookmarkEnd w:id="802"/>
      <w:bookmarkEnd w:id="803"/>
      <w:bookmarkEnd w:id="804"/>
      <w:bookmarkEnd w:id="805"/>
      <w:bookmarkEnd w:id="806"/>
      <w:bookmarkEnd w:id="807"/>
    </w:p>
    <w:p w14:paraId="7C111FB8" w14:textId="77777777" w:rsidR="00DC0757" w:rsidRPr="00DC0757" w:rsidRDefault="00DC0757" w:rsidP="00DC0757">
      <w:pPr>
        <w:pStyle w:val="Heading2"/>
        <w:rPr>
          <w:lang w:eastAsia="en-GB"/>
        </w:rPr>
      </w:pPr>
      <w:bookmarkStart w:id="808" w:name="_Toc21020072"/>
      <w:bookmarkStart w:id="809" w:name="_Toc29763765"/>
      <w:bookmarkStart w:id="810" w:name="_Toc45870751"/>
      <w:bookmarkStart w:id="811" w:name="_Toc61113530"/>
      <w:bookmarkStart w:id="812" w:name="_Toc74844141"/>
      <w:bookmarkStart w:id="813" w:name="_Toc76504120"/>
      <w:bookmarkStart w:id="814" w:name="_Toc130737940"/>
      <w:bookmarkStart w:id="815" w:name="_Toc137310114"/>
      <w:bookmarkStart w:id="816" w:name="_Toc138891327"/>
      <w:bookmarkStart w:id="817" w:name="_Toc155227199"/>
      <w:bookmarkStart w:id="818" w:name="_Toc155229945"/>
      <w:bookmarkStart w:id="819" w:name="_Toc161846077"/>
      <w:r w:rsidRPr="00DC0757">
        <w:rPr>
          <w:lang w:eastAsia="en-GB"/>
        </w:rPr>
        <w:t>9.1</w:t>
      </w:r>
      <w:r w:rsidRPr="00DC0757">
        <w:rPr>
          <w:lang w:eastAsia="en-GB"/>
        </w:rPr>
        <w:tab/>
        <w:t>Test configurations</w:t>
      </w:r>
      <w:bookmarkEnd w:id="808"/>
      <w:bookmarkEnd w:id="809"/>
      <w:bookmarkEnd w:id="810"/>
      <w:bookmarkEnd w:id="811"/>
      <w:bookmarkEnd w:id="812"/>
      <w:bookmarkEnd w:id="813"/>
      <w:bookmarkEnd w:id="814"/>
      <w:bookmarkEnd w:id="815"/>
      <w:bookmarkEnd w:id="816"/>
      <w:bookmarkEnd w:id="817"/>
      <w:bookmarkEnd w:id="818"/>
      <w:bookmarkEnd w:id="819"/>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6D0571DF" w:rsidR="00DC0757" w:rsidRPr="00DC0757" w:rsidRDefault="000A7F93" w:rsidP="00DC0757">
      <w:pPr>
        <w:pStyle w:val="B10"/>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all tested RATs and operating band(s) are activated during the test according to the applicable test configurations in subclause 4.5. Performance assessment may be done separately for each tested</w:t>
      </w:r>
      <w:r>
        <w:rPr>
          <w:lang w:eastAsia="en-GB"/>
        </w:rPr>
        <w:t xml:space="preserve"> </w:t>
      </w:r>
      <w:r w:rsidRPr="00DC0757">
        <w:rPr>
          <w:lang w:eastAsia="en-GB"/>
        </w:rPr>
        <w:t>RAT and/or operating band.</w:t>
      </w:r>
    </w:p>
    <w:bookmarkStart w:id="820" w:name="_MON_1327995278"/>
    <w:bookmarkStart w:id="821" w:name="_MON_1327995640"/>
    <w:bookmarkStart w:id="822" w:name="_MON_1327995747"/>
    <w:bookmarkEnd w:id="820"/>
    <w:bookmarkEnd w:id="821"/>
    <w:bookmarkEnd w:id="822"/>
    <w:bookmarkStart w:id="823" w:name="_MON_1331965165"/>
    <w:bookmarkEnd w:id="823"/>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8" type="#_x0000_t75" style="width:6in;height:107.5pt" o:ole="" filled="t">
            <v:imagedata r:id="rId17" o:title=""/>
          </v:shape>
          <o:OLEObject Type="Embed" ProgID="Word.Picture.8" ShapeID="_x0000_i1028" DrawAspect="Content" ObjectID="_1826986711" r:id="rId18"/>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824" w:name="_Toc21020073"/>
      <w:bookmarkStart w:id="825" w:name="_Toc29763766"/>
      <w:bookmarkStart w:id="826" w:name="_Toc45870752"/>
      <w:bookmarkStart w:id="827" w:name="_Toc61113531"/>
      <w:bookmarkStart w:id="828" w:name="_Toc74844142"/>
      <w:bookmarkStart w:id="829" w:name="_Toc76504121"/>
      <w:bookmarkStart w:id="830" w:name="_Toc130737941"/>
      <w:bookmarkStart w:id="831" w:name="_Toc137310115"/>
      <w:bookmarkStart w:id="832" w:name="_Toc138891328"/>
      <w:bookmarkStart w:id="833" w:name="_Toc155227200"/>
      <w:bookmarkStart w:id="834" w:name="_Toc155229946"/>
      <w:bookmarkStart w:id="835" w:name="_Toc161846078"/>
      <w:r w:rsidRPr="00DC0757">
        <w:rPr>
          <w:lang w:eastAsia="en-GB"/>
        </w:rPr>
        <w:lastRenderedPageBreak/>
        <w:t>9.2</w:t>
      </w:r>
      <w:r w:rsidRPr="00DC0757">
        <w:rPr>
          <w:lang w:eastAsia="en-GB"/>
        </w:rPr>
        <w:tab/>
        <w:t>RF electromagnetic field (80 MHz - 6000 MHz)</w:t>
      </w:r>
      <w:bookmarkEnd w:id="824"/>
      <w:bookmarkEnd w:id="825"/>
      <w:bookmarkEnd w:id="826"/>
      <w:bookmarkEnd w:id="827"/>
      <w:bookmarkEnd w:id="828"/>
      <w:bookmarkEnd w:id="829"/>
      <w:bookmarkEnd w:id="830"/>
      <w:bookmarkEnd w:id="831"/>
      <w:bookmarkEnd w:id="832"/>
      <w:bookmarkEnd w:id="833"/>
      <w:bookmarkEnd w:id="834"/>
      <w:bookmarkEnd w:id="835"/>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836"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837" w:name="_Toc21020074"/>
      <w:bookmarkStart w:id="838" w:name="_Toc29763767"/>
      <w:bookmarkStart w:id="839" w:name="_Toc45870753"/>
      <w:bookmarkStart w:id="840" w:name="_Toc61113532"/>
      <w:bookmarkStart w:id="841" w:name="_Toc74844143"/>
      <w:bookmarkStart w:id="842" w:name="_Toc76504122"/>
      <w:bookmarkStart w:id="843" w:name="_Toc130737942"/>
      <w:bookmarkStart w:id="844" w:name="_Toc137310116"/>
      <w:bookmarkStart w:id="845" w:name="_Toc138891329"/>
      <w:bookmarkStart w:id="846" w:name="_Toc155227201"/>
      <w:bookmarkStart w:id="847" w:name="_Toc155229947"/>
      <w:bookmarkStart w:id="848" w:name="_Toc161846079"/>
      <w:r w:rsidRPr="00DC0757">
        <w:rPr>
          <w:lang w:eastAsia="en-GB"/>
        </w:rPr>
        <w:t>9.2.1</w:t>
      </w:r>
      <w:r w:rsidRPr="00DC0757">
        <w:rPr>
          <w:lang w:eastAsia="en-GB"/>
        </w:rPr>
        <w:tab/>
        <w:t>Definition</w:t>
      </w:r>
      <w:bookmarkEnd w:id="837"/>
      <w:bookmarkEnd w:id="838"/>
      <w:bookmarkEnd w:id="839"/>
      <w:bookmarkEnd w:id="840"/>
      <w:bookmarkEnd w:id="841"/>
      <w:bookmarkEnd w:id="842"/>
      <w:bookmarkEnd w:id="843"/>
      <w:bookmarkEnd w:id="844"/>
      <w:bookmarkEnd w:id="845"/>
      <w:bookmarkEnd w:id="846"/>
      <w:bookmarkEnd w:id="847"/>
      <w:bookmarkEnd w:id="848"/>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849" w:name="_Ref371906548"/>
      <w:bookmarkStart w:id="850" w:name="_Toc21020075"/>
      <w:bookmarkStart w:id="851" w:name="_Toc29763768"/>
      <w:bookmarkStart w:id="852" w:name="_Toc45870754"/>
      <w:bookmarkStart w:id="853" w:name="_Toc61113533"/>
      <w:bookmarkStart w:id="854" w:name="_Toc74844144"/>
      <w:bookmarkStart w:id="855" w:name="_Toc76504123"/>
      <w:bookmarkStart w:id="856" w:name="_Toc130737943"/>
      <w:bookmarkStart w:id="857" w:name="_Toc137310117"/>
      <w:bookmarkStart w:id="858" w:name="_Toc138891330"/>
      <w:bookmarkStart w:id="859" w:name="_Toc155227202"/>
      <w:bookmarkStart w:id="860" w:name="_Toc155229948"/>
      <w:bookmarkStart w:id="861" w:name="_Toc161846080"/>
      <w:r w:rsidRPr="00DC0757">
        <w:rPr>
          <w:lang w:eastAsia="en-GB"/>
        </w:rPr>
        <w:t>9.2.2</w:t>
      </w:r>
      <w:r w:rsidRPr="00DC0757">
        <w:rPr>
          <w:lang w:eastAsia="en-GB"/>
        </w:rPr>
        <w:tab/>
        <w:t>Test method and level</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862" w:name="_Ref371906560"/>
      <w:bookmarkStart w:id="863" w:name="_Toc21020076"/>
      <w:bookmarkStart w:id="864" w:name="_Toc29763769"/>
      <w:bookmarkStart w:id="865" w:name="_Toc45870755"/>
      <w:bookmarkStart w:id="866" w:name="_Toc61113534"/>
      <w:bookmarkStart w:id="867" w:name="_Toc74844145"/>
      <w:bookmarkStart w:id="868" w:name="_Toc76504124"/>
      <w:bookmarkStart w:id="869" w:name="_Toc130737944"/>
      <w:bookmarkStart w:id="870" w:name="_Toc137310118"/>
      <w:bookmarkStart w:id="871" w:name="_Toc138891331"/>
      <w:bookmarkStart w:id="872" w:name="_Toc155227203"/>
      <w:bookmarkStart w:id="873" w:name="_Toc155229949"/>
      <w:bookmarkStart w:id="874" w:name="_Toc161846081"/>
      <w:r w:rsidRPr="00DC0757">
        <w:rPr>
          <w:lang w:eastAsia="en-GB"/>
        </w:rPr>
        <w:t>9.2.3</w:t>
      </w:r>
      <w:r w:rsidRPr="00DC0757">
        <w:rPr>
          <w:lang w:eastAsia="en-GB"/>
        </w:rPr>
        <w:tab/>
        <w:t>Performance criteria</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195EC6">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195EC6">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75" w:name="_Toc21020077"/>
      <w:bookmarkStart w:id="876" w:name="_Toc29763770"/>
      <w:bookmarkStart w:id="877" w:name="_Toc45870756"/>
      <w:bookmarkStart w:id="878" w:name="_Toc61113535"/>
      <w:bookmarkStart w:id="879" w:name="_Toc74844146"/>
      <w:bookmarkStart w:id="880" w:name="_Toc76504125"/>
      <w:bookmarkStart w:id="881" w:name="_Toc130737945"/>
      <w:bookmarkStart w:id="882" w:name="_Toc137310119"/>
      <w:bookmarkStart w:id="883" w:name="_Toc138891332"/>
      <w:bookmarkStart w:id="884" w:name="_Toc155227204"/>
      <w:bookmarkStart w:id="885" w:name="_Toc155229950"/>
      <w:bookmarkStart w:id="886" w:name="_Toc161846082"/>
      <w:r w:rsidRPr="00DC0757">
        <w:rPr>
          <w:lang w:eastAsia="en-GB"/>
        </w:rPr>
        <w:t>9.3</w:t>
      </w:r>
      <w:r w:rsidRPr="00DC0757">
        <w:rPr>
          <w:lang w:eastAsia="en-GB"/>
        </w:rPr>
        <w:tab/>
        <w:t>Electrostatic discharge</w:t>
      </w:r>
      <w:bookmarkEnd w:id="836"/>
      <w:bookmarkEnd w:id="875"/>
      <w:bookmarkEnd w:id="876"/>
      <w:bookmarkEnd w:id="877"/>
      <w:bookmarkEnd w:id="878"/>
      <w:bookmarkEnd w:id="879"/>
      <w:bookmarkEnd w:id="880"/>
      <w:bookmarkEnd w:id="881"/>
      <w:bookmarkEnd w:id="882"/>
      <w:bookmarkEnd w:id="883"/>
      <w:bookmarkEnd w:id="884"/>
      <w:bookmarkEnd w:id="885"/>
      <w:bookmarkEnd w:id="886"/>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87"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88" w:name="_Ref371906595"/>
      <w:bookmarkStart w:id="889" w:name="_Toc21020078"/>
      <w:bookmarkStart w:id="890" w:name="_Toc29763771"/>
      <w:bookmarkStart w:id="891" w:name="_Toc45870757"/>
      <w:bookmarkStart w:id="892" w:name="_Toc61113536"/>
      <w:bookmarkStart w:id="893" w:name="_Toc74844147"/>
      <w:bookmarkStart w:id="894" w:name="_Toc76504126"/>
      <w:bookmarkStart w:id="895" w:name="_Toc130737946"/>
      <w:bookmarkStart w:id="896" w:name="_Toc137310120"/>
      <w:bookmarkStart w:id="897" w:name="_Toc138891333"/>
      <w:bookmarkStart w:id="898" w:name="_Toc155227205"/>
      <w:bookmarkStart w:id="899" w:name="_Toc155229951"/>
      <w:bookmarkStart w:id="900" w:name="_Toc161846083"/>
      <w:r w:rsidRPr="00DC0757">
        <w:rPr>
          <w:lang w:eastAsia="en-GB"/>
        </w:rPr>
        <w:t>9.3.1</w:t>
      </w:r>
      <w:r w:rsidRPr="00DC0757">
        <w:rPr>
          <w:lang w:eastAsia="en-GB"/>
        </w:rPr>
        <w:tab/>
        <w:t>Definition</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01" w:name="_Ref371906607"/>
      <w:bookmarkStart w:id="902" w:name="_Toc21020079"/>
      <w:bookmarkStart w:id="903" w:name="_Toc29763772"/>
      <w:bookmarkStart w:id="904" w:name="_Toc45870758"/>
      <w:bookmarkStart w:id="905" w:name="_Toc61113537"/>
      <w:bookmarkStart w:id="906" w:name="_Toc74844148"/>
      <w:bookmarkStart w:id="907" w:name="_Toc76504127"/>
      <w:bookmarkStart w:id="908" w:name="_Toc130737947"/>
      <w:bookmarkStart w:id="909" w:name="_Toc137310121"/>
      <w:bookmarkStart w:id="910" w:name="_Toc138891334"/>
      <w:bookmarkStart w:id="911" w:name="_Toc155227206"/>
      <w:bookmarkStart w:id="912" w:name="_Toc155229952"/>
      <w:bookmarkStart w:id="913" w:name="_Toc161846084"/>
      <w:r w:rsidRPr="00DC0757">
        <w:rPr>
          <w:lang w:eastAsia="en-GB"/>
        </w:rPr>
        <w:t>9.3.2</w:t>
      </w:r>
      <w:r w:rsidRPr="00DC0757">
        <w:rPr>
          <w:lang w:eastAsia="en-GB"/>
        </w:rPr>
        <w:tab/>
        <w:t>Test method and level</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14" w:name="_Ref371906626"/>
      <w:bookmarkStart w:id="915" w:name="_Toc21020080"/>
      <w:bookmarkStart w:id="916" w:name="_Toc29763773"/>
      <w:bookmarkStart w:id="917" w:name="_Toc45870759"/>
      <w:bookmarkStart w:id="918" w:name="_Toc61113538"/>
      <w:bookmarkStart w:id="919" w:name="_Toc74844149"/>
      <w:bookmarkStart w:id="920" w:name="_Toc76504128"/>
      <w:bookmarkStart w:id="921" w:name="_Toc130737948"/>
      <w:bookmarkStart w:id="922" w:name="_Toc137310122"/>
      <w:bookmarkStart w:id="923" w:name="_Toc138891335"/>
      <w:bookmarkStart w:id="924" w:name="_Toc155227207"/>
      <w:bookmarkStart w:id="925" w:name="_Toc155229953"/>
      <w:bookmarkStart w:id="926" w:name="_Toc161846085"/>
      <w:r w:rsidRPr="00DC0757">
        <w:rPr>
          <w:lang w:eastAsia="en-GB"/>
        </w:rPr>
        <w:t>9.3.3</w:t>
      </w:r>
      <w:r w:rsidRPr="00DC0757">
        <w:rPr>
          <w:lang w:eastAsia="en-GB"/>
        </w:rPr>
        <w:tab/>
        <w:t>Performance criteria</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27" w:name="_Toc21020081"/>
      <w:bookmarkStart w:id="928" w:name="_Toc29763774"/>
      <w:bookmarkStart w:id="929" w:name="_Toc45870760"/>
      <w:bookmarkStart w:id="930" w:name="_Toc61113539"/>
      <w:bookmarkStart w:id="931" w:name="_Toc74844150"/>
      <w:bookmarkStart w:id="932" w:name="_Toc76504129"/>
      <w:bookmarkStart w:id="933" w:name="_Toc130737949"/>
      <w:bookmarkStart w:id="934" w:name="_Toc137310123"/>
      <w:bookmarkStart w:id="935" w:name="_Toc138891336"/>
      <w:bookmarkStart w:id="936" w:name="_Toc155227208"/>
      <w:bookmarkStart w:id="937" w:name="_Toc155229954"/>
      <w:bookmarkStart w:id="938" w:name="_Toc161846086"/>
      <w:r w:rsidRPr="00DC0757">
        <w:rPr>
          <w:lang w:eastAsia="en-GB"/>
        </w:rPr>
        <w:t>9.4</w:t>
      </w:r>
      <w:r w:rsidRPr="00DC0757">
        <w:rPr>
          <w:lang w:eastAsia="en-GB"/>
        </w:rPr>
        <w:tab/>
        <w:t>Fast transients common mode</w:t>
      </w:r>
      <w:bookmarkEnd w:id="887"/>
      <w:bookmarkEnd w:id="927"/>
      <w:bookmarkEnd w:id="928"/>
      <w:bookmarkEnd w:id="929"/>
      <w:bookmarkEnd w:id="930"/>
      <w:bookmarkEnd w:id="931"/>
      <w:bookmarkEnd w:id="932"/>
      <w:bookmarkEnd w:id="933"/>
      <w:bookmarkEnd w:id="934"/>
      <w:bookmarkEnd w:id="935"/>
      <w:bookmarkEnd w:id="936"/>
      <w:bookmarkEnd w:id="937"/>
      <w:bookmarkEnd w:id="938"/>
    </w:p>
    <w:p w14:paraId="7C111FE7" w14:textId="77777777" w:rsidR="00DC0757" w:rsidRPr="00DC0757" w:rsidRDefault="00DC0757" w:rsidP="0004045C">
      <w:pPr>
        <w:rPr>
          <w:lang w:eastAsia="en-GB"/>
        </w:rPr>
      </w:pPr>
      <w:bookmarkStart w:id="939"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59D1A969" w:rsidR="00DC0757" w:rsidRPr="00DC0757" w:rsidRDefault="00710B7C" w:rsidP="0004045C">
      <w:pPr>
        <w:rPr>
          <w:lang w:eastAsia="en-GB"/>
        </w:rPr>
      </w:pPr>
      <w:r w:rsidRPr="00DC0757">
        <w:rPr>
          <w:rFonts w:cs="v4.2.0"/>
          <w:lang w:eastAsia="en-GB"/>
        </w:rPr>
        <w:t>Where this test is not carried out on a port or any other ports because the manufacturer declares</w:t>
      </w:r>
      <w:r>
        <w:rPr>
          <w:rFonts w:cs="v4.2.0"/>
          <w:lang w:eastAsia="en-GB"/>
        </w:rPr>
        <w:t xml:space="preserve"> </w:t>
      </w:r>
      <w:r w:rsidRPr="00C60BD5">
        <w:rPr>
          <w:rFonts w:cs="v4.2.0"/>
          <w:lang w:eastAsia="en-GB"/>
        </w:rPr>
        <w:t>in DEMC.</w:t>
      </w:r>
      <w:r>
        <w:rPr>
          <w:rFonts w:cs="v4.2.0"/>
          <w:lang w:eastAsia="en-GB"/>
        </w:rPr>
        <w:t>1</w:t>
      </w:r>
      <w:r w:rsidRPr="00C60BD5">
        <w:rPr>
          <w:rFonts w:cs="v4.2.0"/>
          <w:lang w:eastAsia="en-GB"/>
        </w:rPr>
        <w:t xml:space="preserve"> (see table 4.6-1)</w:t>
      </w:r>
      <w:r w:rsidRPr="00DC0757">
        <w:rPr>
          <w:rFonts w:cs="v4.2.0"/>
          <w:lang w:eastAsia="en-GB"/>
        </w:rPr>
        <w:t xml:space="preserve">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40" w:name="_Toc21020082"/>
      <w:bookmarkStart w:id="941" w:name="_Toc29763775"/>
      <w:bookmarkStart w:id="942" w:name="_Toc45870761"/>
      <w:bookmarkStart w:id="943" w:name="_Toc61113540"/>
      <w:bookmarkStart w:id="944" w:name="_Toc74844151"/>
      <w:bookmarkStart w:id="945" w:name="_Toc76504130"/>
      <w:bookmarkStart w:id="946" w:name="_Toc130737950"/>
      <w:bookmarkStart w:id="947" w:name="_Toc137310124"/>
      <w:bookmarkStart w:id="948" w:name="_Toc138891337"/>
      <w:bookmarkStart w:id="949" w:name="_Toc155227209"/>
      <w:bookmarkStart w:id="950" w:name="_Toc155229955"/>
      <w:bookmarkStart w:id="951" w:name="_Toc161846087"/>
      <w:r w:rsidRPr="00DC0757">
        <w:rPr>
          <w:lang w:eastAsia="en-GB"/>
        </w:rPr>
        <w:t>9.4.1</w:t>
      </w:r>
      <w:r w:rsidRPr="00DC0757">
        <w:rPr>
          <w:lang w:eastAsia="en-GB"/>
        </w:rPr>
        <w:tab/>
        <w:t>Definition</w:t>
      </w:r>
      <w:bookmarkEnd w:id="940"/>
      <w:bookmarkEnd w:id="941"/>
      <w:bookmarkEnd w:id="942"/>
      <w:bookmarkEnd w:id="943"/>
      <w:bookmarkEnd w:id="944"/>
      <w:bookmarkEnd w:id="945"/>
      <w:bookmarkEnd w:id="946"/>
      <w:bookmarkEnd w:id="947"/>
      <w:bookmarkEnd w:id="948"/>
      <w:bookmarkEnd w:id="949"/>
      <w:bookmarkEnd w:id="950"/>
      <w:bookmarkEnd w:id="951"/>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952" w:name="_Ref371906679"/>
      <w:bookmarkStart w:id="953" w:name="_Toc21020083"/>
      <w:bookmarkStart w:id="954" w:name="_Toc29763776"/>
      <w:bookmarkStart w:id="955" w:name="_Toc45870762"/>
      <w:bookmarkStart w:id="956" w:name="_Toc61113541"/>
      <w:bookmarkStart w:id="957" w:name="_Toc74844152"/>
      <w:bookmarkStart w:id="958" w:name="_Toc76504131"/>
      <w:bookmarkStart w:id="959" w:name="_Toc130737951"/>
      <w:bookmarkStart w:id="960" w:name="_Toc137310125"/>
      <w:bookmarkStart w:id="961" w:name="_Toc138891338"/>
      <w:bookmarkStart w:id="962" w:name="_Toc155227210"/>
      <w:bookmarkStart w:id="963" w:name="_Toc155229956"/>
      <w:bookmarkStart w:id="964" w:name="_Toc161846088"/>
      <w:r w:rsidRPr="00DC0757">
        <w:rPr>
          <w:lang w:eastAsia="en-GB"/>
        </w:rPr>
        <w:t>9.4.2</w:t>
      </w:r>
      <w:r w:rsidRPr="00DC0757">
        <w:rPr>
          <w:lang w:eastAsia="en-GB"/>
        </w:rPr>
        <w:tab/>
        <w:t>Test method and level</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965" w:name="_Ref371906698"/>
      <w:bookmarkStart w:id="966" w:name="_Toc21020084"/>
      <w:bookmarkStart w:id="967" w:name="_Toc29763777"/>
      <w:bookmarkStart w:id="968" w:name="_Toc45870763"/>
      <w:bookmarkStart w:id="969" w:name="_Toc61113542"/>
      <w:bookmarkStart w:id="970" w:name="_Toc74844153"/>
      <w:bookmarkStart w:id="971" w:name="_Toc76504132"/>
      <w:bookmarkStart w:id="972" w:name="_Toc130737952"/>
      <w:bookmarkStart w:id="973" w:name="_Toc137310126"/>
      <w:bookmarkStart w:id="974" w:name="_Toc138891339"/>
      <w:bookmarkStart w:id="975" w:name="_Toc155227211"/>
      <w:bookmarkStart w:id="976" w:name="_Toc155229957"/>
      <w:bookmarkStart w:id="977" w:name="_Toc161846089"/>
      <w:r w:rsidRPr="00DC0757">
        <w:rPr>
          <w:lang w:eastAsia="en-GB"/>
        </w:rPr>
        <w:t>9.4.3</w:t>
      </w:r>
      <w:r w:rsidRPr="00DC0757">
        <w:rPr>
          <w:lang w:eastAsia="en-GB"/>
        </w:rPr>
        <w:tab/>
        <w:t>Performance criteria</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F8" w14:textId="77777777" w:rsidR="00DC0757" w:rsidRPr="0036146D" w:rsidRDefault="00DC0757" w:rsidP="00DC0757">
      <w:pPr>
        <w:pStyle w:val="Heading2"/>
        <w:rPr>
          <w:lang w:val="fr-FR" w:eastAsia="en-GB"/>
        </w:rPr>
      </w:pPr>
      <w:bookmarkStart w:id="978" w:name="_Ref371906712"/>
      <w:bookmarkStart w:id="979" w:name="_Toc21020085"/>
      <w:bookmarkStart w:id="980" w:name="_Toc29763778"/>
      <w:bookmarkStart w:id="981" w:name="_Toc45870764"/>
      <w:bookmarkStart w:id="982" w:name="_Toc61113543"/>
      <w:bookmarkStart w:id="983" w:name="_Toc74844154"/>
      <w:bookmarkStart w:id="984" w:name="_Toc76504133"/>
      <w:bookmarkStart w:id="985" w:name="_Toc130737953"/>
      <w:bookmarkStart w:id="986" w:name="_Toc137310127"/>
      <w:bookmarkStart w:id="987" w:name="_Toc138891340"/>
      <w:bookmarkStart w:id="988" w:name="_Toc155227212"/>
      <w:bookmarkStart w:id="989" w:name="_Toc155229958"/>
      <w:bookmarkStart w:id="990" w:name="_Toc161846090"/>
      <w:bookmarkEnd w:id="939"/>
      <w:r w:rsidRPr="0036146D">
        <w:rPr>
          <w:lang w:val="fr-FR" w:eastAsia="en-GB"/>
        </w:rPr>
        <w:t>9.5</w:t>
      </w:r>
      <w:r w:rsidRPr="0036146D">
        <w:rPr>
          <w:lang w:val="fr-FR" w:eastAsia="en-GB"/>
        </w:rPr>
        <w:tab/>
        <w:t>RF common mode (0,15 MHz - 80 MHz</w:t>
      </w:r>
      <w:bookmarkEnd w:id="978"/>
      <w:r w:rsidRPr="0036146D">
        <w:rPr>
          <w:lang w:val="fr-FR" w:eastAsia="en-GB"/>
        </w:rPr>
        <w:t>)</w:t>
      </w:r>
      <w:bookmarkEnd w:id="979"/>
      <w:bookmarkEnd w:id="980"/>
      <w:bookmarkEnd w:id="981"/>
      <w:bookmarkEnd w:id="982"/>
      <w:bookmarkEnd w:id="983"/>
      <w:bookmarkEnd w:id="984"/>
      <w:bookmarkEnd w:id="985"/>
      <w:bookmarkEnd w:id="986"/>
      <w:bookmarkEnd w:id="987"/>
      <w:bookmarkEnd w:id="988"/>
      <w:bookmarkEnd w:id="989"/>
      <w:bookmarkEnd w:id="990"/>
    </w:p>
    <w:p w14:paraId="7C111FF9" w14:textId="77777777" w:rsidR="00DC0757" w:rsidRPr="00DC0757" w:rsidRDefault="00DC0757" w:rsidP="0004045C">
      <w:pPr>
        <w:rPr>
          <w:lang w:eastAsia="en-GB"/>
        </w:rPr>
      </w:pPr>
      <w:bookmarkStart w:id="991"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lastRenderedPageBreak/>
        <w:t>This test shall be performed on signal ports, telecommunication ports, control and DC power input/output ports, which may have cables longer than 3 m.</w:t>
      </w:r>
    </w:p>
    <w:p w14:paraId="7C111FFB" w14:textId="65BE9C6E" w:rsidR="00DC0757" w:rsidRPr="00DC0757" w:rsidRDefault="00710B7C" w:rsidP="0004045C">
      <w:pPr>
        <w:rPr>
          <w:lang w:eastAsia="en-GB"/>
        </w:rPr>
      </w:pPr>
      <w:r w:rsidRPr="00DC0757">
        <w:rPr>
          <w:rFonts w:cs="v4.2.0"/>
          <w:lang w:eastAsia="en-GB"/>
        </w:rPr>
        <w:t xml:space="preserve">Where this test is not carried out on a port or any other ports because the manufacturer declares </w:t>
      </w:r>
      <w:r w:rsidRPr="00C60BD5">
        <w:rPr>
          <w:rFonts w:cs="v4.2.0"/>
          <w:lang w:eastAsia="en-GB"/>
        </w:rPr>
        <w:t>in DEMC.</w:t>
      </w:r>
      <w:r>
        <w:rPr>
          <w:rFonts w:cs="v4.2.0"/>
          <w:lang w:eastAsia="en-GB"/>
        </w:rPr>
        <w:t>1</w:t>
      </w:r>
      <w:r w:rsidRPr="00C60BD5">
        <w:rPr>
          <w:rFonts w:cs="v4.2.0"/>
          <w:lang w:eastAsia="en-GB"/>
        </w:rPr>
        <w:t xml:space="preserve"> (see table 4.6-1) </w:t>
      </w:r>
      <w:r w:rsidRPr="00DC0757">
        <w:rPr>
          <w:rFonts w:cs="v4.2.0"/>
          <w:lang w:eastAsia="en-GB"/>
        </w:rPr>
        <w:t>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92" w:name="_Ref371906726"/>
      <w:bookmarkStart w:id="993" w:name="_Toc21020086"/>
      <w:bookmarkStart w:id="994" w:name="_Toc29763779"/>
      <w:bookmarkStart w:id="995" w:name="_Toc45870765"/>
      <w:bookmarkStart w:id="996" w:name="_Toc61113544"/>
      <w:bookmarkStart w:id="997" w:name="_Toc74844155"/>
      <w:bookmarkStart w:id="998" w:name="_Toc76504134"/>
      <w:bookmarkStart w:id="999" w:name="_Toc130737954"/>
      <w:bookmarkStart w:id="1000" w:name="_Toc137310128"/>
      <w:bookmarkStart w:id="1001" w:name="_Toc138891341"/>
      <w:bookmarkStart w:id="1002" w:name="_Toc155227213"/>
      <w:bookmarkStart w:id="1003" w:name="_Toc155229959"/>
      <w:bookmarkStart w:id="1004" w:name="_Toc161846091"/>
      <w:r w:rsidRPr="00DC0757">
        <w:rPr>
          <w:lang w:eastAsia="en-GB"/>
        </w:rPr>
        <w:t>9.5.1</w:t>
      </w:r>
      <w:r w:rsidRPr="00DC0757">
        <w:rPr>
          <w:lang w:eastAsia="en-GB"/>
        </w:rPr>
        <w:tab/>
        <w:t>Definition</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05" w:name="_Ref371906751"/>
      <w:bookmarkStart w:id="1006" w:name="_Toc21020087"/>
      <w:bookmarkStart w:id="1007" w:name="_Toc29763780"/>
      <w:bookmarkStart w:id="1008" w:name="_Toc45870766"/>
      <w:bookmarkStart w:id="1009" w:name="_Toc61113545"/>
      <w:bookmarkStart w:id="1010" w:name="_Toc74844156"/>
      <w:bookmarkStart w:id="1011" w:name="_Toc76504135"/>
      <w:bookmarkStart w:id="1012" w:name="_Toc130737955"/>
      <w:bookmarkStart w:id="1013" w:name="_Toc137310129"/>
      <w:bookmarkStart w:id="1014" w:name="_Toc138891342"/>
      <w:bookmarkStart w:id="1015" w:name="_Toc155227214"/>
      <w:bookmarkStart w:id="1016" w:name="_Toc155229960"/>
      <w:bookmarkStart w:id="1017" w:name="_Toc161846092"/>
      <w:r w:rsidRPr="00DC0757">
        <w:rPr>
          <w:lang w:eastAsia="en-GB"/>
        </w:rPr>
        <w:t>9.5.2</w:t>
      </w:r>
      <w:r w:rsidRPr="00DC0757">
        <w:rPr>
          <w:lang w:eastAsia="en-GB"/>
        </w:rPr>
        <w:tab/>
        <w:t>Test method and level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18" w:name="_Ref371906766"/>
      <w:bookmarkStart w:id="1019" w:name="_Toc21020088"/>
      <w:bookmarkStart w:id="1020" w:name="_Toc29763781"/>
      <w:bookmarkStart w:id="1021" w:name="_Toc45870767"/>
      <w:bookmarkStart w:id="1022" w:name="_Toc61113546"/>
      <w:bookmarkStart w:id="1023" w:name="_Toc74844157"/>
      <w:bookmarkStart w:id="1024" w:name="_Toc76504136"/>
      <w:bookmarkStart w:id="1025" w:name="_Toc130737956"/>
      <w:bookmarkStart w:id="1026" w:name="_Toc137310130"/>
      <w:bookmarkStart w:id="1027" w:name="_Toc138891343"/>
      <w:bookmarkStart w:id="1028" w:name="_Toc155227215"/>
      <w:bookmarkStart w:id="1029" w:name="_Toc155229961"/>
      <w:bookmarkStart w:id="1030" w:name="_Toc161846093"/>
      <w:r w:rsidRPr="00DC0757">
        <w:rPr>
          <w:lang w:eastAsia="en-GB"/>
        </w:rPr>
        <w:t>9.5.3</w:t>
      </w:r>
      <w:r w:rsidRPr="00DC0757">
        <w:rPr>
          <w:lang w:eastAsia="en-GB"/>
        </w:rPr>
        <w:tab/>
        <w:t>Performance criteria</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195EC6">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195EC6">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31" w:name="_Toc21020089"/>
      <w:bookmarkStart w:id="1032" w:name="_Toc29763782"/>
      <w:bookmarkStart w:id="1033" w:name="_Toc45870768"/>
      <w:bookmarkStart w:id="1034" w:name="_Toc61113547"/>
      <w:bookmarkStart w:id="1035" w:name="_Toc74844158"/>
      <w:bookmarkStart w:id="1036" w:name="_Toc76504137"/>
      <w:bookmarkStart w:id="1037" w:name="_Toc130737957"/>
      <w:bookmarkStart w:id="1038" w:name="_Toc137310131"/>
      <w:bookmarkStart w:id="1039" w:name="_Toc138891344"/>
      <w:bookmarkStart w:id="1040" w:name="_Toc155227216"/>
      <w:bookmarkStart w:id="1041" w:name="_Toc155229962"/>
      <w:bookmarkStart w:id="1042" w:name="_Toc161846094"/>
      <w:r w:rsidRPr="00DC0757">
        <w:rPr>
          <w:lang w:eastAsia="en-GB"/>
        </w:rPr>
        <w:t>9.6</w:t>
      </w:r>
      <w:r w:rsidRPr="00DC0757">
        <w:rPr>
          <w:lang w:eastAsia="en-GB"/>
        </w:rPr>
        <w:tab/>
        <w:t>Voltage dips and interruptions</w:t>
      </w:r>
      <w:bookmarkEnd w:id="991"/>
      <w:bookmarkEnd w:id="1031"/>
      <w:bookmarkEnd w:id="1032"/>
      <w:bookmarkEnd w:id="1033"/>
      <w:bookmarkEnd w:id="1034"/>
      <w:bookmarkEnd w:id="1035"/>
      <w:bookmarkEnd w:id="1036"/>
      <w:bookmarkEnd w:id="1037"/>
      <w:bookmarkEnd w:id="1038"/>
      <w:bookmarkEnd w:id="1039"/>
      <w:bookmarkEnd w:id="1040"/>
      <w:bookmarkEnd w:id="1041"/>
      <w:bookmarkEnd w:id="1042"/>
    </w:p>
    <w:p w14:paraId="7C11200F" w14:textId="77777777" w:rsidR="00DC0757" w:rsidRPr="00DC0757" w:rsidRDefault="00DC0757" w:rsidP="0004045C">
      <w:pPr>
        <w:rPr>
          <w:lang w:eastAsia="en-GB"/>
        </w:rPr>
      </w:pPr>
      <w:bookmarkStart w:id="1043"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44" w:name="_Ref371909466"/>
      <w:bookmarkStart w:id="1045" w:name="_Toc21020090"/>
      <w:bookmarkStart w:id="1046" w:name="_Toc29763783"/>
      <w:bookmarkStart w:id="1047" w:name="_Toc45870769"/>
      <w:bookmarkStart w:id="1048" w:name="_Toc61113548"/>
      <w:bookmarkStart w:id="1049" w:name="_Toc74844159"/>
      <w:bookmarkStart w:id="1050" w:name="_Toc76504138"/>
      <w:bookmarkStart w:id="1051" w:name="_Toc130737958"/>
      <w:bookmarkStart w:id="1052" w:name="_Toc137310132"/>
      <w:bookmarkStart w:id="1053" w:name="_Toc138891345"/>
      <w:bookmarkStart w:id="1054" w:name="_Toc155227217"/>
      <w:bookmarkStart w:id="1055" w:name="_Toc155229963"/>
      <w:bookmarkStart w:id="1056" w:name="_Toc161846095"/>
      <w:r w:rsidRPr="00DC0757">
        <w:rPr>
          <w:lang w:eastAsia="en-GB"/>
        </w:rPr>
        <w:t>9.6.1</w:t>
      </w:r>
      <w:r w:rsidRPr="00DC0757">
        <w:rPr>
          <w:lang w:eastAsia="en-GB"/>
        </w:rPr>
        <w:tab/>
        <w:t>Definition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057" w:name="_Ref371909482"/>
      <w:bookmarkStart w:id="1058" w:name="_Toc21020091"/>
      <w:bookmarkStart w:id="1059" w:name="_Toc29763784"/>
      <w:bookmarkStart w:id="1060" w:name="_Toc45870770"/>
      <w:bookmarkStart w:id="1061" w:name="_Toc61113549"/>
      <w:bookmarkStart w:id="1062" w:name="_Toc74844160"/>
      <w:bookmarkStart w:id="1063" w:name="_Toc76504139"/>
      <w:bookmarkStart w:id="1064" w:name="_Toc130737959"/>
      <w:bookmarkStart w:id="1065" w:name="_Toc137310133"/>
      <w:bookmarkStart w:id="1066" w:name="_Toc138891346"/>
      <w:bookmarkStart w:id="1067" w:name="_Toc155227218"/>
      <w:bookmarkStart w:id="1068" w:name="_Toc155229964"/>
      <w:bookmarkStart w:id="1069" w:name="_Toc161846096"/>
      <w:r w:rsidRPr="00DC0757">
        <w:rPr>
          <w:lang w:eastAsia="en-GB"/>
        </w:rPr>
        <w:lastRenderedPageBreak/>
        <w:t>9.6.2</w:t>
      </w:r>
      <w:r w:rsidRPr="00DC0757">
        <w:rPr>
          <w:lang w:eastAsia="en-GB"/>
        </w:rPr>
        <w:tab/>
        <w:t>Test method and level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070" w:name="_Ref371909500"/>
      <w:bookmarkStart w:id="1071" w:name="_Toc21020092"/>
      <w:bookmarkStart w:id="1072" w:name="_Toc29763785"/>
      <w:bookmarkStart w:id="1073" w:name="_Toc45870771"/>
      <w:bookmarkStart w:id="1074" w:name="_Toc61113550"/>
      <w:bookmarkStart w:id="1075" w:name="_Toc74844161"/>
      <w:bookmarkStart w:id="1076" w:name="_Toc76504140"/>
      <w:bookmarkStart w:id="1077" w:name="_Toc130737960"/>
      <w:bookmarkStart w:id="1078" w:name="_Toc137310134"/>
      <w:bookmarkStart w:id="1079" w:name="_Toc138891347"/>
      <w:bookmarkStart w:id="1080" w:name="_Toc155227219"/>
      <w:bookmarkStart w:id="1081" w:name="_Toc155229965"/>
      <w:bookmarkStart w:id="1082" w:name="_Toc161846097"/>
      <w:r w:rsidRPr="00DC0757">
        <w:rPr>
          <w:lang w:eastAsia="en-GB"/>
        </w:rPr>
        <w:t>9.6.3</w:t>
      </w:r>
      <w:r w:rsidRPr="00DC0757">
        <w:rPr>
          <w:lang w:eastAsia="en-GB"/>
        </w:rPr>
        <w:tab/>
        <w:t>Performance criteria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083" w:name="_Toc21020093"/>
      <w:bookmarkStart w:id="1084" w:name="_Toc29763786"/>
      <w:bookmarkStart w:id="1085" w:name="_Toc45870772"/>
      <w:bookmarkStart w:id="1086" w:name="_Toc61113551"/>
      <w:bookmarkStart w:id="1087" w:name="_Toc74844162"/>
      <w:bookmarkStart w:id="1088" w:name="_Toc76504141"/>
      <w:bookmarkStart w:id="1089" w:name="_Toc130737961"/>
      <w:bookmarkStart w:id="1090" w:name="_Toc137310135"/>
      <w:bookmarkStart w:id="1091" w:name="_Toc138891348"/>
      <w:bookmarkStart w:id="1092" w:name="_Toc155227220"/>
      <w:bookmarkStart w:id="1093" w:name="_Toc155229966"/>
      <w:bookmarkStart w:id="1094" w:name="_Toc161846098"/>
      <w:r w:rsidRPr="00DC0757">
        <w:rPr>
          <w:lang w:eastAsia="en-GB"/>
        </w:rPr>
        <w:t>9.7</w:t>
      </w:r>
      <w:r w:rsidRPr="00DC0757">
        <w:rPr>
          <w:lang w:eastAsia="en-GB"/>
        </w:rPr>
        <w:tab/>
        <w:t>Surges, common and differential mode</w:t>
      </w:r>
      <w:bookmarkEnd w:id="1043"/>
      <w:bookmarkEnd w:id="1083"/>
      <w:bookmarkEnd w:id="1084"/>
      <w:bookmarkEnd w:id="1085"/>
      <w:bookmarkEnd w:id="1086"/>
      <w:bookmarkEnd w:id="1087"/>
      <w:bookmarkEnd w:id="1088"/>
      <w:bookmarkEnd w:id="1089"/>
      <w:bookmarkEnd w:id="1090"/>
      <w:bookmarkEnd w:id="1091"/>
      <w:bookmarkEnd w:id="1092"/>
      <w:bookmarkEnd w:id="1093"/>
      <w:bookmarkEnd w:id="1094"/>
    </w:p>
    <w:p w14:paraId="7C112025" w14:textId="77777777" w:rsidR="00DC0757" w:rsidRPr="00DC0757" w:rsidRDefault="00DC0757" w:rsidP="0004045C">
      <w:pPr>
        <w:rPr>
          <w:lang w:eastAsia="en-GB"/>
        </w:rPr>
      </w:pPr>
      <w:bookmarkStart w:id="1095" w:name="_Ref371909533"/>
      <w:bookmarkStart w:id="1096"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97" w:name="_Toc21020094"/>
      <w:bookmarkStart w:id="1098" w:name="_Toc29763787"/>
      <w:bookmarkStart w:id="1099" w:name="_Toc45870773"/>
      <w:bookmarkStart w:id="1100" w:name="_Toc61113552"/>
      <w:bookmarkStart w:id="1101" w:name="_Toc74844163"/>
      <w:bookmarkStart w:id="1102" w:name="_Toc76504142"/>
      <w:bookmarkStart w:id="1103" w:name="_Toc130737962"/>
      <w:bookmarkStart w:id="1104" w:name="_Toc137310136"/>
      <w:bookmarkStart w:id="1105" w:name="_Toc138891349"/>
      <w:bookmarkStart w:id="1106" w:name="_Toc155227221"/>
      <w:bookmarkStart w:id="1107" w:name="_Toc155229967"/>
      <w:bookmarkStart w:id="1108" w:name="_Toc161846099"/>
      <w:r w:rsidRPr="00DC0757">
        <w:rPr>
          <w:lang w:eastAsia="en-GB"/>
        </w:rPr>
        <w:t>9.7.1</w:t>
      </w:r>
      <w:r w:rsidRPr="00DC0757">
        <w:rPr>
          <w:lang w:eastAsia="en-GB"/>
        </w:rPr>
        <w:tab/>
        <w:t>Definition</w:t>
      </w:r>
      <w:bookmarkEnd w:id="1095"/>
      <w:bookmarkEnd w:id="1097"/>
      <w:bookmarkEnd w:id="1098"/>
      <w:bookmarkEnd w:id="1099"/>
      <w:bookmarkEnd w:id="1100"/>
      <w:bookmarkEnd w:id="1101"/>
      <w:bookmarkEnd w:id="1102"/>
      <w:bookmarkEnd w:id="1103"/>
      <w:bookmarkEnd w:id="1104"/>
      <w:bookmarkEnd w:id="1105"/>
      <w:bookmarkEnd w:id="1106"/>
      <w:bookmarkEnd w:id="1107"/>
      <w:bookmarkEnd w:id="1108"/>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09" w:name="_Ref371909546"/>
      <w:bookmarkStart w:id="1110" w:name="_Toc21020095"/>
      <w:bookmarkStart w:id="1111" w:name="_Toc29763788"/>
      <w:bookmarkStart w:id="1112" w:name="_Toc45870774"/>
      <w:bookmarkStart w:id="1113" w:name="_Toc61113553"/>
      <w:bookmarkStart w:id="1114" w:name="_Toc74844164"/>
      <w:bookmarkStart w:id="1115" w:name="_Toc76504143"/>
      <w:bookmarkStart w:id="1116" w:name="_Toc130737963"/>
      <w:bookmarkStart w:id="1117" w:name="_Toc137310137"/>
      <w:bookmarkStart w:id="1118" w:name="_Toc138891350"/>
      <w:bookmarkStart w:id="1119" w:name="_Toc155227222"/>
      <w:bookmarkStart w:id="1120" w:name="_Toc155229968"/>
      <w:bookmarkStart w:id="1121" w:name="_Toc161846100"/>
      <w:r w:rsidRPr="00DC0757">
        <w:rPr>
          <w:lang w:eastAsia="en-GB"/>
        </w:rPr>
        <w:t>9.7.2</w:t>
      </w:r>
      <w:r w:rsidRPr="00DC0757">
        <w:rPr>
          <w:lang w:eastAsia="en-GB"/>
        </w:rPr>
        <w:tab/>
        <w:t>Test method and level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C11202B" w14:textId="77777777" w:rsidR="00DC0757" w:rsidRPr="00DC0757" w:rsidRDefault="00DC0757" w:rsidP="0004045C">
      <w:pPr>
        <w:rPr>
          <w:lang w:eastAsia="en-GB"/>
        </w:rPr>
      </w:pPr>
      <w:bookmarkStart w:id="1122"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23" w:name="_Toc21020096"/>
      <w:bookmarkStart w:id="1124" w:name="_Toc29763789"/>
      <w:bookmarkStart w:id="1125" w:name="_Toc45870775"/>
      <w:bookmarkStart w:id="1126" w:name="_Toc61113554"/>
      <w:bookmarkStart w:id="1127" w:name="_Toc74844165"/>
      <w:bookmarkStart w:id="1128" w:name="_Toc76504144"/>
      <w:bookmarkStart w:id="1129" w:name="_Toc130737964"/>
      <w:bookmarkStart w:id="1130" w:name="_Toc137310138"/>
      <w:bookmarkStart w:id="1131" w:name="_Toc138891351"/>
      <w:bookmarkStart w:id="1132" w:name="_Toc155227223"/>
      <w:bookmarkStart w:id="1133" w:name="_Toc155229969"/>
      <w:bookmarkStart w:id="1134" w:name="_Toc161846101"/>
      <w:r w:rsidRPr="00DC0757">
        <w:rPr>
          <w:lang w:eastAsia="en-GB"/>
        </w:rPr>
        <w:lastRenderedPageBreak/>
        <w:t>9.7.2.1</w:t>
      </w:r>
      <w:r w:rsidRPr="00DC0757">
        <w:rPr>
          <w:lang w:eastAsia="en-GB"/>
        </w:rPr>
        <w:tab/>
        <w:t>Test method for telecommunication ports directly connected to outdoor cables</w:t>
      </w:r>
      <w:bookmarkEnd w:id="1123"/>
      <w:bookmarkEnd w:id="1124"/>
      <w:bookmarkEnd w:id="1125"/>
      <w:bookmarkEnd w:id="1126"/>
      <w:bookmarkEnd w:id="1127"/>
      <w:bookmarkEnd w:id="1128"/>
      <w:bookmarkEnd w:id="1129"/>
      <w:bookmarkEnd w:id="1130"/>
      <w:bookmarkEnd w:id="1131"/>
      <w:bookmarkEnd w:id="1132"/>
      <w:bookmarkEnd w:id="1133"/>
      <w:bookmarkEnd w:id="1134"/>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35" w:name="_Toc21020097"/>
      <w:bookmarkStart w:id="1136" w:name="_Toc29763790"/>
      <w:bookmarkStart w:id="1137" w:name="_Toc45870776"/>
      <w:bookmarkStart w:id="1138" w:name="_Toc61113555"/>
      <w:bookmarkStart w:id="1139" w:name="_Toc74844166"/>
      <w:bookmarkStart w:id="1140" w:name="_Toc76504145"/>
      <w:bookmarkStart w:id="1141" w:name="_Toc130737965"/>
      <w:bookmarkStart w:id="1142" w:name="_Toc137310139"/>
      <w:bookmarkStart w:id="1143" w:name="_Toc138891352"/>
      <w:bookmarkStart w:id="1144" w:name="_Toc155227224"/>
      <w:bookmarkStart w:id="1145" w:name="_Toc155229970"/>
      <w:bookmarkStart w:id="1146" w:name="_Toc161846102"/>
      <w:r w:rsidRPr="00DC0757">
        <w:rPr>
          <w:lang w:eastAsia="en-GB"/>
        </w:rPr>
        <w:t>9.7.2.2</w:t>
      </w:r>
      <w:r w:rsidRPr="00DC0757">
        <w:rPr>
          <w:lang w:eastAsia="en-GB"/>
        </w:rPr>
        <w:tab/>
        <w:t>Test method for telecommunication ports connected to indoor cables</w:t>
      </w:r>
      <w:bookmarkEnd w:id="1135"/>
      <w:bookmarkEnd w:id="1136"/>
      <w:bookmarkEnd w:id="1137"/>
      <w:bookmarkEnd w:id="1138"/>
      <w:bookmarkEnd w:id="1139"/>
      <w:bookmarkEnd w:id="1140"/>
      <w:bookmarkEnd w:id="1141"/>
      <w:bookmarkEnd w:id="1142"/>
      <w:bookmarkEnd w:id="1143"/>
      <w:bookmarkEnd w:id="1144"/>
      <w:bookmarkEnd w:id="1145"/>
      <w:bookmarkEnd w:id="1146"/>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47" w:name="_Toc21020098"/>
      <w:bookmarkStart w:id="1148" w:name="_Toc29763791"/>
      <w:bookmarkStart w:id="1149" w:name="_Toc45870777"/>
      <w:bookmarkStart w:id="1150" w:name="_Toc61113556"/>
      <w:bookmarkStart w:id="1151" w:name="_Toc74844167"/>
      <w:bookmarkStart w:id="1152" w:name="_Toc76504146"/>
      <w:bookmarkStart w:id="1153" w:name="_Toc130737966"/>
      <w:bookmarkStart w:id="1154" w:name="_Toc137310140"/>
      <w:bookmarkStart w:id="1155" w:name="_Toc138891353"/>
      <w:bookmarkStart w:id="1156" w:name="_Toc155227225"/>
      <w:bookmarkStart w:id="1157" w:name="_Toc155229971"/>
      <w:bookmarkStart w:id="1158" w:name="_Toc161846103"/>
      <w:r w:rsidRPr="00DC0757">
        <w:rPr>
          <w:lang w:eastAsia="en-GB"/>
        </w:rPr>
        <w:t>9.7.2.3</w:t>
      </w:r>
      <w:r w:rsidRPr="00DC0757">
        <w:rPr>
          <w:lang w:eastAsia="en-GB"/>
        </w:rPr>
        <w:tab/>
        <w:t>Test method for AC power ports</w:t>
      </w:r>
      <w:bookmarkEnd w:id="1147"/>
      <w:bookmarkEnd w:id="1148"/>
      <w:bookmarkEnd w:id="1149"/>
      <w:bookmarkEnd w:id="1150"/>
      <w:bookmarkEnd w:id="1151"/>
      <w:bookmarkEnd w:id="1152"/>
      <w:bookmarkEnd w:id="1153"/>
      <w:bookmarkEnd w:id="1154"/>
      <w:bookmarkEnd w:id="1155"/>
      <w:bookmarkEnd w:id="1156"/>
      <w:bookmarkEnd w:id="1157"/>
      <w:bookmarkEnd w:id="1158"/>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159" w:name="_Toc21020099"/>
      <w:bookmarkStart w:id="1160" w:name="_Toc29763792"/>
      <w:bookmarkStart w:id="1161" w:name="_Toc45870778"/>
      <w:bookmarkStart w:id="1162" w:name="_Toc61113557"/>
      <w:bookmarkStart w:id="1163" w:name="_Toc74844168"/>
      <w:bookmarkStart w:id="1164" w:name="_Toc76504147"/>
      <w:bookmarkStart w:id="1165" w:name="_Toc130737967"/>
      <w:bookmarkStart w:id="1166" w:name="_Toc137310141"/>
      <w:bookmarkStart w:id="1167" w:name="_Toc138891354"/>
      <w:bookmarkStart w:id="1168" w:name="_Toc155227226"/>
      <w:bookmarkStart w:id="1169" w:name="_Toc155229972"/>
      <w:bookmarkStart w:id="1170" w:name="_Toc161846104"/>
      <w:r w:rsidRPr="00DC0757">
        <w:rPr>
          <w:lang w:eastAsia="en-GB"/>
        </w:rPr>
        <w:t>9.7.3</w:t>
      </w:r>
      <w:r w:rsidRPr="00DC0757">
        <w:rPr>
          <w:lang w:eastAsia="en-GB"/>
        </w:rPr>
        <w:tab/>
        <w:t>Performance criteria</w:t>
      </w:r>
      <w:bookmarkEnd w:id="1122"/>
      <w:bookmarkEnd w:id="1159"/>
      <w:bookmarkEnd w:id="1160"/>
      <w:bookmarkEnd w:id="1161"/>
      <w:bookmarkEnd w:id="1162"/>
      <w:bookmarkEnd w:id="1163"/>
      <w:bookmarkEnd w:id="1164"/>
      <w:bookmarkEnd w:id="1165"/>
      <w:bookmarkEnd w:id="1166"/>
      <w:bookmarkEnd w:id="1167"/>
      <w:bookmarkEnd w:id="1168"/>
      <w:bookmarkEnd w:id="1169"/>
      <w:bookmarkEnd w:id="1170"/>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195EC6">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195EC6">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171" w:name="_Toc21020100"/>
      <w:bookmarkStart w:id="1172" w:name="_Toc29763793"/>
      <w:bookmarkStart w:id="1173" w:name="_Toc45870779"/>
      <w:bookmarkStart w:id="1174" w:name="_Toc61113558"/>
      <w:bookmarkStart w:id="1175" w:name="_Toc74844169"/>
      <w:bookmarkStart w:id="1176" w:name="_Toc76504148"/>
      <w:bookmarkStart w:id="1177" w:name="_Toc130737968"/>
      <w:bookmarkStart w:id="1178" w:name="_Toc137310142"/>
      <w:bookmarkStart w:id="1179" w:name="_Toc138891355"/>
      <w:bookmarkStart w:id="1180" w:name="_Toc155227227"/>
      <w:bookmarkStart w:id="1181" w:name="_Toc155229973"/>
      <w:bookmarkStart w:id="1182" w:name="_Toc161846105"/>
      <w:r w:rsidRPr="00DC0757">
        <w:lastRenderedPageBreak/>
        <w:t>Annex A (normative):</w:t>
      </w:r>
      <w:r w:rsidRPr="00DC0757">
        <w:br/>
        <w:t>BER assessment for GSM/EDGE</w:t>
      </w:r>
      <w:bookmarkEnd w:id="1171"/>
      <w:bookmarkEnd w:id="1172"/>
      <w:bookmarkEnd w:id="1173"/>
      <w:bookmarkEnd w:id="1174"/>
      <w:bookmarkEnd w:id="1175"/>
      <w:bookmarkEnd w:id="1176"/>
      <w:bookmarkEnd w:id="1177"/>
      <w:bookmarkEnd w:id="1178"/>
      <w:bookmarkEnd w:id="1179"/>
      <w:bookmarkEnd w:id="1180"/>
      <w:bookmarkEnd w:id="1181"/>
      <w:bookmarkEnd w:id="1182"/>
    </w:p>
    <w:p w14:paraId="7C11203D" w14:textId="77777777" w:rsidR="00DC0757" w:rsidRPr="00DC0757" w:rsidRDefault="00DC0757" w:rsidP="00DC0757">
      <w:pPr>
        <w:pStyle w:val="Heading1"/>
      </w:pPr>
      <w:bookmarkStart w:id="1183" w:name="_Toc21020101"/>
      <w:bookmarkStart w:id="1184" w:name="_Toc29763794"/>
      <w:bookmarkStart w:id="1185" w:name="_Toc45870780"/>
      <w:bookmarkStart w:id="1186" w:name="_Toc61113559"/>
      <w:bookmarkStart w:id="1187" w:name="_Toc74844170"/>
      <w:bookmarkStart w:id="1188" w:name="_Toc76504149"/>
      <w:bookmarkStart w:id="1189" w:name="_Toc130737969"/>
      <w:bookmarkStart w:id="1190" w:name="_Toc137310143"/>
      <w:bookmarkStart w:id="1191" w:name="_Toc138891356"/>
      <w:bookmarkStart w:id="1192" w:name="_Toc155227228"/>
      <w:bookmarkStart w:id="1193" w:name="_Toc155229974"/>
      <w:bookmarkStart w:id="1194" w:name="_Toc161846106"/>
      <w:r w:rsidRPr="00DC0757">
        <w:t>A.1</w:t>
      </w:r>
      <w:r w:rsidRPr="00DC0757">
        <w:tab/>
        <w:t>Assessment of BER at the output of a transmitter</w:t>
      </w:r>
      <w:bookmarkEnd w:id="1183"/>
      <w:bookmarkEnd w:id="1184"/>
      <w:bookmarkEnd w:id="1185"/>
      <w:bookmarkEnd w:id="1186"/>
      <w:bookmarkEnd w:id="1187"/>
      <w:bookmarkEnd w:id="1188"/>
      <w:bookmarkEnd w:id="1189"/>
      <w:bookmarkEnd w:id="1190"/>
      <w:bookmarkEnd w:id="1191"/>
      <w:bookmarkEnd w:id="1192"/>
      <w:bookmarkEnd w:id="1193"/>
      <w:bookmarkEnd w:id="1194"/>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195" w:name="_Toc21020102"/>
      <w:bookmarkStart w:id="1196" w:name="_Toc29763795"/>
      <w:bookmarkStart w:id="1197" w:name="_Toc45870781"/>
      <w:bookmarkStart w:id="1198" w:name="_Toc61113560"/>
      <w:bookmarkStart w:id="1199" w:name="_Toc74844171"/>
      <w:bookmarkStart w:id="1200" w:name="_Toc76504150"/>
      <w:bookmarkStart w:id="1201" w:name="_Toc130737970"/>
      <w:bookmarkStart w:id="1202" w:name="_Toc137310144"/>
      <w:bookmarkStart w:id="1203" w:name="_Toc138891357"/>
      <w:bookmarkStart w:id="1204" w:name="_Toc155227229"/>
      <w:bookmarkStart w:id="1205" w:name="_Toc155229975"/>
      <w:bookmarkStart w:id="1206" w:name="_Toc161846107"/>
      <w:r w:rsidRPr="00DC0757">
        <w:t>A.1.1</w:t>
      </w:r>
      <w:r w:rsidRPr="00DC0757">
        <w:tab/>
        <w:t>Assessment of BER using static layer 1 functions</w:t>
      </w:r>
      <w:bookmarkEnd w:id="1195"/>
      <w:bookmarkEnd w:id="1196"/>
      <w:bookmarkEnd w:id="1197"/>
      <w:bookmarkEnd w:id="1198"/>
      <w:bookmarkEnd w:id="1199"/>
      <w:bookmarkEnd w:id="1200"/>
      <w:bookmarkEnd w:id="1201"/>
      <w:bookmarkEnd w:id="1202"/>
      <w:bookmarkEnd w:id="1203"/>
      <w:bookmarkEnd w:id="1204"/>
      <w:bookmarkEnd w:id="1205"/>
      <w:bookmarkEnd w:id="1206"/>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207" w:name="_Toc21020103"/>
      <w:bookmarkStart w:id="1208" w:name="_Toc29763796"/>
      <w:bookmarkStart w:id="1209" w:name="_Toc45870782"/>
      <w:bookmarkStart w:id="1210" w:name="_Toc61113561"/>
      <w:bookmarkStart w:id="1211" w:name="_Toc74844172"/>
      <w:bookmarkStart w:id="1212" w:name="_Toc76504151"/>
      <w:bookmarkStart w:id="1213" w:name="_Toc130737971"/>
      <w:bookmarkStart w:id="1214" w:name="_Toc137310145"/>
      <w:bookmarkStart w:id="1215" w:name="_Toc138891358"/>
      <w:bookmarkStart w:id="1216" w:name="_Toc155227230"/>
      <w:bookmarkStart w:id="1217" w:name="_Toc155229976"/>
      <w:bookmarkStart w:id="1218" w:name="_Toc161846108"/>
      <w:r w:rsidRPr="00DC0757">
        <w:t>A.1.2</w:t>
      </w:r>
      <w:r w:rsidRPr="00DC0757">
        <w:tab/>
        <w:t>Assessment of BER using RXQUAL</w:t>
      </w:r>
      <w:bookmarkEnd w:id="1207"/>
      <w:bookmarkEnd w:id="1208"/>
      <w:bookmarkEnd w:id="1209"/>
      <w:bookmarkEnd w:id="1210"/>
      <w:bookmarkEnd w:id="1211"/>
      <w:bookmarkEnd w:id="1212"/>
      <w:bookmarkEnd w:id="1213"/>
      <w:bookmarkEnd w:id="1214"/>
      <w:bookmarkEnd w:id="1215"/>
      <w:bookmarkEnd w:id="1216"/>
      <w:bookmarkEnd w:id="1217"/>
      <w:bookmarkEnd w:id="1218"/>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219" w:name="_Toc21020104"/>
      <w:bookmarkStart w:id="1220" w:name="_Toc29763797"/>
      <w:bookmarkStart w:id="1221" w:name="_Toc45870783"/>
      <w:bookmarkStart w:id="1222" w:name="_Toc61113562"/>
      <w:bookmarkStart w:id="1223" w:name="_Toc74844173"/>
      <w:bookmarkStart w:id="1224" w:name="_Toc76504152"/>
      <w:bookmarkStart w:id="1225" w:name="_Toc130737972"/>
      <w:bookmarkStart w:id="1226" w:name="_Toc137310146"/>
      <w:bookmarkStart w:id="1227" w:name="_Toc138891359"/>
      <w:bookmarkStart w:id="1228" w:name="_Toc155227231"/>
      <w:bookmarkStart w:id="1229" w:name="_Toc155229977"/>
      <w:bookmarkStart w:id="1230" w:name="_Toc161846109"/>
      <w:r w:rsidRPr="00DC0757">
        <w:t>A.2</w:t>
      </w:r>
      <w:r w:rsidRPr="00DC0757">
        <w:tab/>
        <w:t>Assessment of BER at the output of a receiver</w:t>
      </w:r>
      <w:bookmarkEnd w:id="1219"/>
      <w:bookmarkEnd w:id="1220"/>
      <w:bookmarkEnd w:id="1221"/>
      <w:bookmarkEnd w:id="1222"/>
      <w:bookmarkEnd w:id="1223"/>
      <w:bookmarkEnd w:id="1224"/>
      <w:bookmarkEnd w:id="1225"/>
      <w:bookmarkEnd w:id="1226"/>
      <w:bookmarkEnd w:id="1227"/>
      <w:bookmarkEnd w:id="1228"/>
      <w:bookmarkEnd w:id="1229"/>
      <w:bookmarkEnd w:id="1230"/>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231" w:name="_Toc21020105"/>
      <w:bookmarkStart w:id="1232" w:name="_Toc29763798"/>
      <w:bookmarkStart w:id="1233" w:name="_Toc45870784"/>
      <w:bookmarkStart w:id="1234" w:name="_Toc61113563"/>
      <w:bookmarkStart w:id="1235" w:name="_Toc74844174"/>
      <w:bookmarkStart w:id="1236" w:name="_Toc76504153"/>
      <w:bookmarkStart w:id="1237" w:name="_Toc130737973"/>
      <w:bookmarkStart w:id="1238" w:name="_Toc137310147"/>
      <w:bookmarkStart w:id="1239" w:name="_Toc138891360"/>
      <w:bookmarkStart w:id="1240" w:name="_Toc155227232"/>
      <w:bookmarkStart w:id="1241" w:name="_Toc155229978"/>
      <w:bookmarkStart w:id="1242" w:name="_Toc161846110"/>
      <w:r w:rsidRPr="00DC0757">
        <w:t>A.2.1</w:t>
      </w:r>
      <w:r w:rsidRPr="00DC0757">
        <w:tab/>
        <w:t>Assessment of BER using RXQUAL</w:t>
      </w:r>
      <w:bookmarkEnd w:id="1231"/>
      <w:bookmarkEnd w:id="1232"/>
      <w:bookmarkEnd w:id="1233"/>
      <w:bookmarkEnd w:id="1234"/>
      <w:bookmarkEnd w:id="1235"/>
      <w:bookmarkEnd w:id="1236"/>
      <w:bookmarkEnd w:id="1237"/>
      <w:bookmarkEnd w:id="1238"/>
      <w:bookmarkEnd w:id="1239"/>
      <w:bookmarkEnd w:id="1240"/>
      <w:bookmarkEnd w:id="1241"/>
      <w:bookmarkEnd w:id="1242"/>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243" w:name="_Toc21020106"/>
      <w:bookmarkStart w:id="1244" w:name="_Toc29763799"/>
      <w:bookmarkStart w:id="1245" w:name="_Toc45870785"/>
      <w:bookmarkStart w:id="1246" w:name="_Toc61113564"/>
      <w:bookmarkStart w:id="1247" w:name="_Toc74844175"/>
      <w:bookmarkStart w:id="1248" w:name="_Toc76504154"/>
      <w:bookmarkStart w:id="1249" w:name="_Toc130737974"/>
      <w:bookmarkStart w:id="1250" w:name="_Toc137310148"/>
      <w:bookmarkStart w:id="1251" w:name="_Toc138891361"/>
      <w:bookmarkStart w:id="1252" w:name="_Toc155227233"/>
      <w:bookmarkStart w:id="1253" w:name="_Toc155229979"/>
      <w:bookmarkStart w:id="1254" w:name="_Toc161846111"/>
      <w:r w:rsidRPr="00DC0757">
        <w:t>A.2.2</w:t>
      </w:r>
      <w:r w:rsidRPr="00DC0757">
        <w:tab/>
        <w:t>Assessment of BER using reported BER</w:t>
      </w:r>
      <w:bookmarkEnd w:id="1243"/>
      <w:bookmarkEnd w:id="1244"/>
      <w:bookmarkEnd w:id="1245"/>
      <w:bookmarkEnd w:id="1246"/>
      <w:bookmarkEnd w:id="1247"/>
      <w:bookmarkEnd w:id="1248"/>
      <w:bookmarkEnd w:id="1249"/>
      <w:bookmarkEnd w:id="1250"/>
      <w:bookmarkEnd w:id="1251"/>
      <w:bookmarkEnd w:id="1252"/>
      <w:bookmarkEnd w:id="1253"/>
      <w:bookmarkEnd w:id="1254"/>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46DFE94B" w14:textId="77777777" w:rsidR="00710B7C" w:rsidRDefault="00710B7C" w:rsidP="00710B7C"/>
    <w:p w14:paraId="463B5F9A" w14:textId="4A2F36F8" w:rsidR="00710B7C" w:rsidRPr="00C50C29" w:rsidRDefault="00710B7C" w:rsidP="00710B7C">
      <w:pPr>
        <w:pStyle w:val="Heading8"/>
        <w:rPr>
          <w:lang w:val="en-US"/>
        </w:rPr>
      </w:pPr>
      <w:bookmarkStart w:id="1255" w:name="_Toc155229980"/>
      <w:bookmarkStart w:id="1256" w:name="_Toc161846112"/>
      <w:r w:rsidRPr="009D2F2E">
        <w:lastRenderedPageBreak/>
        <w:t xml:space="preserve">Annex </w:t>
      </w:r>
      <w:r>
        <w:t>B</w:t>
      </w:r>
      <w:r w:rsidRPr="009D2F2E">
        <w:t xml:space="preserve"> (normative):</w:t>
      </w:r>
      <w:r w:rsidRPr="00DC0757">
        <w:br/>
      </w:r>
      <w:r>
        <w:t>Simplified immunity testin</w:t>
      </w:r>
      <w:r w:rsidRPr="00C50C29">
        <w:rPr>
          <w:lang w:val="en-US"/>
        </w:rPr>
        <w:t>g</w:t>
      </w:r>
      <w:bookmarkEnd w:id="1255"/>
      <w:bookmarkEnd w:id="1256"/>
    </w:p>
    <w:p w14:paraId="6ECF6CE3" w14:textId="77777777" w:rsidR="00710B7C" w:rsidRPr="00C50C29" w:rsidRDefault="00710B7C" w:rsidP="00710B7C">
      <w:pPr>
        <w:pStyle w:val="Heading2"/>
        <w:rPr>
          <w:lang w:val="en-US" w:eastAsia="zh-CN"/>
        </w:rPr>
      </w:pPr>
      <w:bookmarkStart w:id="1257" w:name="_Toc155229981"/>
      <w:bookmarkStart w:id="1258" w:name="_Toc161846113"/>
      <w:r w:rsidRPr="00C50C29">
        <w:rPr>
          <w:lang w:val="en-US" w:eastAsia="zh-CN"/>
        </w:rPr>
        <w:t>B.1</w:t>
      </w:r>
      <w:r>
        <w:rPr>
          <w:lang w:val="en-US" w:eastAsia="zh-CN"/>
        </w:rPr>
        <w:tab/>
      </w:r>
      <w:r w:rsidRPr="00C50C29">
        <w:rPr>
          <w:lang w:val="en-US" w:eastAsia="zh-CN"/>
        </w:rPr>
        <w:t>Applicability</w:t>
      </w:r>
      <w:bookmarkEnd w:id="1257"/>
      <w:bookmarkEnd w:id="1258"/>
    </w:p>
    <w:p w14:paraId="2691276B" w14:textId="77777777" w:rsidR="00710B7C" w:rsidRPr="009A4D1F" w:rsidRDefault="00710B7C" w:rsidP="00710B7C">
      <w:pPr>
        <w:rPr>
          <w:lang w:val="en-US" w:eastAsia="zh-CN"/>
        </w:rPr>
      </w:pPr>
      <w:r w:rsidRPr="00195EC6">
        <w:t>Simplified immunity testing</w:t>
      </w:r>
      <w:r w:rsidRPr="00195EC6" w:rsidDel="000D0A6C">
        <w:rPr>
          <w:lang w:val="en-US" w:eastAsia="zh-CN"/>
        </w:rPr>
        <w:t xml:space="preserve"> </w:t>
      </w:r>
      <w:r w:rsidRPr="00195EC6">
        <w:rPr>
          <w:lang w:val="en-US" w:eastAsia="zh-CN"/>
        </w:rPr>
        <w:t>applies,</w:t>
      </w:r>
      <w:r w:rsidRPr="009A4D1F">
        <w:rPr>
          <w:lang w:val="en-US" w:eastAsia="zh-CN"/>
        </w:rPr>
        <w:t xml:space="preserve"> per </w:t>
      </w:r>
      <w:r w:rsidRPr="00195EC6">
        <w:rPr>
          <w:lang w:val="en-US" w:eastAsia="zh-CN"/>
        </w:rPr>
        <w:t>operating b</w:t>
      </w:r>
      <w:r w:rsidRPr="009A4D1F">
        <w:rPr>
          <w:lang w:val="en-US" w:eastAsia="zh-CN"/>
        </w:rPr>
        <w:t>and, only to the BS which satisfies both of the following conditions:</w:t>
      </w:r>
    </w:p>
    <w:p w14:paraId="29A1FD87" w14:textId="77777777" w:rsidR="00710B7C" w:rsidRPr="00195EC6" w:rsidRDefault="00710B7C" w:rsidP="00710B7C">
      <w:pPr>
        <w:pStyle w:val="B10"/>
      </w:pPr>
      <w:r>
        <w:rPr>
          <w:lang w:val="en-US" w:eastAsia="zh-CN"/>
        </w:rPr>
        <w:t>-</w:t>
      </w:r>
      <w:r>
        <w:rPr>
          <w:lang w:val="en-US" w:eastAsia="zh-CN"/>
        </w:rPr>
        <w:tab/>
      </w:r>
      <w:r w:rsidRPr="009A4D1F">
        <w:rPr>
          <w:lang w:val="en-US" w:eastAsia="zh-CN"/>
        </w:rPr>
        <w:t>Radio unit employs common active RF components for supported RATs, as described in DEMC.2.</w:t>
      </w:r>
    </w:p>
    <w:p w14:paraId="4687ECB9" w14:textId="77777777" w:rsidR="00710B7C" w:rsidRPr="00195EC6" w:rsidRDefault="00710B7C" w:rsidP="00710B7C">
      <w:pPr>
        <w:pStyle w:val="B10"/>
      </w:pPr>
      <w:r>
        <w:rPr>
          <w:lang w:eastAsia="zh-CN"/>
        </w:rPr>
        <w:t>-</w:t>
      </w:r>
      <w:r>
        <w:rPr>
          <w:lang w:eastAsia="zh-CN"/>
        </w:rPr>
        <w:tab/>
      </w:r>
      <w:r w:rsidRPr="009A4D1F">
        <w:rPr>
          <w:lang w:eastAsia="zh-CN"/>
        </w:rPr>
        <w:t>Radio digital unit employs common active components for supported RATs, as described in DEMC.4</w:t>
      </w:r>
      <w:r w:rsidRPr="00195EC6">
        <w:rPr>
          <w:lang w:eastAsia="zh-CN"/>
        </w:rPr>
        <w:t>.</w:t>
      </w:r>
      <w:r w:rsidRPr="009A4D1F">
        <w:rPr>
          <w:lang w:val="en-US" w:eastAsia="zh-CN"/>
        </w:rPr>
        <w:t xml:space="preserve"> </w:t>
      </w:r>
    </w:p>
    <w:p w14:paraId="67915663" w14:textId="4B8C903D" w:rsidR="00710B7C" w:rsidRPr="003C3F09" w:rsidRDefault="00710B7C" w:rsidP="00710B7C">
      <w:pPr>
        <w:pStyle w:val="NO"/>
        <w:rPr>
          <w:lang w:val="en-US" w:eastAsia="zh-CN"/>
        </w:rPr>
      </w:pPr>
      <w:r w:rsidRPr="003C3F09">
        <w:rPr>
          <w:lang w:val="en-US" w:eastAsia="zh-CN"/>
        </w:rPr>
        <w:t>Note:</w:t>
      </w:r>
      <w:r w:rsidR="001B3CFD" w:rsidRPr="00DC0757">
        <w:tab/>
      </w:r>
      <w:r w:rsidRPr="003C3F09">
        <w:rPr>
          <w:lang w:val="en-US" w:eastAsia="zh-CN"/>
        </w:rPr>
        <w:t>If the above condition is not met, all applicable test configurations in clause 4.5 apply for testing.</w:t>
      </w:r>
    </w:p>
    <w:p w14:paraId="4DAC045B" w14:textId="77777777" w:rsidR="00710B7C" w:rsidRPr="003C3F09" w:rsidRDefault="00710B7C" w:rsidP="00710B7C">
      <w:pPr>
        <w:pStyle w:val="Heading2"/>
        <w:rPr>
          <w:lang w:val="en-US" w:eastAsia="zh-CN"/>
        </w:rPr>
      </w:pPr>
      <w:bookmarkStart w:id="1259" w:name="_Toc155229982"/>
      <w:bookmarkStart w:id="1260" w:name="_Toc161846114"/>
      <w:r w:rsidRPr="003C3F09">
        <w:t>B.2</w:t>
      </w:r>
      <w:r>
        <w:tab/>
      </w:r>
      <w:r w:rsidRPr="003C3F09">
        <w:t>Capability Sets for simplified immunity testing</w:t>
      </w:r>
      <w:bookmarkEnd w:id="1259"/>
      <w:bookmarkEnd w:id="1260"/>
    </w:p>
    <w:p w14:paraId="5B300294" w14:textId="77777777" w:rsidR="00710B7C" w:rsidRPr="003C3F09" w:rsidRDefault="00710B7C" w:rsidP="00710B7C">
      <w:pPr>
        <w:rPr>
          <w:snapToGrid w:val="0"/>
        </w:rPr>
      </w:pPr>
      <w:r w:rsidRPr="003C3F09">
        <w:rPr>
          <w:snapToGrid w:val="0"/>
        </w:rPr>
        <w:t>The set of RATs which are considered sufficient for the immunity testing purposes depends on the</w:t>
      </w:r>
      <w:r>
        <w:rPr>
          <w:snapToGrid w:val="0"/>
        </w:rPr>
        <w:t xml:space="preserve"> </w:t>
      </w:r>
      <w:r w:rsidRPr="003C3F09">
        <w:rPr>
          <w:snapToGrid w:val="0"/>
        </w:rPr>
        <w:t xml:space="preserve">BS hardware capabilities declared by the manufacturer in </w:t>
      </w:r>
      <w:r>
        <w:rPr>
          <w:snapToGrid w:val="0"/>
        </w:rPr>
        <w:t>DEMC.2</w:t>
      </w:r>
      <w:r w:rsidRPr="003C3F09">
        <w:rPr>
          <w:snapToGrid w:val="0"/>
        </w:rPr>
        <w:t xml:space="preserve"> and </w:t>
      </w:r>
      <w:r>
        <w:rPr>
          <w:snapToGrid w:val="0"/>
        </w:rPr>
        <w:t>DEMC.4</w:t>
      </w:r>
      <w:r w:rsidRPr="003C3F09">
        <w:rPr>
          <w:snapToGrid w:val="0"/>
        </w:rPr>
        <w:t>.</w:t>
      </w:r>
    </w:p>
    <w:p w14:paraId="5BDFDAB4" w14:textId="77777777" w:rsidR="00710B7C" w:rsidRPr="00C50C29" w:rsidRDefault="00710B7C" w:rsidP="00710B7C">
      <w:pPr>
        <w:rPr>
          <w:snapToGrid w:val="0"/>
        </w:rPr>
      </w:pPr>
      <w:r>
        <w:rPr>
          <w:snapToGrid w:val="0"/>
        </w:rPr>
        <w:t>T</w:t>
      </w:r>
      <w:r w:rsidRPr="003C3F09">
        <w:rPr>
          <w:snapToGrid w:val="0"/>
        </w:rPr>
        <w:t xml:space="preserve">he following RAT combinations were identified as </w:t>
      </w:r>
      <w:r w:rsidRPr="00C50C29">
        <w:rPr>
          <w:snapToGrid w:val="0"/>
        </w:rPr>
        <w:t>candidates for the immunity testing simplification:</w:t>
      </w:r>
    </w:p>
    <w:p w14:paraId="35D61DA8"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E-UTRA and UTRA, UTRA does not have to be configured.</w:t>
      </w:r>
    </w:p>
    <w:p w14:paraId="723C8FF1"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NR and UTRA, UTRA does not have to be configured.</w:t>
      </w:r>
    </w:p>
    <w:p w14:paraId="186B0F8F"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NB-IoT and GSM, GSM needs not to be configured.</w:t>
      </w:r>
    </w:p>
    <w:p w14:paraId="5E408FEE" w14:textId="77777777" w:rsidR="00710B7C" w:rsidRPr="001C0AAB" w:rsidRDefault="00710B7C" w:rsidP="00710B7C">
      <w:pPr>
        <w:spacing w:line="276" w:lineRule="auto"/>
        <w:jc w:val="both"/>
      </w:pPr>
      <w:r w:rsidRPr="00C50C29">
        <w:t>The above RAT combinations were further translated into the Capability Sets in tables below</w:t>
      </w:r>
      <w:r w:rsidRPr="00415425">
        <w:t>.</w:t>
      </w:r>
    </w:p>
    <w:p w14:paraId="6DDE7307" w14:textId="77777777" w:rsidR="00710B7C" w:rsidRDefault="00710B7C" w:rsidP="00710B7C">
      <w:pPr>
        <w:spacing w:line="276" w:lineRule="auto"/>
        <w:jc w:val="both"/>
        <w:rPr>
          <w:lang w:val="en-US" w:eastAsia="zh-CN"/>
        </w:rPr>
      </w:pPr>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p>
    <w:p w14:paraId="09EFBE05" w14:textId="77777777" w:rsidR="00710B7C" w:rsidRDefault="00710B7C" w:rsidP="00710B7C">
      <w:pPr>
        <w:spacing w:line="276" w:lineRule="auto"/>
        <w:jc w:val="both"/>
        <w:rPr>
          <w:lang w:val="en-US" w:eastAsia="zh-CN"/>
        </w:rPr>
      </w:pPr>
      <w:r>
        <w:t>T</w:t>
      </w:r>
      <w:r>
        <w:rPr>
          <w:lang w:val="en-US" w:eastAsia="zh-CN"/>
        </w:rPr>
        <w:t>he test configurations (TCx)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p>
    <w:p w14:paraId="4D597DA3" w14:textId="6B848B02" w:rsidR="00710B7C" w:rsidRPr="00C50C29" w:rsidRDefault="00710B7C" w:rsidP="00710B7C">
      <w:pPr>
        <w:pStyle w:val="NO"/>
        <w:rPr>
          <w:lang w:eastAsia="zh-CN"/>
        </w:rPr>
      </w:pPr>
      <w:r>
        <w:rPr>
          <w:lang w:val="en-US" w:eastAsia="zh-CN"/>
        </w:rPr>
        <w:t>Example:</w:t>
      </w:r>
      <w:r w:rsidR="001B3CFD" w:rsidRPr="00DC0757">
        <w:tab/>
      </w:r>
      <w:r>
        <w:rPr>
          <w:lang w:val="en-US" w:eastAsia="zh-CN"/>
        </w:rPr>
        <w:t>A BS declared to support CS9 (corresponding to TC9 in table 4.5-1a) in table B.2-2, will be tested using TC8 (corresponding to CS8 in table 4.5-2).</w:t>
      </w:r>
    </w:p>
    <w:p w14:paraId="7D35BC6A" w14:textId="77777777" w:rsidR="00710B7C" w:rsidRPr="00415425" w:rsidRDefault="00710B7C" w:rsidP="00710B7C">
      <w:pPr>
        <w:pStyle w:val="TH"/>
        <w:rPr>
          <w:lang w:val="en-US" w:eastAsia="zh-CN"/>
        </w:rPr>
      </w:pPr>
      <w:r w:rsidRPr="00415425">
        <w:rPr>
          <w:lang w:val="en-US" w:eastAsia="zh-CN"/>
        </w:rPr>
        <w:t xml:space="preserve">Table B.2-1: </w:t>
      </w:r>
      <w:r w:rsidRPr="00195EC6">
        <w:rPr>
          <w:lang w:val="en-US" w:eastAsia="zh-CN"/>
        </w:rPr>
        <w:t>Declared and sufficient CSs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710B7C" w:rsidRPr="0036146D" w14:paraId="25CB07EC" w14:textId="77777777" w:rsidTr="00517D8A">
        <w:trPr>
          <w:tblHeader/>
          <w:jc w:val="center"/>
        </w:trPr>
        <w:tc>
          <w:tcPr>
            <w:tcW w:w="880" w:type="pct"/>
          </w:tcPr>
          <w:p w14:paraId="118A256C" w14:textId="77777777" w:rsidR="00710B7C" w:rsidRPr="00415425" w:rsidRDefault="00710B7C" w:rsidP="00517D8A">
            <w:pPr>
              <w:pStyle w:val="TAH"/>
              <w:rPr>
                <w:szCs w:val="18"/>
                <w:lang w:eastAsia="ja-JP"/>
              </w:rPr>
            </w:pPr>
            <w:r w:rsidRPr="00415425">
              <w:rPr>
                <w:szCs w:val="18"/>
                <w:lang w:eastAsia="ja-JP"/>
              </w:rPr>
              <w:t>Declared Capability Set</w:t>
            </w:r>
          </w:p>
        </w:tc>
        <w:tc>
          <w:tcPr>
            <w:tcW w:w="823" w:type="pct"/>
          </w:tcPr>
          <w:p w14:paraId="7BCA5DE6" w14:textId="77777777" w:rsidR="00710B7C" w:rsidRPr="00415425" w:rsidRDefault="00710B7C" w:rsidP="00517D8A">
            <w:pPr>
              <w:pStyle w:val="TAC"/>
              <w:rPr>
                <w:lang w:val="sv-FI"/>
              </w:rPr>
            </w:pPr>
            <w:r w:rsidRPr="00415425">
              <w:rPr>
                <w:lang w:val="sv-FI"/>
              </w:rPr>
              <w:t>CS3 (U, E, IoT NI/NG)</w:t>
            </w:r>
          </w:p>
        </w:tc>
        <w:tc>
          <w:tcPr>
            <w:tcW w:w="824" w:type="pct"/>
          </w:tcPr>
          <w:p w14:paraId="1D812D34" w14:textId="77777777" w:rsidR="00710B7C" w:rsidRPr="00415425" w:rsidRDefault="00710B7C" w:rsidP="00517D8A">
            <w:pPr>
              <w:pStyle w:val="TAC"/>
              <w:rPr>
                <w:lang w:val="sv-SE"/>
              </w:rPr>
            </w:pPr>
            <w:r w:rsidRPr="00415425">
              <w:rPr>
                <w:lang w:val="sv-SE"/>
              </w:rPr>
              <w:t xml:space="preserve">CS4 </w:t>
            </w:r>
            <w:r w:rsidRPr="00415425">
              <w:rPr>
                <w:lang w:val="sv-FI"/>
              </w:rPr>
              <w:t>(G, U)</w:t>
            </w:r>
          </w:p>
        </w:tc>
        <w:tc>
          <w:tcPr>
            <w:tcW w:w="824" w:type="pct"/>
          </w:tcPr>
          <w:p w14:paraId="7FAFE60C" w14:textId="77777777" w:rsidR="00710B7C" w:rsidRPr="00415425" w:rsidRDefault="00710B7C" w:rsidP="00517D8A">
            <w:pPr>
              <w:pStyle w:val="TAC"/>
              <w:rPr>
                <w:lang w:val="sv-FI"/>
              </w:rPr>
            </w:pPr>
            <w:r w:rsidRPr="00415425">
              <w:rPr>
                <w:lang w:val="sv-FI"/>
              </w:rPr>
              <w:t>CS5 (G, E, IoT NI/NG)</w:t>
            </w:r>
          </w:p>
        </w:tc>
        <w:tc>
          <w:tcPr>
            <w:tcW w:w="824" w:type="pct"/>
          </w:tcPr>
          <w:p w14:paraId="1A19697A" w14:textId="77777777" w:rsidR="00710B7C" w:rsidRPr="00415425" w:rsidRDefault="00710B7C" w:rsidP="00517D8A">
            <w:pPr>
              <w:pStyle w:val="TAC"/>
              <w:rPr>
                <w:lang w:val="sv-FI"/>
              </w:rPr>
            </w:pPr>
            <w:r w:rsidRPr="00415425">
              <w:rPr>
                <w:lang w:val="sv-FI"/>
              </w:rPr>
              <w:t>CS6 (G, U, E)</w:t>
            </w:r>
          </w:p>
        </w:tc>
        <w:tc>
          <w:tcPr>
            <w:tcW w:w="824" w:type="pct"/>
          </w:tcPr>
          <w:p w14:paraId="5BF01E66" w14:textId="77777777" w:rsidR="00710B7C" w:rsidRPr="00415425" w:rsidRDefault="00710B7C" w:rsidP="00517D8A">
            <w:pPr>
              <w:pStyle w:val="TAC"/>
              <w:rPr>
                <w:lang w:val="sv-FI" w:eastAsia="en-GB"/>
              </w:rPr>
            </w:pPr>
            <w:r w:rsidRPr="00415425">
              <w:rPr>
                <w:lang w:val="sv-FI" w:eastAsia="en-GB"/>
              </w:rPr>
              <w:t>CS7</w:t>
            </w:r>
            <w:r w:rsidRPr="00415425">
              <w:rPr>
                <w:lang w:val="sv-FI"/>
              </w:rPr>
              <w:t xml:space="preserve"> (G, U, E, IoT NI/NG)</w:t>
            </w:r>
          </w:p>
        </w:tc>
      </w:tr>
      <w:tr w:rsidR="00710B7C" w:rsidRPr="0036146D" w14:paraId="6B0ACB30" w14:textId="77777777" w:rsidTr="00517D8A">
        <w:trPr>
          <w:trHeight w:val="92"/>
          <w:tblHeader/>
          <w:jc w:val="center"/>
        </w:trPr>
        <w:tc>
          <w:tcPr>
            <w:tcW w:w="880" w:type="pct"/>
            <w:vMerge w:val="restart"/>
          </w:tcPr>
          <w:p w14:paraId="78FBAC8B" w14:textId="77777777" w:rsidR="00710B7C" w:rsidRPr="00244EC6" w:rsidRDefault="00710B7C" w:rsidP="00517D8A">
            <w:pPr>
              <w:pStyle w:val="TAH"/>
              <w:rPr>
                <w:iCs/>
                <w:szCs w:val="18"/>
                <w:lang w:eastAsia="ja-JP"/>
              </w:rPr>
            </w:pPr>
            <w:r w:rsidRPr="00244EC6">
              <w:rPr>
                <w:szCs w:val="18"/>
                <w:lang w:eastAsia="ja-JP"/>
              </w:rPr>
              <w:t>Sufficient CS for testing</w:t>
            </w:r>
          </w:p>
        </w:tc>
        <w:tc>
          <w:tcPr>
            <w:tcW w:w="823" w:type="pct"/>
            <w:vMerge w:val="restart"/>
          </w:tcPr>
          <w:p w14:paraId="6A173918" w14:textId="77777777" w:rsidR="00710B7C" w:rsidRPr="00244EC6" w:rsidRDefault="00710B7C" w:rsidP="00517D8A">
            <w:pPr>
              <w:pStyle w:val="TAC"/>
              <w:rPr>
                <w:lang w:val="sv-SE" w:eastAsia="ja-JP"/>
              </w:rPr>
            </w:pPr>
            <w:r w:rsidRPr="00244EC6">
              <w:rPr>
                <w:lang w:val="sv-SE" w:eastAsia="ja-JP"/>
              </w:rPr>
              <w:t xml:space="preserve">CS2 </w:t>
            </w:r>
            <w:r w:rsidRPr="00244EC6">
              <w:rPr>
                <w:lang w:val="sv-FI"/>
              </w:rPr>
              <w:t>(E, IoT NI/NG)</w:t>
            </w:r>
          </w:p>
        </w:tc>
        <w:tc>
          <w:tcPr>
            <w:tcW w:w="824" w:type="pct"/>
            <w:vMerge w:val="restart"/>
          </w:tcPr>
          <w:p w14:paraId="17F63D71" w14:textId="77777777" w:rsidR="00710B7C" w:rsidRPr="00244EC6" w:rsidRDefault="00710B7C" w:rsidP="00517D8A">
            <w:pPr>
              <w:pStyle w:val="TAC"/>
              <w:rPr>
                <w:lang w:eastAsia="ja-JP"/>
              </w:rPr>
            </w:pPr>
            <w:r w:rsidRPr="00244EC6">
              <w:rPr>
                <w:lang w:val="sv-SE"/>
              </w:rPr>
              <w:t xml:space="preserve">CS4 </w:t>
            </w:r>
            <w:r w:rsidRPr="00244EC6">
              <w:rPr>
                <w:lang w:val="sv-FI"/>
              </w:rPr>
              <w:t>(G, U)</w:t>
            </w:r>
          </w:p>
        </w:tc>
        <w:tc>
          <w:tcPr>
            <w:tcW w:w="824" w:type="pct"/>
          </w:tcPr>
          <w:p w14:paraId="5C9FC4DB"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c>
          <w:tcPr>
            <w:tcW w:w="824" w:type="pct"/>
            <w:vMerge w:val="restart"/>
          </w:tcPr>
          <w:p w14:paraId="784FF739" w14:textId="77777777" w:rsidR="00710B7C" w:rsidRPr="00244EC6" w:rsidRDefault="00710B7C" w:rsidP="00517D8A">
            <w:pPr>
              <w:pStyle w:val="TAC"/>
              <w:rPr>
                <w:lang w:val="sv-SE" w:eastAsia="ja-JP"/>
              </w:rPr>
            </w:pPr>
            <w:r w:rsidRPr="00244EC6">
              <w:rPr>
                <w:lang w:val="sv-SE" w:eastAsia="ja-JP"/>
              </w:rPr>
              <w:t>CS5</w:t>
            </w:r>
            <w:r w:rsidRPr="00244EC6">
              <w:rPr>
                <w:lang w:val="sv-FI"/>
              </w:rPr>
              <w:t xml:space="preserve"> (G, E)</w:t>
            </w:r>
          </w:p>
        </w:tc>
        <w:tc>
          <w:tcPr>
            <w:tcW w:w="824" w:type="pct"/>
          </w:tcPr>
          <w:p w14:paraId="2ECC349A"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r>
      <w:tr w:rsidR="00710B7C" w:rsidRPr="00244EC6" w14:paraId="51797E79" w14:textId="77777777" w:rsidTr="00517D8A">
        <w:trPr>
          <w:trHeight w:val="92"/>
          <w:tblHeader/>
          <w:jc w:val="center"/>
        </w:trPr>
        <w:tc>
          <w:tcPr>
            <w:tcW w:w="880" w:type="pct"/>
            <w:vMerge/>
          </w:tcPr>
          <w:p w14:paraId="1821E913" w14:textId="77777777" w:rsidR="00710B7C" w:rsidRPr="00244EC6" w:rsidRDefault="00710B7C" w:rsidP="00517D8A">
            <w:pPr>
              <w:pStyle w:val="TAH"/>
              <w:rPr>
                <w:iCs/>
                <w:szCs w:val="18"/>
                <w:lang w:val="sv-SE" w:eastAsia="ja-JP"/>
              </w:rPr>
            </w:pPr>
          </w:p>
        </w:tc>
        <w:tc>
          <w:tcPr>
            <w:tcW w:w="823" w:type="pct"/>
            <w:vMerge/>
          </w:tcPr>
          <w:p w14:paraId="67F74276" w14:textId="77777777" w:rsidR="00710B7C" w:rsidRPr="00244EC6" w:rsidRDefault="00710B7C" w:rsidP="00517D8A">
            <w:pPr>
              <w:pStyle w:val="TAC"/>
              <w:rPr>
                <w:lang w:val="sv-SE" w:eastAsia="ja-JP"/>
              </w:rPr>
            </w:pPr>
          </w:p>
        </w:tc>
        <w:tc>
          <w:tcPr>
            <w:tcW w:w="824" w:type="pct"/>
            <w:vMerge/>
          </w:tcPr>
          <w:p w14:paraId="13BD8A6D" w14:textId="77777777" w:rsidR="00710B7C" w:rsidRPr="00244EC6" w:rsidRDefault="00710B7C" w:rsidP="00517D8A">
            <w:pPr>
              <w:pStyle w:val="TAC"/>
              <w:rPr>
                <w:lang w:val="sv-SE" w:eastAsia="ja-JP"/>
              </w:rPr>
            </w:pPr>
          </w:p>
        </w:tc>
        <w:tc>
          <w:tcPr>
            <w:tcW w:w="824" w:type="pct"/>
          </w:tcPr>
          <w:p w14:paraId="69743E1A" w14:textId="77777777" w:rsidR="00710B7C" w:rsidRPr="00195EC6" w:rsidRDefault="00710B7C" w:rsidP="00517D8A">
            <w:pPr>
              <w:pStyle w:val="TAC"/>
              <w:rPr>
                <w:lang w:val="sv-SE" w:eastAsia="ja-JP"/>
              </w:rPr>
            </w:pPr>
            <w:r w:rsidRPr="00244EC6">
              <w:rPr>
                <w:lang w:val="sv-FI"/>
              </w:rPr>
              <w:t>CS5 (G, E)</w:t>
            </w:r>
          </w:p>
        </w:tc>
        <w:tc>
          <w:tcPr>
            <w:tcW w:w="824" w:type="pct"/>
            <w:vMerge/>
          </w:tcPr>
          <w:p w14:paraId="2B7F68BA" w14:textId="77777777" w:rsidR="00710B7C" w:rsidRPr="00195EC6" w:rsidRDefault="00710B7C" w:rsidP="00517D8A">
            <w:pPr>
              <w:pStyle w:val="TAC"/>
              <w:rPr>
                <w:lang w:val="sv-SE" w:eastAsia="ja-JP"/>
              </w:rPr>
            </w:pPr>
          </w:p>
        </w:tc>
        <w:tc>
          <w:tcPr>
            <w:tcW w:w="824" w:type="pct"/>
          </w:tcPr>
          <w:p w14:paraId="51E17605" w14:textId="77777777" w:rsidR="00710B7C" w:rsidRPr="00244EC6" w:rsidRDefault="00710B7C" w:rsidP="00517D8A">
            <w:pPr>
              <w:pStyle w:val="TAC"/>
              <w:rPr>
                <w:lang w:val="sv-SE" w:eastAsia="ja-JP"/>
              </w:rPr>
            </w:pPr>
            <w:r w:rsidRPr="00244EC6">
              <w:rPr>
                <w:lang w:val="sv-SE" w:eastAsia="ja-JP"/>
              </w:rPr>
              <w:t xml:space="preserve">CS5 </w:t>
            </w:r>
            <w:r w:rsidRPr="00244EC6">
              <w:rPr>
                <w:lang w:val="sv-FI"/>
              </w:rPr>
              <w:t>(G, E)</w:t>
            </w:r>
          </w:p>
        </w:tc>
      </w:tr>
      <w:tr w:rsidR="00710B7C" w:rsidRPr="00244EC6" w14:paraId="7EA05454" w14:textId="77777777" w:rsidTr="00517D8A">
        <w:trPr>
          <w:trHeight w:val="92"/>
          <w:tblHeader/>
          <w:jc w:val="center"/>
        </w:trPr>
        <w:tc>
          <w:tcPr>
            <w:tcW w:w="5000" w:type="pct"/>
            <w:gridSpan w:val="6"/>
          </w:tcPr>
          <w:p w14:paraId="3CF5CDEF" w14:textId="4B630B31" w:rsidR="00710B7C" w:rsidRPr="00244EC6" w:rsidRDefault="00710B7C" w:rsidP="00517D8A">
            <w:pPr>
              <w:pStyle w:val="TAN"/>
              <w:rPr>
                <w:b/>
                <w:lang w:val="en-US" w:eastAsia="en-GB"/>
              </w:rPr>
            </w:pPr>
            <w:r w:rsidRPr="00244EC6">
              <w:rPr>
                <w:lang w:val="en-US" w:eastAsia="en-GB"/>
              </w:rPr>
              <w:t>NOTE 1:</w:t>
            </w:r>
            <w:r>
              <w:rPr>
                <w:lang w:eastAsia="zh-CN"/>
              </w:rPr>
              <w:tab/>
            </w:r>
            <w:r w:rsidRPr="00244EC6">
              <w:rPr>
                <w:lang w:val="en-US" w:eastAsia="en-GB"/>
              </w:rPr>
              <w:t>either NB-IoT in-band or guard band is supported, otherwise, no EMC enhancement for GSM for the declared CS.</w:t>
            </w:r>
          </w:p>
          <w:p w14:paraId="3CEA2BD5" w14:textId="0DD32CE1" w:rsidR="00710B7C" w:rsidRPr="00244EC6" w:rsidRDefault="00710B7C" w:rsidP="00517D8A">
            <w:pPr>
              <w:pStyle w:val="TAN"/>
              <w:rPr>
                <w:b/>
                <w:lang w:val="en-US" w:eastAsia="ja-JP"/>
              </w:rPr>
            </w:pPr>
            <w:r w:rsidRPr="00244EC6">
              <w:rPr>
                <w:lang w:val="en-US" w:eastAsia="ja-JP"/>
              </w:rPr>
              <w:t>NOTE 2:</w:t>
            </w:r>
            <w:r>
              <w:rPr>
                <w:lang w:eastAsia="zh-CN"/>
              </w:rPr>
              <w:tab/>
            </w:r>
            <w:r w:rsidRPr="00244EC6">
              <w:rPr>
                <w:lang w:val="en-US" w:eastAsia="ja-JP"/>
              </w:rPr>
              <w:t>G, U, E and IoT NI/NG stand for GSM, UTRA, E-UTRA and NB-IoT in-band/guard band.</w:t>
            </w:r>
          </w:p>
        </w:tc>
      </w:tr>
    </w:tbl>
    <w:p w14:paraId="67D0256E" w14:textId="77777777" w:rsidR="00710B7C" w:rsidRPr="00244EC6" w:rsidRDefault="00710B7C" w:rsidP="00710B7C">
      <w:pPr>
        <w:jc w:val="center"/>
        <w:rPr>
          <w:lang w:val="en-US" w:eastAsia="zh-CN"/>
        </w:rPr>
      </w:pPr>
    </w:p>
    <w:p w14:paraId="3738E42C" w14:textId="77777777" w:rsidR="00710B7C" w:rsidRPr="00244EC6" w:rsidRDefault="00710B7C" w:rsidP="00710B7C">
      <w:pPr>
        <w:pStyle w:val="TH"/>
        <w:rPr>
          <w:lang w:val="en-US" w:eastAsia="zh-CN"/>
        </w:rPr>
      </w:pPr>
      <w:r w:rsidRPr="00244EC6">
        <w:rPr>
          <w:lang w:val="en-US" w:eastAsia="zh-CN"/>
        </w:rPr>
        <w:t xml:space="preserve">Table B.2-2: </w:t>
      </w:r>
      <w:r w:rsidRPr="00195EC6">
        <w:rPr>
          <w:lang w:val="en-US" w:eastAsia="zh-CN"/>
        </w:rPr>
        <w:t>Declared and sufficient CSs for testing</w:t>
      </w:r>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710B7C" w:rsidRPr="00244EC6" w14:paraId="4F01A419" w14:textId="77777777" w:rsidTr="00517D8A">
        <w:trPr>
          <w:trHeight w:val="378"/>
          <w:tblHeader/>
          <w:jc w:val="center"/>
        </w:trPr>
        <w:tc>
          <w:tcPr>
            <w:tcW w:w="905" w:type="pct"/>
          </w:tcPr>
          <w:p w14:paraId="1C964574" w14:textId="77777777" w:rsidR="00710B7C" w:rsidRPr="00244EC6" w:rsidRDefault="00710B7C" w:rsidP="00517D8A">
            <w:pPr>
              <w:pStyle w:val="TAH"/>
              <w:rPr>
                <w:szCs w:val="18"/>
              </w:rPr>
            </w:pPr>
            <w:r w:rsidRPr="00244EC6">
              <w:rPr>
                <w:szCs w:val="18"/>
              </w:rPr>
              <w:t xml:space="preserve">Declared </w:t>
            </w:r>
          </w:p>
          <w:p w14:paraId="4BF321F8" w14:textId="77777777" w:rsidR="00710B7C" w:rsidRPr="00244EC6" w:rsidRDefault="00710B7C" w:rsidP="00517D8A">
            <w:pPr>
              <w:pStyle w:val="TAH"/>
              <w:rPr>
                <w:szCs w:val="18"/>
              </w:rPr>
            </w:pPr>
            <w:r w:rsidRPr="00244EC6">
              <w:rPr>
                <w:szCs w:val="18"/>
              </w:rPr>
              <w:t>Capability Set</w:t>
            </w:r>
          </w:p>
        </w:tc>
        <w:tc>
          <w:tcPr>
            <w:tcW w:w="633" w:type="pct"/>
          </w:tcPr>
          <w:p w14:paraId="496B1517" w14:textId="77777777" w:rsidR="00710B7C" w:rsidRPr="00244EC6" w:rsidRDefault="00710B7C" w:rsidP="00517D8A">
            <w:pPr>
              <w:pStyle w:val="TAC"/>
              <w:rPr>
                <w:lang w:val="sv-SE"/>
              </w:rPr>
            </w:pPr>
            <w:r w:rsidRPr="00244EC6">
              <w:rPr>
                <w:lang w:val="sv-SE"/>
              </w:rPr>
              <w:t xml:space="preserve">CS9 </w:t>
            </w:r>
            <w:r w:rsidRPr="00244EC6">
              <w:rPr>
                <w:lang w:val="sv-FI"/>
              </w:rPr>
              <w:t>(G, IoT SA)</w:t>
            </w:r>
          </w:p>
        </w:tc>
        <w:tc>
          <w:tcPr>
            <w:tcW w:w="866" w:type="pct"/>
          </w:tcPr>
          <w:p w14:paraId="2C14DFB5"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7D7001E" w14:textId="77777777" w:rsidR="00710B7C" w:rsidRPr="00244EC6" w:rsidRDefault="00710B7C" w:rsidP="00517D8A">
            <w:pPr>
              <w:pStyle w:val="TAC"/>
              <w:rPr>
                <w:lang w:val="sv-FI"/>
              </w:rPr>
            </w:pPr>
            <w:r w:rsidRPr="00244EC6">
              <w:rPr>
                <w:lang w:val="sv-FI"/>
              </w:rPr>
              <w:t>CS11 (E, IoT SA)</w:t>
            </w:r>
          </w:p>
        </w:tc>
        <w:tc>
          <w:tcPr>
            <w:tcW w:w="866" w:type="pct"/>
          </w:tcPr>
          <w:p w14:paraId="4E2C3ED0" w14:textId="77777777" w:rsidR="00710B7C" w:rsidRPr="00244EC6" w:rsidRDefault="00710B7C" w:rsidP="00517D8A">
            <w:pPr>
              <w:pStyle w:val="TAC"/>
              <w:rPr>
                <w:lang w:val="sv-FI"/>
              </w:rPr>
            </w:pPr>
            <w:r w:rsidRPr="00244EC6">
              <w:rPr>
                <w:lang w:val="sv-FI"/>
              </w:rPr>
              <w:t>CS12 (G, U, IoT SA)</w:t>
            </w:r>
          </w:p>
        </w:tc>
        <w:tc>
          <w:tcPr>
            <w:tcW w:w="865" w:type="pct"/>
          </w:tcPr>
          <w:p w14:paraId="12728915" w14:textId="77777777" w:rsidR="00710B7C" w:rsidRPr="00244EC6" w:rsidRDefault="00710B7C" w:rsidP="00517D8A">
            <w:pPr>
              <w:pStyle w:val="TAC"/>
              <w:rPr>
                <w:lang w:val="sv-FI"/>
              </w:rPr>
            </w:pPr>
            <w:r w:rsidRPr="00244EC6">
              <w:rPr>
                <w:lang w:val="sv-FI"/>
              </w:rPr>
              <w:t>CS13 (G, E, IoT SA)</w:t>
            </w:r>
          </w:p>
        </w:tc>
      </w:tr>
      <w:tr w:rsidR="00710B7C" w:rsidRPr="00244EC6" w14:paraId="68B380E6" w14:textId="77777777" w:rsidTr="00517D8A">
        <w:trPr>
          <w:tblHeader/>
          <w:jc w:val="center"/>
        </w:trPr>
        <w:tc>
          <w:tcPr>
            <w:tcW w:w="905" w:type="pct"/>
          </w:tcPr>
          <w:p w14:paraId="0D013923" w14:textId="77777777" w:rsidR="00710B7C" w:rsidRPr="00244EC6" w:rsidRDefault="00710B7C" w:rsidP="00517D8A">
            <w:pPr>
              <w:pStyle w:val="TAH"/>
              <w:rPr>
                <w:szCs w:val="18"/>
              </w:rPr>
            </w:pPr>
            <w:r w:rsidRPr="00244EC6">
              <w:rPr>
                <w:szCs w:val="18"/>
                <w:lang w:eastAsia="ja-JP"/>
              </w:rPr>
              <w:t>Sufficient CS for testing</w:t>
            </w:r>
          </w:p>
        </w:tc>
        <w:tc>
          <w:tcPr>
            <w:tcW w:w="633" w:type="pct"/>
          </w:tcPr>
          <w:p w14:paraId="02F9B655" w14:textId="77777777" w:rsidR="00710B7C" w:rsidRPr="00244EC6" w:rsidRDefault="00710B7C" w:rsidP="00517D8A">
            <w:pPr>
              <w:pStyle w:val="TAC"/>
            </w:pPr>
            <w:r w:rsidRPr="00244EC6">
              <w:t xml:space="preserve">CS8 </w:t>
            </w:r>
            <w:r w:rsidRPr="00244EC6">
              <w:rPr>
                <w:lang w:val="sv-FI"/>
              </w:rPr>
              <w:t>(IoT SA)</w:t>
            </w:r>
          </w:p>
        </w:tc>
        <w:tc>
          <w:tcPr>
            <w:tcW w:w="866" w:type="pct"/>
          </w:tcPr>
          <w:p w14:paraId="40D47A59"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2668D44" w14:textId="77777777" w:rsidR="00710B7C" w:rsidRPr="00244EC6" w:rsidRDefault="00710B7C" w:rsidP="00517D8A">
            <w:pPr>
              <w:pStyle w:val="TAC"/>
              <w:rPr>
                <w:lang w:val="sv-FI"/>
              </w:rPr>
            </w:pPr>
            <w:r w:rsidRPr="00244EC6">
              <w:rPr>
                <w:lang w:val="sv-FI"/>
              </w:rPr>
              <w:t>CS11 (E, IoT SA)</w:t>
            </w:r>
          </w:p>
        </w:tc>
        <w:tc>
          <w:tcPr>
            <w:tcW w:w="866" w:type="pct"/>
          </w:tcPr>
          <w:p w14:paraId="23462785" w14:textId="77777777" w:rsidR="00710B7C" w:rsidRPr="00244EC6" w:rsidRDefault="00710B7C" w:rsidP="00517D8A">
            <w:pPr>
              <w:pStyle w:val="TAC"/>
              <w:rPr>
                <w:lang w:val="sv-FI"/>
              </w:rPr>
            </w:pPr>
            <w:r w:rsidRPr="00244EC6">
              <w:rPr>
                <w:lang w:val="sv-FI"/>
              </w:rPr>
              <w:t>CS10 (U, IoT SA)</w:t>
            </w:r>
          </w:p>
        </w:tc>
        <w:tc>
          <w:tcPr>
            <w:tcW w:w="865" w:type="pct"/>
          </w:tcPr>
          <w:p w14:paraId="5566ED89" w14:textId="77777777" w:rsidR="00710B7C" w:rsidRPr="00244EC6" w:rsidRDefault="00710B7C" w:rsidP="00517D8A">
            <w:pPr>
              <w:pStyle w:val="TAC"/>
              <w:rPr>
                <w:lang w:val="sv-FI"/>
              </w:rPr>
            </w:pPr>
            <w:r w:rsidRPr="00244EC6">
              <w:rPr>
                <w:lang w:val="sv-FI"/>
              </w:rPr>
              <w:t>CS11 (E, IoT SA)</w:t>
            </w:r>
          </w:p>
        </w:tc>
      </w:tr>
      <w:tr w:rsidR="00710B7C" w:rsidRPr="00244EC6" w14:paraId="41C3BC2D" w14:textId="77777777" w:rsidTr="00517D8A">
        <w:trPr>
          <w:tblHeader/>
          <w:jc w:val="center"/>
        </w:trPr>
        <w:tc>
          <w:tcPr>
            <w:tcW w:w="5000" w:type="pct"/>
            <w:gridSpan w:val="6"/>
          </w:tcPr>
          <w:p w14:paraId="4964F97B" w14:textId="71B7DF56" w:rsidR="00710B7C" w:rsidRPr="00244EC6" w:rsidRDefault="00710B7C" w:rsidP="00517D8A">
            <w:pPr>
              <w:pStyle w:val="TAN"/>
              <w:rPr>
                <w:lang w:val="en-US"/>
              </w:rPr>
            </w:pPr>
            <w:r w:rsidRPr="00244EC6">
              <w:rPr>
                <w:lang w:val="en-US" w:eastAsia="ja-JP"/>
              </w:rPr>
              <w:t>NOTE 1:</w:t>
            </w:r>
            <w:r>
              <w:rPr>
                <w:lang w:eastAsia="zh-CN"/>
              </w:rPr>
              <w:tab/>
            </w:r>
            <w:r w:rsidRPr="00244EC6">
              <w:rPr>
                <w:lang w:val="en-US" w:eastAsia="ja-JP"/>
              </w:rPr>
              <w:t>G, U, E and IoT SA stand for GSM, UTRA, E-UTRA and NB-IoT standalone.</w:t>
            </w:r>
          </w:p>
        </w:tc>
      </w:tr>
    </w:tbl>
    <w:p w14:paraId="0D16D1AF" w14:textId="77777777" w:rsidR="00710B7C" w:rsidRPr="00244EC6" w:rsidRDefault="00710B7C" w:rsidP="00710B7C">
      <w:pPr>
        <w:spacing w:line="276" w:lineRule="auto"/>
        <w:jc w:val="both"/>
        <w:rPr>
          <w:lang w:val="en-US" w:eastAsia="zh-CN"/>
        </w:rPr>
      </w:pPr>
    </w:p>
    <w:p w14:paraId="3F76D70E" w14:textId="77777777" w:rsidR="00710B7C" w:rsidRPr="00244EC6" w:rsidRDefault="00710B7C" w:rsidP="00710B7C">
      <w:pPr>
        <w:pStyle w:val="TH"/>
        <w:rPr>
          <w:lang w:val="en-US" w:eastAsia="zh-CN"/>
        </w:rPr>
      </w:pPr>
      <w:r w:rsidRPr="00244EC6">
        <w:rPr>
          <w:lang w:val="en-US" w:eastAsia="zh-CN"/>
        </w:rPr>
        <w:lastRenderedPageBreak/>
        <w:t xml:space="preserve">Table B.2-3: </w:t>
      </w:r>
      <w:r w:rsidRPr="00195EC6">
        <w:rPr>
          <w:lang w:val="en-US" w:eastAsia="zh-CN"/>
        </w:rPr>
        <w:t>Declared and sufficient CSs for testing</w:t>
      </w:r>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710B7C" w:rsidRPr="0036146D" w14:paraId="1D070E8D" w14:textId="77777777" w:rsidTr="00517D8A">
        <w:trPr>
          <w:tblHeader/>
          <w:jc w:val="center"/>
        </w:trPr>
        <w:tc>
          <w:tcPr>
            <w:tcW w:w="1027" w:type="pct"/>
          </w:tcPr>
          <w:p w14:paraId="4D24FB91" w14:textId="77777777" w:rsidR="00710B7C" w:rsidRPr="00244EC6" w:rsidRDefault="00710B7C" w:rsidP="00517D8A">
            <w:pPr>
              <w:pStyle w:val="TAH"/>
              <w:rPr>
                <w:szCs w:val="18"/>
              </w:rPr>
            </w:pPr>
            <w:r w:rsidRPr="00244EC6">
              <w:rPr>
                <w:szCs w:val="18"/>
              </w:rPr>
              <w:t xml:space="preserve">Declared </w:t>
            </w:r>
          </w:p>
          <w:p w14:paraId="1ED3CE75" w14:textId="77777777" w:rsidR="00710B7C" w:rsidRPr="00244EC6" w:rsidRDefault="00710B7C" w:rsidP="00517D8A">
            <w:pPr>
              <w:pStyle w:val="TAH"/>
              <w:rPr>
                <w:szCs w:val="18"/>
              </w:rPr>
            </w:pPr>
            <w:r w:rsidRPr="00244EC6">
              <w:rPr>
                <w:szCs w:val="18"/>
              </w:rPr>
              <w:t>Capability Set</w:t>
            </w:r>
          </w:p>
        </w:tc>
        <w:tc>
          <w:tcPr>
            <w:tcW w:w="994" w:type="pct"/>
          </w:tcPr>
          <w:p w14:paraId="3EA41DBE" w14:textId="77777777" w:rsidR="00710B7C" w:rsidRPr="00244EC6" w:rsidRDefault="00710B7C" w:rsidP="00517D8A">
            <w:pPr>
              <w:pStyle w:val="TAC"/>
              <w:rPr>
                <w:lang w:val="sv-FI"/>
              </w:rPr>
            </w:pPr>
            <w:r w:rsidRPr="00244EC6">
              <w:rPr>
                <w:lang w:val="sv-FI"/>
              </w:rPr>
              <w:t>CS14 (U, E, IoT SA)</w:t>
            </w:r>
          </w:p>
        </w:tc>
        <w:tc>
          <w:tcPr>
            <w:tcW w:w="994" w:type="pct"/>
          </w:tcPr>
          <w:p w14:paraId="3915E78D" w14:textId="77777777" w:rsidR="00710B7C" w:rsidRPr="00244EC6" w:rsidRDefault="00710B7C" w:rsidP="00517D8A">
            <w:pPr>
              <w:pStyle w:val="TAC"/>
              <w:rPr>
                <w:lang w:val="sv-FI"/>
              </w:rPr>
            </w:pPr>
            <w:r w:rsidRPr="00244EC6">
              <w:rPr>
                <w:lang w:val="sv-FI"/>
              </w:rPr>
              <w:t>CS15 (G, U, E, IoT SA)</w:t>
            </w:r>
          </w:p>
        </w:tc>
        <w:tc>
          <w:tcPr>
            <w:tcW w:w="993" w:type="pct"/>
          </w:tcPr>
          <w:p w14:paraId="1860EAC9" w14:textId="77777777" w:rsidR="00710B7C" w:rsidRPr="00244EC6" w:rsidRDefault="00710B7C" w:rsidP="00517D8A">
            <w:pPr>
              <w:pStyle w:val="TAC"/>
              <w:rPr>
                <w:lang w:val="sv-FI"/>
              </w:rPr>
            </w:pPr>
            <w:r w:rsidRPr="00244EC6">
              <w:rPr>
                <w:lang w:val="sv-FI"/>
              </w:rPr>
              <w:t>CS16 (N, E, IoT NI/NG)</w:t>
            </w:r>
          </w:p>
        </w:tc>
        <w:tc>
          <w:tcPr>
            <w:tcW w:w="992" w:type="pct"/>
          </w:tcPr>
          <w:p w14:paraId="591BDD56"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36146D" w14:paraId="5DCBEBA4" w14:textId="77777777" w:rsidTr="00517D8A">
        <w:trPr>
          <w:tblHeader/>
          <w:jc w:val="center"/>
        </w:trPr>
        <w:tc>
          <w:tcPr>
            <w:tcW w:w="1027" w:type="pct"/>
          </w:tcPr>
          <w:p w14:paraId="32C5F6B0" w14:textId="77777777" w:rsidR="00710B7C" w:rsidRPr="00244EC6" w:rsidRDefault="00710B7C" w:rsidP="00517D8A">
            <w:pPr>
              <w:pStyle w:val="TAH"/>
              <w:rPr>
                <w:szCs w:val="18"/>
              </w:rPr>
            </w:pPr>
            <w:r w:rsidRPr="00244EC6">
              <w:rPr>
                <w:szCs w:val="18"/>
                <w:lang w:eastAsia="ja-JP"/>
              </w:rPr>
              <w:t>Sufficient CS for testing</w:t>
            </w:r>
          </w:p>
        </w:tc>
        <w:tc>
          <w:tcPr>
            <w:tcW w:w="994" w:type="pct"/>
          </w:tcPr>
          <w:p w14:paraId="6F959201" w14:textId="77777777" w:rsidR="00710B7C" w:rsidRPr="00244EC6" w:rsidRDefault="00710B7C" w:rsidP="00517D8A">
            <w:pPr>
              <w:pStyle w:val="TAC"/>
              <w:rPr>
                <w:lang w:val="sv-FI"/>
              </w:rPr>
            </w:pPr>
            <w:r w:rsidRPr="00244EC6">
              <w:rPr>
                <w:lang w:val="sv-FI"/>
              </w:rPr>
              <w:t>CS11 (E, IoT SA)</w:t>
            </w:r>
          </w:p>
        </w:tc>
        <w:tc>
          <w:tcPr>
            <w:tcW w:w="994" w:type="pct"/>
          </w:tcPr>
          <w:p w14:paraId="580F28EC" w14:textId="77777777" w:rsidR="00710B7C" w:rsidRPr="00244EC6" w:rsidRDefault="00710B7C" w:rsidP="00517D8A">
            <w:pPr>
              <w:pStyle w:val="TAC"/>
              <w:rPr>
                <w:lang w:val="sv-FI"/>
              </w:rPr>
            </w:pPr>
            <w:r w:rsidRPr="00244EC6">
              <w:rPr>
                <w:lang w:val="sv-FI"/>
              </w:rPr>
              <w:t>CS11 (E, IoT SA)</w:t>
            </w:r>
          </w:p>
        </w:tc>
        <w:tc>
          <w:tcPr>
            <w:tcW w:w="993" w:type="pct"/>
          </w:tcPr>
          <w:p w14:paraId="58A1C99D" w14:textId="77777777" w:rsidR="00710B7C" w:rsidRPr="00244EC6" w:rsidRDefault="00710B7C" w:rsidP="00517D8A">
            <w:pPr>
              <w:pStyle w:val="TAC"/>
              <w:rPr>
                <w:lang w:val="sv-FI"/>
              </w:rPr>
            </w:pPr>
            <w:r w:rsidRPr="00244EC6">
              <w:rPr>
                <w:lang w:val="sv-FI"/>
              </w:rPr>
              <w:t>CS16 (N, E, IoT NI/NG)</w:t>
            </w:r>
          </w:p>
        </w:tc>
        <w:tc>
          <w:tcPr>
            <w:tcW w:w="992" w:type="pct"/>
          </w:tcPr>
          <w:p w14:paraId="51C06ABE"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0C869629" w14:textId="77777777" w:rsidTr="00517D8A">
        <w:trPr>
          <w:tblHeader/>
          <w:jc w:val="center"/>
        </w:trPr>
        <w:tc>
          <w:tcPr>
            <w:tcW w:w="5000" w:type="pct"/>
            <w:gridSpan w:val="5"/>
          </w:tcPr>
          <w:p w14:paraId="731BCCA4" w14:textId="1D4BD64A" w:rsidR="00710B7C" w:rsidRPr="00195EC6" w:rsidRDefault="00710B7C" w:rsidP="00517D8A">
            <w:pPr>
              <w:pStyle w:val="TAN"/>
              <w:rPr>
                <w:lang w:val="sv-SE"/>
              </w:rPr>
            </w:pPr>
            <w:r w:rsidRPr="00195EC6">
              <w:rPr>
                <w:lang w:val="sv-SE" w:eastAsia="ja-JP"/>
              </w:rPr>
              <w:t>NOTE 1:</w:t>
            </w:r>
            <w:r>
              <w:rPr>
                <w:lang w:eastAsia="zh-CN"/>
              </w:rPr>
              <w:tab/>
            </w:r>
            <w:r w:rsidRPr="00195EC6">
              <w:rPr>
                <w:lang w:val="sv-SE" w:eastAsia="ja-JP"/>
              </w:rPr>
              <w:t>G, U, E, IoT NI/NG, IoT SA and N stand for GSM, UTRA, E-UTRA, NB-IoT in-band/guard band, NB IoT standalone and NR.</w:t>
            </w:r>
          </w:p>
        </w:tc>
      </w:tr>
    </w:tbl>
    <w:p w14:paraId="223B49A2" w14:textId="77777777" w:rsidR="00710B7C" w:rsidRPr="00195EC6" w:rsidRDefault="00710B7C" w:rsidP="00195EC6">
      <w:pPr>
        <w:rPr>
          <w:lang w:val="sv-SE" w:eastAsia="zh-CN"/>
        </w:rPr>
      </w:pPr>
    </w:p>
    <w:p w14:paraId="5784A22B" w14:textId="77777777" w:rsidR="00710B7C" w:rsidRPr="00244EC6" w:rsidRDefault="00710B7C" w:rsidP="00710B7C">
      <w:pPr>
        <w:pStyle w:val="TH"/>
        <w:rPr>
          <w:lang w:val="en-US" w:eastAsia="zh-CN"/>
        </w:rPr>
      </w:pPr>
      <w:r w:rsidRPr="00244EC6">
        <w:rPr>
          <w:lang w:val="en-US" w:eastAsia="zh-CN"/>
        </w:rPr>
        <w:t xml:space="preserve">Table B.2-4: </w:t>
      </w:r>
      <w:r w:rsidRPr="00195EC6">
        <w:rPr>
          <w:lang w:val="en-US" w:eastAsia="zh-CN"/>
        </w:rPr>
        <w:t>Declared and sufficient CSs for testing</w:t>
      </w:r>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710B7C" w:rsidRPr="00865F91" w14:paraId="115F0D45" w14:textId="77777777" w:rsidTr="00517D8A">
        <w:trPr>
          <w:tblHeader/>
          <w:jc w:val="center"/>
        </w:trPr>
        <w:tc>
          <w:tcPr>
            <w:tcW w:w="1704" w:type="pct"/>
          </w:tcPr>
          <w:p w14:paraId="164E2F0E"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 xml:space="preserve">Declared </w:t>
            </w:r>
          </w:p>
          <w:p w14:paraId="506FE0FC"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Capability Set</w:t>
            </w:r>
          </w:p>
        </w:tc>
        <w:tc>
          <w:tcPr>
            <w:tcW w:w="1647" w:type="pct"/>
          </w:tcPr>
          <w:p w14:paraId="6F170686" w14:textId="77777777" w:rsidR="00710B7C" w:rsidRPr="00244EC6" w:rsidRDefault="00710B7C" w:rsidP="00517D8A">
            <w:pPr>
              <w:pStyle w:val="TAC"/>
              <w:rPr>
                <w:b/>
                <w:lang w:val="sv-SE" w:eastAsia="zh-CN"/>
              </w:rPr>
            </w:pPr>
            <w:r w:rsidRPr="00244EC6">
              <w:rPr>
                <w:b/>
                <w:lang w:val="sv-SE" w:eastAsia="zh-CN"/>
              </w:rPr>
              <w:t xml:space="preserve">CS18 </w:t>
            </w:r>
            <w:r w:rsidRPr="00244EC6">
              <w:rPr>
                <w:lang w:val="sv-SE" w:eastAsia="zh-CN"/>
              </w:rPr>
              <w:t>(G</w:t>
            </w:r>
            <w:r w:rsidRPr="00244EC6">
              <w:rPr>
                <w:rFonts w:hint="eastAsia"/>
                <w:lang w:val="sv-SE" w:eastAsia="zh-CN"/>
              </w:rPr>
              <w:t>,</w:t>
            </w:r>
            <w:r w:rsidRPr="00244EC6">
              <w:rPr>
                <w:lang w:val="sv-SE" w:eastAsia="zh-CN"/>
              </w:rPr>
              <w:t xml:space="preserve"> N, E, IoT NI/NG)</w:t>
            </w:r>
          </w:p>
        </w:tc>
        <w:tc>
          <w:tcPr>
            <w:tcW w:w="1649" w:type="pct"/>
          </w:tcPr>
          <w:p w14:paraId="616240DB" w14:textId="77777777" w:rsidR="00710B7C" w:rsidRPr="00244EC6" w:rsidRDefault="00710B7C" w:rsidP="00517D8A">
            <w:pPr>
              <w:pStyle w:val="TAC"/>
              <w:rPr>
                <w:b/>
                <w:lang w:val="sv-SE" w:eastAsia="zh-CN"/>
              </w:rPr>
            </w:pPr>
            <w:r w:rsidRPr="00244EC6">
              <w:rPr>
                <w:b/>
                <w:lang w:val="sv-SE" w:eastAsia="zh-CN"/>
              </w:rPr>
              <w:t xml:space="preserve">CS19 </w:t>
            </w:r>
            <w:r w:rsidRPr="00244EC6">
              <w:rPr>
                <w:lang w:val="sv-FI"/>
              </w:rPr>
              <w:t>(U, N, E, IoT NI/NG)</w:t>
            </w:r>
          </w:p>
        </w:tc>
      </w:tr>
      <w:tr w:rsidR="00710B7C" w:rsidRPr="0036146D" w14:paraId="6344C9C1" w14:textId="77777777" w:rsidTr="00517D8A">
        <w:trPr>
          <w:trHeight w:val="92"/>
          <w:tblHeader/>
          <w:jc w:val="center"/>
        </w:trPr>
        <w:tc>
          <w:tcPr>
            <w:tcW w:w="1704" w:type="pct"/>
            <w:vMerge w:val="restart"/>
          </w:tcPr>
          <w:p w14:paraId="068CBF46" w14:textId="77777777" w:rsidR="00710B7C" w:rsidRPr="00244EC6" w:rsidRDefault="00710B7C" w:rsidP="00517D8A">
            <w:pPr>
              <w:pStyle w:val="TAH"/>
              <w:rPr>
                <w:b w:val="0"/>
                <w:bCs/>
                <w:szCs w:val="18"/>
              </w:rPr>
            </w:pPr>
            <w:r w:rsidRPr="00244EC6">
              <w:rPr>
                <w:szCs w:val="18"/>
                <w:lang w:eastAsia="ja-JP"/>
              </w:rPr>
              <w:t>Sufficient CS for testing</w:t>
            </w:r>
          </w:p>
        </w:tc>
        <w:tc>
          <w:tcPr>
            <w:tcW w:w="1647" w:type="pct"/>
            <w:vAlign w:val="center"/>
          </w:tcPr>
          <w:p w14:paraId="6092A48A" w14:textId="77777777" w:rsidR="00710B7C" w:rsidRPr="00244EC6" w:rsidRDefault="00710B7C" w:rsidP="00517D8A">
            <w:pPr>
              <w:pStyle w:val="TAC"/>
              <w:rPr>
                <w:b/>
                <w:lang w:val="sv-SE" w:eastAsia="zh-CN"/>
              </w:rPr>
            </w:pPr>
            <w:r w:rsidRPr="00244EC6">
              <w:rPr>
                <w:rFonts w:cs="Arial"/>
                <w:b/>
                <w:lang w:val="sv-SE" w:eastAsia="zh-CN"/>
              </w:rPr>
              <w:t>CS16</w:t>
            </w:r>
            <w:r w:rsidRPr="00244EC6">
              <w:rPr>
                <w:rFonts w:cs="Arial"/>
                <w:vertAlign w:val="superscript"/>
                <w:lang w:val="sv-SE" w:eastAsia="ja-JP"/>
              </w:rPr>
              <w:t>NOTE 1</w:t>
            </w:r>
            <w:r w:rsidRPr="00244EC6">
              <w:rPr>
                <w:b/>
                <w:lang w:val="sv-SE" w:eastAsia="zh-CN"/>
              </w:rPr>
              <w:t xml:space="preserve"> </w:t>
            </w:r>
            <w:r w:rsidRPr="00244EC6">
              <w:rPr>
                <w:rFonts w:cs="Arial"/>
                <w:lang w:val="sv-FI"/>
              </w:rPr>
              <w:t>(N, E, IoT NI/NG)</w:t>
            </w:r>
          </w:p>
        </w:tc>
        <w:tc>
          <w:tcPr>
            <w:tcW w:w="1649" w:type="pct"/>
            <w:vMerge w:val="restart"/>
            <w:vAlign w:val="center"/>
          </w:tcPr>
          <w:p w14:paraId="74BF203D" w14:textId="77777777" w:rsidR="00710B7C" w:rsidRPr="00244EC6" w:rsidRDefault="00710B7C" w:rsidP="00517D8A">
            <w:pPr>
              <w:pStyle w:val="TAC"/>
              <w:rPr>
                <w:b/>
                <w:lang w:val="sv-SE"/>
              </w:rPr>
            </w:pPr>
            <w:r w:rsidRPr="00244EC6">
              <w:rPr>
                <w:b/>
                <w:lang w:val="sv-SE"/>
              </w:rPr>
              <w:t xml:space="preserve">CS16 </w:t>
            </w:r>
            <w:r w:rsidRPr="00244EC6">
              <w:rPr>
                <w:bCs/>
                <w:lang w:val="sv-SE"/>
              </w:rPr>
              <w:t>(N, E, IoT NI/NG)</w:t>
            </w:r>
          </w:p>
        </w:tc>
      </w:tr>
      <w:tr w:rsidR="00710B7C" w:rsidRPr="00244EC6" w14:paraId="2922EC65" w14:textId="77777777" w:rsidTr="00517D8A">
        <w:trPr>
          <w:trHeight w:val="92"/>
          <w:tblHeader/>
          <w:jc w:val="center"/>
        </w:trPr>
        <w:tc>
          <w:tcPr>
            <w:tcW w:w="1704" w:type="pct"/>
            <w:vMerge/>
          </w:tcPr>
          <w:p w14:paraId="60FCEC38" w14:textId="77777777" w:rsidR="00710B7C" w:rsidRPr="00244EC6" w:rsidRDefault="00710B7C" w:rsidP="00517D8A">
            <w:pPr>
              <w:keepNext/>
              <w:keepLines/>
              <w:spacing w:after="0"/>
              <w:jc w:val="center"/>
              <w:rPr>
                <w:rFonts w:ascii="Arial" w:hAnsi="Arial"/>
                <w:b/>
                <w:sz w:val="18"/>
                <w:szCs w:val="18"/>
                <w:lang w:val="sv-SE"/>
              </w:rPr>
            </w:pPr>
          </w:p>
        </w:tc>
        <w:tc>
          <w:tcPr>
            <w:tcW w:w="1647" w:type="pct"/>
            <w:vAlign w:val="center"/>
          </w:tcPr>
          <w:p w14:paraId="61FF0AE4" w14:textId="77777777" w:rsidR="00710B7C" w:rsidRPr="00195EC6" w:rsidRDefault="00710B7C" w:rsidP="00517D8A">
            <w:pPr>
              <w:pStyle w:val="TAC"/>
              <w:rPr>
                <w:b/>
                <w:lang w:val="sv-SE" w:eastAsia="zh-CN"/>
              </w:rPr>
            </w:pPr>
            <w:r w:rsidRPr="00244EC6">
              <w:rPr>
                <w:b/>
                <w:lang w:val="sv-SE" w:eastAsia="zh-CN"/>
              </w:rPr>
              <w:t xml:space="preserve">CS18 </w:t>
            </w:r>
            <w:r w:rsidRPr="00244EC6">
              <w:rPr>
                <w:lang w:val="sv-SE" w:eastAsia="zh-CN"/>
              </w:rPr>
              <w:t>(G, N, E)</w:t>
            </w:r>
          </w:p>
        </w:tc>
        <w:tc>
          <w:tcPr>
            <w:tcW w:w="1649" w:type="pct"/>
            <w:vMerge/>
            <w:vAlign w:val="center"/>
          </w:tcPr>
          <w:p w14:paraId="1051B1E9" w14:textId="77777777" w:rsidR="00710B7C" w:rsidRPr="00195EC6" w:rsidRDefault="00710B7C" w:rsidP="00517D8A">
            <w:pPr>
              <w:keepNext/>
              <w:keepLines/>
              <w:spacing w:after="0"/>
              <w:jc w:val="center"/>
              <w:rPr>
                <w:rFonts w:ascii="Arial" w:hAnsi="Arial"/>
                <w:b/>
                <w:sz w:val="18"/>
                <w:szCs w:val="18"/>
                <w:lang w:val="sv-SE"/>
              </w:rPr>
            </w:pPr>
          </w:p>
        </w:tc>
      </w:tr>
      <w:tr w:rsidR="00710B7C" w14:paraId="622A5EA7" w14:textId="77777777" w:rsidTr="00517D8A">
        <w:trPr>
          <w:trHeight w:val="92"/>
          <w:tblHeader/>
          <w:jc w:val="center"/>
        </w:trPr>
        <w:tc>
          <w:tcPr>
            <w:tcW w:w="5000" w:type="pct"/>
            <w:gridSpan w:val="3"/>
          </w:tcPr>
          <w:p w14:paraId="3BD3B3BC" w14:textId="3F2D1482" w:rsidR="00710B7C" w:rsidRPr="00244EC6" w:rsidRDefault="00710B7C" w:rsidP="00517D8A">
            <w:pPr>
              <w:pStyle w:val="TAN"/>
              <w:rPr>
                <w:b/>
                <w:lang w:val="en-US" w:eastAsia="ja-JP"/>
              </w:rPr>
            </w:pPr>
            <w:r w:rsidRPr="00244EC6">
              <w:rPr>
                <w:lang w:val="en-US" w:eastAsia="ja-JP"/>
              </w:rPr>
              <w:t>NOTE 1:</w:t>
            </w:r>
            <w:r>
              <w:rPr>
                <w:lang w:eastAsia="zh-CN"/>
              </w:rPr>
              <w:tab/>
            </w:r>
            <w:r w:rsidRPr="00244EC6">
              <w:rPr>
                <w:lang w:val="en-US" w:eastAsia="ja-JP"/>
              </w:rPr>
              <w:t>either NB-IoT in-band or guard band is supported, otherwise, no EMC enhancement for GSM for the declared CS.</w:t>
            </w:r>
          </w:p>
          <w:p w14:paraId="43A3135B" w14:textId="51B94F71" w:rsidR="00710B7C" w:rsidRDefault="00710B7C" w:rsidP="00517D8A">
            <w:pPr>
              <w:pStyle w:val="TAN"/>
              <w:rPr>
                <w:b/>
              </w:rPr>
            </w:pPr>
            <w:r w:rsidRPr="00244EC6">
              <w:rPr>
                <w:lang w:val="en-US" w:eastAsia="ja-JP"/>
              </w:rPr>
              <w:t>NOTE 2:</w:t>
            </w:r>
            <w:r>
              <w:rPr>
                <w:lang w:eastAsia="zh-CN"/>
              </w:rPr>
              <w:tab/>
            </w:r>
            <w:r w:rsidRPr="00244EC6">
              <w:rPr>
                <w:lang w:val="en-US" w:eastAsia="ja-JP"/>
              </w:rPr>
              <w:t>G, U, E, IoT NI/NG and N stand for GSM, UTRA, E-UTRA, NB-IoT in-band/guard band and NR.</w:t>
            </w:r>
          </w:p>
        </w:tc>
      </w:tr>
    </w:tbl>
    <w:p w14:paraId="2474A2F5" w14:textId="77777777" w:rsidR="00195EC6" w:rsidRDefault="00195EC6" w:rsidP="00710B7C"/>
    <w:p w14:paraId="1436D61E" w14:textId="197B262F" w:rsidR="00710B7C" w:rsidRDefault="00710B7C" w:rsidP="00710B7C">
      <w:pPr>
        <w:rPr>
          <w:lang w:val="en-US"/>
        </w:rPr>
      </w:pPr>
      <w:r w:rsidRPr="00195EC6">
        <w:t xml:space="preserve">For multi-band multi-RAT capable MSR BS, </w:t>
      </w:r>
      <w:r w:rsidRPr="00195EC6">
        <w:rPr>
          <w:lang w:eastAsia="zh-CN"/>
        </w:rPr>
        <w:t>the rationale described above applies for each band.</w:t>
      </w:r>
    </w:p>
    <w:p w14:paraId="6213FDD4" w14:textId="77777777" w:rsidR="00710B7C" w:rsidRPr="00DC0757" w:rsidRDefault="00710B7C" w:rsidP="00710B7C"/>
    <w:p w14:paraId="7C11204E" w14:textId="32306473" w:rsidR="00DC0757" w:rsidRPr="00DC0757" w:rsidRDefault="00DC0757" w:rsidP="00DC0757">
      <w:pPr>
        <w:pStyle w:val="Heading8"/>
      </w:pPr>
      <w:r w:rsidRPr="00DC0757">
        <w:br w:type="page"/>
      </w:r>
      <w:bookmarkStart w:id="1261" w:name="_Toc21020107"/>
      <w:bookmarkStart w:id="1262" w:name="_Toc29763800"/>
      <w:bookmarkStart w:id="1263" w:name="_Toc45870786"/>
      <w:bookmarkStart w:id="1264" w:name="_Toc61113565"/>
      <w:bookmarkStart w:id="1265" w:name="_Toc74844176"/>
      <w:bookmarkStart w:id="1266" w:name="_Toc76504155"/>
      <w:bookmarkStart w:id="1267" w:name="_Toc130737975"/>
      <w:bookmarkStart w:id="1268" w:name="_Toc137310149"/>
      <w:bookmarkStart w:id="1269" w:name="_Toc138891362"/>
      <w:bookmarkStart w:id="1270" w:name="_Toc155227234"/>
      <w:bookmarkStart w:id="1271" w:name="_Toc155229983"/>
      <w:bookmarkStart w:id="1272" w:name="_Toc161846115"/>
      <w:r w:rsidRPr="00DC0757">
        <w:lastRenderedPageBreak/>
        <w:t xml:space="preserve">Annex </w:t>
      </w:r>
      <w:r w:rsidR="00710B7C">
        <w:t>C</w:t>
      </w:r>
      <w:r w:rsidR="00710B7C" w:rsidRPr="00DC0757">
        <w:t xml:space="preserve"> </w:t>
      </w:r>
      <w:r w:rsidRPr="00DC0757">
        <w:t>(informative):</w:t>
      </w:r>
      <w:bookmarkStart w:id="1273" w:name="_Hlk155228738"/>
      <w:r w:rsidRPr="00DC0757">
        <w:br/>
      </w:r>
      <w:bookmarkEnd w:id="1273"/>
      <w:r w:rsidRPr="00DC0757">
        <w:t>Change history</w:t>
      </w:r>
      <w:bookmarkEnd w:id="1261"/>
      <w:bookmarkEnd w:id="1262"/>
      <w:bookmarkEnd w:id="1263"/>
      <w:bookmarkEnd w:id="1264"/>
      <w:bookmarkEnd w:id="1265"/>
      <w:bookmarkEnd w:id="1266"/>
      <w:bookmarkEnd w:id="1267"/>
      <w:bookmarkEnd w:id="1268"/>
      <w:bookmarkEnd w:id="1269"/>
      <w:bookmarkEnd w:id="1270"/>
      <w:bookmarkEnd w:id="1271"/>
      <w:bookmarkEnd w:id="1272"/>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96"/>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274" w:name="_Hlk99715124"/>
      <w:bookmarkEnd w:id="3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D95C44F" w14:textId="77777777" w:rsidR="00814B11" w:rsidRPr="00814B11" w:rsidRDefault="00814B11" w:rsidP="00814B11"/>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95530" w:rsidRPr="00E6520D" w14:paraId="6BDCA6F8" w14:textId="77777777" w:rsidTr="00517D8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274"/>
          <w:p w14:paraId="756CD963" w14:textId="77777777" w:rsidR="00F95530" w:rsidRPr="00E6520D" w:rsidRDefault="00F95530" w:rsidP="00517D8A">
            <w:pPr>
              <w:keepNext/>
              <w:keepLines/>
              <w:spacing w:after="0"/>
              <w:jc w:val="center"/>
              <w:rPr>
                <w:rFonts w:ascii="Arial" w:eastAsia="SimSun" w:hAnsi="Arial"/>
                <w:b/>
                <w:sz w:val="16"/>
              </w:rPr>
            </w:pPr>
            <w:r w:rsidRPr="00E6520D">
              <w:rPr>
                <w:rFonts w:ascii="Arial" w:eastAsia="SimSun" w:hAnsi="Arial"/>
                <w:b/>
                <w:sz w:val="18"/>
              </w:rPr>
              <w:t>Change history</w:t>
            </w:r>
          </w:p>
        </w:tc>
      </w:tr>
      <w:tr w:rsidR="00F95530" w:rsidRPr="00E6520D" w14:paraId="37F048C5" w14:textId="77777777" w:rsidTr="00517D8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FE699D"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5D2666B4"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53EE9D9"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9DF73B"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C2284A0"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46C113"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C69AC4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03DAD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New version</w:t>
            </w:r>
          </w:p>
        </w:tc>
      </w:tr>
      <w:tr w:rsidR="00F95530" w:rsidRPr="00E6520D" w14:paraId="457C6886" w14:textId="77777777" w:rsidTr="00517D8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248A68" w14:textId="77777777" w:rsidR="00F95530" w:rsidRPr="00E6520D" w:rsidRDefault="00F95530" w:rsidP="00517D8A">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CDE6D48" w14:textId="77777777" w:rsidR="00F95530" w:rsidRPr="00E6520D" w:rsidRDefault="00F95530" w:rsidP="00517D8A">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33129" w14:textId="77777777" w:rsidR="00F95530" w:rsidRPr="00E6520D" w:rsidRDefault="00F95530" w:rsidP="00517D8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A8BE" w14:textId="77777777" w:rsidR="00F95530" w:rsidRPr="00E6520D" w:rsidRDefault="00F95530" w:rsidP="00517D8A">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C3595C" w14:textId="77777777" w:rsidR="00F95530" w:rsidRPr="00E6520D" w:rsidRDefault="00F95530" w:rsidP="00517D8A">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8248B" w14:textId="77777777" w:rsidR="00F95530" w:rsidRPr="00E6520D" w:rsidRDefault="00F95530" w:rsidP="00517D8A">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29AEC7BB" w14:textId="77777777" w:rsidR="00F95530" w:rsidRPr="00E6520D" w:rsidRDefault="00F95530" w:rsidP="00517D8A">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259B" w14:textId="77777777" w:rsidR="00F95530" w:rsidRPr="00E6520D" w:rsidRDefault="00F95530" w:rsidP="00517D8A">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110A88" w:rsidRPr="00E6520D" w14:paraId="6D22E697" w14:textId="77777777" w:rsidTr="00BA5701">
        <w:tc>
          <w:tcPr>
            <w:tcW w:w="801" w:type="dxa"/>
            <w:tcBorders>
              <w:top w:val="single" w:sz="6" w:space="0" w:color="auto"/>
              <w:left w:val="single" w:sz="6" w:space="0" w:color="auto"/>
              <w:bottom w:val="single" w:sz="6" w:space="0" w:color="auto"/>
              <w:right w:val="single" w:sz="6" w:space="0" w:color="auto"/>
            </w:tcBorders>
            <w:shd w:val="solid" w:color="FFFFFF" w:fill="auto"/>
          </w:tcPr>
          <w:p w14:paraId="6C8B0A13" w14:textId="5397475A"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0E73D7" w14:textId="3549C8AD"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EB92D" w14:textId="2A62A227" w:rsidR="00110A88" w:rsidRPr="00110A88" w:rsidRDefault="00110A88" w:rsidP="00110A88">
            <w:pPr>
              <w:keepNext/>
              <w:keepLines/>
              <w:spacing w:after="0"/>
              <w:jc w:val="center"/>
              <w:rPr>
                <w:rFonts w:ascii="Arial" w:eastAsia="SimSun" w:hAnsi="Arial" w:cs="Arial"/>
                <w:sz w:val="16"/>
                <w:szCs w:val="16"/>
                <w:lang w:eastAsia="ja-JP"/>
              </w:rPr>
            </w:pPr>
            <w:r w:rsidRPr="00110A88">
              <w:rPr>
                <w:rFonts w:ascii="Arial" w:eastAsia="SimSun" w:hAnsi="Arial" w:cs="Arial"/>
                <w:sz w:val="16"/>
                <w:szCs w:val="16"/>
                <w:lang w:eastAsia="ja-JP"/>
              </w:rPr>
              <w:t>RP-240591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2C46B" w14:textId="1479257A" w:rsidR="00110A88" w:rsidRPr="00245B11" w:rsidRDefault="00110A88" w:rsidP="00110A88">
            <w:pPr>
              <w:keepNext/>
              <w:keepLines/>
              <w:spacing w:after="0"/>
              <w:rPr>
                <w:rFonts w:ascii="Arial" w:eastAsia="SimSun" w:hAnsi="Arial" w:cs="Arial"/>
                <w:sz w:val="16"/>
                <w:szCs w:val="16"/>
              </w:rPr>
            </w:pPr>
            <w:r w:rsidRPr="00245B11">
              <w:rPr>
                <w:rFonts w:ascii="Arial" w:hAnsi="Arial" w:cs="Arial"/>
                <w:sz w:val="16"/>
                <w:szCs w:val="16"/>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62B3D" w14:textId="77777777" w:rsidR="00110A88" w:rsidRPr="00245B11" w:rsidRDefault="00110A88" w:rsidP="00110A88">
            <w:pPr>
              <w:keepNext/>
              <w:keepLines/>
              <w:spacing w:after="0"/>
              <w:jc w:val="center"/>
              <w:rPr>
                <w:rFonts w:ascii="Arial" w:eastAsia="SimSu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5B26E" w14:textId="069F79FD" w:rsidR="00110A88" w:rsidRPr="00245B11" w:rsidRDefault="00110A88" w:rsidP="00110A88">
            <w:pPr>
              <w:keepNext/>
              <w:keepLines/>
              <w:spacing w:after="0"/>
              <w:jc w:val="center"/>
              <w:rPr>
                <w:rFonts w:ascii="Arial" w:eastAsia="SimSun" w:hAnsi="Arial" w:cs="Arial"/>
                <w:sz w:val="16"/>
                <w:szCs w:val="16"/>
              </w:rPr>
            </w:pPr>
            <w:r w:rsidRPr="00245B11">
              <w:rPr>
                <w:rFonts w:ascii="Arial" w:hAnsi="Arial"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AF5AF" w14:textId="4D9514A3" w:rsidR="00110A88" w:rsidRPr="00110A88" w:rsidRDefault="00110A88" w:rsidP="00110A88">
            <w:pPr>
              <w:keepNext/>
              <w:keepLines/>
              <w:spacing w:after="0"/>
              <w:rPr>
                <w:rFonts w:ascii="Arial" w:eastAsia="SimSun" w:hAnsi="Arial"/>
                <w:sz w:val="16"/>
                <w:szCs w:val="16"/>
                <w:lang w:eastAsia="zh-CN"/>
              </w:rPr>
            </w:pPr>
            <w:r w:rsidRPr="00110A88">
              <w:rPr>
                <w:rFonts w:ascii="Arial" w:eastAsia="SimSun" w:hAnsi="Arial"/>
                <w:sz w:val="16"/>
                <w:szCs w:val="16"/>
                <w:lang w:eastAsia="zh-CN"/>
              </w:rPr>
              <w:t>(NB_IOT, NR_FR1_lessthan_5MHz_BW)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01E9B" w14:textId="484FCBF4" w:rsidR="00110A88" w:rsidRPr="00E6520D" w:rsidRDefault="00110A88" w:rsidP="00110A88">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65CA7" w:rsidRPr="00E6520D" w14:paraId="72574E0D" w14:textId="77777777" w:rsidTr="00BA5701">
        <w:tc>
          <w:tcPr>
            <w:tcW w:w="801" w:type="dxa"/>
            <w:tcBorders>
              <w:top w:val="single" w:sz="6" w:space="0" w:color="auto"/>
              <w:left w:val="single" w:sz="6" w:space="0" w:color="auto"/>
              <w:bottom w:val="single" w:sz="6" w:space="0" w:color="auto"/>
              <w:right w:val="single" w:sz="6" w:space="0" w:color="auto"/>
            </w:tcBorders>
            <w:shd w:val="solid" w:color="FFFFFF" w:fill="auto"/>
          </w:tcPr>
          <w:p w14:paraId="78566139" w14:textId="6AEC2994" w:rsidR="00D65CA7" w:rsidRPr="00D65CA7" w:rsidRDefault="00D65CA7" w:rsidP="0036146D">
            <w:pPr>
              <w:pStyle w:val="TAC"/>
              <w:rPr>
                <w:rFonts w:eastAsia="SimSun"/>
                <w:sz w:val="16"/>
                <w:szCs w:val="16"/>
              </w:rPr>
            </w:pPr>
            <w:r w:rsidRPr="0036146D">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4DCC7D6" w14:textId="0104087B" w:rsidR="00D65CA7" w:rsidRPr="00D65CA7" w:rsidRDefault="00D65CA7" w:rsidP="0036146D">
            <w:pPr>
              <w:pStyle w:val="TAC"/>
              <w:rPr>
                <w:rFonts w:eastAsia="SimSun"/>
                <w:sz w:val="16"/>
                <w:szCs w:val="16"/>
              </w:rPr>
            </w:pPr>
            <w:r w:rsidRPr="0036146D">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B2798" w14:textId="12C617F3" w:rsidR="00D65CA7" w:rsidRPr="00D65CA7" w:rsidRDefault="00D65CA7" w:rsidP="0036146D">
            <w:pPr>
              <w:pStyle w:val="TAC"/>
              <w:rPr>
                <w:rFonts w:eastAsia="SimSun" w:cs="Arial"/>
                <w:sz w:val="16"/>
                <w:szCs w:val="16"/>
                <w:lang w:eastAsia="ja-JP"/>
              </w:rPr>
            </w:pPr>
            <w:r w:rsidRPr="0036146D">
              <w:rPr>
                <w:sz w:val="16"/>
                <w:szCs w:val="16"/>
              </w:rPr>
              <w:t>RP-253684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ADDAB" w14:textId="549180C5" w:rsidR="00D65CA7" w:rsidRPr="00D65CA7" w:rsidRDefault="00D65CA7" w:rsidP="0036146D">
            <w:pPr>
              <w:pStyle w:val="TAC"/>
              <w:rPr>
                <w:rFonts w:cs="Arial"/>
                <w:sz w:val="16"/>
                <w:szCs w:val="16"/>
              </w:rPr>
            </w:pPr>
            <w:r w:rsidRPr="0036146D">
              <w:rPr>
                <w:sz w:val="16"/>
                <w:szCs w:val="16"/>
              </w:rPr>
              <w:t>0146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F6AEBC" w14:textId="77777777" w:rsidR="00D65CA7" w:rsidRPr="00D65CA7" w:rsidRDefault="00D65CA7" w:rsidP="0036146D">
            <w:pPr>
              <w:pStyle w:val="TAC"/>
              <w:rPr>
                <w:rFonts w:eastAsia="SimSu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A0BF5" w14:textId="6D05F372" w:rsidR="00D65CA7" w:rsidRPr="00D65CA7" w:rsidRDefault="00D65CA7" w:rsidP="0036146D">
            <w:pPr>
              <w:pStyle w:val="TAC"/>
              <w:rPr>
                <w:rFonts w:cs="Arial"/>
                <w:sz w:val="16"/>
                <w:szCs w:val="16"/>
              </w:rPr>
            </w:pPr>
            <w:r w:rsidRPr="0036146D">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EC98F8A" w14:textId="185957E6" w:rsidR="00D65CA7" w:rsidRPr="00D65CA7" w:rsidRDefault="00D65CA7" w:rsidP="0036146D">
            <w:pPr>
              <w:pStyle w:val="TAC"/>
              <w:jc w:val="left"/>
              <w:rPr>
                <w:rFonts w:eastAsia="SimSun"/>
                <w:sz w:val="16"/>
                <w:szCs w:val="16"/>
                <w:lang w:eastAsia="zh-CN"/>
              </w:rPr>
            </w:pPr>
            <w:r w:rsidRPr="0036146D">
              <w:rPr>
                <w:sz w:val="16"/>
                <w:szCs w:val="16"/>
              </w:rPr>
              <w:t>(TEI16-BDaT_FRC_thp) CR to TS 37.113: Correction of the description of maximum throughput for an FRC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4A3A8" w14:textId="368DD338" w:rsidR="00D65CA7" w:rsidRPr="00D65CA7" w:rsidRDefault="00D65CA7" w:rsidP="0036146D">
            <w:pPr>
              <w:pStyle w:val="TAC"/>
              <w:rPr>
                <w:rFonts w:eastAsia="SimSun"/>
                <w:sz w:val="16"/>
                <w:szCs w:val="16"/>
                <w:lang w:eastAsia="zh-CN"/>
              </w:rPr>
            </w:pPr>
            <w:r w:rsidRPr="0036146D">
              <w:rPr>
                <w:sz w:val="16"/>
                <w:szCs w:val="16"/>
              </w:rPr>
              <w:t>18.2.0</w:t>
            </w:r>
          </w:p>
        </w:tc>
      </w:tr>
    </w:tbl>
    <w:p w14:paraId="50C2C5E1" w14:textId="77777777" w:rsidR="00F95530" w:rsidRDefault="00F95530" w:rsidP="00F95530"/>
    <w:sectPr w:rsidR="00F9553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19FF" w14:textId="77777777" w:rsidR="00A31C8C" w:rsidRDefault="00A31C8C">
      <w:r>
        <w:separator/>
      </w:r>
    </w:p>
  </w:endnote>
  <w:endnote w:type="continuationSeparator" w:id="0">
    <w:p w14:paraId="55189651" w14:textId="77777777" w:rsidR="00A31C8C" w:rsidRDefault="00A31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BFCC2" w14:textId="77777777" w:rsidR="00A31C8C" w:rsidRDefault="00A31C8C">
      <w:r>
        <w:separator/>
      </w:r>
    </w:p>
  </w:footnote>
  <w:footnote w:type="continuationSeparator" w:id="0">
    <w:p w14:paraId="0F6BD085" w14:textId="77777777" w:rsidR="00A31C8C" w:rsidRDefault="00A31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6DFCC19C"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46D">
      <w:rPr>
        <w:rFonts w:ascii="Arial" w:hAnsi="Arial" w:cs="Arial"/>
        <w:b/>
        <w:noProof/>
        <w:sz w:val="18"/>
        <w:szCs w:val="18"/>
      </w:rPr>
      <w:t>3GPP TS 37.113 V18.2.0 (2025-12)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531FC5EA"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146D">
      <w:rPr>
        <w:rFonts w:ascii="Arial" w:hAnsi="Arial" w:cs="Arial"/>
        <w:b/>
        <w:noProof/>
        <w:sz w:val="18"/>
        <w:szCs w:val="18"/>
      </w:rPr>
      <w:t>Release 18</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D0AEE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D6C466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E2219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28C53E"/>
    <w:lvl w:ilvl="0">
      <w:start w:val="1"/>
      <w:numFmt w:val="decimal"/>
      <w:pStyle w:val="ListNumber2"/>
      <w:lvlText w:val="%1."/>
      <w:lvlJc w:val="left"/>
      <w:pPr>
        <w:tabs>
          <w:tab w:val="num" w:pos="720"/>
        </w:tabs>
        <w:ind w:left="720" w:hanging="360"/>
      </w:pPr>
    </w:lvl>
  </w:abstractNum>
  <w:abstractNum w:abstractNumId="4" w15:restartNumberingAfterBreak="0">
    <w:nsid w:val="FFFFFF82"/>
    <w:multiLevelType w:val="singleLevel"/>
    <w:tmpl w:val="D17AC236"/>
    <w:lvl w:ilvl="0">
      <w:start w:val="1"/>
      <w:numFmt w:val="bullet"/>
      <w:pStyle w:val="ListBullet3"/>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9E4C31B8"/>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99084A1C"/>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9"/>
  </w:num>
  <w:num w:numId="4" w16cid:durableId="1579556795">
    <w:abstractNumId w:val="18"/>
  </w:num>
  <w:num w:numId="5" w16cid:durableId="991566197">
    <w:abstractNumId w:val="14"/>
  </w:num>
  <w:num w:numId="6" w16cid:durableId="2055688144">
    <w:abstractNumId w:val="13"/>
  </w:num>
  <w:num w:numId="7" w16cid:durableId="1364357475">
    <w:abstractNumId w:val="12"/>
  </w:num>
  <w:num w:numId="8" w16cid:durableId="1076783645">
    <w:abstractNumId w:val="11"/>
  </w:num>
  <w:num w:numId="9" w16cid:durableId="2021617038">
    <w:abstractNumId w:val="10"/>
  </w:num>
  <w:num w:numId="10" w16cid:durableId="863900985">
    <w:abstractNumId w:val="8"/>
  </w:num>
  <w:num w:numId="11" w16cid:durableId="172764576">
    <w:abstractNumId w:val="17"/>
  </w:num>
  <w:num w:numId="12" w16cid:durableId="698355444">
    <w:abstractNumId w:val="15"/>
  </w:num>
  <w:num w:numId="13" w16cid:durableId="344065650">
    <w:abstractNumId w:val="16"/>
  </w:num>
  <w:num w:numId="14" w16cid:durableId="1100568396">
    <w:abstractNumId w:val="5"/>
  </w:num>
  <w:num w:numId="15" w16cid:durableId="1116681441">
    <w:abstractNumId w:val="4"/>
  </w:num>
  <w:num w:numId="16" w16cid:durableId="1680741171">
    <w:abstractNumId w:val="6"/>
  </w:num>
  <w:num w:numId="17" w16cid:durableId="1208223638">
    <w:abstractNumId w:val="3"/>
  </w:num>
  <w:num w:numId="18" w16cid:durableId="138613026">
    <w:abstractNumId w:val="2"/>
  </w:num>
  <w:num w:numId="19" w16cid:durableId="1197042259">
    <w:abstractNumId w:val="1"/>
  </w:num>
  <w:num w:numId="20" w16cid:durableId="1266884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45C"/>
    <w:rsid w:val="000417A6"/>
    <w:rsid w:val="00051834"/>
    <w:rsid w:val="00054A22"/>
    <w:rsid w:val="000564BD"/>
    <w:rsid w:val="00062023"/>
    <w:rsid w:val="000655A6"/>
    <w:rsid w:val="000735E7"/>
    <w:rsid w:val="00080512"/>
    <w:rsid w:val="000A7F93"/>
    <w:rsid w:val="000C2BCA"/>
    <w:rsid w:val="000C47C3"/>
    <w:rsid w:val="000C4E1E"/>
    <w:rsid w:val="000D58AB"/>
    <w:rsid w:val="000E5FD7"/>
    <w:rsid w:val="00110A88"/>
    <w:rsid w:val="00133525"/>
    <w:rsid w:val="00157678"/>
    <w:rsid w:val="001955B1"/>
    <w:rsid w:val="00195EC6"/>
    <w:rsid w:val="001A4C42"/>
    <w:rsid w:val="001A7420"/>
    <w:rsid w:val="001B3CFD"/>
    <w:rsid w:val="001B6637"/>
    <w:rsid w:val="001C21C3"/>
    <w:rsid w:val="001D02C2"/>
    <w:rsid w:val="001F0C1D"/>
    <w:rsid w:val="001F1132"/>
    <w:rsid w:val="001F168B"/>
    <w:rsid w:val="001F6B20"/>
    <w:rsid w:val="00214687"/>
    <w:rsid w:val="002347A2"/>
    <w:rsid w:val="00245B11"/>
    <w:rsid w:val="00254EA5"/>
    <w:rsid w:val="002675F0"/>
    <w:rsid w:val="00294CF6"/>
    <w:rsid w:val="002B6339"/>
    <w:rsid w:val="002D727E"/>
    <w:rsid w:val="002E00EE"/>
    <w:rsid w:val="002E12D7"/>
    <w:rsid w:val="002F71C6"/>
    <w:rsid w:val="003172DC"/>
    <w:rsid w:val="003401FB"/>
    <w:rsid w:val="0035462D"/>
    <w:rsid w:val="0036146D"/>
    <w:rsid w:val="003765B8"/>
    <w:rsid w:val="003A7584"/>
    <w:rsid w:val="003C3971"/>
    <w:rsid w:val="003C7C04"/>
    <w:rsid w:val="003F7939"/>
    <w:rsid w:val="00414C7A"/>
    <w:rsid w:val="00423334"/>
    <w:rsid w:val="004239A0"/>
    <w:rsid w:val="00425C89"/>
    <w:rsid w:val="004345EC"/>
    <w:rsid w:val="0046362F"/>
    <w:rsid w:val="00465515"/>
    <w:rsid w:val="004670E8"/>
    <w:rsid w:val="00467CF3"/>
    <w:rsid w:val="004810E2"/>
    <w:rsid w:val="004A139E"/>
    <w:rsid w:val="004D3578"/>
    <w:rsid w:val="004D3D08"/>
    <w:rsid w:val="004D6FCC"/>
    <w:rsid w:val="004E213A"/>
    <w:rsid w:val="004F0988"/>
    <w:rsid w:val="004F3340"/>
    <w:rsid w:val="0053388B"/>
    <w:rsid w:val="00535773"/>
    <w:rsid w:val="00543E6C"/>
    <w:rsid w:val="00546608"/>
    <w:rsid w:val="00565087"/>
    <w:rsid w:val="0058692A"/>
    <w:rsid w:val="00597B11"/>
    <w:rsid w:val="005C5739"/>
    <w:rsid w:val="005D2E01"/>
    <w:rsid w:val="005D7526"/>
    <w:rsid w:val="005E4BB2"/>
    <w:rsid w:val="00602AEA"/>
    <w:rsid w:val="00614FDF"/>
    <w:rsid w:val="0063543D"/>
    <w:rsid w:val="00647114"/>
    <w:rsid w:val="00653B31"/>
    <w:rsid w:val="006644D3"/>
    <w:rsid w:val="00682B94"/>
    <w:rsid w:val="00683E98"/>
    <w:rsid w:val="0069126A"/>
    <w:rsid w:val="006A323F"/>
    <w:rsid w:val="006B30D0"/>
    <w:rsid w:val="006C3D95"/>
    <w:rsid w:val="006D4DA5"/>
    <w:rsid w:val="006E5C86"/>
    <w:rsid w:val="00701116"/>
    <w:rsid w:val="00710B7C"/>
    <w:rsid w:val="00713C44"/>
    <w:rsid w:val="007244EB"/>
    <w:rsid w:val="00734A5B"/>
    <w:rsid w:val="007350A8"/>
    <w:rsid w:val="0074026F"/>
    <w:rsid w:val="007429F6"/>
    <w:rsid w:val="00744E76"/>
    <w:rsid w:val="00745B23"/>
    <w:rsid w:val="00756484"/>
    <w:rsid w:val="00774148"/>
    <w:rsid w:val="00774DA4"/>
    <w:rsid w:val="00781F0F"/>
    <w:rsid w:val="007B600E"/>
    <w:rsid w:val="007C66DF"/>
    <w:rsid w:val="007E3D89"/>
    <w:rsid w:val="007E6BDD"/>
    <w:rsid w:val="007F0F4A"/>
    <w:rsid w:val="008028A4"/>
    <w:rsid w:val="008061CB"/>
    <w:rsid w:val="00814B11"/>
    <w:rsid w:val="00830747"/>
    <w:rsid w:val="00850AAD"/>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31C8C"/>
    <w:rsid w:val="00A53724"/>
    <w:rsid w:val="00A56066"/>
    <w:rsid w:val="00A617EB"/>
    <w:rsid w:val="00A73129"/>
    <w:rsid w:val="00A82346"/>
    <w:rsid w:val="00A92BA1"/>
    <w:rsid w:val="00AA5052"/>
    <w:rsid w:val="00AB3835"/>
    <w:rsid w:val="00AC6BC6"/>
    <w:rsid w:val="00AE65E2"/>
    <w:rsid w:val="00B0574E"/>
    <w:rsid w:val="00B15449"/>
    <w:rsid w:val="00B25D07"/>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77786"/>
    <w:rsid w:val="00C80F1D"/>
    <w:rsid w:val="00C93F40"/>
    <w:rsid w:val="00CA3D0C"/>
    <w:rsid w:val="00CB7FC1"/>
    <w:rsid w:val="00CE779D"/>
    <w:rsid w:val="00D46A16"/>
    <w:rsid w:val="00D57972"/>
    <w:rsid w:val="00D65CA7"/>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00125"/>
    <w:rsid w:val="00E14B14"/>
    <w:rsid w:val="00E16509"/>
    <w:rsid w:val="00E37C4F"/>
    <w:rsid w:val="00E44582"/>
    <w:rsid w:val="00E77645"/>
    <w:rsid w:val="00EA15B0"/>
    <w:rsid w:val="00EA5EA7"/>
    <w:rsid w:val="00EC4A25"/>
    <w:rsid w:val="00ED0582"/>
    <w:rsid w:val="00EF0AA8"/>
    <w:rsid w:val="00EF4713"/>
    <w:rsid w:val="00F025A2"/>
    <w:rsid w:val="00F038E2"/>
    <w:rsid w:val="00F04205"/>
    <w:rsid w:val="00F04712"/>
    <w:rsid w:val="00F13360"/>
    <w:rsid w:val="00F22EC7"/>
    <w:rsid w:val="00F325C8"/>
    <w:rsid w:val="00F653B8"/>
    <w:rsid w:val="00F65DFA"/>
    <w:rsid w:val="00F77E96"/>
    <w:rsid w:val="00F9008D"/>
    <w:rsid w:val="00F95530"/>
    <w:rsid w:val="00FA1266"/>
    <w:rsid w:val="00FC1192"/>
    <w:rsid w:val="00FD4285"/>
    <w:rsid w:val="00FF2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qFormat/>
    <w:rsid w:val="00DC0757"/>
    <w:rPr>
      <w:rFonts w:ascii="Arial" w:hAnsi="Arial"/>
      <w:sz w:val="18"/>
      <w:lang w:eastAsia="en-US"/>
    </w:rPr>
  </w:style>
  <w:style w:type="character" w:customStyle="1" w:styleId="NOChar">
    <w:name w:val="NO Char"/>
    <w:link w:val="NO"/>
    <w:qFormat/>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character" w:customStyle="1" w:styleId="Heading2Char">
    <w:name w:val="Heading 2 Char"/>
    <w:basedOn w:val="DefaultParagraphFont"/>
    <w:link w:val="Heading2"/>
    <w:rsid w:val="000A7F93"/>
    <w:rPr>
      <w:rFonts w:ascii="Arial" w:hAnsi="Arial"/>
      <w:sz w:val="32"/>
      <w:lang w:eastAsia="en-US"/>
    </w:rPr>
  </w:style>
  <w:style w:type="paragraph" w:styleId="Bibliography">
    <w:name w:val="Bibliography"/>
    <w:basedOn w:val="Normal"/>
    <w:next w:val="Normal"/>
    <w:uiPriority w:val="37"/>
    <w:semiHidden/>
    <w:unhideWhenUsed/>
    <w:rsid w:val="000564BD"/>
  </w:style>
  <w:style w:type="paragraph" w:styleId="BlockText">
    <w:name w:val="Block Text"/>
    <w:basedOn w:val="Normal"/>
    <w:rsid w:val="000564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564BD"/>
    <w:pPr>
      <w:spacing w:after="120" w:line="480" w:lineRule="auto"/>
    </w:pPr>
  </w:style>
  <w:style w:type="character" w:customStyle="1" w:styleId="BodyText2Char">
    <w:name w:val="Body Text 2 Char"/>
    <w:basedOn w:val="DefaultParagraphFont"/>
    <w:link w:val="BodyText2"/>
    <w:rsid w:val="000564BD"/>
    <w:rPr>
      <w:lang w:eastAsia="en-US"/>
    </w:rPr>
  </w:style>
  <w:style w:type="paragraph" w:styleId="BodyText3">
    <w:name w:val="Body Text 3"/>
    <w:basedOn w:val="Normal"/>
    <w:link w:val="BodyText3Char"/>
    <w:rsid w:val="000564BD"/>
    <w:pPr>
      <w:spacing w:after="120"/>
    </w:pPr>
    <w:rPr>
      <w:sz w:val="16"/>
      <w:szCs w:val="16"/>
    </w:rPr>
  </w:style>
  <w:style w:type="character" w:customStyle="1" w:styleId="BodyText3Char">
    <w:name w:val="Body Text 3 Char"/>
    <w:basedOn w:val="DefaultParagraphFont"/>
    <w:link w:val="BodyText3"/>
    <w:rsid w:val="000564BD"/>
    <w:rPr>
      <w:sz w:val="16"/>
      <w:szCs w:val="16"/>
      <w:lang w:eastAsia="en-US"/>
    </w:rPr>
  </w:style>
  <w:style w:type="paragraph" w:styleId="BodyTextFirstIndent">
    <w:name w:val="Body Text First Indent"/>
    <w:basedOn w:val="BodyText"/>
    <w:link w:val="BodyTextFirstIndentChar"/>
    <w:rsid w:val="000564BD"/>
    <w:pPr>
      <w:ind w:firstLine="360"/>
    </w:pPr>
  </w:style>
  <w:style w:type="character" w:customStyle="1" w:styleId="BodyTextFirstIndentChar">
    <w:name w:val="Body Text First Indent Char"/>
    <w:basedOn w:val="BodyTextChar"/>
    <w:link w:val="BodyTextFirstIndent"/>
    <w:rsid w:val="000564BD"/>
    <w:rPr>
      <w:lang w:eastAsia="en-US"/>
    </w:rPr>
  </w:style>
  <w:style w:type="paragraph" w:styleId="BodyTextIndent">
    <w:name w:val="Body Text Indent"/>
    <w:basedOn w:val="Normal"/>
    <w:link w:val="BodyTextIndentChar"/>
    <w:rsid w:val="000564BD"/>
    <w:pPr>
      <w:spacing w:after="120"/>
      <w:ind w:left="360"/>
    </w:pPr>
  </w:style>
  <w:style w:type="character" w:customStyle="1" w:styleId="BodyTextIndentChar">
    <w:name w:val="Body Text Indent Char"/>
    <w:basedOn w:val="DefaultParagraphFont"/>
    <w:link w:val="BodyTextIndent"/>
    <w:rsid w:val="000564BD"/>
    <w:rPr>
      <w:lang w:eastAsia="en-US"/>
    </w:rPr>
  </w:style>
  <w:style w:type="paragraph" w:styleId="BodyTextFirstIndent2">
    <w:name w:val="Body Text First Indent 2"/>
    <w:basedOn w:val="BodyTextIndent"/>
    <w:link w:val="BodyTextFirstIndent2Char"/>
    <w:rsid w:val="000564BD"/>
    <w:pPr>
      <w:spacing w:after="180"/>
      <w:ind w:firstLine="360"/>
    </w:pPr>
  </w:style>
  <w:style w:type="character" w:customStyle="1" w:styleId="BodyTextFirstIndent2Char">
    <w:name w:val="Body Text First Indent 2 Char"/>
    <w:basedOn w:val="BodyTextIndentChar"/>
    <w:link w:val="BodyTextFirstIndent2"/>
    <w:rsid w:val="000564BD"/>
    <w:rPr>
      <w:lang w:eastAsia="en-US"/>
    </w:rPr>
  </w:style>
  <w:style w:type="paragraph" w:styleId="BodyTextIndent2">
    <w:name w:val="Body Text Indent 2"/>
    <w:basedOn w:val="Normal"/>
    <w:link w:val="BodyTextIndent2Char"/>
    <w:rsid w:val="000564BD"/>
    <w:pPr>
      <w:spacing w:after="120" w:line="480" w:lineRule="auto"/>
      <w:ind w:left="360"/>
    </w:pPr>
  </w:style>
  <w:style w:type="character" w:customStyle="1" w:styleId="BodyTextIndent2Char">
    <w:name w:val="Body Text Indent 2 Char"/>
    <w:basedOn w:val="DefaultParagraphFont"/>
    <w:link w:val="BodyTextIndent2"/>
    <w:rsid w:val="000564BD"/>
    <w:rPr>
      <w:lang w:eastAsia="en-US"/>
    </w:rPr>
  </w:style>
  <w:style w:type="paragraph" w:styleId="BodyTextIndent3">
    <w:name w:val="Body Text Indent 3"/>
    <w:basedOn w:val="Normal"/>
    <w:link w:val="BodyTextIndent3Char"/>
    <w:rsid w:val="000564BD"/>
    <w:pPr>
      <w:spacing w:after="120"/>
      <w:ind w:left="360"/>
    </w:pPr>
    <w:rPr>
      <w:sz w:val="16"/>
      <w:szCs w:val="16"/>
    </w:rPr>
  </w:style>
  <w:style w:type="character" w:customStyle="1" w:styleId="BodyTextIndent3Char">
    <w:name w:val="Body Text Indent 3 Char"/>
    <w:basedOn w:val="DefaultParagraphFont"/>
    <w:link w:val="BodyTextIndent3"/>
    <w:rsid w:val="000564BD"/>
    <w:rPr>
      <w:sz w:val="16"/>
      <w:szCs w:val="16"/>
      <w:lang w:eastAsia="en-US"/>
    </w:rPr>
  </w:style>
  <w:style w:type="paragraph" w:styleId="Closing">
    <w:name w:val="Closing"/>
    <w:basedOn w:val="Normal"/>
    <w:link w:val="ClosingChar"/>
    <w:rsid w:val="000564BD"/>
    <w:pPr>
      <w:spacing w:after="0"/>
      <w:ind w:left="4320"/>
    </w:pPr>
  </w:style>
  <w:style w:type="character" w:customStyle="1" w:styleId="ClosingChar">
    <w:name w:val="Closing Char"/>
    <w:basedOn w:val="DefaultParagraphFont"/>
    <w:link w:val="Closing"/>
    <w:rsid w:val="000564BD"/>
    <w:rPr>
      <w:lang w:eastAsia="en-US"/>
    </w:rPr>
  </w:style>
  <w:style w:type="paragraph" w:styleId="CommentSubject">
    <w:name w:val="annotation subject"/>
    <w:basedOn w:val="CommentText"/>
    <w:next w:val="CommentText"/>
    <w:link w:val="CommentSubjectChar"/>
    <w:rsid w:val="000564BD"/>
    <w:rPr>
      <w:b/>
      <w:bCs/>
    </w:rPr>
  </w:style>
  <w:style w:type="character" w:customStyle="1" w:styleId="CommentSubjectChar">
    <w:name w:val="Comment Subject Char"/>
    <w:basedOn w:val="CommentTextChar"/>
    <w:link w:val="CommentSubject"/>
    <w:rsid w:val="000564BD"/>
    <w:rPr>
      <w:b/>
      <w:bCs/>
      <w:lang w:eastAsia="en-US"/>
    </w:rPr>
  </w:style>
  <w:style w:type="paragraph" w:styleId="Date">
    <w:name w:val="Date"/>
    <w:basedOn w:val="Normal"/>
    <w:next w:val="Normal"/>
    <w:link w:val="DateChar"/>
    <w:rsid w:val="000564BD"/>
  </w:style>
  <w:style w:type="character" w:customStyle="1" w:styleId="DateChar">
    <w:name w:val="Date Char"/>
    <w:basedOn w:val="DefaultParagraphFont"/>
    <w:link w:val="Date"/>
    <w:rsid w:val="000564BD"/>
    <w:rPr>
      <w:lang w:eastAsia="en-US"/>
    </w:rPr>
  </w:style>
  <w:style w:type="paragraph" w:styleId="E-mailSignature">
    <w:name w:val="E-mail Signature"/>
    <w:basedOn w:val="Normal"/>
    <w:link w:val="E-mailSignatureChar"/>
    <w:rsid w:val="000564BD"/>
    <w:pPr>
      <w:spacing w:after="0"/>
    </w:pPr>
  </w:style>
  <w:style w:type="character" w:customStyle="1" w:styleId="E-mailSignatureChar">
    <w:name w:val="E-mail Signature Char"/>
    <w:basedOn w:val="DefaultParagraphFont"/>
    <w:link w:val="E-mailSignature"/>
    <w:rsid w:val="000564BD"/>
    <w:rPr>
      <w:lang w:eastAsia="en-US"/>
    </w:rPr>
  </w:style>
  <w:style w:type="paragraph" w:styleId="EndnoteText">
    <w:name w:val="endnote text"/>
    <w:basedOn w:val="Normal"/>
    <w:link w:val="EndnoteTextChar"/>
    <w:rsid w:val="000564BD"/>
    <w:pPr>
      <w:spacing w:after="0"/>
    </w:pPr>
  </w:style>
  <w:style w:type="character" w:customStyle="1" w:styleId="EndnoteTextChar">
    <w:name w:val="Endnote Text Char"/>
    <w:basedOn w:val="DefaultParagraphFont"/>
    <w:link w:val="EndnoteText"/>
    <w:rsid w:val="000564BD"/>
    <w:rPr>
      <w:lang w:eastAsia="en-US"/>
    </w:rPr>
  </w:style>
  <w:style w:type="paragraph" w:styleId="EnvelopeAddress">
    <w:name w:val="envelope address"/>
    <w:basedOn w:val="Normal"/>
    <w:rsid w:val="000564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64BD"/>
    <w:pPr>
      <w:spacing w:after="0"/>
    </w:pPr>
    <w:rPr>
      <w:rFonts w:asciiTheme="majorHAnsi" w:eastAsiaTheme="majorEastAsia" w:hAnsiTheme="majorHAnsi" w:cstheme="majorBidi"/>
    </w:rPr>
  </w:style>
  <w:style w:type="paragraph" w:styleId="FootnoteText">
    <w:name w:val="footnote text"/>
    <w:basedOn w:val="Normal"/>
    <w:link w:val="FootnoteTextChar"/>
    <w:rsid w:val="000564BD"/>
    <w:pPr>
      <w:spacing w:after="0"/>
    </w:pPr>
  </w:style>
  <w:style w:type="character" w:customStyle="1" w:styleId="FootnoteTextChar">
    <w:name w:val="Footnote Text Char"/>
    <w:basedOn w:val="DefaultParagraphFont"/>
    <w:link w:val="FootnoteText"/>
    <w:rsid w:val="000564BD"/>
    <w:rPr>
      <w:lang w:eastAsia="en-US"/>
    </w:rPr>
  </w:style>
  <w:style w:type="paragraph" w:styleId="HTMLAddress">
    <w:name w:val="HTML Address"/>
    <w:basedOn w:val="Normal"/>
    <w:link w:val="HTMLAddressChar"/>
    <w:rsid w:val="000564BD"/>
    <w:pPr>
      <w:spacing w:after="0"/>
    </w:pPr>
    <w:rPr>
      <w:i/>
      <w:iCs/>
    </w:rPr>
  </w:style>
  <w:style w:type="character" w:customStyle="1" w:styleId="HTMLAddressChar">
    <w:name w:val="HTML Address Char"/>
    <w:basedOn w:val="DefaultParagraphFont"/>
    <w:link w:val="HTMLAddress"/>
    <w:rsid w:val="000564BD"/>
    <w:rPr>
      <w:i/>
      <w:iCs/>
      <w:lang w:eastAsia="en-US"/>
    </w:rPr>
  </w:style>
  <w:style w:type="paragraph" w:styleId="HTMLPreformatted">
    <w:name w:val="HTML Preformatted"/>
    <w:basedOn w:val="Normal"/>
    <w:link w:val="HTMLPreformattedChar"/>
    <w:rsid w:val="000564BD"/>
    <w:pPr>
      <w:spacing w:after="0"/>
    </w:pPr>
    <w:rPr>
      <w:rFonts w:ascii="Consolas" w:hAnsi="Consolas"/>
    </w:rPr>
  </w:style>
  <w:style w:type="character" w:customStyle="1" w:styleId="HTMLPreformattedChar">
    <w:name w:val="HTML Preformatted Char"/>
    <w:basedOn w:val="DefaultParagraphFont"/>
    <w:link w:val="HTMLPreformatted"/>
    <w:rsid w:val="000564BD"/>
    <w:rPr>
      <w:rFonts w:ascii="Consolas" w:hAnsi="Consolas"/>
      <w:lang w:eastAsia="en-US"/>
    </w:rPr>
  </w:style>
  <w:style w:type="paragraph" w:styleId="Index3">
    <w:name w:val="index 3"/>
    <w:basedOn w:val="Normal"/>
    <w:next w:val="Normal"/>
    <w:rsid w:val="000564BD"/>
    <w:pPr>
      <w:spacing w:after="0"/>
      <w:ind w:left="600" w:hanging="200"/>
    </w:pPr>
  </w:style>
  <w:style w:type="paragraph" w:styleId="Index4">
    <w:name w:val="index 4"/>
    <w:basedOn w:val="Normal"/>
    <w:next w:val="Normal"/>
    <w:rsid w:val="000564BD"/>
    <w:pPr>
      <w:spacing w:after="0"/>
      <w:ind w:left="800" w:hanging="200"/>
    </w:pPr>
  </w:style>
  <w:style w:type="paragraph" w:styleId="Index5">
    <w:name w:val="index 5"/>
    <w:basedOn w:val="Normal"/>
    <w:next w:val="Normal"/>
    <w:rsid w:val="000564BD"/>
    <w:pPr>
      <w:spacing w:after="0"/>
      <w:ind w:left="1000" w:hanging="200"/>
    </w:pPr>
  </w:style>
  <w:style w:type="paragraph" w:styleId="Index6">
    <w:name w:val="index 6"/>
    <w:basedOn w:val="Normal"/>
    <w:next w:val="Normal"/>
    <w:rsid w:val="000564BD"/>
    <w:pPr>
      <w:spacing w:after="0"/>
      <w:ind w:left="1200" w:hanging="200"/>
    </w:pPr>
  </w:style>
  <w:style w:type="paragraph" w:styleId="Index7">
    <w:name w:val="index 7"/>
    <w:basedOn w:val="Normal"/>
    <w:next w:val="Normal"/>
    <w:rsid w:val="000564BD"/>
    <w:pPr>
      <w:spacing w:after="0"/>
      <w:ind w:left="1400" w:hanging="200"/>
    </w:pPr>
  </w:style>
  <w:style w:type="paragraph" w:styleId="Index8">
    <w:name w:val="index 8"/>
    <w:basedOn w:val="Normal"/>
    <w:next w:val="Normal"/>
    <w:rsid w:val="000564BD"/>
    <w:pPr>
      <w:spacing w:after="0"/>
      <w:ind w:left="1600" w:hanging="200"/>
    </w:pPr>
  </w:style>
  <w:style w:type="paragraph" w:styleId="Index9">
    <w:name w:val="index 9"/>
    <w:basedOn w:val="Normal"/>
    <w:next w:val="Normal"/>
    <w:rsid w:val="000564BD"/>
    <w:pPr>
      <w:spacing w:after="0"/>
      <w:ind w:left="1800" w:hanging="200"/>
    </w:pPr>
  </w:style>
  <w:style w:type="paragraph" w:styleId="IndexHeading">
    <w:name w:val="index heading"/>
    <w:basedOn w:val="Normal"/>
    <w:next w:val="Index1"/>
    <w:rsid w:val="000564B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64B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64BD"/>
    <w:rPr>
      <w:i/>
      <w:iCs/>
      <w:color w:val="4472C4" w:themeColor="accent1"/>
      <w:lang w:eastAsia="en-US"/>
    </w:rPr>
  </w:style>
  <w:style w:type="paragraph" w:styleId="List2">
    <w:name w:val="List 2"/>
    <w:basedOn w:val="Normal"/>
    <w:rsid w:val="000564BD"/>
    <w:pPr>
      <w:ind w:left="720" w:hanging="360"/>
      <w:contextualSpacing/>
    </w:pPr>
  </w:style>
  <w:style w:type="paragraph" w:styleId="List5">
    <w:name w:val="List 5"/>
    <w:basedOn w:val="Normal"/>
    <w:rsid w:val="000564BD"/>
    <w:pPr>
      <w:ind w:left="1800" w:hanging="360"/>
      <w:contextualSpacing/>
    </w:pPr>
  </w:style>
  <w:style w:type="paragraph" w:styleId="ListBullet2">
    <w:name w:val="List Bullet 2"/>
    <w:basedOn w:val="Normal"/>
    <w:rsid w:val="000564BD"/>
    <w:pPr>
      <w:numPr>
        <w:numId w:val="14"/>
      </w:numPr>
      <w:contextualSpacing/>
    </w:pPr>
  </w:style>
  <w:style w:type="paragraph" w:styleId="ListBullet3">
    <w:name w:val="List Bullet 3"/>
    <w:basedOn w:val="Normal"/>
    <w:rsid w:val="000564BD"/>
    <w:pPr>
      <w:numPr>
        <w:numId w:val="15"/>
      </w:numPr>
      <w:contextualSpacing/>
    </w:pPr>
  </w:style>
  <w:style w:type="paragraph" w:styleId="ListContinue">
    <w:name w:val="List Continue"/>
    <w:basedOn w:val="Normal"/>
    <w:rsid w:val="000564BD"/>
    <w:pPr>
      <w:spacing w:after="120"/>
      <w:ind w:left="360"/>
      <w:contextualSpacing/>
    </w:pPr>
  </w:style>
  <w:style w:type="paragraph" w:styleId="ListContinue2">
    <w:name w:val="List Continue 2"/>
    <w:basedOn w:val="Normal"/>
    <w:rsid w:val="000564BD"/>
    <w:pPr>
      <w:spacing w:after="120"/>
      <w:ind w:left="720"/>
      <w:contextualSpacing/>
    </w:pPr>
  </w:style>
  <w:style w:type="paragraph" w:styleId="ListContinue3">
    <w:name w:val="List Continue 3"/>
    <w:basedOn w:val="Normal"/>
    <w:rsid w:val="000564BD"/>
    <w:pPr>
      <w:spacing w:after="120"/>
      <w:ind w:left="1080"/>
      <w:contextualSpacing/>
    </w:pPr>
  </w:style>
  <w:style w:type="paragraph" w:styleId="ListContinue4">
    <w:name w:val="List Continue 4"/>
    <w:basedOn w:val="Normal"/>
    <w:rsid w:val="000564BD"/>
    <w:pPr>
      <w:spacing w:after="120"/>
      <w:ind w:left="1440"/>
      <w:contextualSpacing/>
    </w:pPr>
  </w:style>
  <w:style w:type="paragraph" w:styleId="ListContinue5">
    <w:name w:val="List Continue 5"/>
    <w:basedOn w:val="Normal"/>
    <w:rsid w:val="000564BD"/>
    <w:pPr>
      <w:spacing w:after="120"/>
      <w:ind w:left="1800"/>
      <w:contextualSpacing/>
    </w:pPr>
  </w:style>
  <w:style w:type="paragraph" w:styleId="ListNumber">
    <w:name w:val="List Number"/>
    <w:basedOn w:val="Normal"/>
    <w:rsid w:val="000564BD"/>
    <w:pPr>
      <w:numPr>
        <w:numId w:val="16"/>
      </w:numPr>
      <w:contextualSpacing/>
    </w:pPr>
  </w:style>
  <w:style w:type="paragraph" w:styleId="ListNumber2">
    <w:name w:val="List Number 2"/>
    <w:basedOn w:val="Normal"/>
    <w:rsid w:val="000564BD"/>
    <w:pPr>
      <w:numPr>
        <w:numId w:val="17"/>
      </w:numPr>
      <w:contextualSpacing/>
    </w:pPr>
  </w:style>
  <w:style w:type="paragraph" w:styleId="ListNumber3">
    <w:name w:val="List Number 3"/>
    <w:basedOn w:val="Normal"/>
    <w:rsid w:val="000564BD"/>
    <w:pPr>
      <w:numPr>
        <w:numId w:val="18"/>
      </w:numPr>
      <w:contextualSpacing/>
    </w:pPr>
  </w:style>
  <w:style w:type="paragraph" w:styleId="ListNumber4">
    <w:name w:val="List Number 4"/>
    <w:basedOn w:val="Normal"/>
    <w:rsid w:val="000564BD"/>
    <w:pPr>
      <w:numPr>
        <w:numId w:val="19"/>
      </w:numPr>
      <w:contextualSpacing/>
    </w:pPr>
  </w:style>
  <w:style w:type="paragraph" w:styleId="ListNumber5">
    <w:name w:val="List Number 5"/>
    <w:basedOn w:val="Normal"/>
    <w:rsid w:val="000564BD"/>
    <w:pPr>
      <w:numPr>
        <w:numId w:val="20"/>
      </w:numPr>
      <w:contextualSpacing/>
    </w:pPr>
  </w:style>
  <w:style w:type="paragraph" w:styleId="MacroText">
    <w:name w:val="macro"/>
    <w:link w:val="MacroTextChar"/>
    <w:rsid w:val="000564B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64BD"/>
    <w:rPr>
      <w:rFonts w:ascii="Consolas" w:hAnsi="Consolas"/>
      <w:lang w:eastAsia="en-US"/>
    </w:rPr>
  </w:style>
  <w:style w:type="paragraph" w:styleId="MessageHeader">
    <w:name w:val="Message Header"/>
    <w:basedOn w:val="Normal"/>
    <w:link w:val="MessageHeaderChar"/>
    <w:rsid w:val="000564B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64B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64BD"/>
    <w:rPr>
      <w:lang w:eastAsia="en-US"/>
    </w:rPr>
  </w:style>
  <w:style w:type="paragraph" w:styleId="NormalWeb">
    <w:name w:val="Normal (Web)"/>
    <w:basedOn w:val="Normal"/>
    <w:rsid w:val="000564BD"/>
    <w:rPr>
      <w:sz w:val="24"/>
      <w:szCs w:val="24"/>
    </w:rPr>
  </w:style>
  <w:style w:type="paragraph" w:styleId="NormalIndent">
    <w:name w:val="Normal Indent"/>
    <w:basedOn w:val="Normal"/>
    <w:rsid w:val="000564BD"/>
    <w:pPr>
      <w:ind w:left="720"/>
    </w:pPr>
  </w:style>
  <w:style w:type="paragraph" w:styleId="NoteHeading">
    <w:name w:val="Note Heading"/>
    <w:basedOn w:val="Normal"/>
    <w:next w:val="Normal"/>
    <w:link w:val="NoteHeadingChar"/>
    <w:rsid w:val="000564BD"/>
    <w:pPr>
      <w:spacing w:after="0"/>
    </w:pPr>
  </w:style>
  <w:style w:type="character" w:customStyle="1" w:styleId="NoteHeadingChar">
    <w:name w:val="Note Heading Char"/>
    <w:basedOn w:val="DefaultParagraphFont"/>
    <w:link w:val="NoteHeading"/>
    <w:rsid w:val="000564BD"/>
    <w:rPr>
      <w:lang w:eastAsia="en-US"/>
    </w:rPr>
  </w:style>
  <w:style w:type="paragraph" w:styleId="PlainText">
    <w:name w:val="Plain Text"/>
    <w:basedOn w:val="Normal"/>
    <w:link w:val="PlainTextChar"/>
    <w:rsid w:val="000564BD"/>
    <w:pPr>
      <w:spacing w:after="0"/>
    </w:pPr>
    <w:rPr>
      <w:rFonts w:ascii="Consolas" w:hAnsi="Consolas"/>
      <w:sz w:val="21"/>
      <w:szCs w:val="21"/>
    </w:rPr>
  </w:style>
  <w:style w:type="character" w:customStyle="1" w:styleId="PlainTextChar">
    <w:name w:val="Plain Text Char"/>
    <w:basedOn w:val="DefaultParagraphFont"/>
    <w:link w:val="PlainText"/>
    <w:rsid w:val="000564BD"/>
    <w:rPr>
      <w:rFonts w:ascii="Consolas" w:hAnsi="Consolas"/>
      <w:sz w:val="21"/>
      <w:szCs w:val="21"/>
      <w:lang w:eastAsia="en-US"/>
    </w:rPr>
  </w:style>
  <w:style w:type="paragraph" w:styleId="Quote">
    <w:name w:val="Quote"/>
    <w:basedOn w:val="Normal"/>
    <w:next w:val="Normal"/>
    <w:link w:val="QuoteChar"/>
    <w:uiPriority w:val="29"/>
    <w:qFormat/>
    <w:rsid w:val="000564B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64BD"/>
    <w:rPr>
      <w:i/>
      <w:iCs/>
      <w:color w:val="404040" w:themeColor="text1" w:themeTint="BF"/>
      <w:lang w:eastAsia="en-US"/>
    </w:rPr>
  </w:style>
  <w:style w:type="paragraph" w:styleId="Salutation">
    <w:name w:val="Salutation"/>
    <w:basedOn w:val="Normal"/>
    <w:next w:val="Normal"/>
    <w:link w:val="SalutationChar"/>
    <w:rsid w:val="000564BD"/>
  </w:style>
  <w:style w:type="character" w:customStyle="1" w:styleId="SalutationChar">
    <w:name w:val="Salutation Char"/>
    <w:basedOn w:val="DefaultParagraphFont"/>
    <w:link w:val="Salutation"/>
    <w:rsid w:val="000564BD"/>
    <w:rPr>
      <w:lang w:eastAsia="en-US"/>
    </w:rPr>
  </w:style>
  <w:style w:type="paragraph" w:styleId="Signature">
    <w:name w:val="Signature"/>
    <w:basedOn w:val="Normal"/>
    <w:link w:val="SignatureChar"/>
    <w:rsid w:val="000564BD"/>
    <w:pPr>
      <w:spacing w:after="0"/>
      <w:ind w:left="4320"/>
    </w:pPr>
  </w:style>
  <w:style w:type="character" w:customStyle="1" w:styleId="SignatureChar">
    <w:name w:val="Signature Char"/>
    <w:basedOn w:val="DefaultParagraphFont"/>
    <w:link w:val="Signature"/>
    <w:rsid w:val="000564BD"/>
    <w:rPr>
      <w:lang w:eastAsia="en-US"/>
    </w:rPr>
  </w:style>
  <w:style w:type="paragraph" w:styleId="Subtitle">
    <w:name w:val="Subtitle"/>
    <w:basedOn w:val="Normal"/>
    <w:next w:val="Normal"/>
    <w:link w:val="SubtitleChar"/>
    <w:qFormat/>
    <w:rsid w:val="000564B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64BD"/>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64BD"/>
    <w:pPr>
      <w:spacing w:after="0"/>
      <w:ind w:left="200" w:hanging="200"/>
    </w:pPr>
  </w:style>
  <w:style w:type="paragraph" w:styleId="TableofFigures">
    <w:name w:val="table of figures"/>
    <w:basedOn w:val="Normal"/>
    <w:next w:val="Normal"/>
    <w:rsid w:val="000564BD"/>
    <w:pPr>
      <w:spacing w:after="0"/>
    </w:pPr>
  </w:style>
  <w:style w:type="paragraph" w:styleId="Title">
    <w:name w:val="Title"/>
    <w:basedOn w:val="Normal"/>
    <w:next w:val="Normal"/>
    <w:link w:val="TitleChar"/>
    <w:qFormat/>
    <w:rsid w:val="000564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64B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64B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64B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41</Pages>
  <Words>15040</Words>
  <Characters>85731</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2022-04-04T10:42:00Z</dcterms:created>
  <dcterms:modified xsi:type="dcterms:W3CDTF">2025-12-11T18:32:00Z</dcterms:modified>
</cp:coreProperties>
</file>