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5F5441F3" w14:textId="2AE5240E"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r w:rsidR="003976CC">
              <w:t>12</w:t>
            </w:r>
            <w:r w:rsidRPr="009C4728">
              <w:t>.</w:t>
            </w:r>
            <w:bookmarkEnd w:id="3"/>
            <w:r w:rsidRPr="009C4728">
              <w:t xml:space="preserve">0 </w:t>
            </w:r>
            <w:r w:rsidRPr="009C4728">
              <w:rPr>
                <w:sz w:val="32"/>
              </w:rPr>
              <w:t>(</w:t>
            </w:r>
            <w:bookmarkStart w:id="4" w:name="issueDate"/>
            <w:r w:rsidR="00943CD3" w:rsidRPr="009C4728">
              <w:rPr>
                <w:sz w:val="32"/>
              </w:rPr>
              <w:t>202</w:t>
            </w:r>
            <w:r w:rsidR="00943CD3">
              <w:rPr>
                <w:sz w:val="32"/>
              </w:rPr>
              <w:t>1</w:t>
            </w:r>
            <w:r w:rsidRPr="009C4728">
              <w:rPr>
                <w:sz w:val="32"/>
              </w:rPr>
              <w:t>-</w:t>
            </w:r>
            <w:bookmarkEnd w:id="4"/>
            <w:r w:rsidR="003976CC">
              <w:rPr>
                <w:sz w:val="32"/>
              </w:rPr>
              <w:t>12</w:t>
            </w:r>
            <w:r w:rsidRPr="009C4728">
              <w:rPr>
                <w:sz w:val="32"/>
              </w:rPr>
              <w:t>)</w:t>
            </w:r>
          </w:p>
        </w:tc>
      </w:tr>
      <w:tr w:rsidR="00995273" w:rsidRPr="009C4728" w14:paraId="5F5441F6"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5F5441F5" w14:textId="77777777" w:rsidR="00995273" w:rsidRPr="009C4728" w:rsidRDefault="00995273" w:rsidP="00133525">
            <w:pPr>
              <w:pStyle w:val="ZA"/>
              <w:framePr w:w="0" w:hRule="auto" w:wrap="auto" w:vAnchor="margin" w:hAnchor="text" w:yAlign="inline"/>
              <w:rPr>
                <w:sz w:val="64"/>
              </w:rPr>
            </w:pPr>
          </w:p>
        </w:tc>
      </w:tr>
      <w:tr w:rsidR="004F0988" w:rsidRPr="009C4728" w14:paraId="5F5441F8" w14:textId="77777777" w:rsidTr="00995273">
        <w:trPr>
          <w:trHeight w:hRule="exact" w:val="1134"/>
        </w:trPr>
        <w:tc>
          <w:tcPr>
            <w:tcW w:w="10423" w:type="dxa"/>
            <w:gridSpan w:val="2"/>
            <w:tcBorders>
              <w:top w:val="single" w:sz="4" w:space="0" w:color="auto"/>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7"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9"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31C734BF" w:rsidR="00E16509" w:rsidRPr="009C4728" w:rsidRDefault="00E16509" w:rsidP="00133525">
            <w:pPr>
              <w:pStyle w:val="FP"/>
              <w:jc w:val="center"/>
              <w:rPr>
                <w:noProof/>
                <w:sz w:val="18"/>
              </w:rPr>
            </w:pPr>
            <w:r w:rsidRPr="009C4728">
              <w:rPr>
                <w:noProof/>
                <w:sz w:val="18"/>
              </w:rPr>
              <w:t xml:space="preserve">© </w:t>
            </w:r>
            <w:r w:rsidR="00943CD3" w:rsidRPr="009C4728">
              <w:rPr>
                <w:noProof/>
                <w:sz w:val="18"/>
              </w:rPr>
              <w:t>202</w:t>
            </w:r>
            <w:r w:rsidR="00943CD3">
              <w:rPr>
                <w:noProof/>
                <w:sz w:val="18"/>
              </w:rPr>
              <w:t>1</w:t>
            </w:r>
            <w:r w:rsidRPr="009C4728">
              <w:rPr>
                <w:noProof/>
                <w:sz w:val="18"/>
              </w:rPr>
              <w:t>, 3GPP Organizational Partners (ARIB, ATIS, CCSA, ETSI, TSDSI, TTA, TTC).</w:t>
            </w:r>
            <w:bookmarkStart w:id="12" w:name="copyrightaddon"/>
            <w:bookmarkEnd w:id="12"/>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5F544221" w14:textId="77777777" w:rsidR="00E16509" w:rsidRPr="009C4728" w:rsidRDefault="00E16509" w:rsidP="00133525"/>
        </w:tc>
      </w:tr>
      <w:bookmarkEnd w:id="9"/>
    </w:tbl>
    <w:p w14:paraId="5F544223" w14:textId="77777777" w:rsidR="00080512" w:rsidRPr="009C4728" w:rsidRDefault="00080512">
      <w:pPr>
        <w:pStyle w:val="TT"/>
      </w:pPr>
      <w:r w:rsidRPr="009C4728">
        <w:br w:type="page"/>
      </w:r>
      <w:bookmarkStart w:id="13" w:name="tableOfContents"/>
      <w:bookmarkEnd w:id="13"/>
      <w:r w:rsidRPr="009C4728">
        <w:lastRenderedPageBreak/>
        <w:t>Contents</w:t>
      </w:r>
    </w:p>
    <w:p w14:paraId="3654901E" w14:textId="69335499" w:rsidR="00F64CE0" w:rsidRDefault="00F64CE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_Toc89850328 \h </w:instrText>
      </w:r>
      <w:r>
        <w:fldChar w:fldCharType="separate"/>
      </w:r>
      <w:r>
        <w:t>6</w:t>
      </w:r>
      <w:r>
        <w:fldChar w:fldCharType="end"/>
      </w:r>
    </w:p>
    <w:p w14:paraId="6529B181" w14:textId="3896FF8C" w:rsidR="00F64CE0" w:rsidRDefault="00F64CE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_Toc89850329 \h </w:instrText>
      </w:r>
      <w:r>
        <w:fldChar w:fldCharType="separate"/>
      </w:r>
      <w:r>
        <w:t>8</w:t>
      </w:r>
      <w:r>
        <w:fldChar w:fldCharType="end"/>
      </w:r>
    </w:p>
    <w:p w14:paraId="0B8B7D34" w14:textId="1AB32615" w:rsidR="00F64CE0" w:rsidRDefault="00F64CE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_Toc89850330 \h </w:instrText>
      </w:r>
      <w:r>
        <w:fldChar w:fldCharType="separate"/>
      </w:r>
      <w:r>
        <w:t>8</w:t>
      </w:r>
      <w:r>
        <w:fldChar w:fldCharType="end"/>
      </w:r>
    </w:p>
    <w:p w14:paraId="014EF77B" w14:textId="0A361C4F" w:rsidR="00F64CE0" w:rsidRDefault="00F64CE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_Toc89850331 \h </w:instrText>
      </w:r>
      <w:r>
        <w:fldChar w:fldCharType="separate"/>
      </w:r>
      <w:r>
        <w:t>9</w:t>
      </w:r>
      <w:r>
        <w:fldChar w:fldCharType="end"/>
      </w:r>
    </w:p>
    <w:p w14:paraId="4D78D704" w14:textId="436B9755" w:rsidR="00F64CE0" w:rsidRDefault="00F64CE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_Toc89850332 \h </w:instrText>
      </w:r>
      <w:r>
        <w:fldChar w:fldCharType="separate"/>
      </w:r>
      <w:r>
        <w:t>9</w:t>
      </w:r>
      <w:r>
        <w:fldChar w:fldCharType="end"/>
      </w:r>
    </w:p>
    <w:p w14:paraId="2FDD8A2C" w14:textId="1D34E3D2" w:rsidR="00F64CE0" w:rsidRDefault="00F64CE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_Toc89850333 \h </w:instrText>
      </w:r>
      <w:r>
        <w:fldChar w:fldCharType="separate"/>
      </w:r>
      <w:r>
        <w:t>12</w:t>
      </w:r>
      <w:r>
        <w:fldChar w:fldCharType="end"/>
      </w:r>
    </w:p>
    <w:p w14:paraId="610A977E" w14:textId="1D473314" w:rsidR="00F64CE0" w:rsidRDefault="00F64CE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_Toc89850334 \h </w:instrText>
      </w:r>
      <w:r>
        <w:fldChar w:fldCharType="separate"/>
      </w:r>
      <w:r>
        <w:t>14</w:t>
      </w:r>
      <w:r>
        <w:fldChar w:fldCharType="end"/>
      </w:r>
    </w:p>
    <w:p w14:paraId="6E62B0FC" w14:textId="6337737E" w:rsidR="00F64CE0" w:rsidRDefault="00F64CE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_Toc89850335 \h </w:instrText>
      </w:r>
      <w:r>
        <w:fldChar w:fldCharType="separate"/>
      </w:r>
      <w:r>
        <w:t>16</w:t>
      </w:r>
      <w:r>
        <w:fldChar w:fldCharType="end"/>
      </w:r>
    </w:p>
    <w:p w14:paraId="5B2CA92F" w14:textId="73385A4D" w:rsidR="00F64CE0" w:rsidRDefault="00F64CE0">
      <w:pPr>
        <w:pStyle w:val="TOC2"/>
        <w:rPr>
          <w:rFonts w:asciiTheme="minorHAnsi" w:eastAsiaTheme="minorEastAsia" w:hAnsiTheme="minorHAnsi" w:cstheme="minorBidi"/>
          <w:sz w:val="22"/>
          <w:szCs w:val="22"/>
          <w:lang w:eastAsia="en-GB"/>
        </w:rPr>
      </w:pPr>
      <w:r w:rsidRPr="00161AAD">
        <w:rPr>
          <w:snapToGrid w:val="0"/>
        </w:rPr>
        <w:t>4.1</w:t>
      </w:r>
      <w:r>
        <w:rPr>
          <w:rFonts w:asciiTheme="minorHAnsi" w:eastAsiaTheme="minorEastAsia" w:hAnsiTheme="minorHAnsi" w:cstheme="minorBidi"/>
          <w:sz w:val="22"/>
          <w:szCs w:val="22"/>
          <w:lang w:eastAsia="en-GB"/>
        </w:rPr>
        <w:tab/>
      </w:r>
      <w:r w:rsidRPr="00161AAD">
        <w:rPr>
          <w:snapToGrid w:val="0"/>
        </w:rPr>
        <w:t>Relation between the MSR specification and the single-RAT specifications</w:t>
      </w:r>
      <w:r>
        <w:tab/>
      </w:r>
      <w:r>
        <w:fldChar w:fldCharType="begin"/>
      </w:r>
      <w:r>
        <w:instrText xml:space="preserve"> PAGEREF _Toc89850336 \h </w:instrText>
      </w:r>
      <w:r>
        <w:fldChar w:fldCharType="separate"/>
      </w:r>
      <w:r>
        <w:t>16</w:t>
      </w:r>
      <w:r>
        <w:fldChar w:fldCharType="end"/>
      </w:r>
    </w:p>
    <w:p w14:paraId="5B6350CE" w14:textId="27D693B8" w:rsidR="00F64CE0" w:rsidRDefault="00F64CE0">
      <w:pPr>
        <w:pStyle w:val="TOC2"/>
        <w:rPr>
          <w:rFonts w:asciiTheme="minorHAnsi" w:eastAsiaTheme="minorEastAsia" w:hAnsiTheme="minorHAnsi" w:cstheme="minorBidi"/>
          <w:sz w:val="22"/>
          <w:szCs w:val="22"/>
          <w:lang w:eastAsia="en-GB"/>
        </w:rPr>
      </w:pPr>
      <w:r w:rsidRPr="00161AAD">
        <w:rPr>
          <w:snapToGrid w:val="0"/>
        </w:rPr>
        <w:t>4.2</w:t>
      </w:r>
      <w:r>
        <w:rPr>
          <w:rFonts w:asciiTheme="minorHAnsi" w:eastAsiaTheme="minorEastAsia" w:hAnsiTheme="minorHAnsi" w:cstheme="minorBidi"/>
          <w:sz w:val="22"/>
          <w:szCs w:val="22"/>
          <w:lang w:eastAsia="en-GB"/>
        </w:rPr>
        <w:tab/>
      </w:r>
      <w:r w:rsidRPr="00161AAD">
        <w:rPr>
          <w:snapToGrid w:val="0"/>
        </w:rPr>
        <w:t>Relationship between minimum requirements and test requirements</w:t>
      </w:r>
      <w:r>
        <w:tab/>
      </w:r>
      <w:r>
        <w:fldChar w:fldCharType="begin"/>
      </w:r>
      <w:r>
        <w:instrText xml:space="preserve"> PAGEREF _Toc89850337 \h </w:instrText>
      </w:r>
      <w:r>
        <w:fldChar w:fldCharType="separate"/>
      </w:r>
      <w:r>
        <w:t>16</w:t>
      </w:r>
      <w:r>
        <w:fldChar w:fldCharType="end"/>
      </w:r>
    </w:p>
    <w:p w14:paraId="0C1FDBC9" w14:textId="569AA0AC" w:rsidR="00F64CE0" w:rsidRDefault="00F64CE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_Toc89850338 \h </w:instrText>
      </w:r>
      <w:r>
        <w:fldChar w:fldCharType="separate"/>
      </w:r>
      <w:r>
        <w:t>16</w:t>
      </w:r>
      <w:r>
        <w:fldChar w:fldCharType="end"/>
      </w:r>
    </w:p>
    <w:p w14:paraId="3D3F658B" w14:textId="73CACCE6" w:rsidR="00F64CE0" w:rsidRDefault="00F64CE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_Toc89850339 \h </w:instrText>
      </w:r>
      <w:r>
        <w:fldChar w:fldCharType="separate"/>
      </w:r>
      <w:r>
        <w:t>17</w:t>
      </w:r>
      <w:r>
        <w:fldChar w:fldCharType="end"/>
      </w:r>
    </w:p>
    <w:p w14:paraId="44274FD3" w14:textId="5197644E" w:rsidR="00F64CE0" w:rsidRDefault="00F64CE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_Toc89850340 \h </w:instrText>
      </w:r>
      <w:r>
        <w:fldChar w:fldCharType="separate"/>
      </w:r>
      <w:r>
        <w:t>18</w:t>
      </w:r>
      <w:r>
        <w:fldChar w:fldCharType="end"/>
      </w:r>
    </w:p>
    <w:p w14:paraId="332E32B0" w14:textId="436C556E" w:rsidR="00F64CE0" w:rsidRDefault="00F64CE0">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_Toc89850341 \h </w:instrText>
      </w:r>
      <w:r>
        <w:fldChar w:fldCharType="separate"/>
      </w:r>
      <w:r>
        <w:t>22</w:t>
      </w:r>
      <w:r>
        <w:fldChar w:fldCharType="end"/>
      </w:r>
    </w:p>
    <w:p w14:paraId="0E5B4609" w14:textId="5F809EE0" w:rsidR="00F64CE0" w:rsidRDefault="00F64CE0">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_Toc89850342 \h </w:instrText>
      </w:r>
      <w:r>
        <w:fldChar w:fldCharType="separate"/>
      </w:r>
      <w:r>
        <w:t>22</w:t>
      </w:r>
      <w:r>
        <w:fldChar w:fldCharType="end"/>
      </w:r>
    </w:p>
    <w:p w14:paraId="5E9A6E4E" w14:textId="2DB99141" w:rsidR="00F64CE0" w:rsidRDefault="00F64CE0">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_Toc89850343 \h </w:instrText>
      </w:r>
      <w:r>
        <w:fldChar w:fldCharType="separate"/>
      </w:r>
      <w:r>
        <w:t>22</w:t>
      </w:r>
      <w:r>
        <w:fldChar w:fldCharType="end"/>
      </w:r>
    </w:p>
    <w:p w14:paraId="65869886" w14:textId="0317FCD6" w:rsidR="00F64CE0" w:rsidRDefault="00F64CE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_Toc89850344 \h </w:instrText>
      </w:r>
      <w:r>
        <w:fldChar w:fldCharType="separate"/>
      </w:r>
      <w:r>
        <w:t>22</w:t>
      </w:r>
      <w:r>
        <w:fldChar w:fldCharType="end"/>
      </w:r>
    </w:p>
    <w:p w14:paraId="779645FC" w14:textId="47D93C3E" w:rsidR="00F64CE0" w:rsidRDefault="00F64CE0">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_Toc89850345 \h </w:instrText>
      </w:r>
      <w:r>
        <w:fldChar w:fldCharType="separate"/>
      </w:r>
      <w:r>
        <w:t>22</w:t>
      </w:r>
      <w:r>
        <w:fldChar w:fldCharType="end"/>
      </w:r>
    </w:p>
    <w:p w14:paraId="5B07D7AC" w14:textId="4FD3861E" w:rsidR="00F64CE0" w:rsidRDefault="00F64CE0">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_Toc89850346 \h </w:instrText>
      </w:r>
      <w:r>
        <w:fldChar w:fldCharType="separate"/>
      </w:r>
      <w:r>
        <w:t>23</w:t>
      </w:r>
      <w:r>
        <w:fldChar w:fldCharType="end"/>
      </w:r>
    </w:p>
    <w:p w14:paraId="56E9B687" w14:textId="74A26F53" w:rsidR="00F64CE0" w:rsidRDefault="00F64CE0">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_Toc89850347 \h </w:instrText>
      </w:r>
      <w:r>
        <w:fldChar w:fldCharType="separate"/>
      </w:r>
      <w:r>
        <w:t>24</w:t>
      </w:r>
      <w:r>
        <w:fldChar w:fldCharType="end"/>
      </w:r>
    </w:p>
    <w:p w14:paraId="5F0C3919" w14:textId="2EB53DC6" w:rsidR="00F64CE0" w:rsidRDefault="00F64CE0">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_Toc89850348 \h </w:instrText>
      </w:r>
      <w:r>
        <w:fldChar w:fldCharType="separate"/>
      </w:r>
      <w:r>
        <w:t>24</w:t>
      </w:r>
      <w:r>
        <w:fldChar w:fldCharType="end"/>
      </w:r>
    </w:p>
    <w:p w14:paraId="72F76F09" w14:textId="5B307EC2" w:rsidR="00F64CE0" w:rsidRDefault="00F64CE0">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_Toc89850349 \h </w:instrText>
      </w:r>
      <w:r>
        <w:fldChar w:fldCharType="separate"/>
      </w:r>
      <w:r>
        <w:t>25</w:t>
      </w:r>
      <w:r>
        <w:fldChar w:fldCharType="end"/>
      </w:r>
    </w:p>
    <w:p w14:paraId="196BAF3F" w14:textId="3A0FFF99" w:rsidR="00F64CE0" w:rsidRDefault="00F64CE0">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_Toc89850350 \h </w:instrText>
      </w:r>
      <w:r>
        <w:fldChar w:fldCharType="separate"/>
      </w:r>
      <w:r>
        <w:t>25</w:t>
      </w:r>
      <w:r>
        <w:fldChar w:fldCharType="end"/>
      </w:r>
    </w:p>
    <w:p w14:paraId="532ECAD8" w14:textId="00879EB0" w:rsidR="00F64CE0" w:rsidRDefault="00F64CE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_Toc89850351 \h </w:instrText>
      </w:r>
      <w:r>
        <w:fldChar w:fldCharType="separate"/>
      </w:r>
      <w:r>
        <w:t>26</w:t>
      </w:r>
      <w:r>
        <w:fldChar w:fldCharType="end"/>
      </w:r>
    </w:p>
    <w:p w14:paraId="45289AD5" w14:textId="161A9072" w:rsidR="00F64CE0" w:rsidRDefault="00F64CE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_Toc89850352 \h </w:instrText>
      </w:r>
      <w:r>
        <w:fldChar w:fldCharType="separate"/>
      </w:r>
      <w:r>
        <w:t>26</w:t>
      </w:r>
      <w:r>
        <w:fldChar w:fldCharType="end"/>
      </w:r>
    </w:p>
    <w:p w14:paraId="41C8B977" w14:textId="6017C571" w:rsidR="00F64CE0" w:rsidRDefault="00F64CE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_Toc89850353 \h </w:instrText>
      </w:r>
      <w:r>
        <w:fldChar w:fldCharType="separate"/>
      </w:r>
      <w:r>
        <w:t>29</w:t>
      </w:r>
      <w:r>
        <w:fldChar w:fldCharType="end"/>
      </w:r>
    </w:p>
    <w:p w14:paraId="4C7FED23" w14:textId="36B94F97" w:rsidR="00F64CE0" w:rsidRDefault="00F64CE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_Toc89850354 \h </w:instrText>
      </w:r>
      <w:r>
        <w:fldChar w:fldCharType="separate"/>
      </w:r>
      <w:r>
        <w:t>32</w:t>
      </w:r>
      <w:r>
        <w:fldChar w:fldCharType="end"/>
      </w:r>
    </w:p>
    <w:p w14:paraId="62B92890" w14:textId="1CDEA816" w:rsidR="00F64CE0" w:rsidRDefault="00F64CE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_Toc89850355 \h </w:instrText>
      </w:r>
      <w:r>
        <w:fldChar w:fldCharType="separate"/>
      </w:r>
      <w:r>
        <w:t>35</w:t>
      </w:r>
      <w:r>
        <w:fldChar w:fldCharType="end"/>
      </w:r>
    </w:p>
    <w:p w14:paraId="7455F5C6" w14:textId="42F0F8BA" w:rsidR="00F64CE0" w:rsidRDefault="00F64CE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_Toc89850356 \h </w:instrText>
      </w:r>
      <w:r>
        <w:fldChar w:fldCharType="separate"/>
      </w:r>
      <w:r>
        <w:t>35</w:t>
      </w:r>
      <w:r>
        <w:fldChar w:fldCharType="end"/>
      </w:r>
    </w:p>
    <w:p w14:paraId="20C2A87D" w14:textId="6542A164" w:rsidR="00F64CE0" w:rsidRDefault="00F64CE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_Toc89850357 \h </w:instrText>
      </w:r>
      <w:r>
        <w:fldChar w:fldCharType="separate"/>
      </w:r>
      <w:r>
        <w:t>35</w:t>
      </w:r>
      <w:r>
        <w:fldChar w:fldCharType="end"/>
      </w:r>
    </w:p>
    <w:p w14:paraId="66C68B1D" w14:textId="677A7049" w:rsidR="00F64CE0" w:rsidRDefault="00F64CE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_Toc89850358 \h </w:instrText>
      </w:r>
      <w:r>
        <w:fldChar w:fldCharType="separate"/>
      </w:r>
      <w:r>
        <w:t>36</w:t>
      </w:r>
      <w:r>
        <w:fldChar w:fldCharType="end"/>
      </w:r>
    </w:p>
    <w:p w14:paraId="69D3D137" w14:textId="1A7F4796" w:rsidR="00F64CE0" w:rsidRDefault="00F64CE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_Toc89850359 \h </w:instrText>
      </w:r>
      <w:r>
        <w:fldChar w:fldCharType="separate"/>
      </w:r>
      <w:r>
        <w:t>36</w:t>
      </w:r>
      <w:r>
        <w:fldChar w:fldCharType="end"/>
      </w:r>
    </w:p>
    <w:p w14:paraId="7E0E2A94" w14:textId="4033E8E4" w:rsidR="00F64CE0" w:rsidRDefault="00F64CE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_Toc89850360 \h </w:instrText>
      </w:r>
      <w:r>
        <w:fldChar w:fldCharType="separate"/>
      </w:r>
      <w:r>
        <w:t>36</w:t>
      </w:r>
      <w:r>
        <w:fldChar w:fldCharType="end"/>
      </w:r>
    </w:p>
    <w:p w14:paraId="00847CC9" w14:textId="158ACF94" w:rsidR="00F64CE0" w:rsidRDefault="00F64CE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_Toc89850361 \h </w:instrText>
      </w:r>
      <w:r>
        <w:fldChar w:fldCharType="separate"/>
      </w:r>
      <w:r>
        <w:t>37</w:t>
      </w:r>
      <w:r>
        <w:fldChar w:fldCharType="end"/>
      </w:r>
    </w:p>
    <w:p w14:paraId="75B3D8CC" w14:textId="181431B4" w:rsidR="00F64CE0" w:rsidRDefault="00F64CE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_Toc89850362 \h </w:instrText>
      </w:r>
      <w:r>
        <w:fldChar w:fldCharType="separate"/>
      </w:r>
      <w:r>
        <w:t>37</w:t>
      </w:r>
      <w:r>
        <w:fldChar w:fldCharType="end"/>
      </w:r>
    </w:p>
    <w:p w14:paraId="0F9109A4" w14:textId="3C6AF39E" w:rsidR="00F64CE0" w:rsidRDefault="00F64CE0">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_Toc89850363 \h </w:instrText>
      </w:r>
      <w:r>
        <w:fldChar w:fldCharType="separate"/>
      </w:r>
      <w:r>
        <w:t>37</w:t>
      </w:r>
      <w:r>
        <w:fldChar w:fldCharType="end"/>
      </w:r>
    </w:p>
    <w:p w14:paraId="4A2B9D70" w14:textId="2FAE7DFE" w:rsidR="00F64CE0" w:rsidRDefault="00F64CE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_Toc89850364 \h </w:instrText>
      </w:r>
      <w:r>
        <w:fldChar w:fldCharType="separate"/>
      </w:r>
      <w:r>
        <w:t>37</w:t>
      </w:r>
      <w:r>
        <w:fldChar w:fldCharType="end"/>
      </w:r>
    </w:p>
    <w:p w14:paraId="0643A8C2" w14:textId="4A0DE51D" w:rsidR="00F64CE0" w:rsidRDefault="00F64CE0">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_Toc89850365 \h </w:instrText>
      </w:r>
      <w:r>
        <w:fldChar w:fldCharType="separate"/>
      </w:r>
      <w:r>
        <w:t>37</w:t>
      </w:r>
      <w:r>
        <w:fldChar w:fldCharType="end"/>
      </w:r>
    </w:p>
    <w:p w14:paraId="6CADD07F" w14:textId="3287D9A1" w:rsidR="00F64CE0" w:rsidRDefault="00F64CE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_Toc89850366 \h </w:instrText>
      </w:r>
      <w:r>
        <w:fldChar w:fldCharType="separate"/>
      </w:r>
      <w:r>
        <w:t>37</w:t>
      </w:r>
      <w:r>
        <w:fldChar w:fldCharType="end"/>
      </w:r>
    </w:p>
    <w:p w14:paraId="632496EA" w14:textId="0C1874A6" w:rsidR="00F64CE0" w:rsidRDefault="00F64CE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_Toc89850367 \h </w:instrText>
      </w:r>
      <w:r>
        <w:fldChar w:fldCharType="separate"/>
      </w:r>
      <w:r>
        <w:t>37</w:t>
      </w:r>
      <w:r>
        <w:fldChar w:fldCharType="end"/>
      </w:r>
    </w:p>
    <w:p w14:paraId="0DBE75BD" w14:textId="796C4201" w:rsidR="00F64CE0" w:rsidRDefault="00F64CE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_Toc89850368 \h </w:instrText>
      </w:r>
      <w:r>
        <w:fldChar w:fldCharType="separate"/>
      </w:r>
      <w:r>
        <w:t>38</w:t>
      </w:r>
      <w:r>
        <w:fldChar w:fldCharType="end"/>
      </w:r>
    </w:p>
    <w:p w14:paraId="5EB78842" w14:textId="348A03E3" w:rsidR="00F64CE0" w:rsidRDefault="00F64CE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_Toc89850369 \h </w:instrText>
      </w:r>
      <w:r>
        <w:fldChar w:fldCharType="separate"/>
      </w:r>
      <w:r>
        <w:t>38</w:t>
      </w:r>
      <w:r>
        <w:fldChar w:fldCharType="end"/>
      </w:r>
    </w:p>
    <w:p w14:paraId="41F33972" w14:textId="2D3C9A36" w:rsidR="00F64CE0" w:rsidRDefault="00F64CE0">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_Toc89850370 \h </w:instrText>
      </w:r>
      <w:r>
        <w:fldChar w:fldCharType="separate"/>
      </w:r>
      <w:r>
        <w:t>38</w:t>
      </w:r>
      <w:r>
        <w:fldChar w:fldCharType="end"/>
      </w:r>
    </w:p>
    <w:p w14:paraId="2AEFB2B7" w14:textId="58F0B926" w:rsidR="00F64CE0" w:rsidRDefault="00F64CE0">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_Toc89850371 \h </w:instrText>
      </w:r>
      <w:r>
        <w:fldChar w:fldCharType="separate"/>
      </w:r>
      <w:r>
        <w:t>38</w:t>
      </w:r>
      <w:r>
        <w:fldChar w:fldCharType="end"/>
      </w:r>
    </w:p>
    <w:p w14:paraId="48A7EA53" w14:textId="53BEE080" w:rsidR="00F64CE0" w:rsidRDefault="00F64CE0">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_Toc89850372 \h </w:instrText>
      </w:r>
      <w:r>
        <w:fldChar w:fldCharType="separate"/>
      </w:r>
      <w:r>
        <w:t>38</w:t>
      </w:r>
      <w:r>
        <w:fldChar w:fldCharType="end"/>
      </w:r>
    </w:p>
    <w:p w14:paraId="6CD555CE" w14:textId="6C418473" w:rsidR="00F64CE0" w:rsidRDefault="00F64CE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_Toc89850373 \h </w:instrText>
      </w:r>
      <w:r>
        <w:fldChar w:fldCharType="separate"/>
      </w:r>
      <w:r>
        <w:t>38</w:t>
      </w:r>
      <w:r>
        <w:fldChar w:fldCharType="end"/>
      </w:r>
    </w:p>
    <w:p w14:paraId="4F49B001" w14:textId="11799418" w:rsidR="00F64CE0" w:rsidRDefault="00F64CE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_Toc89850374 \h </w:instrText>
      </w:r>
      <w:r>
        <w:fldChar w:fldCharType="separate"/>
      </w:r>
      <w:r>
        <w:t>38</w:t>
      </w:r>
      <w:r>
        <w:fldChar w:fldCharType="end"/>
      </w:r>
    </w:p>
    <w:p w14:paraId="58F1ED0E" w14:textId="4B988684" w:rsidR="00F64CE0" w:rsidRDefault="00F64CE0">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_Toc89850375 \h </w:instrText>
      </w:r>
      <w:r>
        <w:fldChar w:fldCharType="separate"/>
      </w:r>
      <w:r>
        <w:t>38</w:t>
      </w:r>
      <w:r>
        <w:fldChar w:fldCharType="end"/>
      </w:r>
    </w:p>
    <w:p w14:paraId="542011FE" w14:textId="0B9A8A19" w:rsidR="00F64CE0" w:rsidRDefault="00F64CE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_Toc89850376 \h </w:instrText>
      </w:r>
      <w:r>
        <w:fldChar w:fldCharType="separate"/>
      </w:r>
      <w:r>
        <w:t>38</w:t>
      </w:r>
      <w:r>
        <w:fldChar w:fldCharType="end"/>
      </w:r>
    </w:p>
    <w:p w14:paraId="6D5F2A4B" w14:textId="2E48363D" w:rsidR="00F64CE0" w:rsidRDefault="00F64CE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_Toc89850377 \h </w:instrText>
      </w:r>
      <w:r>
        <w:fldChar w:fldCharType="separate"/>
      </w:r>
      <w:r>
        <w:t>39</w:t>
      </w:r>
      <w:r>
        <w:fldChar w:fldCharType="end"/>
      </w:r>
    </w:p>
    <w:p w14:paraId="76E66419" w14:textId="6F6FB64A" w:rsidR="00F64CE0" w:rsidRDefault="00F64CE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_Toc89850378 \h </w:instrText>
      </w:r>
      <w:r>
        <w:fldChar w:fldCharType="separate"/>
      </w:r>
      <w:r>
        <w:t>40</w:t>
      </w:r>
      <w:r>
        <w:fldChar w:fldCharType="end"/>
      </w:r>
    </w:p>
    <w:p w14:paraId="7F9AFFCD" w14:textId="19DD6712" w:rsidR="00F64CE0" w:rsidRDefault="00F64CE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_Toc89850379 \h </w:instrText>
      </w:r>
      <w:r>
        <w:fldChar w:fldCharType="separate"/>
      </w:r>
      <w:r>
        <w:t>40</w:t>
      </w:r>
      <w:r>
        <w:fldChar w:fldCharType="end"/>
      </w:r>
    </w:p>
    <w:p w14:paraId="78544AE3" w14:textId="39F8264D" w:rsidR="00F64CE0" w:rsidRDefault="00F64CE0">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_Toc89850380 \h </w:instrText>
      </w:r>
      <w:r>
        <w:fldChar w:fldCharType="separate"/>
      </w:r>
      <w:r>
        <w:t>40</w:t>
      </w:r>
      <w:r>
        <w:fldChar w:fldCharType="end"/>
      </w:r>
    </w:p>
    <w:p w14:paraId="54C9EA90" w14:textId="38B5029D" w:rsidR="00F64CE0" w:rsidRDefault="00F64CE0">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_Toc89850381 \h </w:instrText>
      </w:r>
      <w:r>
        <w:fldChar w:fldCharType="separate"/>
      </w:r>
      <w:r>
        <w:t>40</w:t>
      </w:r>
      <w:r>
        <w:fldChar w:fldCharType="end"/>
      </w:r>
    </w:p>
    <w:p w14:paraId="61387924" w14:textId="7E50E054" w:rsidR="00F64CE0" w:rsidRDefault="00F64CE0">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_Toc89850382 \h </w:instrText>
      </w:r>
      <w:r>
        <w:fldChar w:fldCharType="separate"/>
      </w:r>
      <w:r>
        <w:t>40</w:t>
      </w:r>
      <w:r>
        <w:fldChar w:fldCharType="end"/>
      </w:r>
    </w:p>
    <w:p w14:paraId="4E8C4A52" w14:textId="5980561F" w:rsidR="00F64CE0" w:rsidRDefault="00F64CE0">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_Toc89850383 \h </w:instrText>
      </w:r>
      <w:r>
        <w:fldChar w:fldCharType="separate"/>
      </w:r>
      <w:r>
        <w:t>40</w:t>
      </w:r>
      <w:r>
        <w:fldChar w:fldCharType="end"/>
      </w:r>
    </w:p>
    <w:p w14:paraId="770C095F" w14:textId="1CF8F14E" w:rsidR="00F64CE0" w:rsidRDefault="00F64CE0">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_Toc89850384 \h </w:instrText>
      </w:r>
      <w:r>
        <w:fldChar w:fldCharType="separate"/>
      </w:r>
      <w:r>
        <w:t>40</w:t>
      </w:r>
      <w:r>
        <w:fldChar w:fldCharType="end"/>
      </w:r>
    </w:p>
    <w:p w14:paraId="23D07CB2" w14:textId="0092783D" w:rsidR="00F64CE0" w:rsidRDefault="00F64CE0">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_Toc89850385 \h </w:instrText>
      </w:r>
      <w:r>
        <w:fldChar w:fldCharType="separate"/>
      </w:r>
      <w:r>
        <w:t>40</w:t>
      </w:r>
      <w:r>
        <w:fldChar w:fldCharType="end"/>
      </w:r>
    </w:p>
    <w:p w14:paraId="104C83D2" w14:textId="6F982B59" w:rsidR="00F64CE0" w:rsidRDefault="00F64CE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_Toc89850386 \h </w:instrText>
      </w:r>
      <w:r>
        <w:fldChar w:fldCharType="separate"/>
      </w:r>
      <w:r>
        <w:t>40</w:t>
      </w:r>
      <w:r>
        <w:fldChar w:fldCharType="end"/>
      </w:r>
    </w:p>
    <w:p w14:paraId="6269C9E2" w14:textId="7B3B20F0" w:rsidR="00F64CE0" w:rsidRDefault="00F64CE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_Toc89850387 \h </w:instrText>
      </w:r>
      <w:r>
        <w:fldChar w:fldCharType="separate"/>
      </w:r>
      <w:r>
        <w:t>40</w:t>
      </w:r>
      <w:r>
        <w:fldChar w:fldCharType="end"/>
      </w:r>
    </w:p>
    <w:p w14:paraId="0F72BE98" w14:textId="2BA361CA" w:rsidR="00F64CE0" w:rsidRDefault="00F64CE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_Toc89850388 \h </w:instrText>
      </w:r>
      <w:r>
        <w:fldChar w:fldCharType="separate"/>
      </w:r>
      <w:r>
        <w:t>40</w:t>
      </w:r>
      <w:r>
        <w:fldChar w:fldCharType="end"/>
      </w:r>
    </w:p>
    <w:p w14:paraId="40067861" w14:textId="1A04473D" w:rsidR="00F64CE0" w:rsidRDefault="00F64CE0">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_Toc89850389 \h </w:instrText>
      </w:r>
      <w:r>
        <w:fldChar w:fldCharType="separate"/>
      </w:r>
      <w:r>
        <w:t>41</w:t>
      </w:r>
      <w:r>
        <w:fldChar w:fldCharType="end"/>
      </w:r>
    </w:p>
    <w:p w14:paraId="5344ECB1" w14:textId="64BD8FF2" w:rsidR="00F64CE0" w:rsidRDefault="00F64CE0">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_Toc89850390 \h </w:instrText>
      </w:r>
      <w:r>
        <w:fldChar w:fldCharType="separate"/>
      </w:r>
      <w:r>
        <w:t>41</w:t>
      </w:r>
      <w:r>
        <w:fldChar w:fldCharType="end"/>
      </w:r>
    </w:p>
    <w:p w14:paraId="163918C5" w14:textId="0FA29EC3" w:rsidR="00F64CE0" w:rsidRDefault="00F64CE0">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_Toc89850391 \h </w:instrText>
      </w:r>
      <w:r>
        <w:fldChar w:fldCharType="separate"/>
      </w:r>
      <w:r>
        <w:t>41</w:t>
      </w:r>
      <w:r>
        <w:fldChar w:fldCharType="end"/>
      </w:r>
    </w:p>
    <w:p w14:paraId="27780892" w14:textId="61163937" w:rsidR="00F64CE0" w:rsidRDefault="00F64CE0">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_Toc89850392 \h </w:instrText>
      </w:r>
      <w:r>
        <w:fldChar w:fldCharType="separate"/>
      </w:r>
      <w:r>
        <w:t>41</w:t>
      </w:r>
      <w:r>
        <w:fldChar w:fldCharType="end"/>
      </w:r>
    </w:p>
    <w:p w14:paraId="42ED9C0F" w14:textId="1685BEEB" w:rsidR="00F64CE0" w:rsidRDefault="00F64CE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_Toc89850393 \h </w:instrText>
      </w:r>
      <w:r>
        <w:fldChar w:fldCharType="separate"/>
      </w:r>
      <w:r>
        <w:t>41</w:t>
      </w:r>
      <w:r>
        <w:fldChar w:fldCharType="end"/>
      </w:r>
    </w:p>
    <w:p w14:paraId="3088CF2E" w14:textId="185852EB" w:rsidR="00F64CE0" w:rsidRDefault="00F64CE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_Toc89850394 \h </w:instrText>
      </w:r>
      <w:r>
        <w:fldChar w:fldCharType="separate"/>
      </w:r>
      <w:r>
        <w:t>41</w:t>
      </w:r>
      <w:r>
        <w:fldChar w:fldCharType="end"/>
      </w:r>
    </w:p>
    <w:p w14:paraId="0B80E87D" w14:textId="05D92C7D" w:rsidR="00F64CE0" w:rsidRDefault="00F64CE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_Toc89850395 \h </w:instrText>
      </w:r>
      <w:r>
        <w:fldChar w:fldCharType="separate"/>
      </w:r>
      <w:r>
        <w:t>41</w:t>
      </w:r>
      <w:r>
        <w:fldChar w:fldCharType="end"/>
      </w:r>
    </w:p>
    <w:p w14:paraId="6B63AF8A" w14:textId="1028D863" w:rsidR="00F64CE0" w:rsidRDefault="00F64CE0">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_Toc89850396 \h </w:instrText>
      </w:r>
      <w:r>
        <w:fldChar w:fldCharType="separate"/>
      </w:r>
      <w:r>
        <w:t>41</w:t>
      </w:r>
      <w:r>
        <w:fldChar w:fldCharType="end"/>
      </w:r>
    </w:p>
    <w:p w14:paraId="6A5240CF" w14:textId="557F0ED3" w:rsidR="00F64CE0" w:rsidRDefault="00F64CE0">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_Toc89850397 \h </w:instrText>
      </w:r>
      <w:r>
        <w:fldChar w:fldCharType="separate"/>
      </w:r>
      <w:r>
        <w:t>41</w:t>
      </w:r>
      <w:r>
        <w:fldChar w:fldCharType="end"/>
      </w:r>
    </w:p>
    <w:p w14:paraId="708D32D1" w14:textId="0DBEA6F1" w:rsidR="00F64CE0" w:rsidRDefault="00F64CE0">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_Toc89850398 \h </w:instrText>
      </w:r>
      <w:r>
        <w:fldChar w:fldCharType="separate"/>
      </w:r>
      <w:r>
        <w:t>41</w:t>
      </w:r>
      <w:r>
        <w:fldChar w:fldCharType="end"/>
      </w:r>
    </w:p>
    <w:p w14:paraId="73E37229" w14:textId="042BD0D9" w:rsidR="00F64CE0" w:rsidRDefault="00F64CE0">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_Toc89850399 \h </w:instrText>
      </w:r>
      <w:r>
        <w:fldChar w:fldCharType="separate"/>
      </w:r>
      <w:r>
        <w:t>42</w:t>
      </w:r>
      <w:r>
        <w:fldChar w:fldCharType="end"/>
      </w:r>
    </w:p>
    <w:p w14:paraId="779F8102" w14:textId="6207EF33" w:rsidR="00F64CE0" w:rsidRDefault="00F64CE0">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_Toc89850400 \h </w:instrText>
      </w:r>
      <w:r>
        <w:fldChar w:fldCharType="separate"/>
      </w:r>
      <w:r>
        <w:t>42</w:t>
      </w:r>
      <w:r>
        <w:fldChar w:fldCharType="end"/>
      </w:r>
    </w:p>
    <w:p w14:paraId="3D251C24" w14:textId="4CE18E4A" w:rsidR="00F64CE0" w:rsidRDefault="00F64CE0">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_Toc89850401 \h </w:instrText>
      </w:r>
      <w:r>
        <w:fldChar w:fldCharType="separate"/>
      </w:r>
      <w:r>
        <w:t>43</w:t>
      </w:r>
      <w:r>
        <w:fldChar w:fldCharType="end"/>
      </w:r>
    </w:p>
    <w:p w14:paraId="53B57901" w14:textId="5E958643" w:rsidR="00F64CE0" w:rsidRDefault="00F64CE0">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_Toc89850402 \h </w:instrText>
      </w:r>
      <w:r>
        <w:fldChar w:fldCharType="separate"/>
      </w:r>
      <w:r>
        <w:t>43</w:t>
      </w:r>
      <w:r>
        <w:fldChar w:fldCharType="end"/>
      </w:r>
    </w:p>
    <w:p w14:paraId="73EFF2BA" w14:textId="2B8ACDA6" w:rsidR="00F64CE0" w:rsidRDefault="00F64CE0">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_Toc89850403 \h </w:instrText>
      </w:r>
      <w:r>
        <w:fldChar w:fldCharType="separate"/>
      </w:r>
      <w:r>
        <w:t>43</w:t>
      </w:r>
      <w:r>
        <w:fldChar w:fldCharType="end"/>
      </w:r>
    </w:p>
    <w:p w14:paraId="573FC1D4" w14:textId="19BDEA0C" w:rsidR="00F64CE0" w:rsidRDefault="00F64CE0">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_Toc89850404 \h </w:instrText>
      </w:r>
      <w:r>
        <w:fldChar w:fldCharType="separate"/>
      </w:r>
      <w:r>
        <w:t>43</w:t>
      </w:r>
      <w:r>
        <w:fldChar w:fldCharType="end"/>
      </w:r>
    </w:p>
    <w:p w14:paraId="43FBD063" w14:textId="1CC0637A" w:rsidR="00F64CE0" w:rsidRDefault="00F64CE0">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_Toc89850405 \h </w:instrText>
      </w:r>
      <w:r>
        <w:fldChar w:fldCharType="separate"/>
      </w:r>
      <w:r>
        <w:t>44</w:t>
      </w:r>
      <w:r>
        <w:fldChar w:fldCharType="end"/>
      </w:r>
    </w:p>
    <w:p w14:paraId="2E762ECC" w14:textId="4069FBE5" w:rsidR="00F64CE0" w:rsidRDefault="00F64CE0">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_Toc89850406 \h </w:instrText>
      </w:r>
      <w:r>
        <w:fldChar w:fldCharType="separate"/>
      </w:r>
      <w:r>
        <w:t>44</w:t>
      </w:r>
      <w:r>
        <w:fldChar w:fldCharType="end"/>
      </w:r>
    </w:p>
    <w:p w14:paraId="06EE10DE" w14:textId="11953453" w:rsidR="00F64CE0" w:rsidRDefault="00F64CE0">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_Toc89850407 \h </w:instrText>
      </w:r>
      <w:r>
        <w:fldChar w:fldCharType="separate"/>
      </w:r>
      <w:r>
        <w:t>44</w:t>
      </w:r>
      <w:r>
        <w:fldChar w:fldCharType="end"/>
      </w:r>
    </w:p>
    <w:p w14:paraId="7609D66F" w14:textId="59A32619" w:rsidR="00F64CE0" w:rsidRDefault="00F64CE0">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_Toc89850408 \h </w:instrText>
      </w:r>
      <w:r>
        <w:fldChar w:fldCharType="separate"/>
      </w:r>
      <w:r>
        <w:t>44</w:t>
      </w:r>
      <w:r>
        <w:fldChar w:fldCharType="end"/>
      </w:r>
    </w:p>
    <w:p w14:paraId="72744C98" w14:textId="27E09F17" w:rsidR="00F64CE0" w:rsidRDefault="00F64CE0">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_Toc89850409 \h </w:instrText>
      </w:r>
      <w:r>
        <w:fldChar w:fldCharType="separate"/>
      </w:r>
      <w:r>
        <w:t>53</w:t>
      </w:r>
      <w:r>
        <w:fldChar w:fldCharType="end"/>
      </w:r>
    </w:p>
    <w:p w14:paraId="72AB4F30" w14:textId="407F12AD" w:rsidR="00F64CE0" w:rsidRDefault="00F64CE0">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_Toc89850410 \h </w:instrText>
      </w:r>
      <w:r>
        <w:fldChar w:fldCharType="separate"/>
      </w:r>
      <w:r>
        <w:t>53</w:t>
      </w:r>
      <w:r>
        <w:fldChar w:fldCharType="end"/>
      </w:r>
    </w:p>
    <w:p w14:paraId="3109DAE6" w14:textId="4B9AB545" w:rsidR="00F64CE0" w:rsidRDefault="00F64CE0">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_Toc89850411 \h </w:instrText>
      </w:r>
      <w:r>
        <w:fldChar w:fldCharType="separate"/>
      </w:r>
      <w:r>
        <w:t>59</w:t>
      </w:r>
      <w:r>
        <w:fldChar w:fldCharType="end"/>
      </w:r>
    </w:p>
    <w:p w14:paraId="621F8A23" w14:textId="4B213602" w:rsidR="00F64CE0" w:rsidRDefault="00F64CE0">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_Toc89850412 \h </w:instrText>
      </w:r>
      <w:r>
        <w:fldChar w:fldCharType="separate"/>
      </w:r>
      <w:r>
        <w:t>59</w:t>
      </w:r>
      <w:r>
        <w:fldChar w:fldCharType="end"/>
      </w:r>
    </w:p>
    <w:p w14:paraId="6F033FB9" w14:textId="0CAC7C86" w:rsidR="00F64CE0" w:rsidRDefault="00F64CE0">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_Toc89850413 \h </w:instrText>
      </w:r>
      <w:r>
        <w:fldChar w:fldCharType="separate"/>
      </w:r>
      <w:r>
        <w:t>67</w:t>
      </w:r>
      <w:r>
        <w:fldChar w:fldCharType="end"/>
      </w:r>
    </w:p>
    <w:p w14:paraId="6AB08255" w14:textId="14EC4B37" w:rsidR="00F64CE0" w:rsidRDefault="00F64CE0">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_Toc89850414 \h </w:instrText>
      </w:r>
      <w:r>
        <w:fldChar w:fldCharType="separate"/>
      </w:r>
      <w:r>
        <w:t>75</w:t>
      </w:r>
      <w:r>
        <w:fldChar w:fldCharType="end"/>
      </w:r>
    </w:p>
    <w:p w14:paraId="1084E6E6" w14:textId="46889B64" w:rsidR="00F64CE0" w:rsidRDefault="00F64CE0">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_Toc89850415 \h </w:instrText>
      </w:r>
      <w:r>
        <w:fldChar w:fldCharType="separate"/>
      </w:r>
      <w:r>
        <w:t>75</w:t>
      </w:r>
      <w:r>
        <w:fldChar w:fldCharType="end"/>
      </w:r>
    </w:p>
    <w:p w14:paraId="559ACE3C" w14:textId="7E012DCC" w:rsidR="00F64CE0" w:rsidRDefault="00F64CE0">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_Toc89850416 \h </w:instrText>
      </w:r>
      <w:r>
        <w:fldChar w:fldCharType="separate"/>
      </w:r>
      <w:r>
        <w:t>75</w:t>
      </w:r>
      <w:r>
        <w:fldChar w:fldCharType="end"/>
      </w:r>
    </w:p>
    <w:p w14:paraId="2EE6B4FB" w14:textId="17E20DB6" w:rsidR="00F64CE0" w:rsidRDefault="00F64CE0">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_Toc89850417 \h </w:instrText>
      </w:r>
      <w:r>
        <w:fldChar w:fldCharType="separate"/>
      </w:r>
      <w:r>
        <w:t>75</w:t>
      </w:r>
      <w:r>
        <w:fldChar w:fldCharType="end"/>
      </w:r>
    </w:p>
    <w:p w14:paraId="63B9CB36" w14:textId="1814BCFB" w:rsidR="00F64CE0" w:rsidRDefault="00F64CE0">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_Toc89850418 \h </w:instrText>
      </w:r>
      <w:r>
        <w:fldChar w:fldCharType="separate"/>
      </w:r>
      <w:r>
        <w:t>75</w:t>
      </w:r>
      <w:r>
        <w:fldChar w:fldCharType="end"/>
      </w:r>
    </w:p>
    <w:p w14:paraId="69B5C223" w14:textId="540C5F5B" w:rsidR="00F64CE0" w:rsidRDefault="00F64CE0">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_Toc89850419 \h </w:instrText>
      </w:r>
      <w:r>
        <w:fldChar w:fldCharType="separate"/>
      </w:r>
      <w:r>
        <w:t>76</w:t>
      </w:r>
      <w:r>
        <w:fldChar w:fldCharType="end"/>
      </w:r>
    </w:p>
    <w:p w14:paraId="7CE5ABA7" w14:textId="7A9AF2CC" w:rsidR="00F64CE0" w:rsidRDefault="00F64CE0">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_Toc89850420 \h </w:instrText>
      </w:r>
      <w:r>
        <w:fldChar w:fldCharType="separate"/>
      </w:r>
      <w:r>
        <w:t>76</w:t>
      </w:r>
      <w:r>
        <w:fldChar w:fldCharType="end"/>
      </w:r>
    </w:p>
    <w:p w14:paraId="11F717F0" w14:textId="62165EFA" w:rsidR="00F64CE0" w:rsidRDefault="00F64CE0">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_Toc89850421 \h </w:instrText>
      </w:r>
      <w:r>
        <w:fldChar w:fldCharType="separate"/>
      </w:r>
      <w:r>
        <w:t>76</w:t>
      </w:r>
      <w:r>
        <w:fldChar w:fldCharType="end"/>
      </w:r>
    </w:p>
    <w:p w14:paraId="4F5E05D0" w14:textId="1B19E54A" w:rsidR="00F64CE0" w:rsidRDefault="00F64CE0">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_Toc89850422 \h </w:instrText>
      </w:r>
      <w:r>
        <w:fldChar w:fldCharType="separate"/>
      </w:r>
      <w:r>
        <w:t>76</w:t>
      </w:r>
      <w:r>
        <w:fldChar w:fldCharType="end"/>
      </w:r>
    </w:p>
    <w:p w14:paraId="6511DC2B" w14:textId="4C95C2A8" w:rsidR="00F64CE0" w:rsidRDefault="00F64CE0">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_Toc89850423 \h </w:instrText>
      </w:r>
      <w:r>
        <w:fldChar w:fldCharType="separate"/>
      </w:r>
      <w:r>
        <w:t>78</w:t>
      </w:r>
      <w:r>
        <w:fldChar w:fldCharType="end"/>
      </w:r>
    </w:p>
    <w:p w14:paraId="79385521" w14:textId="101DEAA6" w:rsidR="00F64CE0" w:rsidRDefault="00F64CE0">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_Toc89850424 \h </w:instrText>
      </w:r>
      <w:r>
        <w:fldChar w:fldCharType="separate"/>
      </w:r>
      <w:r>
        <w:t>78</w:t>
      </w:r>
      <w:r>
        <w:fldChar w:fldCharType="end"/>
      </w:r>
    </w:p>
    <w:p w14:paraId="0126C855" w14:textId="4186FC4B" w:rsidR="00F64CE0" w:rsidRDefault="00F64CE0">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_Toc89850425 \h </w:instrText>
      </w:r>
      <w:r>
        <w:fldChar w:fldCharType="separate"/>
      </w:r>
      <w:r>
        <w:t>78</w:t>
      </w:r>
      <w:r>
        <w:fldChar w:fldCharType="end"/>
      </w:r>
    </w:p>
    <w:p w14:paraId="47E00360" w14:textId="00466511" w:rsidR="00F64CE0" w:rsidRDefault="00F64CE0">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_Toc89850426 \h </w:instrText>
      </w:r>
      <w:r>
        <w:fldChar w:fldCharType="separate"/>
      </w:r>
      <w:r>
        <w:t>79</w:t>
      </w:r>
      <w:r>
        <w:fldChar w:fldCharType="end"/>
      </w:r>
    </w:p>
    <w:p w14:paraId="77EE50F1" w14:textId="0A30F1DD" w:rsidR="00F64CE0" w:rsidRDefault="00F64CE0">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_Toc89850427 \h </w:instrText>
      </w:r>
      <w:r>
        <w:fldChar w:fldCharType="separate"/>
      </w:r>
      <w:r>
        <w:t>79</w:t>
      </w:r>
      <w:r>
        <w:fldChar w:fldCharType="end"/>
      </w:r>
    </w:p>
    <w:p w14:paraId="0CA41568" w14:textId="27645F5B" w:rsidR="00F64CE0" w:rsidRDefault="00F64CE0">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_Toc89850428 \h </w:instrText>
      </w:r>
      <w:r>
        <w:fldChar w:fldCharType="separate"/>
      </w:r>
      <w:r>
        <w:t>79</w:t>
      </w:r>
      <w:r>
        <w:fldChar w:fldCharType="end"/>
      </w:r>
    </w:p>
    <w:p w14:paraId="0DD5E0F8" w14:textId="69F96F46" w:rsidR="00F64CE0" w:rsidRDefault="00F64CE0">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_Toc89850429 \h </w:instrText>
      </w:r>
      <w:r>
        <w:fldChar w:fldCharType="separate"/>
      </w:r>
      <w:r>
        <w:t>79</w:t>
      </w:r>
      <w:r>
        <w:fldChar w:fldCharType="end"/>
      </w:r>
    </w:p>
    <w:p w14:paraId="612447AF" w14:textId="0E1CFD27" w:rsidR="00F64CE0" w:rsidRDefault="00F64CE0">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_Toc89850430 \h </w:instrText>
      </w:r>
      <w:r>
        <w:fldChar w:fldCharType="separate"/>
      </w:r>
      <w:r>
        <w:t>81</w:t>
      </w:r>
      <w:r>
        <w:fldChar w:fldCharType="end"/>
      </w:r>
    </w:p>
    <w:p w14:paraId="47DEEA40" w14:textId="79A319D7" w:rsidR="00F64CE0" w:rsidRDefault="00F64CE0">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_Toc89850431 \h </w:instrText>
      </w:r>
      <w:r>
        <w:fldChar w:fldCharType="separate"/>
      </w:r>
      <w:r>
        <w:t>81</w:t>
      </w:r>
      <w:r>
        <w:fldChar w:fldCharType="end"/>
      </w:r>
    </w:p>
    <w:p w14:paraId="4DCD85BF" w14:textId="73DFDDD5" w:rsidR="00F64CE0" w:rsidRDefault="00F64CE0">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_Toc89850432 \h </w:instrText>
      </w:r>
      <w:r>
        <w:fldChar w:fldCharType="separate"/>
      </w:r>
      <w:r>
        <w:t>81</w:t>
      </w:r>
      <w:r>
        <w:fldChar w:fldCharType="end"/>
      </w:r>
    </w:p>
    <w:p w14:paraId="6090CAD3" w14:textId="760F1A37" w:rsidR="00F64CE0" w:rsidRDefault="00F64CE0">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_Toc89850433 \h </w:instrText>
      </w:r>
      <w:r>
        <w:fldChar w:fldCharType="separate"/>
      </w:r>
      <w:r>
        <w:t>83</w:t>
      </w:r>
      <w:r>
        <w:fldChar w:fldCharType="end"/>
      </w:r>
    </w:p>
    <w:p w14:paraId="2DC1E3B5" w14:textId="5688510F" w:rsidR="00F64CE0" w:rsidRDefault="00F64CE0">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_Toc89850434 \h </w:instrText>
      </w:r>
      <w:r>
        <w:fldChar w:fldCharType="separate"/>
      </w:r>
      <w:r>
        <w:t>83</w:t>
      </w:r>
      <w:r>
        <w:fldChar w:fldCharType="end"/>
      </w:r>
    </w:p>
    <w:p w14:paraId="0249758B" w14:textId="7B5D80B2" w:rsidR="00F64CE0" w:rsidRDefault="00F64CE0">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_Toc89850435 \h </w:instrText>
      </w:r>
      <w:r>
        <w:fldChar w:fldCharType="separate"/>
      </w:r>
      <w:r>
        <w:t>85</w:t>
      </w:r>
      <w:r>
        <w:fldChar w:fldCharType="end"/>
      </w:r>
    </w:p>
    <w:p w14:paraId="572F005B" w14:textId="5AE6F075" w:rsidR="00F64CE0" w:rsidRDefault="00F64CE0">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_Toc89850436 \h </w:instrText>
      </w:r>
      <w:r>
        <w:fldChar w:fldCharType="separate"/>
      </w:r>
      <w:r>
        <w:t>85</w:t>
      </w:r>
      <w:r>
        <w:fldChar w:fldCharType="end"/>
      </w:r>
    </w:p>
    <w:p w14:paraId="412D7901" w14:textId="5B9FB8B2" w:rsidR="00F64CE0" w:rsidRDefault="00F64CE0">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_Toc89850437 \h </w:instrText>
      </w:r>
      <w:r>
        <w:fldChar w:fldCharType="separate"/>
      </w:r>
      <w:r>
        <w:t>86</w:t>
      </w:r>
      <w:r>
        <w:fldChar w:fldCharType="end"/>
      </w:r>
    </w:p>
    <w:p w14:paraId="0887F2F5" w14:textId="0E51CFB8" w:rsidR="00F64CE0" w:rsidRDefault="00F64CE0">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_Toc89850438 \h </w:instrText>
      </w:r>
      <w:r>
        <w:fldChar w:fldCharType="separate"/>
      </w:r>
      <w:r>
        <w:t>86</w:t>
      </w:r>
      <w:r>
        <w:fldChar w:fldCharType="end"/>
      </w:r>
    </w:p>
    <w:p w14:paraId="62806171" w14:textId="00C4C81A" w:rsidR="00F64CE0" w:rsidRDefault="00F64CE0">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_Toc89850439 \h </w:instrText>
      </w:r>
      <w:r>
        <w:fldChar w:fldCharType="separate"/>
      </w:r>
      <w:r>
        <w:t>87</w:t>
      </w:r>
      <w:r>
        <w:fldChar w:fldCharType="end"/>
      </w:r>
    </w:p>
    <w:p w14:paraId="72270DFB" w14:textId="212706B8" w:rsidR="00F64CE0" w:rsidRDefault="00F64CE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_Toc89850440 \h </w:instrText>
      </w:r>
      <w:r>
        <w:fldChar w:fldCharType="separate"/>
      </w:r>
      <w:r>
        <w:t>87</w:t>
      </w:r>
      <w:r>
        <w:fldChar w:fldCharType="end"/>
      </w:r>
    </w:p>
    <w:p w14:paraId="5F503F88" w14:textId="37334629" w:rsidR="00F64CE0" w:rsidRDefault="00F64CE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_Toc89850441 \h </w:instrText>
      </w:r>
      <w:r>
        <w:fldChar w:fldCharType="separate"/>
      </w:r>
      <w:r>
        <w:t>87</w:t>
      </w:r>
      <w:r>
        <w:fldChar w:fldCharType="end"/>
      </w:r>
    </w:p>
    <w:p w14:paraId="24A22D3C" w14:textId="5C7A08D5" w:rsidR="00F64CE0" w:rsidRDefault="00F64CE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_Toc89850442 \h </w:instrText>
      </w:r>
      <w:r>
        <w:fldChar w:fldCharType="separate"/>
      </w:r>
      <w:r>
        <w:t>88</w:t>
      </w:r>
      <w:r>
        <w:fldChar w:fldCharType="end"/>
      </w:r>
    </w:p>
    <w:p w14:paraId="7CAE0EB1" w14:textId="0368B29A" w:rsidR="00F64CE0" w:rsidRDefault="00F64CE0">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_Toc89850443 \h </w:instrText>
      </w:r>
      <w:r>
        <w:fldChar w:fldCharType="separate"/>
      </w:r>
      <w:r>
        <w:t>88</w:t>
      </w:r>
      <w:r>
        <w:fldChar w:fldCharType="end"/>
      </w:r>
    </w:p>
    <w:p w14:paraId="3C768979" w14:textId="476C7162" w:rsidR="00F64CE0" w:rsidRDefault="00F64CE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_Toc89850444 \h </w:instrText>
      </w:r>
      <w:r>
        <w:fldChar w:fldCharType="separate"/>
      </w:r>
      <w:r>
        <w:t>88</w:t>
      </w:r>
      <w:r>
        <w:fldChar w:fldCharType="end"/>
      </w:r>
    </w:p>
    <w:p w14:paraId="2A84B376" w14:textId="5845F10F" w:rsidR="00F64CE0" w:rsidRDefault="00F64CE0">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_Toc89850445 \h </w:instrText>
      </w:r>
      <w:r>
        <w:fldChar w:fldCharType="separate"/>
      </w:r>
      <w:r>
        <w:t>88</w:t>
      </w:r>
      <w:r>
        <w:fldChar w:fldCharType="end"/>
      </w:r>
    </w:p>
    <w:p w14:paraId="3FE57ACD" w14:textId="45BAD62D" w:rsidR="00F64CE0" w:rsidRDefault="00F64CE0">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_Toc89850446 \h </w:instrText>
      </w:r>
      <w:r>
        <w:fldChar w:fldCharType="separate"/>
      </w:r>
      <w:r>
        <w:t>88</w:t>
      </w:r>
      <w:r>
        <w:fldChar w:fldCharType="end"/>
      </w:r>
    </w:p>
    <w:p w14:paraId="61A4E882" w14:textId="68F61155" w:rsidR="00F64CE0" w:rsidRDefault="00F64CE0">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_Toc89850447 \h </w:instrText>
      </w:r>
      <w:r>
        <w:fldChar w:fldCharType="separate"/>
      </w:r>
      <w:r>
        <w:t>88</w:t>
      </w:r>
      <w:r>
        <w:fldChar w:fldCharType="end"/>
      </w:r>
    </w:p>
    <w:p w14:paraId="0E789B7F" w14:textId="021C5739" w:rsidR="00F64CE0" w:rsidRDefault="00F64CE0">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_Toc89850448 \h </w:instrText>
      </w:r>
      <w:r>
        <w:fldChar w:fldCharType="separate"/>
      </w:r>
      <w:r>
        <w:t>88</w:t>
      </w:r>
      <w:r>
        <w:fldChar w:fldCharType="end"/>
      </w:r>
    </w:p>
    <w:p w14:paraId="43F20990" w14:textId="4ECE0207" w:rsidR="00F64CE0" w:rsidRDefault="00F64CE0">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_Toc89850449 \h </w:instrText>
      </w:r>
      <w:r>
        <w:fldChar w:fldCharType="separate"/>
      </w:r>
      <w:r>
        <w:t>88</w:t>
      </w:r>
      <w:r>
        <w:fldChar w:fldCharType="end"/>
      </w:r>
    </w:p>
    <w:p w14:paraId="3765BC85" w14:textId="0C6F2C43" w:rsidR="00F64CE0" w:rsidRDefault="00F64CE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_Toc89850450 \h </w:instrText>
      </w:r>
      <w:r>
        <w:fldChar w:fldCharType="separate"/>
      </w:r>
      <w:r>
        <w:t>88</w:t>
      </w:r>
      <w:r>
        <w:fldChar w:fldCharType="end"/>
      </w:r>
    </w:p>
    <w:p w14:paraId="54FE00AC" w14:textId="0171C600" w:rsidR="00F64CE0" w:rsidRDefault="00F64CE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_Toc89850451 \h </w:instrText>
      </w:r>
      <w:r>
        <w:fldChar w:fldCharType="separate"/>
      </w:r>
      <w:r>
        <w:t>88</w:t>
      </w:r>
      <w:r>
        <w:fldChar w:fldCharType="end"/>
      </w:r>
    </w:p>
    <w:p w14:paraId="2F6CB5D4" w14:textId="593D7329" w:rsidR="00F64CE0" w:rsidRDefault="00F64CE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_Toc89850452 \h </w:instrText>
      </w:r>
      <w:r>
        <w:fldChar w:fldCharType="separate"/>
      </w:r>
      <w:r>
        <w:t>88</w:t>
      </w:r>
      <w:r>
        <w:fldChar w:fldCharType="end"/>
      </w:r>
    </w:p>
    <w:p w14:paraId="78885CB4" w14:textId="6332B945" w:rsidR="00F64CE0" w:rsidRDefault="00F64CE0">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_Toc89850453 \h </w:instrText>
      </w:r>
      <w:r>
        <w:fldChar w:fldCharType="separate"/>
      </w:r>
      <w:r>
        <w:t>89</w:t>
      </w:r>
      <w:r>
        <w:fldChar w:fldCharType="end"/>
      </w:r>
    </w:p>
    <w:p w14:paraId="22596BAA" w14:textId="2AA0FF83" w:rsidR="00F64CE0" w:rsidRDefault="00F64CE0">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_Toc89850454 \h </w:instrText>
      </w:r>
      <w:r>
        <w:fldChar w:fldCharType="separate"/>
      </w:r>
      <w:r>
        <w:t>89</w:t>
      </w:r>
      <w:r>
        <w:fldChar w:fldCharType="end"/>
      </w:r>
    </w:p>
    <w:p w14:paraId="5B841F6A" w14:textId="181DF79D" w:rsidR="00F64CE0" w:rsidRDefault="00F64CE0">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_Toc89850455 \h </w:instrText>
      </w:r>
      <w:r>
        <w:fldChar w:fldCharType="separate"/>
      </w:r>
      <w:r>
        <w:t>89</w:t>
      </w:r>
      <w:r>
        <w:fldChar w:fldCharType="end"/>
      </w:r>
    </w:p>
    <w:p w14:paraId="76B60A5C" w14:textId="2EA8BC02" w:rsidR="00F64CE0" w:rsidRDefault="00F64CE0">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_Toc89850456 \h </w:instrText>
      </w:r>
      <w:r>
        <w:fldChar w:fldCharType="separate"/>
      </w:r>
      <w:r>
        <w:t>89</w:t>
      </w:r>
      <w:r>
        <w:fldChar w:fldCharType="end"/>
      </w:r>
    </w:p>
    <w:p w14:paraId="40B857FE" w14:textId="39559E01" w:rsidR="00F64CE0" w:rsidRDefault="00F64CE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_Toc89850457 \h </w:instrText>
      </w:r>
      <w:r>
        <w:fldChar w:fldCharType="separate"/>
      </w:r>
      <w:r>
        <w:t>89</w:t>
      </w:r>
      <w:r>
        <w:fldChar w:fldCharType="end"/>
      </w:r>
    </w:p>
    <w:p w14:paraId="7B148CC0" w14:textId="09386411" w:rsidR="00F64CE0" w:rsidRDefault="00F64CE0">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_Toc89850458 \h </w:instrText>
      </w:r>
      <w:r>
        <w:fldChar w:fldCharType="separate"/>
      </w:r>
      <w:r>
        <w:t>89</w:t>
      </w:r>
      <w:r>
        <w:fldChar w:fldCharType="end"/>
      </w:r>
    </w:p>
    <w:p w14:paraId="5E68AE04" w14:textId="499DAEBE" w:rsidR="00F64CE0" w:rsidRDefault="00F64CE0">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_Toc89850459 \h </w:instrText>
      </w:r>
      <w:r>
        <w:fldChar w:fldCharType="separate"/>
      </w:r>
      <w:r>
        <w:t>91</w:t>
      </w:r>
      <w:r>
        <w:fldChar w:fldCharType="end"/>
      </w:r>
    </w:p>
    <w:p w14:paraId="70E8AA7D" w14:textId="53876218" w:rsidR="00F64CE0" w:rsidRDefault="00F64CE0">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_Toc89850460 \h </w:instrText>
      </w:r>
      <w:r>
        <w:fldChar w:fldCharType="separate"/>
      </w:r>
      <w:r>
        <w:t>92</w:t>
      </w:r>
      <w:r>
        <w:fldChar w:fldCharType="end"/>
      </w:r>
    </w:p>
    <w:p w14:paraId="28E171DA" w14:textId="5546B8A0" w:rsidR="00F64CE0" w:rsidRDefault="00F64CE0">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_Toc89850461 \h </w:instrText>
      </w:r>
      <w:r>
        <w:fldChar w:fldCharType="separate"/>
      </w:r>
      <w:r>
        <w:t>92</w:t>
      </w:r>
      <w:r>
        <w:fldChar w:fldCharType="end"/>
      </w:r>
    </w:p>
    <w:p w14:paraId="6BD97629" w14:textId="667AB61B" w:rsidR="00F64CE0" w:rsidRDefault="00F64CE0">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_Toc89850462 \h </w:instrText>
      </w:r>
      <w:r>
        <w:fldChar w:fldCharType="separate"/>
      </w:r>
      <w:r>
        <w:t>92</w:t>
      </w:r>
      <w:r>
        <w:fldChar w:fldCharType="end"/>
      </w:r>
    </w:p>
    <w:p w14:paraId="1096E50E" w14:textId="5D94C9A6" w:rsidR="00F64CE0" w:rsidRDefault="00F64CE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_Toc89850463 \h </w:instrText>
      </w:r>
      <w:r>
        <w:fldChar w:fldCharType="separate"/>
      </w:r>
      <w:r>
        <w:t>93</w:t>
      </w:r>
      <w:r>
        <w:fldChar w:fldCharType="end"/>
      </w:r>
    </w:p>
    <w:p w14:paraId="07DDFBC4" w14:textId="4D4DEC12" w:rsidR="00F64CE0" w:rsidRDefault="00F64CE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_Toc89850464 \h </w:instrText>
      </w:r>
      <w:r>
        <w:fldChar w:fldCharType="separate"/>
      </w:r>
      <w:r>
        <w:t>93</w:t>
      </w:r>
      <w:r>
        <w:fldChar w:fldCharType="end"/>
      </w:r>
    </w:p>
    <w:p w14:paraId="6A105216" w14:textId="13E5FBB2" w:rsidR="00F64CE0" w:rsidRDefault="00F64CE0">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_Toc89850465 \h </w:instrText>
      </w:r>
      <w:r>
        <w:fldChar w:fldCharType="separate"/>
      </w:r>
      <w:r>
        <w:t>94</w:t>
      </w:r>
      <w:r>
        <w:fldChar w:fldCharType="end"/>
      </w:r>
    </w:p>
    <w:p w14:paraId="0F2A0590" w14:textId="404D5B74" w:rsidR="00F64CE0" w:rsidRDefault="00F64CE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_Toc89850466 \h </w:instrText>
      </w:r>
      <w:r>
        <w:fldChar w:fldCharType="separate"/>
      </w:r>
      <w:r>
        <w:t>98</w:t>
      </w:r>
      <w:r>
        <w:fldChar w:fldCharType="end"/>
      </w:r>
    </w:p>
    <w:p w14:paraId="5A242A8C" w14:textId="4F394E1E" w:rsidR="00F64CE0" w:rsidRDefault="00F64CE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_Toc89850467 \h </w:instrText>
      </w:r>
      <w:r>
        <w:fldChar w:fldCharType="separate"/>
      </w:r>
      <w:r>
        <w:t>99</w:t>
      </w:r>
      <w:r>
        <w:fldChar w:fldCharType="end"/>
      </w:r>
    </w:p>
    <w:p w14:paraId="38811068" w14:textId="093D3A47" w:rsidR="00F64CE0" w:rsidRDefault="00F64CE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_Toc89850468 \h </w:instrText>
      </w:r>
      <w:r>
        <w:fldChar w:fldCharType="separate"/>
      </w:r>
      <w:r>
        <w:t>99</w:t>
      </w:r>
      <w:r>
        <w:fldChar w:fldCharType="end"/>
      </w:r>
    </w:p>
    <w:p w14:paraId="4A5F2D90" w14:textId="7C25FA00" w:rsidR="00F64CE0" w:rsidRDefault="00F64CE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_Toc89850469 \h </w:instrText>
      </w:r>
      <w:r>
        <w:fldChar w:fldCharType="separate"/>
      </w:r>
      <w:r>
        <w:t>99</w:t>
      </w:r>
      <w:r>
        <w:fldChar w:fldCharType="end"/>
      </w:r>
    </w:p>
    <w:p w14:paraId="4063C79A" w14:textId="1148E749" w:rsidR="00F64CE0" w:rsidRDefault="00F64CE0">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_Toc89850470 \h </w:instrText>
      </w:r>
      <w:r>
        <w:fldChar w:fldCharType="separate"/>
      </w:r>
      <w:r>
        <w:t>99</w:t>
      </w:r>
      <w:r>
        <w:fldChar w:fldCharType="end"/>
      </w:r>
    </w:p>
    <w:p w14:paraId="4EED3410" w14:textId="2B81CBA6" w:rsidR="00F64CE0" w:rsidRDefault="00F64CE0">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_Toc89850471 \h </w:instrText>
      </w:r>
      <w:r>
        <w:fldChar w:fldCharType="separate"/>
      </w:r>
      <w:r>
        <w:t>103</w:t>
      </w:r>
      <w:r>
        <w:fldChar w:fldCharType="end"/>
      </w:r>
    </w:p>
    <w:p w14:paraId="7CF330D6" w14:textId="624632AE" w:rsidR="00F64CE0" w:rsidRDefault="00F64CE0">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_Toc89850472 \h </w:instrText>
      </w:r>
      <w:r>
        <w:fldChar w:fldCharType="separate"/>
      </w:r>
      <w:r>
        <w:t>106</w:t>
      </w:r>
      <w:r>
        <w:fldChar w:fldCharType="end"/>
      </w:r>
    </w:p>
    <w:p w14:paraId="18A57895" w14:textId="453D5FA5" w:rsidR="00F64CE0" w:rsidRDefault="00F64CE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_Toc89850473 \h </w:instrText>
      </w:r>
      <w:r>
        <w:fldChar w:fldCharType="separate"/>
      </w:r>
      <w:r>
        <w:t>106</w:t>
      </w:r>
      <w:r>
        <w:fldChar w:fldCharType="end"/>
      </w:r>
    </w:p>
    <w:p w14:paraId="1F0FA2E7" w14:textId="58F59DAD" w:rsidR="00F64CE0" w:rsidRDefault="00F64CE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_Toc89850474 \h </w:instrText>
      </w:r>
      <w:r>
        <w:fldChar w:fldCharType="separate"/>
      </w:r>
      <w:r>
        <w:t>106</w:t>
      </w:r>
      <w:r>
        <w:fldChar w:fldCharType="end"/>
      </w:r>
    </w:p>
    <w:p w14:paraId="35E9494B" w14:textId="1EB145DB" w:rsidR="00F64CE0" w:rsidRDefault="00F64CE0">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_Toc89850475 \h </w:instrText>
      </w:r>
      <w:r>
        <w:fldChar w:fldCharType="separate"/>
      </w:r>
      <w:r>
        <w:t>106</w:t>
      </w:r>
      <w:r>
        <w:fldChar w:fldCharType="end"/>
      </w:r>
    </w:p>
    <w:p w14:paraId="51AD7FC3" w14:textId="7D66E8CD" w:rsidR="00F64CE0" w:rsidRDefault="00F64CE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_Toc89850476 \h </w:instrText>
      </w:r>
      <w:r>
        <w:fldChar w:fldCharType="separate"/>
      </w:r>
      <w:r>
        <w:t>107</w:t>
      </w:r>
      <w:r>
        <w:fldChar w:fldCharType="end"/>
      </w:r>
    </w:p>
    <w:p w14:paraId="080B3A8E" w14:textId="6E0A59E5" w:rsidR="00F64CE0" w:rsidRDefault="00F64CE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_Toc89850477 \h </w:instrText>
      </w:r>
      <w:r>
        <w:fldChar w:fldCharType="separate"/>
      </w:r>
      <w:r>
        <w:t>107</w:t>
      </w:r>
      <w:r>
        <w:fldChar w:fldCharType="end"/>
      </w:r>
    </w:p>
    <w:p w14:paraId="31D1FD7A" w14:textId="4210CCFA" w:rsidR="00F64CE0" w:rsidRDefault="00F64CE0">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_Toc89850478 \h </w:instrText>
      </w:r>
      <w:r>
        <w:fldChar w:fldCharType="separate"/>
      </w:r>
      <w:r>
        <w:t>107</w:t>
      </w:r>
      <w:r>
        <w:fldChar w:fldCharType="end"/>
      </w:r>
    </w:p>
    <w:p w14:paraId="5FF60B62" w14:textId="2593FB01" w:rsidR="00F64CE0" w:rsidRDefault="00F64CE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_Toc89850479 \h </w:instrText>
      </w:r>
      <w:r>
        <w:fldChar w:fldCharType="separate"/>
      </w:r>
      <w:r>
        <w:t>107</w:t>
      </w:r>
      <w:r>
        <w:fldChar w:fldCharType="end"/>
      </w:r>
    </w:p>
    <w:p w14:paraId="7D1F952D" w14:textId="1C1C07BB" w:rsidR="00F64CE0" w:rsidRDefault="00F64CE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_Toc89850480 \h </w:instrText>
      </w:r>
      <w:r>
        <w:fldChar w:fldCharType="separate"/>
      </w:r>
      <w:r>
        <w:t>107</w:t>
      </w:r>
      <w:r>
        <w:fldChar w:fldCharType="end"/>
      </w:r>
    </w:p>
    <w:p w14:paraId="3FAAD2BD" w14:textId="64C55E7F" w:rsidR="00F64CE0" w:rsidRDefault="00F64CE0">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_Toc89850481 \h </w:instrText>
      </w:r>
      <w:r>
        <w:fldChar w:fldCharType="separate"/>
      </w:r>
      <w:r>
        <w:t>107</w:t>
      </w:r>
      <w:r>
        <w:fldChar w:fldCharType="end"/>
      </w:r>
    </w:p>
    <w:p w14:paraId="17636C03" w14:textId="7CA13FB8" w:rsidR="00F64CE0" w:rsidRDefault="00F64CE0">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_Toc89850482 \h </w:instrText>
      </w:r>
      <w:r>
        <w:fldChar w:fldCharType="separate"/>
      </w:r>
      <w:r>
        <w:t>107</w:t>
      </w:r>
      <w:r>
        <w:fldChar w:fldCharType="end"/>
      </w:r>
    </w:p>
    <w:p w14:paraId="5C337047" w14:textId="0DBCD094" w:rsidR="00F64CE0" w:rsidRDefault="00F64CE0">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_Toc89850483 \h </w:instrText>
      </w:r>
      <w:r>
        <w:fldChar w:fldCharType="separate"/>
      </w:r>
      <w:r>
        <w:t>108</w:t>
      </w:r>
      <w:r>
        <w:fldChar w:fldCharType="end"/>
      </w:r>
    </w:p>
    <w:p w14:paraId="3C672EAE" w14:textId="36F89991" w:rsidR="00F64CE0" w:rsidRDefault="00F64CE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_Toc89850484 \h </w:instrText>
      </w:r>
      <w:r>
        <w:fldChar w:fldCharType="separate"/>
      </w:r>
      <w:r>
        <w:t>108</w:t>
      </w:r>
      <w:r>
        <w:fldChar w:fldCharType="end"/>
      </w:r>
    </w:p>
    <w:p w14:paraId="5D76AFB6" w14:textId="4077F58A" w:rsidR="00F64CE0" w:rsidRDefault="00F64CE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_Toc89850485 \h </w:instrText>
      </w:r>
      <w:r>
        <w:fldChar w:fldCharType="separate"/>
      </w:r>
      <w:r>
        <w:t>108</w:t>
      </w:r>
      <w:r>
        <w:fldChar w:fldCharType="end"/>
      </w:r>
    </w:p>
    <w:p w14:paraId="2D3FC58A" w14:textId="63F845D0" w:rsidR="00F64CE0" w:rsidRDefault="00F64CE0">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_Toc89850486 \h </w:instrText>
      </w:r>
      <w:r>
        <w:fldChar w:fldCharType="separate"/>
      </w:r>
      <w:r>
        <w:t>108</w:t>
      </w:r>
      <w:r>
        <w:fldChar w:fldCharType="end"/>
      </w:r>
    </w:p>
    <w:p w14:paraId="028A129B" w14:textId="29AD93E6" w:rsidR="00F64CE0" w:rsidRDefault="00F64CE0">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_Toc89850487 \h </w:instrText>
      </w:r>
      <w:r>
        <w:fldChar w:fldCharType="separate"/>
      </w:r>
      <w:r>
        <w:t>109</w:t>
      </w:r>
      <w:r>
        <w:fldChar w:fldCharType="end"/>
      </w:r>
    </w:p>
    <w:p w14:paraId="05F88520" w14:textId="4F0369D5" w:rsidR="00F64CE0" w:rsidRDefault="00F64CE0">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_Toc89850488 \h </w:instrText>
      </w:r>
      <w:r>
        <w:fldChar w:fldCharType="separate"/>
      </w:r>
      <w:r>
        <w:t>110</w:t>
      </w:r>
      <w:r>
        <w:fldChar w:fldCharType="end"/>
      </w:r>
    </w:p>
    <w:p w14:paraId="5F5442C5" w14:textId="3E523109" w:rsidR="00080512" w:rsidRPr="009C4728" w:rsidRDefault="00F64CE0">
      <w:r>
        <w:fldChar w:fldCharType="end"/>
      </w:r>
    </w:p>
    <w:p w14:paraId="5F5442C6"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554"/>
      <w:bookmarkStart w:id="20" w:name="_Toc66807940"/>
      <w:bookmarkStart w:id="21" w:name="_Toc74834442"/>
      <w:bookmarkStart w:id="22" w:name="_Toc76502878"/>
      <w:bookmarkStart w:id="23" w:name="_Toc83039373"/>
      <w:bookmarkStart w:id="24" w:name="_Toc89850328"/>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p>
    <w:p w14:paraId="5F5442C7" w14:textId="77777777" w:rsidR="00875760" w:rsidRPr="004D3578" w:rsidRDefault="00875760" w:rsidP="00875760">
      <w:r w:rsidRPr="004D3578">
        <w:t xml:space="preserve">This Technical </w:t>
      </w:r>
      <w:bookmarkStart w:id="25" w:name="spectype3"/>
      <w:r w:rsidRPr="00875760">
        <w:t>Specification</w:t>
      </w:r>
      <w:bookmarkEnd w:id="25"/>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26" w:name="introduction"/>
      <w:bookmarkEnd w:id="26"/>
      <w:r w:rsidRPr="009C4728">
        <w:br w:type="page"/>
      </w:r>
      <w:bookmarkStart w:id="27" w:name="scope"/>
      <w:bookmarkStart w:id="28" w:name="_Toc21093109"/>
      <w:bookmarkStart w:id="29" w:name="_Toc29762638"/>
      <w:bookmarkStart w:id="30" w:name="_Toc36025813"/>
      <w:bookmarkStart w:id="31" w:name="_Toc44584683"/>
      <w:bookmarkStart w:id="32" w:name="_Toc45868976"/>
      <w:bookmarkStart w:id="33" w:name="_Toc52553535"/>
      <w:bookmarkStart w:id="34" w:name="_Toc61111555"/>
      <w:bookmarkStart w:id="35" w:name="_Toc66807941"/>
      <w:bookmarkStart w:id="36" w:name="_Toc74834443"/>
      <w:bookmarkStart w:id="37" w:name="_Toc76502879"/>
      <w:bookmarkStart w:id="38" w:name="_Toc83039374"/>
      <w:bookmarkStart w:id="39" w:name="_Toc89850329"/>
      <w:bookmarkEnd w:id="27"/>
      <w:r w:rsidR="00C53C29" w:rsidRPr="009C4728">
        <w:lastRenderedPageBreak/>
        <w:t>1</w:t>
      </w:r>
      <w:r w:rsidR="00C53C29" w:rsidRPr="009C4728">
        <w:tab/>
        <w:t>Scope</w:t>
      </w:r>
      <w:bookmarkEnd w:id="28"/>
      <w:bookmarkEnd w:id="29"/>
      <w:bookmarkEnd w:id="30"/>
      <w:bookmarkEnd w:id="31"/>
      <w:bookmarkEnd w:id="32"/>
      <w:bookmarkEnd w:id="33"/>
      <w:bookmarkEnd w:id="34"/>
      <w:bookmarkEnd w:id="35"/>
      <w:bookmarkEnd w:id="36"/>
      <w:bookmarkEnd w:id="37"/>
      <w:bookmarkEnd w:id="38"/>
      <w:bookmarkEnd w:id="39"/>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40" w:name="_Toc21093110"/>
      <w:bookmarkStart w:id="41" w:name="_Toc29762639"/>
      <w:bookmarkStart w:id="42" w:name="_Toc36025814"/>
      <w:bookmarkStart w:id="43" w:name="_Toc44584684"/>
      <w:bookmarkStart w:id="44" w:name="_Toc45868977"/>
      <w:bookmarkStart w:id="45" w:name="_Toc52553536"/>
      <w:bookmarkStart w:id="46" w:name="_Toc61111556"/>
      <w:bookmarkStart w:id="47" w:name="_Toc66807942"/>
      <w:bookmarkStart w:id="48" w:name="_Toc74834444"/>
      <w:bookmarkStart w:id="49" w:name="_Toc76502880"/>
      <w:bookmarkStart w:id="50" w:name="_Toc83039375"/>
      <w:bookmarkStart w:id="51" w:name="_Toc89850330"/>
      <w:r w:rsidRPr="009C4728">
        <w:t>2</w:t>
      </w:r>
      <w:r w:rsidRPr="009C4728">
        <w:tab/>
        <w:t>References</w:t>
      </w:r>
      <w:bookmarkEnd w:id="40"/>
      <w:bookmarkEnd w:id="41"/>
      <w:bookmarkEnd w:id="42"/>
      <w:bookmarkEnd w:id="43"/>
      <w:bookmarkEnd w:id="44"/>
      <w:bookmarkEnd w:id="45"/>
      <w:bookmarkEnd w:id="46"/>
      <w:bookmarkEnd w:id="47"/>
      <w:bookmarkEnd w:id="48"/>
      <w:bookmarkEnd w:id="49"/>
      <w:bookmarkEnd w:id="50"/>
      <w:bookmarkEnd w:id="51"/>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52" w:name="_Hlk36026108"/>
      <w:r w:rsidRPr="009C4728">
        <w:t>[18]</w:t>
      </w:r>
      <w:r w:rsidRPr="009C4728">
        <w:tab/>
        <w:t>3GPP TS 36.101: "Evolved Universal Terrestrial Radio Access (E-UTRA); User Equipment (UE) radio transmission and reception".</w:t>
      </w:r>
    </w:p>
    <w:bookmarkEnd w:id="52"/>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53" w:name="_Toc21093111"/>
      <w:bookmarkStart w:id="54" w:name="_Toc29762640"/>
      <w:bookmarkStart w:id="55" w:name="_Toc36025815"/>
      <w:bookmarkStart w:id="56" w:name="_Toc44584685"/>
      <w:bookmarkStart w:id="57" w:name="_Toc45868978"/>
      <w:bookmarkStart w:id="58" w:name="_Toc52553537"/>
      <w:bookmarkStart w:id="59" w:name="_Toc61111557"/>
      <w:bookmarkStart w:id="60" w:name="_Toc66807943"/>
      <w:bookmarkStart w:id="61" w:name="_Toc74834445"/>
      <w:bookmarkStart w:id="62" w:name="_Toc76502881"/>
      <w:bookmarkStart w:id="63" w:name="_Toc83039376"/>
      <w:bookmarkStart w:id="64" w:name="_Toc89850331"/>
      <w:r w:rsidRPr="009C4728">
        <w:t>3</w:t>
      </w:r>
      <w:r w:rsidRPr="009C4728">
        <w:tab/>
        <w:t>Definitions, symbols and abbreviations</w:t>
      </w:r>
      <w:bookmarkEnd w:id="53"/>
      <w:bookmarkEnd w:id="54"/>
      <w:bookmarkEnd w:id="55"/>
      <w:bookmarkEnd w:id="56"/>
      <w:bookmarkEnd w:id="57"/>
      <w:bookmarkEnd w:id="58"/>
      <w:bookmarkEnd w:id="59"/>
      <w:bookmarkEnd w:id="60"/>
      <w:bookmarkEnd w:id="61"/>
      <w:bookmarkEnd w:id="62"/>
      <w:bookmarkEnd w:id="63"/>
      <w:bookmarkEnd w:id="64"/>
    </w:p>
    <w:p w14:paraId="5F544302" w14:textId="77777777" w:rsidR="00C53C29" w:rsidRPr="009C4728" w:rsidRDefault="00C53C29" w:rsidP="00C53C29">
      <w:pPr>
        <w:pStyle w:val="Heading2"/>
      </w:pPr>
      <w:bookmarkStart w:id="65" w:name="_Toc21093112"/>
      <w:bookmarkStart w:id="66" w:name="_Toc29762641"/>
      <w:bookmarkStart w:id="67" w:name="_Toc36025816"/>
      <w:bookmarkStart w:id="68" w:name="_Toc44584686"/>
      <w:bookmarkStart w:id="69" w:name="_Toc45868979"/>
      <w:bookmarkStart w:id="70" w:name="_Toc52553538"/>
      <w:bookmarkStart w:id="71" w:name="_Toc61111558"/>
      <w:bookmarkStart w:id="72" w:name="_Toc66807944"/>
      <w:bookmarkStart w:id="73" w:name="_Toc74834446"/>
      <w:bookmarkStart w:id="74" w:name="_Toc76502882"/>
      <w:bookmarkStart w:id="75" w:name="_Toc83039377"/>
      <w:bookmarkStart w:id="76" w:name="_Toc89850332"/>
      <w:r w:rsidRPr="009C4728">
        <w:t>3.1</w:t>
      </w:r>
      <w:r w:rsidRPr="009C4728">
        <w:tab/>
        <w:t>Definitions</w:t>
      </w:r>
      <w:bookmarkEnd w:id="65"/>
      <w:bookmarkEnd w:id="66"/>
      <w:bookmarkEnd w:id="67"/>
      <w:bookmarkEnd w:id="68"/>
      <w:bookmarkEnd w:id="69"/>
      <w:bookmarkEnd w:id="70"/>
      <w:bookmarkEnd w:id="71"/>
      <w:bookmarkEnd w:id="72"/>
      <w:bookmarkEnd w:id="73"/>
      <w:bookmarkEnd w:id="74"/>
      <w:bookmarkEnd w:id="75"/>
      <w:bookmarkEnd w:id="76"/>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77" w:name="OLE_LINK44"/>
      <w:bookmarkStart w:id="78" w:name="OLE_LINK45"/>
      <w:r w:rsidRPr="009C4728">
        <w:t>NOTE:</w:t>
      </w:r>
      <w:r w:rsidRPr="009C4728">
        <w:tab/>
        <w:t>In single carrier operation, the Base Station RF Bandwidth is equal to the channel bandwidth.</w:t>
      </w:r>
      <w:bookmarkEnd w:id="77"/>
      <w:bookmarkEnd w:id="78"/>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79" w:name="_Toc21093113"/>
      <w:bookmarkStart w:id="80" w:name="_Toc29762642"/>
      <w:bookmarkStart w:id="81" w:name="_Toc36025817"/>
      <w:bookmarkStart w:id="82" w:name="_Toc44584687"/>
      <w:bookmarkStart w:id="83" w:name="_Toc45868980"/>
      <w:bookmarkStart w:id="84" w:name="_Toc52553539"/>
      <w:bookmarkStart w:id="85" w:name="_Toc61111559"/>
      <w:bookmarkStart w:id="86" w:name="_Toc66807945"/>
      <w:bookmarkStart w:id="87" w:name="_Toc74834447"/>
      <w:bookmarkStart w:id="88" w:name="_Toc76502883"/>
      <w:bookmarkStart w:id="89" w:name="_Toc83039378"/>
      <w:bookmarkStart w:id="90" w:name="_Toc89850333"/>
      <w:r w:rsidRPr="009C4728">
        <w:t>3.2</w:t>
      </w:r>
      <w:r w:rsidRPr="009C4728">
        <w:tab/>
        <w:t>Symbols</w:t>
      </w:r>
      <w:bookmarkEnd w:id="79"/>
      <w:bookmarkEnd w:id="80"/>
      <w:bookmarkEnd w:id="81"/>
      <w:bookmarkEnd w:id="82"/>
      <w:bookmarkEnd w:id="83"/>
      <w:bookmarkEnd w:id="84"/>
      <w:bookmarkEnd w:id="85"/>
      <w:bookmarkEnd w:id="86"/>
      <w:bookmarkEnd w:id="87"/>
      <w:bookmarkEnd w:id="88"/>
      <w:bookmarkEnd w:id="89"/>
      <w:bookmarkEnd w:id="90"/>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91" w:name="_MON_1326001305"/>
    <w:bookmarkEnd w:id="91"/>
    <w:bookmarkStart w:id="92" w:name="_MON_1334991447"/>
    <w:bookmarkEnd w:id="92"/>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65pt" o:ole="">
            <v:imagedata r:id="rId11" o:title=""/>
          </v:shape>
          <o:OLEObject Type="Embed" ProgID="Word.Picture.8" ShapeID="_x0000_i1025" DrawAspect="Content" ObjectID="_1703172342"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93" w:name="_MON_1351612194"/>
    <w:bookmarkEnd w:id="93"/>
    <w:bookmarkStart w:id="94" w:name="_MON_1351612452"/>
    <w:bookmarkEnd w:id="94"/>
    <w:p w14:paraId="5F544377" w14:textId="77777777" w:rsidR="00C53C29" w:rsidRPr="009C4728" w:rsidRDefault="00C53C29" w:rsidP="00C53C29">
      <w:pPr>
        <w:pStyle w:val="TH"/>
      </w:pPr>
      <w:r w:rsidRPr="009C4728">
        <w:object w:dxaOrig="10500" w:dyaOrig="5039" w14:anchorId="5F5466F8">
          <v:shape id="_x0000_i1026" type="#_x0000_t75" style="width:482.4pt;height:229.3pt" o:ole="">
            <v:imagedata r:id="rId13" o:title=""/>
          </v:shape>
          <o:OLEObject Type="Embed" ProgID="Word.Picture.8" ShapeID="_x0000_i1026" DrawAspect="Content" ObjectID="_1703172343"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95" w:name="_MON_1448782975"/>
    <w:bookmarkEnd w:id="95"/>
    <w:p w14:paraId="5F544379" w14:textId="77777777" w:rsidR="00C53C29" w:rsidRPr="009C4728" w:rsidRDefault="00C53C29" w:rsidP="00C53C29">
      <w:pPr>
        <w:pStyle w:val="TH"/>
      </w:pPr>
      <w:r w:rsidRPr="009C4728">
        <w:object w:dxaOrig="10500" w:dyaOrig="5040" w14:anchorId="5F5466F9">
          <v:shape id="_x0000_i1027" type="#_x0000_t75" style="width:482.4pt;height:229.85pt" o:ole="">
            <v:imagedata r:id="rId15" o:title=""/>
          </v:shape>
          <o:OLEObject Type="Embed" ProgID="Word.Picture.8" ShapeID="_x0000_i1027" DrawAspect="Content" ObjectID="_1703172344"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96" w:name="_Toc21093114"/>
      <w:bookmarkStart w:id="97" w:name="_Toc29762643"/>
      <w:bookmarkStart w:id="98" w:name="_Toc36025818"/>
      <w:bookmarkStart w:id="99" w:name="_Toc44584688"/>
      <w:bookmarkStart w:id="100" w:name="_Toc45868981"/>
      <w:bookmarkStart w:id="101" w:name="_Toc52553540"/>
      <w:bookmarkStart w:id="102" w:name="_Toc61111560"/>
      <w:bookmarkStart w:id="103" w:name="_Toc66807946"/>
      <w:bookmarkStart w:id="104" w:name="_Toc74834448"/>
      <w:bookmarkStart w:id="105" w:name="_Toc76502884"/>
      <w:bookmarkStart w:id="106" w:name="_Toc83039379"/>
      <w:bookmarkStart w:id="107" w:name="_Toc89850334"/>
      <w:r w:rsidRPr="009C4728">
        <w:t>3.3</w:t>
      </w:r>
      <w:r w:rsidRPr="009C4728">
        <w:tab/>
        <w:t>Abbreviations</w:t>
      </w:r>
      <w:bookmarkEnd w:id="96"/>
      <w:bookmarkEnd w:id="97"/>
      <w:bookmarkEnd w:id="98"/>
      <w:bookmarkEnd w:id="99"/>
      <w:bookmarkEnd w:id="100"/>
      <w:bookmarkEnd w:id="101"/>
      <w:bookmarkEnd w:id="102"/>
      <w:bookmarkEnd w:id="103"/>
      <w:bookmarkEnd w:id="104"/>
      <w:bookmarkEnd w:id="105"/>
      <w:bookmarkEnd w:id="106"/>
      <w:bookmarkEnd w:id="107"/>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108" w:name="_Toc21093115"/>
      <w:bookmarkStart w:id="109" w:name="_Toc29762644"/>
      <w:bookmarkStart w:id="110" w:name="_Toc36025819"/>
      <w:bookmarkStart w:id="111" w:name="_Toc44584689"/>
      <w:bookmarkStart w:id="112" w:name="_Toc45868982"/>
      <w:bookmarkStart w:id="113" w:name="_Toc52553541"/>
      <w:bookmarkStart w:id="114" w:name="_Toc61111561"/>
      <w:bookmarkStart w:id="115" w:name="_Toc66807947"/>
      <w:bookmarkStart w:id="116" w:name="_Toc74834449"/>
      <w:bookmarkStart w:id="117" w:name="_Toc76502885"/>
      <w:bookmarkStart w:id="118" w:name="_Toc83039380"/>
      <w:bookmarkStart w:id="119" w:name="_Toc89850335"/>
      <w:r w:rsidRPr="009C4728">
        <w:lastRenderedPageBreak/>
        <w:t>4</w:t>
      </w:r>
      <w:r w:rsidRPr="009C4728">
        <w:tab/>
        <w:t>General</w:t>
      </w:r>
      <w:bookmarkEnd w:id="108"/>
      <w:bookmarkEnd w:id="109"/>
      <w:bookmarkEnd w:id="110"/>
      <w:bookmarkEnd w:id="111"/>
      <w:bookmarkEnd w:id="112"/>
      <w:bookmarkEnd w:id="113"/>
      <w:bookmarkEnd w:id="114"/>
      <w:bookmarkEnd w:id="115"/>
      <w:bookmarkEnd w:id="116"/>
      <w:bookmarkEnd w:id="117"/>
      <w:bookmarkEnd w:id="118"/>
      <w:bookmarkEnd w:id="119"/>
    </w:p>
    <w:p w14:paraId="5F5443BA" w14:textId="77777777" w:rsidR="00C53C29" w:rsidRPr="009C4728" w:rsidRDefault="00C53C29" w:rsidP="00C53C29">
      <w:pPr>
        <w:pStyle w:val="Heading2"/>
        <w:rPr>
          <w:snapToGrid w:val="0"/>
        </w:rPr>
      </w:pPr>
      <w:bookmarkStart w:id="120" w:name="_Toc21093116"/>
      <w:bookmarkStart w:id="121" w:name="_Toc29762645"/>
      <w:bookmarkStart w:id="122" w:name="_Toc36025820"/>
      <w:bookmarkStart w:id="123" w:name="_Toc44584690"/>
      <w:bookmarkStart w:id="124" w:name="_Toc45868983"/>
      <w:bookmarkStart w:id="125" w:name="_Toc52553542"/>
      <w:bookmarkStart w:id="126" w:name="_Toc61111562"/>
      <w:bookmarkStart w:id="127" w:name="_Toc66807948"/>
      <w:bookmarkStart w:id="128" w:name="_Toc74834450"/>
      <w:bookmarkStart w:id="129" w:name="_Toc76502886"/>
      <w:bookmarkStart w:id="130" w:name="_Toc83039381"/>
      <w:bookmarkStart w:id="131" w:name="_Toc89850336"/>
      <w:r w:rsidRPr="009C4728">
        <w:rPr>
          <w:snapToGrid w:val="0"/>
        </w:rPr>
        <w:t>4.1</w:t>
      </w:r>
      <w:r w:rsidRPr="009C4728">
        <w:rPr>
          <w:snapToGrid w:val="0"/>
        </w:rPr>
        <w:tab/>
        <w:t>Relation between the MSR specification and the single-RAT specifications</w:t>
      </w:r>
      <w:bookmarkEnd w:id="120"/>
      <w:bookmarkEnd w:id="121"/>
      <w:bookmarkEnd w:id="122"/>
      <w:bookmarkEnd w:id="123"/>
      <w:bookmarkEnd w:id="124"/>
      <w:bookmarkEnd w:id="125"/>
      <w:bookmarkEnd w:id="126"/>
      <w:bookmarkEnd w:id="127"/>
      <w:bookmarkEnd w:id="128"/>
      <w:bookmarkEnd w:id="129"/>
      <w:bookmarkEnd w:id="130"/>
      <w:bookmarkEnd w:id="131"/>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132" w:name="_Toc21093117"/>
      <w:bookmarkStart w:id="133" w:name="_Toc29762646"/>
      <w:bookmarkStart w:id="134" w:name="_Toc36025821"/>
      <w:bookmarkStart w:id="135" w:name="_Toc44584691"/>
      <w:bookmarkStart w:id="136" w:name="_Toc45868984"/>
      <w:bookmarkStart w:id="137" w:name="_Toc52553543"/>
      <w:bookmarkStart w:id="138" w:name="_Toc61111563"/>
      <w:bookmarkStart w:id="139" w:name="_Toc66807949"/>
      <w:bookmarkStart w:id="140" w:name="_Toc74834451"/>
      <w:bookmarkStart w:id="141" w:name="_Toc76502887"/>
      <w:bookmarkStart w:id="142" w:name="_Toc83039382"/>
      <w:bookmarkStart w:id="143" w:name="_Toc89850337"/>
      <w:r w:rsidRPr="009C4728">
        <w:rPr>
          <w:snapToGrid w:val="0"/>
        </w:rPr>
        <w:t>4.2</w:t>
      </w:r>
      <w:r w:rsidRPr="009C4728">
        <w:rPr>
          <w:snapToGrid w:val="0"/>
        </w:rPr>
        <w:tab/>
        <w:t>Relationship between minimum requirements and test requirements</w:t>
      </w:r>
      <w:bookmarkEnd w:id="132"/>
      <w:bookmarkEnd w:id="133"/>
      <w:bookmarkEnd w:id="134"/>
      <w:bookmarkEnd w:id="135"/>
      <w:bookmarkEnd w:id="136"/>
      <w:bookmarkEnd w:id="137"/>
      <w:bookmarkEnd w:id="138"/>
      <w:bookmarkEnd w:id="139"/>
      <w:bookmarkEnd w:id="140"/>
      <w:bookmarkEnd w:id="141"/>
      <w:bookmarkEnd w:id="142"/>
      <w:bookmarkEnd w:id="143"/>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144" w:name="_Toc21093118"/>
      <w:bookmarkStart w:id="145" w:name="_Toc29762647"/>
      <w:bookmarkStart w:id="146" w:name="_Toc36025822"/>
      <w:bookmarkStart w:id="147" w:name="_Toc44584692"/>
      <w:bookmarkStart w:id="148" w:name="_Toc45868985"/>
      <w:bookmarkStart w:id="149" w:name="_Toc52553544"/>
      <w:bookmarkStart w:id="150" w:name="_Toc61111564"/>
      <w:bookmarkStart w:id="151" w:name="_Toc66807950"/>
      <w:bookmarkStart w:id="152" w:name="_Toc74834452"/>
      <w:bookmarkStart w:id="153" w:name="_Toc76502888"/>
      <w:bookmarkStart w:id="154" w:name="_Toc83039383"/>
      <w:bookmarkStart w:id="155" w:name="_Toc89850338"/>
      <w:r w:rsidRPr="009C4728">
        <w:t>4.3</w:t>
      </w:r>
      <w:r w:rsidRPr="009C4728">
        <w:tab/>
        <w:t>Base station classes</w:t>
      </w:r>
      <w:bookmarkEnd w:id="144"/>
      <w:bookmarkEnd w:id="145"/>
      <w:bookmarkEnd w:id="146"/>
      <w:bookmarkEnd w:id="147"/>
      <w:bookmarkEnd w:id="148"/>
      <w:bookmarkEnd w:id="149"/>
      <w:bookmarkEnd w:id="150"/>
      <w:bookmarkEnd w:id="151"/>
      <w:bookmarkEnd w:id="152"/>
      <w:bookmarkEnd w:id="153"/>
      <w:bookmarkEnd w:id="154"/>
      <w:bookmarkEnd w:id="155"/>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156" w:name="_Toc21093119"/>
      <w:bookmarkStart w:id="157" w:name="_Toc29762648"/>
      <w:bookmarkStart w:id="158" w:name="_Toc36025823"/>
      <w:bookmarkStart w:id="159" w:name="_Toc44584693"/>
      <w:bookmarkStart w:id="160" w:name="_Toc45868986"/>
      <w:bookmarkStart w:id="161" w:name="_Toc52553545"/>
      <w:bookmarkStart w:id="162" w:name="_Toc61111565"/>
      <w:bookmarkStart w:id="163" w:name="_Toc66807951"/>
      <w:bookmarkStart w:id="164" w:name="_Toc74834453"/>
      <w:bookmarkStart w:id="165" w:name="_Toc76502889"/>
      <w:bookmarkStart w:id="166" w:name="_Toc83039384"/>
      <w:bookmarkStart w:id="167" w:name="_Toc89850339"/>
      <w:r w:rsidRPr="009C4728">
        <w:lastRenderedPageBreak/>
        <w:t>4.4</w:t>
      </w:r>
      <w:r w:rsidRPr="009C4728">
        <w:tab/>
        <w:t>Regional requirements</w:t>
      </w:r>
      <w:bookmarkEnd w:id="156"/>
      <w:bookmarkEnd w:id="157"/>
      <w:bookmarkEnd w:id="158"/>
      <w:bookmarkEnd w:id="159"/>
      <w:bookmarkEnd w:id="160"/>
      <w:bookmarkEnd w:id="161"/>
      <w:bookmarkEnd w:id="162"/>
      <w:bookmarkEnd w:id="163"/>
      <w:bookmarkEnd w:id="164"/>
      <w:bookmarkEnd w:id="165"/>
      <w:bookmarkEnd w:id="166"/>
      <w:bookmarkEnd w:id="167"/>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5F5443D8" w14:textId="7400D482" w:rsidR="00C53C29" w:rsidRPr="009C4728" w:rsidRDefault="002E1CDD"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401" w14:textId="77777777" w:rsidTr="002E1CDD">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408"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168" w:name="_Toc21093120"/>
      <w:bookmarkStart w:id="169" w:name="_Toc29762649"/>
      <w:bookmarkStart w:id="170" w:name="_Toc36025824"/>
      <w:bookmarkStart w:id="171" w:name="_Toc44584694"/>
      <w:bookmarkStart w:id="172" w:name="_Toc45868987"/>
      <w:bookmarkStart w:id="173" w:name="_Toc52553546"/>
      <w:bookmarkStart w:id="174" w:name="_Toc61111566"/>
      <w:bookmarkStart w:id="175" w:name="_Toc66807952"/>
      <w:bookmarkStart w:id="176" w:name="_Toc74834454"/>
      <w:bookmarkStart w:id="177" w:name="_Toc76502890"/>
      <w:bookmarkStart w:id="178" w:name="_Toc83039385"/>
      <w:bookmarkStart w:id="179" w:name="_Toc89850340"/>
      <w:r w:rsidRPr="009C4728">
        <w:lastRenderedPageBreak/>
        <w:t>4.5</w:t>
      </w:r>
      <w:r w:rsidRPr="009C4728">
        <w:tab/>
        <w:t>Operating bands and Band Categories</w:t>
      </w:r>
      <w:bookmarkEnd w:id="168"/>
      <w:bookmarkEnd w:id="169"/>
      <w:bookmarkEnd w:id="170"/>
      <w:bookmarkEnd w:id="171"/>
      <w:bookmarkEnd w:id="172"/>
      <w:bookmarkEnd w:id="173"/>
      <w:bookmarkEnd w:id="174"/>
      <w:bookmarkEnd w:id="175"/>
      <w:bookmarkEnd w:id="176"/>
      <w:bookmarkEnd w:id="177"/>
      <w:bookmarkEnd w:id="178"/>
      <w:bookmarkEnd w:id="179"/>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5F544416" w14:textId="77777777" w:rsidR="00C53C29" w:rsidRPr="009C4728" w:rsidRDefault="00C53C29" w:rsidP="00C53C29">
      <w:pPr>
        <w:pStyle w:val="TH"/>
      </w:pPr>
      <w:r w:rsidRPr="009C4728">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CC745C">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2D98AD9"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724F71F"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CC745C">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CC745C">
            <w:pPr>
              <w:pStyle w:val="TAH"/>
              <w:rPr>
                <w:rFonts w:cs="Arial"/>
              </w:rPr>
            </w:pPr>
            <w:r>
              <w:rPr>
                <w:rFonts w:cs="Arial"/>
              </w:rPr>
              <w:t>Notes</w:t>
            </w:r>
          </w:p>
        </w:tc>
      </w:tr>
      <w:tr w:rsidR="00183233" w14:paraId="18204EEA"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CC745C">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CC745C">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CC745C">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CC745C">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CC745C">
            <w:pPr>
              <w:pStyle w:val="TAH"/>
              <w:rPr>
                <w:rFonts w:cs="Arial"/>
              </w:rPr>
            </w:pPr>
          </w:p>
        </w:tc>
      </w:tr>
      <w:tr w:rsidR="00183233" w:rsidRPr="00675E42" w14:paraId="46C8101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CC745C">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CC745C">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CC745C">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CC745C">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CC745C">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CC745C">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CC745C">
            <w:pPr>
              <w:pStyle w:val="TAC"/>
            </w:pPr>
          </w:p>
        </w:tc>
      </w:tr>
      <w:tr w:rsidR="00183233" w:rsidRPr="00675E42" w14:paraId="56987A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CC745C">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CC745C">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CC745C">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CC745C">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CC745C">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CC745C">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CC745C">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CC745C">
            <w:pPr>
              <w:pStyle w:val="TAC"/>
            </w:pPr>
          </w:p>
        </w:tc>
      </w:tr>
      <w:tr w:rsidR="00183233" w:rsidRPr="00675E42" w14:paraId="03B535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CC745C">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CC745C">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CC745C">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CC745C">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CC745C">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CC745C">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CC745C">
            <w:pPr>
              <w:pStyle w:val="TAC"/>
            </w:pPr>
          </w:p>
        </w:tc>
      </w:tr>
      <w:tr w:rsidR="00183233" w:rsidRPr="00675E42" w14:paraId="720C66E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CC745C">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CC745C">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CC745C">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CC745C">
            <w:pPr>
              <w:pStyle w:val="TAC"/>
            </w:pPr>
          </w:p>
        </w:tc>
      </w:tr>
      <w:tr w:rsidR="00183233" w:rsidRPr="00675E42" w14:paraId="4B57B43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CC745C">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CC745C">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CC745C">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CC745C">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CC745C">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CC745C">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CC745C">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CC745C">
            <w:pPr>
              <w:pStyle w:val="TAC"/>
            </w:pPr>
          </w:p>
        </w:tc>
      </w:tr>
      <w:tr w:rsidR="00183233" w:rsidRPr="00675E42" w14:paraId="54D531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CC745C">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CC745C">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CC745C">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CC745C">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CC745C">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CC745C">
            <w:pPr>
              <w:pStyle w:val="TAC"/>
            </w:pPr>
          </w:p>
        </w:tc>
      </w:tr>
      <w:tr w:rsidR="00183233" w:rsidRPr="00675E42" w14:paraId="2C9CF4B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CC745C">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CC745C">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CC745C">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CC745C">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CC745C">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CC745C">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CC745C">
            <w:pPr>
              <w:pStyle w:val="TAC"/>
            </w:pPr>
          </w:p>
        </w:tc>
      </w:tr>
      <w:tr w:rsidR="00183233" w:rsidRPr="00675E42" w14:paraId="5E5244C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CC745C">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CC745C">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CC745C">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CC745C">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CC745C">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CC745C">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CC745C">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CC745C">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CC745C">
            <w:pPr>
              <w:pStyle w:val="TAC"/>
            </w:pPr>
          </w:p>
        </w:tc>
      </w:tr>
      <w:tr w:rsidR="00183233" w:rsidRPr="00675E42" w14:paraId="5AA3B95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CC745C">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CC745C">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CC745C">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CC745C">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CC745C">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CC745C">
            <w:pPr>
              <w:pStyle w:val="TAC"/>
            </w:pPr>
          </w:p>
        </w:tc>
      </w:tr>
      <w:tr w:rsidR="00183233" w:rsidRPr="00675E42" w14:paraId="7237166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CC745C">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CC745C">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CC745C">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CC745C">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CC745C">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CC745C">
            <w:pPr>
              <w:pStyle w:val="TAC"/>
            </w:pPr>
          </w:p>
        </w:tc>
      </w:tr>
      <w:tr w:rsidR="00183233" w:rsidRPr="00675E42" w14:paraId="1A5486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CC745C">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CC745C">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CC745C">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CC745C">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CC745C">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CC745C">
            <w:pPr>
              <w:pStyle w:val="TAC"/>
            </w:pPr>
          </w:p>
        </w:tc>
      </w:tr>
      <w:tr w:rsidR="00183233" w:rsidRPr="00675E42" w14:paraId="29440A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CC745C">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CC745C">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CC745C">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CC745C">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CC745C">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CC745C">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CC745C">
            <w:pPr>
              <w:pStyle w:val="TAC"/>
            </w:pPr>
          </w:p>
        </w:tc>
      </w:tr>
      <w:tr w:rsidR="00183233" w:rsidRPr="00675E42" w14:paraId="3CF3DD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CC745C">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CC745C">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CC745C">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CC745C">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CC745C">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CC745C">
            <w:pPr>
              <w:pStyle w:val="TAC"/>
            </w:pPr>
          </w:p>
        </w:tc>
      </w:tr>
      <w:tr w:rsidR="00183233" w:rsidRPr="00675E42" w14:paraId="07EB868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CC745C">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CC745C">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CC745C">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CC745C">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CC745C">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CC745C">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CC745C">
            <w:pPr>
              <w:pStyle w:val="TAC"/>
            </w:pPr>
          </w:p>
        </w:tc>
      </w:tr>
      <w:tr w:rsidR="00183233" w:rsidRPr="00675E42" w14:paraId="075AF47C"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CC745C">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CC745C">
            <w:pPr>
              <w:pStyle w:val="TAC"/>
            </w:pPr>
          </w:p>
        </w:tc>
      </w:tr>
      <w:tr w:rsidR="00183233" w:rsidRPr="00675E42" w14:paraId="679BE83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CC745C">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CC745C">
            <w:pPr>
              <w:pStyle w:val="TAC"/>
            </w:pPr>
          </w:p>
        </w:tc>
      </w:tr>
      <w:tr w:rsidR="00183233" w:rsidRPr="00675E42" w14:paraId="37BF20C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CC745C">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CC745C">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CC745C">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CC745C">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CC745C">
            <w:pPr>
              <w:pStyle w:val="TAC"/>
            </w:pPr>
          </w:p>
        </w:tc>
      </w:tr>
      <w:tr w:rsidR="00183233" w:rsidRPr="00675E42" w14:paraId="33E66E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CC745C">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CC745C">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CC745C">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CC745C">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CC745C">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CC745C">
            <w:pPr>
              <w:pStyle w:val="TAC"/>
            </w:pPr>
          </w:p>
        </w:tc>
      </w:tr>
      <w:tr w:rsidR="00183233" w:rsidRPr="00675E42" w14:paraId="6B65C64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CC745C">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CC745C">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CC745C">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CC745C">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CC745C">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CC745C">
            <w:pPr>
              <w:pStyle w:val="TAC"/>
            </w:pPr>
          </w:p>
        </w:tc>
      </w:tr>
      <w:tr w:rsidR="00183233" w:rsidRPr="00675E42" w14:paraId="0FD07C1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CC745C">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CC745C">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CC745C">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CC745C">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CC745C">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CC745C">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CC745C">
            <w:pPr>
              <w:pStyle w:val="TAC"/>
            </w:pPr>
          </w:p>
        </w:tc>
      </w:tr>
      <w:tr w:rsidR="00183233" w:rsidRPr="00675E42" w14:paraId="157087A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CC745C">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CC745C">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CC745C">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CC745C">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CC745C">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CC745C">
            <w:pPr>
              <w:pStyle w:val="TAC"/>
            </w:pPr>
          </w:p>
        </w:tc>
      </w:tr>
      <w:tr w:rsidR="00183233" w:rsidRPr="00675E42" w14:paraId="4B82B3BA" w14:textId="77777777" w:rsidTr="00CC745C">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CC745C">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CC745C">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CC745C">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CC745C">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CC745C">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CC745C">
            <w:pPr>
              <w:pStyle w:val="TAC"/>
            </w:pPr>
          </w:p>
        </w:tc>
      </w:tr>
      <w:tr w:rsidR="00183233" w:rsidRPr="00675E42" w14:paraId="56713C8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CC745C">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CC745C">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CC745C">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CC745C">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CC745C">
            <w:pPr>
              <w:pStyle w:val="TAC"/>
            </w:pPr>
            <w:r>
              <w:t>Note 4</w:t>
            </w:r>
          </w:p>
        </w:tc>
      </w:tr>
      <w:tr w:rsidR="00183233" w:rsidRPr="00675E42" w14:paraId="28211F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CC745C">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CC745C">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CC745C">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CC745C">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CC745C">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CC745C">
            <w:pPr>
              <w:pStyle w:val="TAC"/>
            </w:pPr>
            <w:r>
              <w:t>Note 6</w:t>
            </w:r>
          </w:p>
        </w:tc>
      </w:tr>
      <w:tr w:rsidR="00183233" w:rsidRPr="00675E42" w14:paraId="437A46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CC745C">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CC745C">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CC745C">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CC745C">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CC745C">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CC745C">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CC745C">
            <w:pPr>
              <w:pStyle w:val="TAC"/>
            </w:pPr>
          </w:p>
        </w:tc>
      </w:tr>
      <w:tr w:rsidR="00183233" w:rsidRPr="00675E42" w14:paraId="40B1AF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CC745C">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CC745C">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CC745C">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CC745C">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CC745C">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CC745C">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CC745C">
            <w:pPr>
              <w:pStyle w:val="TAC"/>
            </w:pPr>
          </w:p>
        </w:tc>
      </w:tr>
      <w:tr w:rsidR="00183233" w:rsidRPr="00675E42" w14:paraId="0E5186C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CC745C">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CC745C">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CC745C">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CC745C">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CC745C">
            <w:pPr>
              <w:pStyle w:val="TAC"/>
            </w:pPr>
          </w:p>
        </w:tc>
      </w:tr>
      <w:tr w:rsidR="00183233" w:rsidRPr="00675E42" w14:paraId="231A08B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CC745C">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CC745C">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CC745C">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CC745C">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CC745C">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CC745C">
            <w:pPr>
              <w:pStyle w:val="TAC"/>
            </w:pPr>
          </w:p>
        </w:tc>
      </w:tr>
      <w:tr w:rsidR="00183233" w:rsidRPr="00675E42" w14:paraId="24204C4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CC745C">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CC745C">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CC745C">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CC745C">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CC745C">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CC745C">
            <w:pPr>
              <w:pStyle w:val="TAC"/>
            </w:pPr>
            <w:r>
              <w:t>Note 1</w:t>
            </w:r>
          </w:p>
        </w:tc>
      </w:tr>
      <w:tr w:rsidR="00183233" w:rsidRPr="00675E42" w14:paraId="1FE715B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CC745C">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CC745C">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CC745C">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CC745C">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CC745C">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CC745C">
            <w:pPr>
              <w:pStyle w:val="TAC"/>
            </w:pPr>
          </w:p>
        </w:tc>
      </w:tr>
      <w:tr w:rsidR="00183233" w:rsidRPr="00675E42" w14:paraId="05F9AC0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CC745C">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CC745C">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CC745C">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CC745C">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CC745C">
            <w:pPr>
              <w:pStyle w:val="TAC"/>
            </w:pPr>
          </w:p>
        </w:tc>
      </w:tr>
      <w:tr w:rsidR="00183233" w:rsidRPr="00675E42" w14:paraId="0889937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CC745C">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CC745C">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CC745C">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CC745C">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CC745C">
            <w:pPr>
              <w:pStyle w:val="TAC"/>
            </w:pPr>
            <w:r>
              <w:t>Note1, Note 2</w:t>
            </w:r>
          </w:p>
        </w:tc>
      </w:tr>
      <w:tr w:rsidR="00183233" w:rsidRPr="00675E42" w14:paraId="6EFC3CC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CC745C">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CC745C">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CC745C">
            <w:pPr>
              <w:pStyle w:val="TAC"/>
            </w:pPr>
          </w:p>
        </w:tc>
      </w:tr>
      <w:tr w:rsidR="00183233" w:rsidRPr="00675E42" w14:paraId="367A819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CC745C">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CC745C">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CC745C">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CC745C">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CC745C">
            <w:pPr>
              <w:pStyle w:val="TAC"/>
            </w:pPr>
          </w:p>
        </w:tc>
      </w:tr>
      <w:tr w:rsidR="00183233" w:rsidRPr="00675E42" w14:paraId="2850D9C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CC745C">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CC745C">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CC745C">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CC745C">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77777777" w:rsidR="00183233" w:rsidRPr="00675E42" w:rsidRDefault="00183233" w:rsidP="00CC745C">
            <w:pPr>
              <w:pStyle w:val="TAC"/>
            </w:pPr>
            <w:r>
              <w:t>Note 7</w:t>
            </w:r>
          </w:p>
        </w:tc>
      </w:tr>
      <w:tr w:rsidR="00183233" w:rsidRPr="00675E42" w14:paraId="7D63EF5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CC745C">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CC745C">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CC745C">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CC745C">
            <w:pPr>
              <w:pStyle w:val="TAC"/>
            </w:pPr>
            <w:r>
              <w:t>Note 1</w:t>
            </w:r>
          </w:p>
        </w:tc>
      </w:tr>
      <w:tr w:rsidR="00183233" w:rsidRPr="00675E42" w14:paraId="48DF75A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CC745C">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CC745C">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CC745C">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CC745C">
            <w:pPr>
              <w:pStyle w:val="TAC"/>
            </w:pPr>
          </w:p>
        </w:tc>
      </w:tr>
      <w:tr w:rsidR="00183233" w:rsidRPr="00675E42" w14:paraId="07A912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CC745C">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CC745C">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CC745C">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CC745C">
            <w:pPr>
              <w:pStyle w:val="TAC"/>
            </w:pPr>
            <w:r>
              <w:t>Note 1</w:t>
            </w:r>
          </w:p>
        </w:tc>
      </w:tr>
      <w:tr w:rsidR="00183233" w:rsidRPr="00675E42" w14:paraId="2B659AE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CC745C">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CC745C">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CC745C">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CC745C">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CC745C">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CC745C">
            <w:pPr>
              <w:pStyle w:val="TAC"/>
            </w:pPr>
            <w:r>
              <w:t>Note 5</w:t>
            </w:r>
          </w:p>
        </w:tc>
      </w:tr>
      <w:tr w:rsidR="00183233" w:rsidRPr="00675E42" w14:paraId="4E9363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CC745C">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CC745C">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CC745C">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CC745C">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CC745C">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CC745C">
            <w:pPr>
              <w:pStyle w:val="TAC"/>
            </w:pPr>
          </w:p>
        </w:tc>
      </w:tr>
      <w:tr w:rsidR="00183233" w:rsidRPr="00675E42" w14:paraId="52364D6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CC745C">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CC745C">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CC745C">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CC745C">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CC745C">
            <w:pPr>
              <w:pStyle w:val="TAC"/>
            </w:pPr>
          </w:p>
        </w:tc>
      </w:tr>
      <w:tr w:rsidR="00183233" w:rsidRPr="00675E42" w14:paraId="3C837CC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CC745C">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CC745C">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CC745C">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CC745C">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CC745C">
            <w:pPr>
              <w:pStyle w:val="TAC"/>
            </w:pPr>
          </w:p>
        </w:tc>
      </w:tr>
      <w:tr w:rsidR="00183233" w:rsidRPr="00675E42" w14:paraId="21DECF7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CC745C">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CC745C">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CC745C">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CC745C">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CC745C">
            <w:pPr>
              <w:pStyle w:val="TAC"/>
            </w:pPr>
          </w:p>
        </w:tc>
      </w:tr>
      <w:tr w:rsidR="00183233" w:rsidRPr="00675E42" w14:paraId="14724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CC745C">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CC745C">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CC745C">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CC745C">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CC745C">
            <w:pPr>
              <w:pStyle w:val="TAC"/>
            </w:pPr>
            <w:r>
              <w:t>Note 1</w:t>
            </w:r>
          </w:p>
        </w:tc>
      </w:tr>
      <w:tr w:rsidR="00183233" w:rsidRPr="00675E42" w14:paraId="199F1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CC745C">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CC745C">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CC745C">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CC745C">
            <w:pPr>
              <w:pStyle w:val="TAC"/>
            </w:pPr>
            <w:r>
              <w:t>Note 1</w:t>
            </w:r>
          </w:p>
        </w:tc>
      </w:tr>
      <w:tr w:rsidR="00183233" w:rsidRPr="00675E42" w14:paraId="15C3346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CC745C">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CC745C">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CC745C">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CC745C">
            <w:pPr>
              <w:pStyle w:val="TAC"/>
            </w:pPr>
          </w:p>
        </w:tc>
      </w:tr>
      <w:tr w:rsidR="00183233" w:rsidRPr="00675E42" w14:paraId="4DA9B31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CC745C">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CC745C">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CC745C">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CC745C">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CC745C">
            <w:pPr>
              <w:pStyle w:val="TAC"/>
            </w:pPr>
          </w:p>
        </w:tc>
      </w:tr>
      <w:tr w:rsidR="00183233" w:rsidRPr="00675E42" w14:paraId="3D8E06B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CC745C">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CC745C">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CC745C">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CC745C">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CC745C">
            <w:pPr>
              <w:pStyle w:val="TAC"/>
            </w:pPr>
          </w:p>
        </w:tc>
      </w:tr>
      <w:tr w:rsidR="00183233" w:rsidRPr="00675E42" w14:paraId="0C2A2D67" w14:textId="77777777" w:rsidTr="00CC745C">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CC745C">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C6DF37C" w14:textId="77777777" w:rsidR="00183233" w:rsidRPr="009C4728" w:rsidRDefault="00183233" w:rsidP="00CC745C">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122A373" w14:textId="77777777" w:rsidR="00183233" w:rsidRPr="009C4728" w:rsidRDefault="00183233" w:rsidP="00CC745C">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CC745C">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CC745C">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0CB80F28" w14:textId="77777777" w:rsidR="00183233" w:rsidRPr="00675E42" w:rsidRDefault="00183233" w:rsidP="00CC745C">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CC745C">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435CCC"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89C8073"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CC745C">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CC745C">
            <w:pPr>
              <w:pStyle w:val="TAH"/>
              <w:rPr>
                <w:rFonts w:cs="Arial"/>
              </w:rPr>
            </w:pPr>
            <w:r>
              <w:rPr>
                <w:rFonts w:cs="Arial"/>
              </w:rPr>
              <w:t>Notes</w:t>
            </w:r>
          </w:p>
        </w:tc>
      </w:tr>
      <w:tr w:rsidR="00183233" w14:paraId="7E724A6C"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CC745C">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CC745C">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CC745C">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CC745C">
            <w:pPr>
              <w:pStyle w:val="TAH"/>
              <w:rPr>
                <w:rFonts w:cs="Arial"/>
              </w:rPr>
            </w:pPr>
          </w:p>
        </w:tc>
      </w:tr>
      <w:tr w:rsidR="00183233" w:rsidRPr="00675E42" w14:paraId="19D1E81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CC745C">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CC745C">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CC745C">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CC745C">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CC745C">
            <w:pPr>
              <w:pStyle w:val="TAC"/>
            </w:pPr>
          </w:p>
        </w:tc>
      </w:tr>
      <w:tr w:rsidR="00183233" w:rsidRPr="00675E42" w14:paraId="452D99F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CC745C">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CC745C">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CC745C">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CC745C">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CC745C">
            <w:pPr>
              <w:pStyle w:val="TAC"/>
            </w:pPr>
          </w:p>
        </w:tc>
      </w:tr>
      <w:tr w:rsidR="00183233" w:rsidRPr="00675E42" w14:paraId="796E43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CC745C">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CC745C">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CC745C">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CC745C">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CC745C">
            <w:pPr>
              <w:pStyle w:val="TAC"/>
            </w:pPr>
          </w:p>
        </w:tc>
      </w:tr>
      <w:tr w:rsidR="00183233" w:rsidRPr="00675E42" w14:paraId="1F7DE4C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CC745C">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CC745C">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CC745C">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CC745C">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CC745C">
            <w:pPr>
              <w:pStyle w:val="TAC"/>
            </w:pPr>
          </w:p>
        </w:tc>
      </w:tr>
      <w:tr w:rsidR="00183233" w:rsidRPr="00675E42" w14:paraId="112C8FD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CC745C">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CC745C">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CC745C">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CC745C">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CC745C">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CC745C">
            <w:pPr>
              <w:pStyle w:val="TAC"/>
            </w:pPr>
          </w:p>
        </w:tc>
      </w:tr>
      <w:tr w:rsidR="00183233" w:rsidRPr="00675E42" w14:paraId="74A2EEA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CC745C">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CC745C">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CC745C">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CC745C">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CC745C">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CC745C">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CC745C">
            <w:pPr>
              <w:pStyle w:val="TAC"/>
            </w:pPr>
          </w:p>
        </w:tc>
      </w:tr>
      <w:tr w:rsidR="00183233" w:rsidRPr="00675E42" w14:paraId="54E0C53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CC745C">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CC745C">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CC745C">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CC745C">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CC745C">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CC745C">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CC745C">
            <w:pPr>
              <w:pStyle w:val="TAC"/>
            </w:pPr>
          </w:p>
        </w:tc>
      </w:tr>
      <w:tr w:rsidR="00183233" w:rsidRPr="00675E42" w14:paraId="51F3B1B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CC745C">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CC745C">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CC745C">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CC745C">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CC745C">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CC745C">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CC745C">
            <w:pPr>
              <w:pStyle w:val="TAC"/>
            </w:pPr>
          </w:p>
        </w:tc>
      </w:tr>
      <w:tr w:rsidR="00183233" w:rsidRPr="00675E42" w14:paraId="092BB74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CC745C">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CC745C">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CC745C">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CC745C">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CC745C">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CC745C">
            <w:pPr>
              <w:pStyle w:val="TAC"/>
            </w:pPr>
            <w:r>
              <w:t>Note 1</w:t>
            </w:r>
          </w:p>
        </w:tc>
      </w:tr>
      <w:tr w:rsidR="00183233" w:rsidRPr="00675E42" w14:paraId="7303A76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CC745C">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CC745C">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CC745C">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CC745C">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CC745C">
            <w:pPr>
              <w:pStyle w:val="TAC"/>
            </w:pPr>
          </w:p>
        </w:tc>
      </w:tr>
      <w:tr w:rsidR="00183233" w:rsidRPr="00675E42" w14:paraId="69DA865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CC745C">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CC745C">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CC745C">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CC745C">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CC745C">
            <w:pPr>
              <w:pStyle w:val="TAC"/>
            </w:pPr>
          </w:p>
        </w:tc>
      </w:tr>
      <w:tr w:rsidR="00183233" w:rsidRPr="00675E42" w14:paraId="4BA034B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CC745C">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CC745C">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CC745C">
            <w:pPr>
              <w:pStyle w:val="TAC"/>
            </w:pPr>
          </w:p>
        </w:tc>
      </w:tr>
      <w:tr w:rsidR="00183233" w:rsidRPr="00675E42" w14:paraId="0ADF4D8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CC745C">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CC745C">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CC745C">
            <w:pPr>
              <w:pStyle w:val="TAC"/>
            </w:pPr>
          </w:p>
        </w:tc>
      </w:tr>
      <w:tr w:rsidR="00183233" w:rsidRPr="00675E42" w14:paraId="2DF230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CC745C">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CC745C">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CC745C">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CC745C">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CC745C">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CC745C">
            <w:pPr>
              <w:pStyle w:val="TAC"/>
            </w:pPr>
          </w:p>
        </w:tc>
      </w:tr>
      <w:tr w:rsidR="00183233" w:rsidRPr="00675E42" w14:paraId="180ED8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CC745C">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CC745C">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CC745C">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CC745C">
            <w:pPr>
              <w:pStyle w:val="TAC"/>
            </w:pPr>
          </w:p>
        </w:tc>
      </w:tr>
      <w:tr w:rsidR="00183233" w:rsidRPr="00675E42" w14:paraId="40F21E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CC745C">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CC745C">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CC745C">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CC745C">
            <w:pPr>
              <w:pStyle w:val="TAC"/>
            </w:pPr>
          </w:p>
        </w:tc>
      </w:tr>
      <w:tr w:rsidR="00183233" w:rsidRPr="00675E42" w14:paraId="214500C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CC745C">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CC745C">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CC745C">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CC745C">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CC745C">
            <w:pPr>
              <w:pStyle w:val="TAC"/>
            </w:pPr>
          </w:p>
        </w:tc>
      </w:tr>
      <w:tr w:rsidR="00183233" w:rsidRPr="00675E42" w14:paraId="109F465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CC745C">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CC745C">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CC745C">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CC745C">
            <w:pPr>
              <w:pStyle w:val="TAC"/>
            </w:pPr>
          </w:p>
        </w:tc>
      </w:tr>
      <w:tr w:rsidR="00183233" w:rsidRPr="00675E42" w14:paraId="5B6A9AB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CC745C">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CC745C">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CC745C">
            <w:pPr>
              <w:pStyle w:val="TAC"/>
            </w:pPr>
          </w:p>
        </w:tc>
      </w:tr>
      <w:tr w:rsidR="00183233" w:rsidRPr="00675E42" w14:paraId="06B4B49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CC745C">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CC745C">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CC745C">
            <w:pPr>
              <w:pStyle w:val="TAC"/>
            </w:pPr>
          </w:p>
        </w:tc>
      </w:tr>
      <w:tr w:rsidR="00183233" w:rsidRPr="00675E42" w14:paraId="2B0D4A81" w14:textId="77777777" w:rsidTr="00CC745C">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CC745C">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725DBB19" w14:textId="77777777" w:rsidR="00183233" w:rsidRPr="009C4728" w:rsidRDefault="00183233" w:rsidP="00C53C29"/>
    <w:p w14:paraId="5F544778"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180" w:name="_Toc21093121"/>
      <w:bookmarkStart w:id="181" w:name="_Toc29762650"/>
      <w:bookmarkStart w:id="182" w:name="_Toc36025825"/>
      <w:bookmarkStart w:id="183" w:name="_Toc44584695"/>
      <w:bookmarkStart w:id="184" w:name="_Toc45868988"/>
      <w:bookmarkStart w:id="185" w:name="_Toc52553547"/>
      <w:bookmarkStart w:id="186" w:name="_Toc61111567"/>
      <w:bookmarkStart w:id="187" w:name="_Toc66807953"/>
      <w:bookmarkStart w:id="188" w:name="_Toc74834455"/>
      <w:bookmarkStart w:id="189" w:name="_Toc76502891"/>
      <w:bookmarkStart w:id="190" w:name="_Toc83039386"/>
      <w:bookmarkStart w:id="191" w:name="_Toc89850341"/>
      <w:r w:rsidRPr="009C4728">
        <w:t>4.5.1</w:t>
      </w:r>
      <w:r w:rsidRPr="009C4728">
        <w:tab/>
        <w:t>Band category 1 aspects (BC1)</w:t>
      </w:r>
      <w:bookmarkEnd w:id="180"/>
      <w:bookmarkEnd w:id="181"/>
      <w:bookmarkEnd w:id="182"/>
      <w:bookmarkEnd w:id="183"/>
      <w:bookmarkEnd w:id="184"/>
      <w:bookmarkEnd w:id="185"/>
      <w:bookmarkEnd w:id="186"/>
      <w:bookmarkEnd w:id="187"/>
      <w:bookmarkEnd w:id="188"/>
      <w:bookmarkEnd w:id="189"/>
      <w:bookmarkEnd w:id="190"/>
      <w:bookmarkEnd w:id="191"/>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192" w:name="_Toc21093122"/>
      <w:bookmarkStart w:id="193" w:name="_Toc29762651"/>
      <w:bookmarkStart w:id="194" w:name="_Toc36025826"/>
      <w:bookmarkStart w:id="195" w:name="_Toc44584696"/>
      <w:bookmarkStart w:id="196" w:name="_Toc45868989"/>
      <w:bookmarkStart w:id="197" w:name="_Toc52553548"/>
      <w:bookmarkStart w:id="198" w:name="_Toc61111568"/>
      <w:bookmarkStart w:id="199" w:name="_Toc66807954"/>
      <w:bookmarkStart w:id="200" w:name="_Toc74834456"/>
      <w:bookmarkStart w:id="201" w:name="_Toc76502892"/>
      <w:bookmarkStart w:id="202" w:name="_Toc83039387"/>
      <w:bookmarkStart w:id="203" w:name="_Toc89850342"/>
      <w:r w:rsidRPr="009C4728">
        <w:t>4.5.2</w:t>
      </w:r>
      <w:r w:rsidRPr="009C4728">
        <w:tab/>
        <w:t>Band category 2 aspects (BC2)</w:t>
      </w:r>
      <w:bookmarkEnd w:id="192"/>
      <w:bookmarkEnd w:id="193"/>
      <w:bookmarkEnd w:id="194"/>
      <w:bookmarkEnd w:id="195"/>
      <w:bookmarkEnd w:id="196"/>
      <w:bookmarkEnd w:id="197"/>
      <w:bookmarkEnd w:id="198"/>
      <w:bookmarkEnd w:id="199"/>
      <w:bookmarkEnd w:id="200"/>
      <w:bookmarkEnd w:id="201"/>
      <w:bookmarkEnd w:id="202"/>
      <w:bookmarkEnd w:id="203"/>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204" w:name="_Toc21093123"/>
      <w:bookmarkStart w:id="205" w:name="_Toc29762652"/>
      <w:bookmarkStart w:id="206" w:name="_Toc36025827"/>
      <w:bookmarkStart w:id="207" w:name="_Toc44584697"/>
      <w:bookmarkStart w:id="208" w:name="_Toc45868990"/>
      <w:bookmarkStart w:id="209" w:name="_Toc52553549"/>
      <w:bookmarkStart w:id="210" w:name="_Toc61111569"/>
      <w:bookmarkStart w:id="211" w:name="_Toc66807955"/>
      <w:bookmarkStart w:id="212" w:name="_Toc74834457"/>
      <w:bookmarkStart w:id="213" w:name="_Toc76502893"/>
      <w:bookmarkStart w:id="214" w:name="_Toc83039388"/>
      <w:bookmarkStart w:id="215" w:name="_Toc89850343"/>
      <w:r w:rsidRPr="009C4728">
        <w:t>4.5.3</w:t>
      </w:r>
      <w:r w:rsidRPr="009C4728">
        <w:tab/>
        <w:t>Band category 3 aspects (BC3)</w:t>
      </w:r>
      <w:bookmarkEnd w:id="204"/>
      <w:bookmarkEnd w:id="205"/>
      <w:bookmarkEnd w:id="206"/>
      <w:bookmarkEnd w:id="207"/>
      <w:bookmarkEnd w:id="208"/>
      <w:bookmarkEnd w:id="209"/>
      <w:bookmarkEnd w:id="210"/>
      <w:bookmarkEnd w:id="211"/>
      <w:bookmarkEnd w:id="212"/>
      <w:bookmarkEnd w:id="213"/>
      <w:bookmarkEnd w:id="214"/>
      <w:bookmarkEnd w:id="215"/>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216" w:name="_Toc21093124"/>
      <w:bookmarkStart w:id="217" w:name="_Toc29762653"/>
      <w:bookmarkStart w:id="218" w:name="_Toc36025828"/>
      <w:bookmarkStart w:id="219" w:name="_Toc44584698"/>
      <w:bookmarkStart w:id="220" w:name="_Toc45868991"/>
      <w:bookmarkStart w:id="221" w:name="_Toc52553550"/>
      <w:bookmarkStart w:id="222" w:name="_Toc61111570"/>
      <w:bookmarkStart w:id="223" w:name="_Toc66807956"/>
      <w:bookmarkStart w:id="224" w:name="_Toc74834458"/>
      <w:bookmarkStart w:id="225" w:name="_Toc76502894"/>
      <w:bookmarkStart w:id="226" w:name="_Toc83039389"/>
      <w:bookmarkStart w:id="227" w:name="_Toc89850344"/>
      <w:r w:rsidRPr="009C4728">
        <w:t>4.6</w:t>
      </w:r>
      <w:r w:rsidRPr="009C4728">
        <w:tab/>
        <w:t>Channel arrangement</w:t>
      </w:r>
      <w:bookmarkEnd w:id="216"/>
      <w:bookmarkEnd w:id="217"/>
      <w:bookmarkEnd w:id="218"/>
      <w:bookmarkEnd w:id="219"/>
      <w:bookmarkEnd w:id="220"/>
      <w:bookmarkEnd w:id="221"/>
      <w:bookmarkEnd w:id="222"/>
      <w:bookmarkEnd w:id="223"/>
      <w:bookmarkEnd w:id="224"/>
      <w:bookmarkEnd w:id="225"/>
      <w:bookmarkEnd w:id="226"/>
      <w:bookmarkEnd w:id="227"/>
    </w:p>
    <w:p w14:paraId="5F5447B5" w14:textId="77777777" w:rsidR="00C53C29" w:rsidRPr="009C4728" w:rsidRDefault="00C53C29" w:rsidP="00C53C29">
      <w:pPr>
        <w:pStyle w:val="Heading3"/>
      </w:pPr>
      <w:bookmarkStart w:id="228" w:name="_Toc21093125"/>
      <w:bookmarkStart w:id="229" w:name="_Toc29762654"/>
      <w:bookmarkStart w:id="230" w:name="_Toc36025829"/>
      <w:bookmarkStart w:id="231" w:name="_Toc44584699"/>
      <w:bookmarkStart w:id="232" w:name="_Toc45868992"/>
      <w:bookmarkStart w:id="233" w:name="_Toc52553551"/>
      <w:bookmarkStart w:id="234" w:name="_Toc61111571"/>
      <w:bookmarkStart w:id="235" w:name="_Toc66807957"/>
      <w:bookmarkStart w:id="236" w:name="_Toc74834459"/>
      <w:bookmarkStart w:id="237" w:name="_Toc76502895"/>
      <w:bookmarkStart w:id="238" w:name="_Toc83039390"/>
      <w:bookmarkStart w:id="239" w:name="_Toc89850345"/>
      <w:r w:rsidRPr="009C4728">
        <w:t>4.6.1</w:t>
      </w:r>
      <w:r w:rsidRPr="009C4728">
        <w:tab/>
        <w:t>Channel spacing</w:t>
      </w:r>
      <w:bookmarkEnd w:id="228"/>
      <w:bookmarkEnd w:id="229"/>
      <w:bookmarkEnd w:id="230"/>
      <w:bookmarkEnd w:id="231"/>
      <w:bookmarkEnd w:id="232"/>
      <w:bookmarkEnd w:id="233"/>
      <w:bookmarkEnd w:id="234"/>
      <w:bookmarkEnd w:id="235"/>
      <w:bookmarkEnd w:id="236"/>
      <w:bookmarkEnd w:id="237"/>
      <w:bookmarkEnd w:id="238"/>
      <w:bookmarkEnd w:id="239"/>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240" w:name="_Toc21093126"/>
      <w:bookmarkStart w:id="241"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242" w:name="_Toc36025830"/>
      <w:bookmarkStart w:id="243" w:name="_Toc44584700"/>
      <w:bookmarkStart w:id="244" w:name="_Toc45868993"/>
      <w:bookmarkStart w:id="245" w:name="_Toc52553552"/>
      <w:bookmarkStart w:id="246" w:name="_Toc61111572"/>
      <w:bookmarkStart w:id="247" w:name="_Toc66807958"/>
      <w:bookmarkStart w:id="248" w:name="_Toc74834460"/>
      <w:bookmarkStart w:id="249" w:name="_Toc76502896"/>
      <w:bookmarkStart w:id="250" w:name="_Toc83039391"/>
      <w:bookmarkStart w:id="251" w:name="_Toc89850346"/>
      <w:r w:rsidRPr="009C4728">
        <w:t>4.6.1A</w:t>
      </w:r>
      <w:r w:rsidRPr="009C4728">
        <w:tab/>
        <w:t>CA Channel spacing</w:t>
      </w:r>
      <w:bookmarkEnd w:id="240"/>
      <w:bookmarkEnd w:id="241"/>
      <w:bookmarkEnd w:id="242"/>
      <w:bookmarkEnd w:id="243"/>
      <w:bookmarkEnd w:id="244"/>
      <w:bookmarkEnd w:id="245"/>
      <w:bookmarkEnd w:id="246"/>
      <w:bookmarkEnd w:id="247"/>
      <w:bookmarkEnd w:id="248"/>
      <w:bookmarkEnd w:id="249"/>
      <w:bookmarkEnd w:id="250"/>
      <w:bookmarkEnd w:id="251"/>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5F5466FA">
          <v:shape id="_x0000_i1028" type="#_x0000_t75" style="width:396.55pt;height:43.75pt" o:ole="">
            <v:imagedata r:id="rId17" o:title=""/>
          </v:shape>
          <o:OLEObject Type="Embed" ProgID="Equation.3" ShapeID="_x0000_i1028" DrawAspect="Content" ObjectID="_1703172345"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7pt;height:35.45pt;mso-position-horizontal-relative:page;mso-position-vertical-relative:page" o:ole="">
            <v:imagedata r:id="rId19" o:title=""/>
          </v:shape>
          <o:OLEObject Type="Embed" ProgID="Equation.3" ShapeID="对象 5" DrawAspect="Content" ObjectID="_1703172346"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85pt;height:35.45pt;mso-position-horizontal-relative:page;mso-position-vertical-relative:page" o:ole="">
            <v:imagedata r:id="rId21" o:title=""/>
          </v:shape>
          <o:OLEObject Type="Embed" ProgID="Equation.3" ShapeID="对象 6" DrawAspect="Content" ObjectID="_1703172347"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45pt;height:15.5pt;mso-wrap-style:square;mso-position-horizontal-relative:page;mso-position-vertical-relative:page" o:ole="">
            <v:fill o:detectmouseclick="t"/>
            <v:imagedata r:id="rId23" o:title=""/>
          </v:shape>
          <o:OLEObject Type="Embed" ProgID="Equation.3" ShapeID="对象 22" DrawAspect="Content" ObjectID="_1703172348" r:id="rId24">
            <o:FieldCodes>\* MERGEFORMAT</o:FieldCodes>
          </o:OLEObject>
        </w:object>
      </w:r>
    </w:p>
    <w:p w14:paraId="5F5447DA" w14:textId="77777777"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252" w:name="_Toc21093127"/>
      <w:bookmarkStart w:id="253" w:name="_Toc29762656"/>
      <w:bookmarkStart w:id="254" w:name="_Toc36025831"/>
      <w:bookmarkStart w:id="255" w:name="_Toc44584701"/>
      <w:bookmarkStart w:id="256" w:name="_Toc45868994"/>
      <w:bookmarkStart w:id="257" w:name="_Toc52553553"/>
      <w:bookmarkStart w:id="258" w:name="_Toc61111573"/>
      <w:bookmarkStart w:id="259" w:name="_Toc66807959"/>
      <w:bookmarkStart w:id="260" w:name="_Toc74834461"/>
      <w:bookmarkStart w:id="261" w:name="_Toc76502897"/>
      <w:bookmarkStart w:id="262" w:name="_Toc83039392"/>
      <w:bookmarkStart w:id="263" w:name="_Toc89850347"/>
      <w:r w:rsidRPr="009C4728">
        <w:t>4.6.2</w:t>
      </w:r>
      <w:r w:rsidRPr="009C4728">
        <w:tab/>
        <w:t>Channel raster</w:t>
      </w:r>
      <w:bookmarkEnd w:id="252"/>
      <w:bookmarkEnd w:id="253"/>
      <w:bookmarkEnd w:id="254"/>
      <w:bookmarkEnd w:id="255"/>
      <w:bookmarkEnd w:id="256"/>
      <w:bookmarkEnd w:id="257"/>
      <w:bookmarkEnd w:id="258"/>
      <w:bookmarkEnd w:id="259"/>
      <w:bookmarkEnd w:id="260"/>
      <w:bookmarkEnd w:id="261"/>
      <w:bookmarkEnd w:id="262"/>
      <w:bookmarkEnd w:id="263"/>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264" w:name="_Toc21093128"/>
      <w:bookmarkStart w:id="265" w:name="_Toc29762657"/>
      <w:bookmarkStart w:id="266" w:name="_Toc36025832"/>
      <w:bookmarkStart w:id="267" w:name="_Toc44584702"/>
      <w:bookmarkStart w:id="268" w:name="_Toc45868995"/>
      <w:bookmarkStart w:id="269" w:name="_Toc52553554"/>
      <w:bookmarkStart w:id="270" w:name="_Toc61111574"/>
      <w:bookmarkStart w:id="271" w:name="_Toc66807960"/>
      <w:bookmarkStart w:id="272" w:name="_Toc74834462"/>
      <w:bookmarkStart w:id="273" w:name="_Toc76502898"/>
      <w:bookmarkStart w:id="274" w:name="_Toc83039393"/>
      <w:bookmarkStart w:id="275" w:name="_Toc89850348"/>
      <w:r w:rsidRPr="009C4728">
        <w:t>4.6.3</w:t>
      </w:r>
      <w:r w:rsidRPr="009C4728">
        <w:tab/>
        <w:t>Carrier frequencies and numbering</w:t>
      </w:r>
      <w:bookmarkEnd w:id="264"/>
      <w:bookmarkEnd w:id="265"/>
      <w:bookmarkEnd w:id="266"/>
      <w:bookmarkEnd w:id="267"/>
      <w:bookmarkEnd w:id="268"/>
      <w:bookmarkEnd w:id="269"/>
      <w:bookmarkEnd w:id="270"/>
      <w:bookmarkEnd w:id="271"/>
      <w:bookmarkEnd w:id="272"/>
      <w:bookmarkEnd w:id="273"/>
      <w:bookmarkEnd w:id="274"/>
      <w:bookmarkEnd w:id="275"/>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276" w:name="_Toc21093129"/>
      <w:bookmarkStart w:id="277" w:name="_Toc29762658"/>
      <w:bookmarkStart w:id="278" w:name="_Toc36025833"/>
      <w:bookmarkStart w:id="279" w:name="_Toc44584703"/>
      <w:bookmarkStart w:id="280" w:name="_Toc45868996"/>
      <w:bookmarkStart w:id="281" w:name="_Toc52553555"/>
      <w:bookmarkStart w:id="282" w:name="_Toc61111575"/>
      <w:bookmarkStart w:id="283" w:name="_Toc66807961"/>
      <w:bookmarkStart w:id="284" w:name="_Toc74834463"/>
      <w:bookmarkStart w:id="285" w:name="_Toc76502899"/>
      <w:bookmarkStart w:id="286" w:name="_Toc83039394"/>
      <w:bookmarkStart w:id="287" w:name="_Toc89850349"/>
      <w:r w:rsidRPr="009C4728">
        <w:t>4.7</w:t>
      </w:r>
      <w:r w:rsidRPr="009C4728">
        <w:tab/>
        <w:t>Requirements for contiguous and non-contiguous spectrum</w:t>
      </w:r>
      <w:bookmarkEnd w:id="276"/>
      <w:bookmarkEnd w:id="277"/>
      <w:bookmarkEnd w:id="278"/>
      <w:bookmarkEnd w:id="279"/>
      <w:bookmarkEnd w:id="280"/>
      <w:bookmarkEnd w:id="281"/>
      <w:bookmarkEnd w:id="282"/>
      <w:bookmarkEnd w:id="283"/>
      <w:bookmarkEnd w:id="284"/>
      <w:bookmarkEnd w:id="285"/>
      <w:bookmarkEnd w:id="286"/>
      <w:bookmarkEnd w:id="287"/>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288" w:name="_Toc21093130"/>
      <w:bookmarkStart w:id="289" w:name="_Toc29762659"/>
      <w:bookmarkStart w:id="290" w:name="_Toc36025834"/>
      <w:bookmarkStart w:id="291" w:name="_Toc44584704"/>
      <w:bookmarkStart w:id="292" w:name="_Toc45868997"/>
      <w:bookmarkStart w:id="293" w:name="_Toc52553556"/>
      <w:bookmarkStart w:id="294" w:name="_Toc61111576"/>
      <w:bookmarkStart w:id="295" w:name="_Toc66807962"/>
      <w:bookmarkStart w:id="296" w:name="_Toc74834464"/>
      <w:bookmarkStart w:id="297" w:name="_Toc76502900"/>
      <w:bookmarkStart w:id="298" w:name="_Toc83039395"/>
      <w:bookmarkStart w:id="299" w:name="_Toc89850350"/>
      <w:r w:rsidRPr="009C4728">
        <w:t>4.8</w:t>
      </w:r>
      <w:r w:rsidRPr="009C4728">
        <w:tab/>
        <w:t>Requirements for BS capable of multi-band operation</w:t>
      </w:r>
      <w:bookmarkEnd w:id="288"/>
      <w:bookmarkEnd w:id="289"/>
      <w:bookmarkEnd w:id="290"/>
      <w:bookmarkEnd w:id="291"/>
      <w:bookmarkEnd w:id="292"/>
      <w:bookmarkEnd w:id="293"/>
      <w:bookmarkEnd w:id="294"/>
      <w:bookmarkEnd w:id="295"/>
      <w:bookmarkEnd w:id="296"/>
      <w:bookmarkEnd w:id="297"/>
      <w:bookmarkEnd w:id="298"/>
      <w:bookmarkEnd w:id="299"/>
    </w:p>
    <w:p w14:paraId="5F5447EF"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5F5447F5"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5F5447F6" w14:textId="77777777" w:rsidR="00C53C29" w:rsidRPr="009C4728" w:rsidRDefault="00C53C29" w:rsidP="00C53C29">
      <w:pPr>
        <w:pStyle w:val="Heading1"/>
      </w:pPr>
      <w:bookmarkStart w:id="300" w:name="_Toc21093131"/>
      <w:bookmarkStart w:id="301" w:name="_Toc29762660"/>
      <w:bookmarkStart w:id="302" w:name="_Toc36025835"/>
      <w:bookmarkStart w:id="303" w:name="_Toc44584705"/>
      <w:bookmarkStart w:id="304" w:name="_Toc45868998"/>
      <w:bookmarkStart w:id="305" w:name="_Toc52553557"/>
      <w:bookmarkStart w:id="306" w:name="_Toc61111577"/>
      <w:bookmarkStart w:id="307" w:name="_Toc66807963"/>
      <w:bookmarkStart w:id="308" w:name="_Toc74834465"/>
      <w:bookmarkStart w:id="309" w:name="_Toc76502901"/>
      <w:bookmarkStart w:id="310" w:name="_Toc83039396"/>
      <w:bookmarkStart w:id="311" w:name="_Toc89850351"/>
      <w:r w:rsidRPr="009C4728">
        <w:t>5</w:t>
      </w:r>
      <w:r w:rsidRPr="009C4728">
        <w:tab/>
        <w:t>Applicability of requirements</w:t>
      </w:r>
      <w:bookmarkEnd w:id="300"/>
      <w:bookmarkEnd w:id="301"/>
      <w:bookmarkEnd w:id="302"/>
      <w:bookmarkEnd w:id="303"/>
      <w:bookmarkEnd w:id="304"/>
      <w:bookmarkEnd w:id="305"/>
      <w:bookmarkEnd w:id="306"/>
      <w:bookmarkEnd w:id="307"/>
      <w:bookmarkEnd w:id="308"/>
      <w:bookmarkEnd w:id="309"/>
      <w:bookmarkEnd w:id="310"/>
      <w:bookmarkEnd w:id="311"/>
    </w:p>
    <w:p w14:paraId="5F5447F7" w14:textId="77777777" w:rsidR="00C53C29" w:rsidRPr="009C4728" w:rsidRDefault="00C53C29" w:rsidP="00C53C29">
      <w:pPr>
        <w:pStyle w:val="Heading2"/>
      </w:pPr>
      <w:bookmarkStart w:id="312" w:name="_Toc21093132"/>
      <w:bookmarkStart w:id="313" w:name="_Toc29762661"/>
      <w:bookmarkStart w:id="314" w:name="_Toc36025836"/>
      <w:bookmarkStart w:id="315" w:name="_Toc44584706"/>
      <w:bookmarkStart w:id="316" w:name="_Toc45868999"/>
      <w:bookmarkStart w:id="317" w:name="_Toc52553558"/>
      <w:bookmarkStart w:id="318" w:name="_Toc61111578"/>
      <w:bookmarkStart w:id="319" w:name="_Toc66807964"/>
      <w:bookmarkStart w:id="320" w:name="_Toc74834466"/>
      <w:bookmarkStart w:id="321" w:name="_Toc76502902"/>
      <w:bookmarkStart w:id="322" w:name="_Toc83039397"/>
      <w:bookmarkStart w:id="323" w:name="_Toc89850352"/>
      <w:r w:rsidRPr="009C4728">
        <w:t>5.1</w:t>
      </w:r>
      <w:r w:rsidRPr="009C4728">
        <w:tab/>
        <w:t>Band category 1</w:t>
      </w:r>
      <w:bookmarkEnd w:id="312"/>
      <w:bookmarkEnd w:id="313"/>
      <w:bookmarkEnd w:id="314"/>
      <w:bookmarkEnd w:id="315"/>
      <w:bookmarkEnd w:id="316"/>
      <w:bookmarkEnd w:id="317"/>
      <w:bookmarkEnd w:id="318"/>
      <w:bookmarkEnd w:id="319"/>
      <w:bookmarkEnd w:id="320"/>
      <w:bookmarkEnd w:id="321"/>
      <w:bookmarkEnd w:id="322"/>
      <w:bookmarkEnd w:id="323"/>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324" w:name="_Toc21093133"/>
      <w:bookmarkStart w:id="325" w:name="_Toc29762662"/>
      <w:bookmarkStart w:id="326" w:name="_Toc36025837"/>
      <w:bookmarkStart w:id="327" w:name="_Toc44584707"/>
      <w:bookmarkStart w:id="328" w:name="_Toc45869000"/>
      <w:bookmarkStart w:id="329" w:name="_Toc52553559"/>
      <w:bookmarkStart w:id="330" w:name="_Toc61111579"/>
      <w:bookmarkStart w:id="331" w:name="_Toc66807965"/>
      <w:bookmarkStart w:id="332" w:name="_Toc74834467"/>
      <w:bookmarkStart w:id="333" w:name="_Toc76502903"/>
      <w:bookmarkStart w:id="334" w:name="_Toc83039398"/>
      <w:bookmarkStart w:id="335" w:name="_Toc89850353"/>
      <w:r w:rsidRPr="009C4728">
        <w:t>5.2</w:t>
      </w:r>
      <w:r w:rsidRPr="009C4728">
        <w:tab/>
        <w:t>Band category 2</w:t>
      </w:r>
      <w:bookmarkEnd w:id="324"/>
      <w:bookmarkEnd w:id="325"/>
      <w:bookmarkEnd w:id="326"/>
      <w:bookmarkEnd w:id="327"/>
      <w:bookmarkEnd w:id="328"/>
      <w:bookmarkEnd w:id="329"/>
      <w:bookmarkEnd w:id="330"/>
      <w:bookmarkEnd w:id="331"/>
      <w:bookmarkEnd w:id="332"/>
      <w:bookmarkEnd w:id="333"/>
      <w:bookmarkEnd w:id="334"/>
      <w:bookmarkEnd w:id="335"/>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336" w:name="_Toc21093134"/>
      <w:bookmarkStart w:id="337" w:name="_Toc29762663"/>
      <w:bookmarkStart w:id="338" w:name="_Toc36025838"/>
      <w:bookmarkStart w:id="339" w:name="_Toc44584708"/>
      <w:bookmarkStart w:id="340" w:name="_Toc45869001"/>
      <w:bookmarkStart w:id="341" w:name="_Toc52553560"/>
      <w:bookmarkStart w:id="342" w:name="_Toc61111580"/>
      <w:bookmarkStart w:id="343" w:name="_Toc66807966"/>
      <w:bookmarkStart w:id="344" w:name="_Toc74834468"/>
      <w:bookmarkStart w:id="345" w:name="_Toc76502904"/>
      <w:bookmarkStart w:id="346" w:name="_Toc83039399"/>
      <w:bookmarkStart w:id="347" w:name="_Toc89850354"/>
      <w:r w:rsidRPr="009C4728">
        <w:t>5.3</w:t>
      </w:r>
      <w:r w:rsidRPr="009C4728">
        <w:tab/>
        <w:t>Band category 3</w:t>
      </w:r>
      <w:bookmarkEnd w:id="336"/>
      <w:bookmarkEnd w:id="337"/>
      <w:bookmarkEnd w:id="338"/>
      <w:bookmarkEnd w:id="339"/>
      <w:bookmarkEnd w:id="340"/>
      <w:bookmarkEnd w:id="341"/>
      <w:bookmarkEnd w:id="342"/>
      <w:bookmarkEnd w:id="343"/>
      <w:bookmarkEnd w:id="344"/>
      <w:bookmarkEnd w:id="345"/>
      <w:bookmarkEnd w:id="346"/>
      <w:bookmarkEnd w:id="347"/>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348" w:name="_Toc21093135"/>
      <w:bookmarkStart w:id="349" w:name="_Toc29762664"/>
      <w:bookmarkStart w:id="350" w:name="_Toc36025839"/>
      <w:bookmarkStart w:id="351" w:name="_Toc44584709"/>
      <w:bookmarkStart w:id="352" w:name="_Toc45869002"/>
      <w:bookmarkStart w:id="353" w:name="_Toc52553561"/>
      <w:bookmarkStart w:id="354" w:name="_Toc61111581"/>
      <w:bookmarkStart w:id="355" w:name="_Toc66807967"/>
      <w:bookmarkStart w:id="356" w:name="_Toc74834469"/>
      <w:bookmarkStart w:id="357" w:name="_Toc76502905"/>
      <w:bookmarkStart w:id="358" w:name="_Toc83039400"/>
      <w:bookmarkStart w:id="359" w:name="_Toc89850355"/>
      <w:r w:rsidRPr="009C4728">
        <w:t>5.4</w:t>
      </w:r>
      <w:r w:rsidRPr="009C4728">
        <w:tab/>
        <w:t>Inclusion of requirements by reference</w:t>
      </w:r>
      <w:bookmarkEnd w:id="348"/>
      <w:bookmarkEnd w:id="349"/>
      <w:bookmarkEnd w:id="350"/>
      <w:bookmarkEnd w:id="351"/>
      <w:bookmarkEnd w:id="352"/>
      <w:bookmarkEnd w:id="353"/>
      <w:bookmarkEnd w:id="354"/>
      <w:bookmarkEnd w:id="355"/>
      <w:bookmarkEnd w:id="356"/>
      <w:bookmarkEnd w:id="357"/>
      <w:bookmarkEnd w:id="358"/>
      <w:bookmarkEnd w:id="359"/>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360" w:name="_Toc21093136"/>
      <w:bookmarkStart w:id="361" w:name="_Toc29762665"/>
      <w:bookmarkStart w:id="362" w:name="_Toc36025840"/>
      <w:bookmarkStart w:id="363" w:name="_Toc44584710"/>
      <w:bookmarkStart w:id="364" w:name="_Toc45869003"/>
      <w:bookmarkStart w:id="365" w:name="_Toc52553562"/>
      <w:bookmarkStart w:id="366" w:name="_Toc61111582"/>
      <w:bookmarkStart w:id="367" w:name="_Toc66807968"/>
      <w:bookmarkStart w:id="368" w:name="_Toc74834470"/>
      <w:bookmarkStart w:id="369" w:name="_Toc76502906"/>
      <w:bookmarkStart w:id="370" w:name="_Toc83039401"/>
      <w:bookmarkStart w:id="371" w:name="_Toc89850356"/>
      <w:r w:rsidRPr="009C4728">
        <w:t>6</w:t>
      </w:r>
      <w:r w:rsidRPr="009C4728">
        <w:tab/>
        <w:t>Transmitter characteristics</w:t>
      </w:r>
      <w:bookmarkEnd w:id="360"/>
      <w:bookmarkEnd w:id="361"/>
      <w:bookmarkEnd w:id="362"/>
      <w:bookmarkEnd w:id="363"/>
      <w:bookmarkEnd w:id="364"/>
      <w:bookmarkEnd w:id="365"/>
      <w:bookmarkEnd w:id="366"/>
      <w:bookmarkEnd w:id="367"/>
      <w:bookmarkEnd w:id="368"/>
      <w:bookmarkEnd w:id="369"/>
      <w:bookmarkEnd w:id="370"/>
      <w:bookmarkEnd w:id="371"/>
    </w:p>
    <w:p w14:paraId="5F544AFC" w14:textId="77777777" w:rsidR="00C53C29" w:rsidRPr="009C4728" w:rsidRDefault="00C53C29" w:rsidP="00C53C29">
      <w:pPr>
        <w:pStyle w:val="Heading2"/>
      </w:pPr>
      <w:bookmarkStart w:id="372" w:name="_Toc21093137"/>
      <w:bookmarkStart w:id="373" w:name="_Toc29762666"/>
      <w:bookmarkStart w:id="374" w:name="_Toc36025841"/>
      <w:bookmarkStart w:id="375" w:name="_Toc44584711"/>
      <w:bookmarkStart w:id="376" w:name="_Toc45869004"/>
      <w:bookmarkStart w:id="377" w:name="_Toc52553563"/>
      <w:bookmarkStart w:id="378" w:name="_Toc61111583"/>
      <w:bookmarkStart w:id="379" w:name="_Toc66807969"/>
      <w:bookmarkStart w:id="380" w:name="_Toc74834471"/>
      <w:bookmarkStart w:id="381" w:name="_Toc76502907"/>
      <w:bookmarkStart w:id="382" w:name="_Toc83039402"/>
      <w:bookmarkStart w:id="383" w:name="_Toc89850357"/>
      <w:r w:rsidRPr="009C4728">
        <w:t>6.1</w:t>
      </w:r>
      <w:r w:rsidRPr="009C4728">
        <w:tab/>
        <w:t>General</w:t>
      </w:r>
      <w:bookmarkEnd w:id="372"/>
      <w:bookmarkEnd w:id="373"/>
      <w:bookmarkEnd w:id="374"/>
      <w:bookmarkEnd w:id="375"/>
      <w:bookmarkEnd w:id="376"/>
      <w:bookmarkEnd w:id="377"/>
      <w:bookmarkEnd w:id="378"/>
      <w:bookmarkEnd w:id="379"/>
      <w:bookmarkEnd w:id="380"/>
      <w:bookmarkEnd w:id="381"/>
      <w:bookmarkEnd w:id="382"/>
      <w:bookmarkEnd w:id="383"/>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384" w:name="_Toc21093138"/>
      <w:bookmarkStart w:id="385" w:name="_Toc29762667"/>
      <w:bookmarkStart w:id="386" w:name="_Toc36025842"/>
      <w:bookmarkStart w:id="387" w:name="_Toc44584712"/>
      <w:bookmarkStart w:id="388" w:name="_Toc45869005"/>
      <w:bookmarkStart w:id="389" w:name="_Toc52553564"/>
      <w:bookmarkStart w:id="390" w:name="_Toc61111584"/>
      <w:bookmarkStart w:id="391" w:name="_Toc66807970"/>
      <w:bookmarkStart w:id="392" w:name="_Toc74834472"/>
      <w:bookmarkStart w:id="393" w:name="_Toc76502908"/>
      <w:bookmarkStart w:id="394" w:name="_Toc83039403"/>
      <w:bookmarkStart w:id="395" w:name="_Toc89850358"/>
      <w:r w:rsidRPr="009C4728">
        <w:t>6.2</w:t>
      </w:r>
      <w:r w:rsidRPr="009C4728">
        <w:tab/>
        <w:t>Base station output power</w:t>
      </w:r>
      <w:bookmarkEnd w:id="384"/>
      <w:bookmarkEnd w:id="385"/>
      <w:bookmarkEnd w:id="386"/>
      <w:bookmarkEnd w:id="387"/>
      <w:bookmarkEnd w:id="388"/>
      <w:bookmarkEnd w:id="389"/>
      <w:bookmarkEnd w:id="390"/>
      <w:bookmarkEnd w:id="391"/>
      <w:bookmarkEnd w:id="392"/>
      <w:bookmarkEnd w:id="393"/>
      <w:bookmarkEnd w:id="394"/>
      <w:bookmarkEnd w:id="395"/>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396"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396"/>
    </w:p>
    <w:p w14:paraId="5F544B1F" w14:textId="77777777" w:rsidR="00C53C29" w:rsidRPr="009C4728" w:rsidRDefault="00C53C29" w:rsidP="00C53C29">
      <w:pPr>
        <w:pStyle w:val="Heading3"/>
      </w:pPr>
      <w:bookmarkStart w:id="397" w:name="_Toc21093139"/>
      <w:bookmarkStart w:id="398" w:name="_Toc29762668"/>
      <w:bookmarkStart w:id="399" w:name="_Toc36025843"/>
      <w:bookmarkStart w:id="400" w:name="_Toc44584713"/>
      <w:bookmarkStart w:id="401" w:name="_Toc45869006"/>
      <w:bookmarkStart w:id="402" w:name="_Toc52553565"/>
      <w:bookmarkStart w:id="403" w:name="_Toc61111585"/>
      <w:bookmarkStart w:id="404" w:name="_Toc66807971"/>
      <w:bookmarkStart w:id="405" w:name="_Toc74834473"/>
      <w:bookmarkStart w:id="406" w:name="_Toc76502909"/>
      <w:bookmarkStart w:id="407" w:name="_Toc83039404"/>
      <w:bookmarkStart w:id="408" w:name="_Toc89850359"/>
      <w:r w:rsidRPr="009C4728">
        <w:t>6.2.1</w:t>
      </w:r>
      <w:r w:rsidRPr="009C4728">
        <w:tab/>
        <w:t>Minimum requirement</w:t>
      </w:r>
      <w:bookmarkEnd w:id="397"/>
      <w:bookmarkEnd w:id="398"/>
      <w:bookmarkEnd w:id="399"/>
      <w:bookmarkEnd w:id="400"/>
      <w:bookmarkEnd w:id="401"/>
      <w:bookmarkEnd w:id="402"/>
      <w:bookmarkEnd w:id="403"/>
      <w:bookmarkEnd w:id="404"/>
      <w:bookmarkEnd w:id="405"/>
      <w:bookmarkEnd w:id="406"/>
      <w:bookmarkEnd w:id="407"/>
      <w:bookmarkEnd w:id="408"/>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409" w:name="_Toc21093140"/>
      <w:bookmarkStart w:id="410" w:name="_Toc29762669"/>
      <w:bookmarkStart w:id="411" w:name="_Toc36025844"/>
      <w:bookmarkStart w:id="412" w:name="_Toc44584714"/>
      <w:bookmarkStart w:id="413" w:name="_Toc45869007"/>
      <w:bookmarkStart w:id="414" w:name="_Toc52553566"/>
      <w:bookmarkStart w:id="415" w:name="_Toc61111586"/>
      <w:bookmarkStart w:id="416" w:name="_Toc66807972"/>
      <w:bookmarkStart w:id="417" w:name="_Toc74834474"/>
      <w:bookmarkStart w:id="418" w:name="_Toc76502910"/>
      <w:bookmarkStart w:id="419" w:name="_Toc83039405"/>
      <w:bookmarkStart w:id="420" w:name="_Toc89850360"/>
      <w:r w:rsidRPr="009C4728">
        <w:t>6.2.2</w:t>
      </w:r>
      <w:r w:rsidRPr="009C4728">
        <w:tab/>
        <w:t>Additional requirement (regional)</w:t>
      </w:r>
      <w:bookmarkEnd w:id="409"/>
      <w:bookmarkEnd w:id="410"/>
      <w:bookmarkEnd w:id="411"/>
      <w:bookmarkEnd w:id="412"/>
      <w:bookmarkEnd w:id="413"/>
      <w:bookmarkEnd w:id="414"/>
      <w:bookmarkEnd w:id="415"/>
      <w:bookmarkEnd w:id="416"/>
      <w:bookmarkEnd w:id="417"/>
      <w:bookmarkEnd w:id="418"/>
      <w:bookmarkEnd w:id="419"/>
      <w:bookmarkEnd w:id="420"/>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4A71EB1" w14:textId="77777777" w:rsidR="002E1CDD" w:rsidRPr="009C4728" w:rsidRDefault="002E1CDD" w:rsidP="00C53C29"/>
    <w:p w14:paraId="5F544B4B" w14:textId="77777777" w:rsidR="00C53C29" w:rsidRPr="009C4728" w:rsidRDefault="00C53C29" w:rsidP="00C53C29">
      <w:pPr>
        <w:pStyle w:val="Heading3"/>
      </w:pPr>
      <w:bookmarkStart w:id="421" w:name="_Toc21093141"/>
      <w:bookmarkStart w:id="422" w:name="_Toc29762670"/>
      <w:bookmarkStart w:id="423" w:name="_Toc36025845"/>
      <w:bookmarkStart w:id="424" w:name="_Toc44584715"/>
      <w:bookmarkStart w:id="425" w:name="_Toc45869008"/>
      <w:bookmarkStart w:id="426" w:name="_Toc52553567"/>
      <w:bookmarkStart w:id="427" w:name="_Toc61111587"/>
      <w:bookmarkStart w:id="428" w:name="_Toc66807973"/>
      <w:bookmarkStart w:id="429" w:name="_Toc74834475"/>
      <w:bookmarkStart w:id="430" w:name="_Toc76502911"/>
      <w:bookmarkStart w:id="431" w:name="_Toc83039406"/>
      <w:bookmarkStart w:id="432" w:name="_Toc89850361"/>
      <w:r w:rsidRPr="009C4728">
        <w:t>6.2.3</w:t>
      </w:r>
      <w:r w:rsidRPr="009C4728">
        <w:tab/>
        <w:t>E-UTRA minimum requirement for DL RS power</w:t>
      </w:r>
      <w:bookmarkEnd w:id="421"/>
      <w:bookmarkEnd w:id="422"/>
      <w:bookmarkEnd w:id="423"/>
      <w:bookmarkEnd w:id="424"/>
      <w:bookmarkEnd w:id="425"/>
      <w:bookmarkEnd w:id="426"/>
      <w:bookmarkEnd w:id="427"/>
      <w:bookmarkEnd w:id="428"/>
      <w:bookmarkEnd w:id="429"/>
      <w:bookmarkEnd w:id="430"/>
      <w:bookmarkEnd w:id="431"/>
      <w:bookmarkEnd w:id="432"/>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433" w:name="_Toc21093142"/>
      <w:bookmarkStart w:id="434" w:name="_Toc29762671"/>
      <w:bookmarkStart w:id="435" w:name="_Toc36025846"/>
      <w:bookmarkStart w:id="436" w:name="_Toc44584716"/>
      <w:bookmarkStart w:id="437" w:name="_Toc45869009"/>
      <w:bookmarkStart w:id="438" w:name="_Toc52553568"/>
      <w:bookmarkStart w:id="439" w:name="_Toc61111588"/>
      <w:bookmarkStart w:id="440" w:name="_Toc66807974"/>
      <w:bookmarkStart w:id="441" w:name="_Toc74834476"/>
      <w:bookmarkStart w:id="442" w:name="_Toc76502912"/>
      <w:bookmarkStart w:id="443" w:name="_Toc83039407"/>
      <w:bookmarkStart w:id="444" w:name="_Toc89850362"/>
      <w:r w:rsidRPr="009C4728">
        <w:t>6.2.4</w:t>
      </w:r>
      <w:r w:rsidRPr="009C4728">
        <w:tab/>
        <w:t>UTRA FDD minimum requirement for primary CPICH power</w:t>
      </w:r>
      <w:bookmarkEnd w:id="433"/>
      <w:bookmarkEnd w:id="434"/>
      <w:bookmarkEnd w:id="435"/>
      <w:bookmarkEnd w:id="436"/>
      <w:bookmarkEnd w:id="437"/>
      <w:bookmarkEnd w:id="438"/>
      <w:bookmarkEnd w:id="439"/>
      <w:bookmarkEnd w:id="440"/>
      <w:bookmarkEnd w:id="441"/>
      <w:bookmarkEnd w:id="442"/>
      <w:bookmarkEnd w:id="443"/>
      <w:bookmarkEnd w:id="444"/>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445" w:name="_Toc21093143"/>
      <w:bookmarkStart w:id="446" w:name="_Toc29762672"/>
      <w:bookmarkStart w:id="447" w:name="_Toc36025847"/>
      <w:bookmarkStart w:id="448" w:name="_Toc44584717"/>
      <w:bookmarkStart w:id="449" w:name="_Toc45869010"/>
      <w:bookmarkStart w:id="450" w:name="_Toc52553569"/>
      <w:bookmarkStart w:id="451" w:name="_Toc61111589"/>
      <w:bookmarkStart w:id="452" w:name="_Toc66807975"/>
      <w:bookmarkStart w:id="453" w:name="_Toc74834477"/>
      <w:bookmarkStart w:id="454" w:name="_Toc76502913"/>
      <w:bookmarkStart w:id="455" w:name="_Toc83039408"/>
      <w:bookmarkStart w:id="456" w:name="_Toc89850363"/>
      <w:r w:rsidRPr="009C4728">
        <w:t>6.2.4A</w:t>
      </w:r>
      <w:r w:rsidRPr="009C4728">
        <w:tab/>
        <w:t>UTRA FDD minimum requirement for secondary CPICH power</w:t>
      </w:r>
      <w:bookmarkEnd w:id="445"/>
      <w:bookmarkEnd w:id="446"/>
      <w:bookmarkEnd w:id="447"/>
      <w:bookmarkEnd w:id="448"/>
      <w:bookmarkEnd w:id="449"/>
      <w:bookmarkEnd w:id="450"/>
      <w:bookmarkEnd w:id="451"/>
      <w:bookmarkEnd w:id="452"/>
      <w:bookmarkEnd w:id="453"/>
      <w:bookmarkEnd w:id="454"/>
      <w:bookmarkEnd w:id="455"/>
      <w:bookmarkEnd w:id="456"/>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457" w:name="_Toc21093144"/>
      <w:bookmarkStart w:id="458" w:name="_Toc29762673"/>
      <w:bookmarkStart w:id="459" w:name="_Toc36025848"/>
      <w:bookmarkStart w:id="460" w:name="_Toc44584718"/>
      <w:bookmarkStart w:id="461" w:name="_Toc45869011"/>
      <w:bookmarkStart w:id="462" w:name="_Toc52553570"/>
      <w:bookmarkStart w:id="463" w:name="_Toc61111590"/>
      <w:bookmarkStart w:id="464" w:name="_Toc66807976"/>
      <w:bookmarkStart w:id="465" w:name="_Toc74834478"/>
      <w:bookmarkStart w:id="466" w:name="_Toc76502914"/>
      <w:bookmarkStart w:id="467" w:name="_Toc83039409"/>
      <w:bookmarkStart w:id="468" w:name="_Toc89850364"/>
      <w:r w:rsidRPr="009C4728">
        <w:t>6.2.5</w:t>
      </w:r>
      <w:r w:rsidRPr="009C4728">
        <w:tab/>
        <w:t>UTRA TDD minimum requirement for primary CCPCH power</w:t>
      </w:r>
      <w:bookmarkEnd w:id="457"/>
      <w:bookmarkEnd w:id="458"/>
      <w:bookmarkEnd w:id="459"/>
      <w:bookmarkEnd w:id="460"/>
      <w:bookmarkEnd w:id="461"/>
      <w:bookmarkEnd w:id="462"/>
      <w:bookmarkEnd w:id="463"/>
      <w:bookmarkEnd w:id="464"/>
      <w:bookmarkEnd w:id="465"/>
      <w:bookmarkEnd w:id="466"/>
      <w:bookmarkEnd w:id="467"/>
      <w:bookmarkEnd w:id="468"/>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469" w:name="_Toc21093145"/>
      <w:bookmarkStart w:id="470" w:name="_Toc29762674"/>
      <w:bookmarkStart w:id="471" w:name="_Toc36025849"/>
      <w:bookmarkStart w:id="472" w:name="_Toc44584719"/>
      <w:bookmarkStart w:id="473" w:name="_Toc45869012"/>
      <w:bookmarkStart w:id="474" w:name="_Toc52553571"/>
      <w:bookmarkStart w:id="475" w:name="_Toc61111591"/>
      <w:bookmarkStart w:id="476" w:name="_Toc66807977"/>
      <w:bookmarkStart w:id="477" w:name="_Toc74834479"/>
      <w:bookmarkStart w:id="478" w:name="_Toc76502915"/>
      <w:bookmarkStart w:id="479" w:name="_Toc83039410"/>
      <w:bookmarkStart w:id="480" w:name="_Toc89850365"/>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469"/>
      <w:bookmarkEnd w:id="470"/>
      <w:bookmarkEnd w:id="471"/>
      <w:bookmarkEnd w:id="472"/>
      <w:bookmarkEnd w:id="473"/>
      <w:bookmarkEnd w:id="474"/>
      <w:bookmarkEnd w:id="475"/>
      <w:bookmarkEnd w:id="476"/>
      <w:bookmarkEnd w:id="477"/>
      <w:bookmarkEnd w:id="478"/>
      <w:bookmarkEnd w:id="479"/>
      <w:bookmarkEnd w:id="480"/>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481" w:name="_Toc21093146"/>
      <w:bookmarkStart w:id="482" w:name="_Toc29762675"/>
      <w:bookmarkStart w:id="483" w:name="_Toc36025850"/>
      <w:bookmarkStart w:id="484" w:name="_Toc44584720"/>
      <w:bookmarkStart w:id="485" w:name="_Toc45869013"/>
      <w:bookmarkStart w:id="486" w:name="_Toc52553572"/>
      <w:bookmarkStart w:id="487" w:name="_Toc61111592"/>
      <w:bookmarkStart w:id="488" w:name="_Toc66807978"/>
      <w:bookmarkStart w:id="489" w:name="_Toc74834480"/>
      <w:bookmarkStart w:id="490" w:name="_Toc76502916"/>
      <w:bookmarkStart w:id="491" w:name="_Toc83039411"/>
      <w:bookmarkStart w:id="492" w:name="_Toc89850366"/>
      <w:r w:rsidRPr="009C4728">
        <w:t>6.3</w:t>
      </w:r>
      <w:r w:rsidRPr="009C4728">
        <w:tab/>
        <w:t>Output power dynamics</w:t>
      </w:r>
      <w:bookmarkEnd w:id="481"/>
      <w:bookmarkEnd w:id="482"/>
      <w:bookmarkEnd w:id="483"/>
      <w:bookmarkEnd w:id="484"/>
      <w:bookmarkEnd w:id="485"/>
      <w:bookmarkEnd w:id="486"/>
      <w:bookmarkEnd w:id="487"/>
      <w:bookmarkEnd w:id="488"/>
      <w:bookmarkEnd w:id="489"/>
      <w:bookmarkEnd w:id="490"/>
      <w:bookmarkEnd w:id="491"/>
      <w:bookmarkEnd w:id="492"/>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493" w:name="_Toc21093147"/>
      <w:bookmarkStart w:id="494" w:name="_Toc29762676"/>
      <w:bookmarkStart w:id="495" w:name="_Toc36025851"/>
      <w:bookmarkStart w:id="496" w:name="_Toc44584721"/>
      <w:bookmarkStart w:id="497" w:name="_Toc45869014"/>
      <w:bookmarkStart w:id="498" w:name="_Toc52553573"/>
      <w:bookmarkStart w:id="499" w:name="_Toc61111593"/>
      <w:bookmarkStart w:id="500" w:name="_Toc66807979"/>
      <w:bookmarkStart w:id="501" w:name="_Toc74834481"/>
      <w:bookmarkStart w:id="502" w:name="_Toc76502917"/>
      <w:bookmarkStart w:id="503" w:name="_Toc83039412"/>
      <w:bookmarkStart w:id="504" w:name="_Toc89850367"/>
      <w:r w:rsidRPr="009C4728">
        <w:t>6.3.1</w:t>
      </w:r>
      <w:r w:rsidRPr="009C4728">
        <w:tab/>
        <w:t>E-UTRA minimum requirement</w:t>
      </w:r>
      <w:bookmarkEnd w:id="493"/>
      <w:bookmarkEnd w:id="494"/>
      <w:bookmarkEnd w:id="495"/>
      <w:bookmarkEnd w:id="496"/>
      <w:bookmarkEnd w:id="497"/>
      <w:bookmarkEnd w:id="498"/>
      <w:bookmarkEnd w:id="499"/>
      <w:bookmarkEnd w:id="500"/>
      <w:bookmarkEnd w:id="501"/>
      <w:bookmarkEnd w:id="502"/>
      <w:bookmarkEnd w:id="503"/>
      <w:bookmarkEnd w:id="504"/>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505" w:name="_Toc21093148"/>
      <w:bookmarkStart w:id="506" w:name="_Toc29762677"/>
      <w:bookmarkStart w:id="507" w:name="_Toc36025852"/>
      <w:bookmarkStart w:id="508" w:name="_Toc44584722"/>
      <w:bookmarkStart w:id="509" w:name="_Toc45869015"/>
      <w:bookmarkStart w:id="510" w:name="_Toc52553574"/>
      <w:bookmarkStart w:id="511" w:name="_Toc61111594"/>
      <w:bookmarkStart w:id="512" w:name="_Toc66807980"/>
      <w:bookmarkStart w:id="513" w:name="_Toc74834482"/>
      <w:bookmarkStart w:id="514" w:name="_Toc76502918"/>
      <w:bookmarkStart w:id="515" w:name="_Toc83039413"/>
      <w:bookmarkStart w:id="516" w:name="_Toc89850368"/>
      <w:r w:rsidRPr="009C4728">
        <w:t>6.3.2</w:t>
      </w:r>
      <w:r w:rsidRPr="009C4728">
        <w:tab/>
        <w:t>UTRA FDD minimum requirement</w:t>
      </w:r>
      <w:bookmarkEnd w:id="505"/>
      <w:bookmarkEnd w:id="506"/>
      <w:bookmarkEnd w:id="507"/>
      <w:bookmarkEnd w:id="508"/>
      <w:bookmarkEnd w:id="509"/>
      <w:bookmarkEnd w:id="510"/>
      <w:bookmarkEnd w:id="511"/>
      <w:bookmarkEnd w:id="512"/>
      <w:bookmarkEnd w:id="513"/>
      <w:bookmarkEnd w:id="514"/>
      <w:bookmarkEnd w:id="515"/>
      <w:bookmarkEnd w:id="516"/>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517" w:name="_Toc21093149"/>
      <w:bookmarkStart w:id="518" w:name="_Toc29762678"/>
      <w:bookmarkStart w:id="519" w:name="_Toc36025853"/>
      <w:bookmarkStart w:id="520" w:name="_Toc44584723"/>
      <w:bookmarkStart w:id="521" w:name="_Toc45869016"/>
      <w:bookmarkStart w:id="522" w:name="_Toc52553575"/>
      <w:bookmarkStart w:id="523" w:name="_Toc61111595"/>
      <w:bookmarkStart w:id="524" w:name="_Toc66807981"/>
      <w:bookmarkStart w:id="525" w:name="_Toc74834483"/>
      <w:bookmarkStart w:id="526" w:name="_Toc76502919"/>
      <w:bookmarkStart w:id="527" w:name="_Toc83039414"/>
      <w:bookmarkStart w:id="528" w:name="_Toc89850369"/>
      <w:r w:rsidRPr="009C4728">
        <w:t>6.3.3</w:t>
      </w:r>
      <w:r w:rsidRPr="009C4728">
        <w:tab/>
        <w:t>UTRA TDD minimum requirement</w:t>
      </w:r>
      <w:bookmarkEnd w:id="517"/>
      <w:bookmarkEnd w:id="518"/>
      <w:bookmarkEnd w:id="519"/>
      <w:bookmarkEnd w:id="520"/>
      <w:bookmarkEnd w:id="521"/>
      <w:bookmarkEnd w:id="522"/>
      <w:bookmarkEnd w:id="523"/>
      <w:bookmarkEnd w:id="524"/>
      <w:bookmarkEnd w:id="525"/>
      <w:bookmarkEnd w:id="526"/>
      <w:bookmarkEnd w:id="527"/>
      <w:bookmarkEnd w:id="528"/>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529" w:name="_Toc21093150"/>
      <w:bookmarkStart w:id="530" w:name="_Toc29762679"/>
      <w:bookmarkStart w:id="531" w:name="_Toc36025854"/>
      <w:bookmarkStart w:id="532" w:name="_Toc44584724"/>
      <w:bookmarkStart w:id="533" w:name="_Toc45869017"/>
      <w:bookmarkStart w:id="534" w:name="_Toc52553576"/>
      <w:bookmarkStart w:id="535" w:name="_Toc61111596"/>
      <w:bookmarkStart w:id="536" w:name="_Toc66807982"/>
      <w:bookmarkStart w:id="537" w:name="_Toc74834484"/>
      <w:bookmarkStart w:id="538" w:name="_Toc76502920"/>
      <w:bookmarkStart w:id="539" w:name="_Toc83039415"/>
      <w:bookmarkStart w:id="540" w:name="_Toc89850370"/>
      <w:r w:rsidRPr="009C4728">
        <w:t>6.3.4</w:t>
      </w:r>
      <w:r w:rsidRPr="009C4728">
        <w:tab/>
        <w:t>GSM/EDGE minimum requirement</w:t>
      </w:r>
      <w:bookmarkEnd w:id="529"/>
      <w:bookmarkEnd w:id="530"/>
      <w:bookmarkEnd w:id="531"/>
      <w:bookmarkEnd w:id="532"/>
      <w:bookmarkEnd w:id="533"/>
      <w:bookmarkEnd w:id="534"/>
      <w:bookmarkEnd w:id="535"/>
      <w:bookmarkEnd w:id="536"/>
      <w:bookmarkEnd w:id="537"/>
      <w:bookmarkEnd w:id="538"/>
      <w:bookmarkEnd w:id="539"/>
      <w:bookmarkEnd w:id="540"/>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541" w:name="_Toc21093151"/>
      <w:bookmarkStart w:id="542" w:name="_Toc29762680"/>
      <w:bookmarkStart w:id="543" w:name="_Toc36025855"/>
      <w:bookmarkStart w:id="544" w:name="_Toc44584725"/>
      <w:bookmarkStart w:id="545" w:name="_Toc45869018"/>
      <w:bookmarkStart w:id="546" w:name="_Toc52553577"/>
      <w:bookmarkStart w:id="547" w:name="_Toc61111597"/>
      <w:bookmarkStart w:id="548" w:name="_Toc66807983"/>
      <w:bookmarkStart w:id="549" w:name="_Toc74834485"/>
      <w:bookmarkStart w:id="550" w:name="_Toc76502921"/>
      <w:bookmarkStart w:id="551" w:name="_Toc83039416"/>
      <w:bookmarkStart w:id="552" w:name="_Toc89850371"/>
      <w:r w:rsidRPr="009C4728">
        <w:t>6.3.5</w:t>
      </w:r>
      <w:r w:rsidRPr="009C4728">
        <w:tab/>
        <w:t>NB-IoT minimum requirement</w:t>
      </w:r>
      <w:bookmarkEnd w:id="541"/>
      <w:bookmarkEnd w:id="542"/>
      <w:bookmarkEnd w:id="543"/>
      <w:bookmarkEnd w:id="544"/>
      <w:bookmarkEnd w:id="545"/>
      <w:bookmarkEnd w:id="546"/>
      <w:bookmarkEnd w:id="547"/>
      <w:bookmarkEnd w:id="548"/>
      <w:bookmarkEnd w:id="549"/>
      <w:bookmarkEnd w:id="550"/>
      <w:bookmarkEnd w:id="551"/>
      <w:bookmarkEnd w:id="552"/>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553" w:name="_Toc21093152"/>
      <w:bookmarkStart w:id="554" w:name="_Toc29762681"/>
      <w:bookmarkStart w:id="555" w:name="_Toc36025856"/>
      <w:bookmarkStart w:id="556" w:name="_Toc44584726"/>
      <w:bookmarkStart w:id="557" w:name="_Toc45869019"/>
      <w:bookmarkStart w:id="558" w:name="_Toc52553578"/>
      <w:bookmarkStart w:id="559" w:name="_Toc61111598"/>
      <w:bookmarkStart w:id="560" w:name="_Toc66807984"/>
      <w:bookmarkStart w:id="561" w:name="_Toc74834486"/>
      <w:bookmarkStart w:id="562" w:name="_Toc76502922"/>
      <w:bookmarkStart w:id="563" w:name="_Toc83039417"/>
      <w:bookmarkStart w:id="564" w:name="_Toc89850372"/>
      <w:r w:rsidRPr="009C4728">
        <w:t>6.3.6</w:t>
      </w:r>
      <w:r w:rsidRPr="009C4728">
        <w:tab/>
        <w:t>NR minimum requirement</w:t>
      </w:r>
      <w:bookmarkEnd w:id="553"/>
      <w:bookmarkEnd w:id="554"/>
      <w:bookmarkEnd w:id="555"/>
      <w:bookmarkEnd w:id="556"/>
      <w:bookmarkEnd w:id="557"/>
      <w:bookmarkEnd w:id="558"/>
      <w:bookmarkEnd w:id="559"/>
      <w:bookmarkEnd w:id="560"/>
      <w:bookmarkEnd w:id="561"/>
      <w:bookmarkEnd w:id="562"/>
      <w:bookmarkEnd w:id="563"/>
      <w:bookmarkEnd w:id="564"/>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565" w:name="_Toc21093153"/>
      <w:bookmarkStart w:id="566" w:name="_Toc29762682"/>
      <w:bookmarkStart w:id="567" w:name="_Toc36025857"/>
      <w:bookmarkStart w:id="568" w:name="_Toc44584727"/>
      <w:bookmarkStart w:id="569" w:name="_Toc45869020"/>
      <w:bookmarkStart w:id="570" w:name="_Toc52553579"/>
      <w:bookmarkStart w:id="571" w:name="_Toc61111599"/>
      <w:bookmarkStart w:id="572" w:name="_Toc66807985"/>
      <w:bookmarkStart w:id="573" w:name="_Toc74834487"/>
      <w:bookmarkStart w:id="574" w:name="_Toc76502923"/>
      <w:bookmarkStart w:id="575" w:name="_Toc83039418"/>
      <w:bookmarkStart w:id="576" w:name="_Toc89850373"/>
      <w:r w:rsidRPr="009C4728">
        <w:t>6.4</w:t>
      </w:r>
      <w:r w:rsidRPr="009C4728">
        <w:tab/>
        <w:t>Transmit ON/OFF power</w:t>
      </w:r>
      <w:bookmarkEnd w:id="565"/>
      <w:bookmarkEnd w:id="566"/>
      <w:bookmarkEnd w:id="567"/>
      <w:bookmarkEnd w:id="568"/>
      <w:bookmarkEnd w:id="569"/>
      <w:bookmarkEnd w:id="570"/>
      <w:bookmarkEnd w:id="571"/>
      <w:bookmarkEnd w:id="572"/>
      <w:bookmarkEnd w:id="573"/>
      <w:bookmarkEnd w:id="574"/>
      <w:bookmarkEnd w:id="575"/>
      <w:bookmarkEnd w:id="576"/>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577" w:name="_Toc21093154"/>
      <w:bookmarkStart w:id="578" w:name="_Toc29762683"/>
      <w:bookmarkStart w:id="579" w:name="_Toc36025858"/>
      <w:bookmarkStart w:id="580" w:name="_Toc44584728"/>
      <w:bookmarkStart w:id="581" w:name="_Toc45869021"/>
      <w:bookmarkStart w:id="582" w:name="_Toc52553580"/>
      <w:bookmarkStart w:id="583" w:name="_Toc61111600"/>
      <w:bookmarkStart w:id="584" w:name="_Toc66807986"/>
      <w:bookmarkStart w:id="585" w:name="_Toc74834488"/>
      <w:bookmarkStart w:id="586" w:name="_Toc76502924"/>
      <w:bookmarkStart w:id="587" w:name="_Toc83039419"/>
      <w:bookmarkStart w:id="588" w:name="_Toc89850374"/>
      <w:r w:rsidRPr="009C4728">
        <w:t>6.4.1</w:t>
      </w:r>
      <w:r w:rsidRPr="009C4728">
        <w:tab/>
        <w:t>Transmitter OFF power</w:t>
      </w:r>
      <w:bookmarkEnd w:id="577"/>
      <w:bookmarkEnd w:id="578"/>
      <w:bookmarkEnd w:id="579"/>
      <w:bookmarkEnd w:id="580"/>
      <w:bookmarkEnd w:id="581"/>
      <w:bookmarkEnd w:id="582"/>
      <w:bookmarkEnd w:id="583"/>
      <w:bookmarkEnd w:id="584"/>
      <w:bookmarkEnd w:id="585"/>
      <w:bookmarkEnd w:id="586"/>
      <w:bookmarkEnd w:id="587"/>
      <w:bookmarkEnd w:id="588"/>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589" w:name="_Toc21093155"/>
      <w:bookmarkStart w:id="590" w:name="_Toc29762684"/>
      <w:bookmarkStart w:id="591" w:name="_Toc36025859"/>
      <w:bookmarkStart w:id="592" w:name="_Toc44584729"/>
      <w:bookmarkStart w:id="593" w:name="_Toc45869022"/>
      <w:bookmarkStart w:id="594" w:name="_Toc52553581"/>
      <w:bookmarkStart w:id="595" w:name="_Toc61111601"/>
      <w:bookmarkStart w:id="596" w:name="_Toc66807987"/>
      <w:bookmarkStart w:id="597" w:name="_Toc74834489"/>
      <w:bookmarkStart w:id="598" w:name="_Toc76502925"/>
      <w:bookmarkStart w:id="599" w:name="_Toc83039420"/>
      <w:bookmarkStart w:id="600" w:name="_Toc89850375"/>
      <w:r w:rsidRPr="009C4728">
        <w:t>6.4.1.1</w:t>
      </w:r>
      <w:r w:rsidRPr="009C4728">
        <w:tab/>
        <w:t>Minimum Requirement</w:t>
      </w:r>
      <w:bookmarkEnd w:id="589"/>
      <w:bookmarkEnd w:id="590"/>
      <w:bookmarkEnd w:id="591"/>
      <w:bookmarkEnd w:id="592"/>
      <w:bookmarkEnd w:id="593"/>
      <w:bookmarkEnd w:id="594"/>
      <w:bookmarkEnd w:id="595"/>
      <w:bookmarkEnd w:id="596"/>
      <w:bookmarkEnd w:id="597"/>
      <w:bookmarkEnd w:id="598"/>
      <w:bookmarkEnd w:id="599"/>
      <w:bookmarkEnd w:id="600"/>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601" w:name="_Toc21093156"/>
      <w:bookmarkStart w:id="602" w:name="_Toc29762685"/>
      <w:bookmarkStart w:id="603" w:name="_Toc36025860"/>
      <w:bookmarkStart w:id="604" w:name="_Toc44584730"/>
      <w:bookmarkStart w:id="605" w:name="_Toc45869023"/>
      <w:bookmarkStart w:id="606" w:name="_Toc52553582"/>
      <w:bookmarkStart w:id="607" w:name="_Toc61111602"/>
      <w:bookmarkStart w:id="608" w:name="_Toc66807988"/>
      <w:bookmarkStart w:id="609" w:name="_Toc74834490"/>
      <w:bookmarkStart w:id="610" w:name="_Toc76502926"/>
      <w:bookmarkStart w:id="611" w:name="_Toc83039421"/>
      <w:bookmarkStart w:id="612" w:name="_Toc89850376"/>
      <w:r w:rsidRPr="009C4728">
        <w:t>6.4.2</w:t>
      </w:r>
      <w:r w:rsidRPr="009C4728">
        <w:tab/>
        <w:t>Transmitter transient period</w:t>
      </w:r>
      <w:bookmarkEnd w:id="601"/>
      <w:bookmarkEnd w:id="602"/>
      <w:bookmarkEnd w:id="603"/>
      <w:bookmarkEnd w:id="604"/>
      <w:bookmarkEnd w:id="605"/>
      <w:bookmarkEnd w:id="606"/>
      <w:bookmarkEnd w:id="607"/>
      <w:bookmarkEnd w:id="608"/>
      <w:bookmarkEnd w:id="609"/>
      <w:bookmarkEnd w:id="610"/>
      <w:bookmarkEnd w:id="611"/>
      <w:bookmarkEnd w:id="612"/>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613" w:name="_MON_1317316963"/>
    <w:bookmarkStart w:id="614" w:name="_MON_1323547975"/>
    <w:bookmarkEnd w:id="613"/>
    <w:bookmarkEnd w:id="614"/>
    <w:bookmarkStart w:id="615" w:name="_MON_1323726522"/>
    <w:bookmarkEnd w:id="615"/>
    <w:p w14:paraId="5F544B6F" w14:textId="77777777" w:rsidR="00C53C29" w:rsidRPr="009C4728" w:rsidRDefault="00C53C29" w:rsidP="00C53C29">
      <w:pPr>
        <w:pStyle w:val="TH"/>
      </w:pPr>
      <w:r w:rsidRPr="009C4728">
        <w:object w:dxaOrig="9719" w:dyaOrig="4691" w14:anchorId="5F546700">
          <v:shape id="_x0000_i1032" type="#_x0000_t75" style="width:467.45pt;height:236.5pt" o:ole="">
            <v:imagedata r:id="rId26" o:title=""/>
          </v:shape>
          <o:OLEObject Type="Embed" ProgID="Word.Picture.8" ShapeID="_x0000_i1032" DrawAspect="Content" ObjectID="_1703172349"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2E1CDD" w:rsidRDefault="002E1CDD"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2E1CDD" w:rsidRDefault="002E1CDD"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2E1CDD" w:rsidRDefault="002E1CDD"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2E1CDD" w:rsidRDefault="002E1CDD"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2E1CDD" w:rsidRDefault="002E1CDD"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2E1CDD" w:rsidRDefault="002E1CDD"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2E1CDD" w:rsidRDefault="002E1CDD"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2E1CDD" w:rsidRDefault="002E1CDD"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2E1CDD" w:rsidRDefault="002E1CDD"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2E1CDD" w:rsidRDefault="002E1CDD"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2E1CDD" w:rsidRDefault="002E1CDD"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2E1CDD" w:rsidRDefault="002E1CDD"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2E1CDD" w:rsidRDefault="002E1CDD"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2E1CDD" w:rsidRDefault="002E1CDD"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2E1CDD" w:rsidRDefault="002E1CDD"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2E1CDD" w:rsidRDefault="002E1CDD"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2E1CDD" w:rsidRDefault="002E1CDD"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2E1CDD" w:rsidRDefault="002E1CDD"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2E1CDD" w:rsidRDefault="002E1CDD"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2E1CDD" w:rsidRDefault="002E1CDD"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2E1CDD" w:rsidRDefault="002E1CDD"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2E1CDD" w:rsidRDefault="002E1CDD"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2E1CDD" w:rsidRDefault="002E1CDD"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2E1CDD" w:rsidRDefault="002E1CDD"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2E1CDD" w:rsidRDefault="002E1CDD"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2E1CDD" w:rsidRDefault="002E1CDD"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2E1CDD" w:rsidRDefault="002E1CDD"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2E1CDD" w:rsidRDefault="002E1CDD"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2E1CDD" w:rsidRDefault="002E1CDD"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2E1CDD" w:rsidRDefault="002E1CDD"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2E1CDD" w:rsidRDefault="002E1CDD"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2E1CDD" w:rsidRDefault="002E1CDD"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2E1CDD" w:rsidRDefault="002E1CDD"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2E1CDD" w:rsidRDefault="002E1CDD"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2E1CDD" w:rsidRDefault="002E1CDD"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2E1CDD" w:rsidRDefault="002E1CDD"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2E1CDD" w:rsidRDefault="002E1CDD"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2E1CDD" w:rsidRDefault="002E1CDD"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616" w:name="_Toc21093157"/>
      <w:bookmarkStart w:id="617" w:name="_Toc29762686"/>
      <w:bookmarkStart w:id="618" w:name="_Toc36025861"/>
      <w:bookmarkStart w:id="619" w:name="_Toc44584731"/>
      <w:bookmarkStart w:id="620" w:name="_Toc45869024"/>
      <w:bookmarkStart w:id="621" w:name="_Toc52553583"/>
      <w:bookmarkStart w:id="622" w:name="_Toc61111603"/>
      <w:bookmarkStart w:id="623" w:name="_Toc66807989"/>
      <w:bookmarkStart w:id="624" w:name="_Toc74834491"/>
      <w:bookmarkStart w:id="625" w:name="_Toc76502927"/>
      <w:bookmarkStart w:id="626" w:name="_Toc83039422"/>
      <w:bookmarkStart w:id="627" w:name="_Toc89850377"/>
      <w:r w:rsidRPr="009C4728">
        <w:t>6.4.2.1</w:t>
      </w:r>
      <w:r w:rsidRPr="009C4728">
        <w:tab/>
        <w:t>Minimum requirements</w:t>
      </w:r>
      <w:bookmarkEnd w:id="616"/>
      <w:bookmarkEnd w:id="617"/>
      <w:bookmarkEnd w:id="618"/>
      <w:bookmarkEnd w:id="619"/>
      <w:bookmarkEnd w:id="620"/>
      <w:bookmarkEnd w:id="621"/>
      <w:bookmarkEnd w:id="622"/>
      <w:bookmarkEnd w:id="623"/>
      <w:bookmarkEnd w:id="624"/>
      <w:bookmarkEnd w:id="625"/>
      <w:bookmarkEnd w:id="626"/>
      <w:bookmarkEnd w:id="627"/>
    </w:p>
    <w:p w14:paraId="5F544B74" w14:textId="77777777" w:rsidR="00C53C29" w:rsidRPr="009C4728" w:rsidRDefault="00C53C29" w:rsidP="00C53C29">
      <w:r w:rsidRPr="009C4728">
        <w:t>The transmitter transient period shall be shorter than the values listed in Table 6.4.2.1-1 and Table 6.4.2.1-2.</w:t>
      </w:r>
    </w:p>
    <w:p w14:paraId="5F544B75"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78" w14:textId="77777777" w:rsidTr="0021138B">
        <w:trPr>
          <w:jc w:val="center"/>
        </w:trPr>
        <w:tc>
          <w:tcPr>
            <w:tcW w:w="2660" w:type="dxa"/>
            <w:shd w:val="clear" w:color="auto" w:fill="auto"/>
          </w:tcPr>
          <w:p w14:paraId="5F544B76"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77"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7B" w14:textId="77777777" w:rsidTr="0021138B">
        <w:trPr>
          <w:jc w:val="center"/>
        </w:trPr>
        <w:tc>
          <w:tcPr>
            <w:tcW w:w="2660" w:type="dxa"/>
            <w:shd w:val="clear" w:color="auto" w:fill="auto"/>
          </w:tcPr>
          <w:p w14:paraId="5F544B79"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7A" w14:textId="77777777" w:rsidR="00C53C29" w:rsidRPr="009C4728" w:rsidRDefault="00C53C29" w:rsidP="0021138B">
            <w:pPr>
              <w:pStyle w:val="TAC"/>
              <w:rPr>
                <w:rFonts w:cs="Arial"/>
              </w:rPr>
            </w:pPr>
            <w:r w:rsidRPr="009C4728">
              <w:rPr>
                <w:rFonts w:cs="Arial"/>
              </w:rPr>
              <w:t>6.25</w:t>
            </w:r>
          </w:p>
        </w:tc>
      </w:tr>
      <w:tr w:rsidR="00C53C29" w:rsidRPr="009C4728" w14:paraId="5F544B7E" w14:textId="77777777" w:rsidTr="0021138B">
        <w:trPr>
          <w:jc w:val="center"/>
        </w:trPr>
        <w:tc>
          <w:tcPr>
            <w:tcW w:w="2660" w:type="dxa"/>
            <w:shd w:val="clear" w:color="auto" w:fill="auto"/>
          </w:tcPr>
          <w:p w14:paraId="5F544B7C"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7D" w14:textId="77777777" w:rsidR="00C53C29" w:rsidRPr="009C4728" w:rsidRDefault="00C53C29" w:rsidP="0021138B">
            <w:pPr>
              <w:pStyle w:val="TAC"/>
              <w:rPr>
                <w:rFonts w:cs="Arial"/>
              </w:rPr>
            </w:pPr>
            <w:r w:rsidRPr="009C4728">
              <w:rPr>
                <w:rFonts w:cs="Arial"/>
              </w:rPr>
              <w:t>17</w:t>
            </w:r>
          </w:p>
        </w:tc>
      </w:tr>
    </w:tbl>
    <w:p w14:paraId="5F544B7F" w14:textId="77777777" w:rsidR="00C53C29" w:rsidRPr="009C4728" w:rsidRDefault="00C53C29" w:rsidP="00C53C29"/>
    <w:p w14:paraId="5F544B80"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628" w:name="_Toc21093158"/>
      <w:bookmarkStart w:id="629" w:name="_Toc29762687"/>
      <w:bookmarkStart w:id="630" w:name="_Toc36025862"/>
      <w:bookmarkStart w:id="631" w:name="_Toc44584732"/>
      <w:bookmarkStart w:id="632" w:name="_Toc45869025"/>
      <w:bookmarkStart w:id="633" w:name="_Toc52553584"/>
      <w:bookmarkStart w:id="634" w:name="_Toc61111604"/>
      <w:bookmarkStart w:id="635" w:name="_Toc66807990"/>
      <w:bookmarkStart w:id="636" w:name="_Toc74834492"/>
      <w:bookmarkStart w:id="637" w:name="_Toc76502928"/>
      <w:bookmarkStart w:id="638" w:name="_Toc83039423"/>
      <w:bookmarkStart w:id="639" w:name="_Toc89850378"/>
      <w:r w:rsidRPr="009C4728">
        <w:t>6.5</w:t>
      </w:r>
      <w:r w:rsidRPr="009C4728">
        <w:tab/>
        <w:t>Transmitted signal quality</w:t>
      </w:r>
      <w:bookmarkEnd w:id="628"/>
      <w:bookmarkEnd w:id="629"/>
      <w:bookmarkEnd w:id="630"/>
      <w:bookmarkEnd w:id="631"/>
      <w:bookmarkEnd w:id="632"/>
      <w:bookmarkEnd w:id="633"/>
      <w:bookmarkEnd w:id="634"/>
      <w:bookmarkEnd w:id="635"/>
      <w:bookmarkEnd w:id="636"/>
      <w:bookmarkEnd w:id="637"/>
      <w:bookmarkEnd w:id="638"/>
      <w:bookmarkEnd w:id="639"/>
    </w:p>
    <w:p w14:paraId="5F544B8C" w14:textId="77777777" w:rsidR="00C53C29" w:rsidRPr="009C4728" w:rsidRDefault="00C53C29" w:rsidP="00C53C29">
      <w:pPr>
        <w:pStyle w:val="Heading3"/>
      </w:pPr>
      <w:bookmarkStart w:id="640" w:name="_Toc21093159"/>
      <w:bookmarkStart w:id="641" w:name="_Toc29762688"/>
      <w:bookmarkStart w:id="642" w:name="_Toc36025863"/>
      <w:bookmarkStart w:id="643" w:name="_Toc44584733"/>
      <w:bookmarkStart w:id="644" w:name="_Toc45869026"/>
      <w:bookmarkStart w:id="645" w:name="_Toc52553585"/>
      <w:bookmarkStart w:id="646" w:name="_Toc61111605"/>
      <w:bookmarkStart w:id="647" w:name="_Toc66807991"/>
      <w:bookmarkStart w:id="648" w:name="_Toc74834493"/>
      <w:bookmarkStart w:id="649" w:name="_Toc76502929"/>
      <w:bookmarkStart w:id="650" w:name="_Toc83039424"/>
      <w:bookmarkStart w:id="651" w:name="_Toc89850379"/>
      <w:r w:rsidRPr="009C4728">
        <w:t>6.5.1</w:t>
      </w:r>
      <w:r w:rsidRPr="009C4728">
        <w:tab/>
        <w:t>Modulation quality</w:t>
      </w:r>
      <w:bookmarkEnd w:id="640"/>
      <w:bookmarkEnd w:id="641"/>
      <w:bookmarkEnd w:id="642"/>
      <w:bookmarkEnd w:id="643"/>
      <w:bookmarkEnd w:id="644"/>
      <w:bookmarkEnd w:id="645"/>
      <w:bookmarkEnd w:id="646"/>
      <w:bookmarkEnd w:id="647"/>
      <w:bookmarkEnd w:id="648"/>
      <w:bookmarkEnd w:id="649"/>
      <w:bookmarkEnd w:id="650"/>
      <w:bookmarkEnd w:id="651"/>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652" w:name="_Toc21093160"/>
      <w:bookmarkStart w:id="653" w:name="_Toc29762689"/>
      <w:bookmarkStart w:id="654" w:name="_Toc36025864"/>
      <w:bookmarkStart w:id="655" w:name="_Toc44584734"/>
      <w:bookmarkStart w:id="656" w:name="_Toc45869027"/>
      <w:bookmarkStart w:id="657" w:name="_Toc52553586"/>
      <w:bookmarkStart w:id="658" w:name="_Toc61111606"/>
      <w:bookmarkStart w:id="659" w:name="_Toc66807992"/>
      <w:bookmarkStart w:id="660" w:name="_Toc74834494"/>
      <w:bookmarkStart w:id="661" w:name="_Toc76502930"/>
      <w:bookmarkStart w:id="662" w:name="_Toc83039425"/>
      <w:bookmarkStart w:id="663" w:name="_Toc89850380"/>
      <w:r w:rsidRPr="009C4728">
        <w:t>6.5.1.1</w:t>
      </w:r>
      <w:r w:rsidRPr="009C4728">
        <w:tab/>
        <w:t>E-UTRA minimum requirement</w:t>
      </w:r>
      <w:bookmarkEnd w:id="652"/>
      <w:bookmarkEnd w:id="653"/>
      <w:bookmarkEnd w:id="654"/>
      <w:bookmarkEnd w:id="655"/>
      <w:bookmarkEnd w:id="656"/>
      <w:bookmarkEnd w:id="657"/>
      <w:bookmarkEnd w:id="658"/>
      <w:bookmarkEnd w:id="659"/>
      <w:bookmarkEnd w:id="660"/>
      <w:bookmarkEnd w:id="661"/>
      <w:bookmarkEnd w:id="662"/>
      <w:bookmarkEnd w:id="663"/>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664" w:name="_Toc21093161"/>
      <w:bookmarkStart w:id="665" w:name="_Toc29762690"/>
      <w:bookmarkStart w:id="666" w:name="_Toc36025865"/>
      <w:bookmarkStart w:id="667" w:name="_Toc44584735"/>
      <w:bookmarkStart w:id="668" w:name="_Toc45869028"/>
      <w:bookmarkStart w:id="669" w:name="_Toc52553587"/>
      <w:bookmarkStart w:id="670" w:name="_Toc61111607"/>
      <w:bookmarkStart w:id="671" w:name="_Toc66807993"/>
      <w:bookmarkStart w:id="672" w:name="_Toc74834495"/>
      <w:bookmarkStart w:id="673" w:name="_Toc76502931"/>
      <w:bookmarkStart w:id="674" w:name="_Toc83039426"/>
      <w:bookmarkStart w:id="675" w:name="_Toc89850381"/>
      <w:r w:rsidRPr="009C4728">
        <w:t>6.5.1.2</w:t>
      </w:r>
      <w:r w:rsidRPr="009C4728">
        <w:tab/>
        <w:t>UTRA FDD minimum requirement</w:t>
      </w:r>
      <w:bookmarkEnd w:id="664"/>
      <w:bookmarkEnd w:id="665"/>
      <w:bookmarkEnd w:id="666"/>
      <w:bookmarkEnd w:id="667"/>
      <w:bookmarkEnd w:id="668"/>
      <w:bookmarkEnd w:id="669"/>
      <w:bookmarkEnd w:id="670"/>
      <w:bookmarkEnd w:id="671"/>
      <w:bookmarkEnd w:id="672"/>
      <w:bookmarkEnd w:id="673"/>
      <w:bookmarkEnd w:id="674"/>
      <w:bookmarkEnd w:id="675"/>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676" w:name="_Toc21093162"/>
      <w:bookmarkStart w:id="677" w:name="_Toc29762691"/>
      <w:bookmarkStart w:id="678" w:name="_Toc36025866"/>
      <w:bookmarkStart w:id="679" w:name="_Toc44584736"/>
      <w:bookmarkStart w:id="680" w:name="_Toc45869029"/>
      <w:bookmarkStart w:id="681" w:name="_Toc52553588"/>
      <w:bookmarkStart w:id="682" w:name="_Toc61111608"/>
      <w:bookmarkStart w:id="683" w:name="_Toc66807994"/>
      <w:bookmarkStart w:id="684" w:name="_Toc74834496"/>
      <w:bookmarkStart w:id="685" w:name="_Toc76502932"/>
      <w:bookmarkStart w:id="686" w:name="_Toc83039427"/>
      <w:bookmarkStart w:id="687" w:name="_Toc89850382"/>
      <w:r w:rsidRPr="009C4728">
        <w:t>6.5.1.3</w:t>
      </w:r>
      <w:r w:rsidRPr="009C4728">
        <w:tab/>
        <w:t>UTRA TDD minimum requirement</w:t>
      </w:r>
      <w:bookmarkEnd w:id="676"/>
      <w:bookmarkEnd w:id="677"/>
      <w:bookmarkEnd w:id="678"/>
      <w:bookmarkEnd w:id="679"/>
      <w:bookmarkEnd w:id="680"/>
      <w:bookmarkEnd w:id="681"/>
      <w:bookmarkEnd w:id="682"/>
      <w:bookmarkEnd w:id="683"/>
      <w:bookmarkEnd w:id="684"/>
      <w:bookmarkEnd w:id="685"/>
      <w:bookmarkEnd w:id="686"/>
      <w:bookmarkEnd w:id="687"/>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688" w:name="_Toc21093163"/>
      <w:bookmarkStart w:id="689" w:name="_Toc29762692"/>
      <w:bookmarkStart w:id="690" w:name="_Toc36025867"/>
      <w:bookmarkStart w:id="691" w:name="_Toc44584737"/>
      <w:bookmarkStart w:id="692" w:name="_Toc45869030"/>
      <w:bookmarkStart w:id="693" w:name="_Toc52553589"/>
      <w:bookmarkStart w:id="694" w:name="_Toc61111609"/>
      <w:bookmarkStart w:id="695" w:name="_Toc66807995"/>
      <w:bookmarkStart w:id="696" w:name="_Toc74834497"/>
      <w:bookmarkStart w:id="697" w:name="_Toc76502933"/>
      <w:bookmarkStart w:id="698" w:name="_Toc83039428"/>
      <w:bookmarkStart w:id="699" w:name="_Toc89850383"/>
      <w:r w:rsidRPr="009C4728">
        <w:t>6.5.1.4</w:t>
      </w:r>
      <w:r w:rsidRPr="009C4728">
        <w:tab/>
        <w:t>GSM/EDGE minimum requirement</w:t>
      </w:r>
      <w:bookmarkEnd w:id="688"/>
      <w:bookmarkEnd w:id="689"/>
      <w:bookmarkEnd w:id="690"/>
      <w:bookmarkEnd w:id="691"/>
      <w:bookmarkEnd w:id="692"/>
      <w:bookmarkEnd w:id="693"/>
      <w:bookmarkEnd w:id="694"/>
      <w:bookmarkEnd w:id="695"/>
      <w:bookmarkEnd w:id="696"/>
      <w:bookmarkEnd w:id="697"/>
      <w:bookmarkEnd w:id="698"/>
      <w:bookmarkEnd w:id="699"/>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700" w:name="_Toc21093164"/>
      <w:bookmarkStart w:id="701" w:name="_Toc29762693"/>
      <w:bookmarkStart w:id="702" w:name="_Toc36025868"/>
      <w:bookmarkStart w:id="703" w:name="_Toc44584738"/>
      <w:bookmarkStart w:id="704" w:name="_Toc45869031"/>
      <w:bookmarkStart w:id="705" w:name="_Toc52553590"/>
      <w:bookmarkStart w:id="706" w:name="_Toc61111610"/>
      <w:bookmarkStart w:id="707" w:name="_Toc66807996"/>
      <w:bookmarkStart w:id="708" w:name="_Toc74834498"/>
      <w:bookmarkStart w:id="709" w:name="_Toc76502934"/>
      <w:bookmarkStart w:id="710" w:name="_Toc83039429"/>
      <w:bookmarkStart w:id="711" w:name="_Toc89850384"/>
      <w:r w:rsidRPr="009C4728">
        <w:t>6.5.1.5</w:t>
      </w:r>
      <w:r w:rsidRPr="009C4728">
        <w:tab/>
        <w:t>NB-IoT minimum requirement</w:t>
      </w:r>
      <w:bookmarkEnd w:id="700"/>
      <w:bookmarkEnd w:id="701"/>
      <w:bookmarkEnd w:id="702"/>
      <w:bookmarkEnd w:id="703"/>
      <w:bookmarkEnd w:id="704"/>
      <w:bookmarkEnd w:id="705"/>
      <w:bookmarkEnd w:id="706"/>
      <w:bookmarkEnd w:id="707"/>
      <w:bookmarkEnd w:id="708"/>
      <w:bookmarkEnd w:id="709"/>
      <w:bookmarkEnd w:id="710"/>
      <w:bookmarkEnd w:id="711"/>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712" w:name="_Toc21093165"/>
      <w:bookmarkStart w:id="713" w:name="_Toc29762694"/>
      <w:bookmarkStart w:id="714" w:name="_Toc36025869"/>
      <w:bookmarkStart w:id="715" w:name="_Toc44584739"/>
      <w:bookmarkStart w:id="716" w:name="_Toc45869032"/>
      <w:bookmarkStart w:id="717" w:name="_Toc52553591"/>
      <w:bookmarkStart w:id="718" w:name="_Toc61111611"/>
      <w:bookmarkStart w:id="719" w:name="_Toc66807997"/>
      <w:bookmarkStart w:id="720" w:name="_Toc74834499"/>
      <w:bookmarkStart w:id="721" w:name="_Toc76502935"/>
      <w:bookmarkStart w:id="722" w:name="_Toc83039430"/>
      <w:bookmarkStart w:id="723" w:name="_Toc89850385"/>
      <w:r w:rsidRPr="009C4728">
        <w:t>6.5.1.6</w:t>
      </w:r>
      <w:r w:rsidRPr="009C4728">
        <w:tab/>
        <w:t>NR minimum requirement</w:t>
      </w:r>
      <w:bookmarkEnd w:id="712"/>
      <w:bookmarkEnd w:id="713"/>
      <w:bookmarkEnd w:id="714"/>
      <w:bookmarkEnd w:id="715"/>
      <w:bookmarkEnd w:id="716"/>
      <w:bookmarkEnd w:id="717"/>
      <w:bookmarkEnd w:id="718"/>
      <w:bookmarkEnd w:id="719"/>
      <w:bookmarkEnd w:id="720"/>
      <w:bookmarkEnd w:id="721"/>
      <w:bookmarkEnd w:id="722"/>
      <w:bookmarkEnd w:id="723"/>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724" w:name="_Toc21093166"/>
      <w:bookmarkStart w:id="725" w:name="_Toc29762695"/>
      <w:bookmarkStart w:id="726" w:name="_Toc36025870"/>
      <w:bookmarkStart w:id="727" w:name="_Toc44584740"/>
      <w:bookmarkStart w:id="728" w:name="_Toc45869033"/>
      <w:bookmarkStart w:id="729" w:name="_Toc52553592"/>
      <w:bookmarkStart w:id="730" w:name="_Toc61111612"/>
      <w:bookmarkStart w:id="731" w:name="_Toc66807998"/>
      <w:bookmarkStart w:id="732" w:name="_Toc74834500"/>
      <w:bookmarkStart w:id="733" w:name="_Toc76502936"/>
      <w:bookmarkStart w:id="734" w:name="_Toc83039431"/>
      <w:bookmarkStart w:id="735" w:name="_Toc89850386"/>
      <w:r w:rsidRPr="009C4728">
        <w:t>6.5.2</w:t>
      </w:r>
      <w:r w:rsidRPr="009C4728">
        <w:tab/>
        <w:t>Frequency error</w:t>
      </w:r>
      <w:bookmarkEnd w:id="724"/>
      <w:bookmarkEnd w:id="725"/>
      <w:bookmarkEnd w:id="726"/>
      <w:bookmarkEnd w:id="727"/>
      <w:bookmarkEnd w:id="728"/>
      <w:bookmarkEnd w:id="729"/>
      <w:bookmarkEnd w:id="730"/>
      <w:bookmarkEnd w:id="731"/>
      <w:bookmarkEnd w:id="732"/>
      <w:bookmarkEnd w:id="733"/>
      <w:bookmarkEnd w:id="734"/>
      <w:bookmarkEnd w:id="735"/>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736" w:name="_Toc21093167"/>
      <w:bookmarkStart w:id="737" w:name="_Toc29762696"/>
      <w:bookmarkStart w:id="738" w:name="_Toc36025871"/>
      <w:bookmarkStart w:id="739" w:name="_Toc44584741"/>
      <w:bookmarkStart w:id="740" w:name="_Toc45869034"/>
      <w:bookmarkStart w:id="741" w:name="_Toc52553593"/>
      <w:bookmarkStart w:id="742" w:name="_Toc61111613"/>
      <w:bookmarkStart w:id="743" w:name="_Toc66807999"/>
      <w:bookmarkStart w:id="744" w:name="_Toc74834501"/>
      <w:bookmarkStart w:id="745" w:name="_Toc76502937"/>
      <w:bookmarkStart w:id="746" w:name="_Toc83039432"/>
      <w:bookmarkStart w:id="747" w:name="_Toc89850387"/>
      <w:r w:rsidRPr="009C4728">
        <w:t>6.5.2.1</w:t>
      </w:r>
      <w:r w:rsidRPr="009C4728">
        <w:tab/>
        <w:t>E-UTRA minimum requirement</w:t>
      </w:r>
      <w:bookmarkEnd w:id="736"/>
      <w:bookmarkEnd w:id="737"/>
      <w:bookmarkEnd w:id="738"/>
      <w:bookmarkEnd w:id="739"/>
      <w:bookmarkEnd w:id="740"/>
      <w:bookmarkEnd w:id="741"/>
      <w:bookmarkEnd w:id="742"/>
      <w:bookmarkEnd w:id="743"/>
      <w:bookmarkEnd w:id="744"/>
      <w:bookmarkEnd w:id="745"/>
      <w:bookmarkEnd w:id="746"/>
      <w:bookmarkEnd w:id="747"/>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748" w:name="_Toc21093168"/>
      <w:bookmarkStart w:id="749" w:name="_Toc29762697"/>
      <w:bookmarkStart w:id="750" w:name="_Toc36025872"/>
      <w:bookmarkStart w:id="751" w:name="_Toc44584742"/>
      <w:bookmarkStart w:id="752" w:name="_Toc45869035"/>
      <w:bookmarkStart w:id="753" w:name="_Toc52553594"/>
      <w:bookmarkStart w:id="754" w:name="_Toc61111614"/>
      <w:bookmarkStart w:id="755" w:name="_Toc66808000"/>
      <w:bookmarkStart w:id="756" w:name="_Toc74834502"/>
      <w:bookmarkStart w:id="757" w:name="_Toc76502938"/>
      <w:bookmarkStart w:id="758" w:name="_Toc83039433"/>
      <w:bookmarkStart w:id="759" w:name="_Toc89850388"/>
      <w:r w:rsidRPr="009C4728">
        <w:t>6.5.2.2</w:t>
      </w:r>
      <w:r w:rsidRPr="009C4728">
        <w:tab/>
        <w:t>UTRA FDD minimum requirement</w:t>
      </w:r>
      <w:bookmarkEnd w:id="748"/>
      <w:bookmarkEnd w:id="749"/>
      <w:bookmarkEnd w:id="750"/>
      <w:bookmarkEnd w:id="751"/>
      <w:bookmarkEnd w:id="752"/>
      <w:bookmarkEnd w:id="753"/>
      <w:bookmarkEnd w:id="754"/>
      <w:bookmarkEnd w:id="755"/>
      <w:bookmarkEnd w:id="756"/>
      <w:bookmarkEnd w:id="757"/>
      <w:bookmarkEnd w:id="758"/>
      <w:bookmarkEnd w:id="759"/>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760" w:name="_Toc21093169"/>
      <w:bookmarkStart w:id="761" w:name="_Toc29762698"/>
      <w:bookmarkStart w:id="762" w:name="_Toc36025873"/>
      <w:bookmarkStart w:id="763" w:name="_Toc44584743"/>
      <w:bookmarkStart w:id="764" w:name="_Toc45869036"/>
      <w:bookmarkStart w:id="765" w:name="_Toc52553595"/>
      <w:bookmarkStart w:id="766" w:name="_Toc61111615"/>
      <w:bookmarkStart w:id="767" w:name="_Toc66808001"/>
      <w:bookmarkStart w:id="768" w:name="_Toc74834503"/>
      <w:bookmarkStart w:id="769" w:name="_Toc76502939"/>
      <w:bookmarkStart w:id="770" w:name="_Toc83039434"/>
      <w:bookmarkStart w:id="771" w:name="_Toc89850389"/>
      <w:r w:rsidRPr="009C4728">
        <w:t>6.5.2.3</w:t>
      </w:r>
      <w:r w:rsidRPr="009C4728">
        <w:tab/>
        <w:t>UTRA TDD minimum requirement</w:t>
      </w:r>
      <w:bookmarkEnd w:id="760"/>
      <w:bookmarkEnd w:id="761"/>
      <w:bookmarkEnd w:id="762"/>
      <w:bookmarkEnd w:id="763"/>
      <w:bookmarkEnd w:id="764"/>
      <w:bookmarkEnd w:id="765"/>
      <w:bookmarkEnd w:id="766"/>
      <w:bookmarkEnd w:id="767"/>
      <w:bookmarkEnd w:id="768"/>
      <w:bookmarkEnd w:id="769"/>
      <w:bookmarkEnd w:id="770"/>
      <w:bookmarkEnd w:id="771"/>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772" w:name="_Toc21093170"/>
      <w:bookmarkStart w:id="773" w:name="_Toc29762699"/>
      <w:bookmarkStart w:id="774" w:name="_Toc36025874"/>
      <w:bookmarkStart w:id="775" w:name="_Toc44584744"/>
      <w:bookmarkStart w:id="776" w:name="_Toc45869037"/>
      <w:bookmarkStart w:id="777" w:name="_Toc52553596"/>
      <w:bookmarkStart w:id="778" w:name="_Toc61111616"/>
      <w:bookmarkStart w:id="779" w:name="_Toc66808002"/>
      <w:bookmarkStart w:id="780" w:name="_Toc74834504"/>
      <w:bookmarkStart w:id="781" w:name="_Toc76502940"/>
      <w:bookmarkStart w:id="782" w:name="_Toc83039435"/>
      <w:bookmarkStart w:id="783" w:name="_Toc89850390"/>
      <w:r w:rsidRPr="009C4728">
        <w:t>6.5.2.4</w:t>
      </w:r>
      <w:r w:rsidRPr="009C4728">
        <w:tab/>
        <w:t>GSM/EDGE minimum requirement</w:t>
      </w:r>
      <w:bookmarkEnd w:id="772"/>
      <w:bookmarkEnd w:id="773"/>
      <w:bookmarkEnd w:id="774"/>
      <w:bookmarkEnd w:id="775"/>
      <w:bookmarkEnd w:id="776"/>
      <w:bookmarkEnd w:id="777"/>
      <w:bookmarkEnd w:id="778"/>
      <w:bookmarkEnd w:id="779"/>
      <w:bookmarkEnd w:id="780"/>
      <w:bookmarkEnd w:id="781"/>
      <w:bookmarkEnd w:id="782"/>
      <w:bookmarkEnd w:id="783"/>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784" w:name="_Toc21093171"/>
      <w:bookmarkStart w:id="785" w:name="_Toc29762700"/>
      <w:bookmarkStart w:id="786" w:name="_Toc36025875"/>
      <w:bookmarkStart w:id="787" w:name="_Toc44584745"/>
      <w:bookmarkStart w:id="788" w:name="_Toc45869038"/>
      <w:bookmarkStart w:id="789" w:name="_Toc52553597"/>
      <w:bookmarkStart w:id="790" w:name="_Toc61111617"/>
      <w:bookmarkStart w:id="791" w:name="_Toc66808003"/>
      <w:bookmarkStart w:id="792" w:name="_Toc74834505"/>
      <w:bookmarkStart w:id="793" w:name="_Toc76502941"/>
      <w:bookmarkStart w:id="794" w:name="_Toc83039436"/>
      <w:bookmarkStart w:id="795" w:name="_Toc89850391"/>
      <w:r w:rsidRPr="009C4728">
        <w:t>6.5.2.5</w:t>
      </w:r>
      <w:r w:rsidRPr="009C4728">
        <w:tab/>
        <w:t>NB-IoT minimum requirement</w:t>
      </w:r>
      <w:bookmarkEnd w:id="784"/>
      <w:bookmarkEnd w:id="785"/>
      <w:bookmarkEnd w:id="786"/>
      <w:bookmarkEnd w:id="787"/>
      <w:bookmarkEnd w:id="788"/>
      <w:bookmarkEnd w:id="789"/>
      <w:bookmarkEnd w:id="790"/>
      <w:bookmarkEnd w:id="791"/>
      <w:bookmarkEnd w:id="792"/>
      <w:bookmarkEnd w:id="793"/>
      <w:bookmarkEnd w:id="794"/>
      <w:bookmarkEnd w:id="795"/>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796" w:name="_Toc21093172"/>
      <w:bookmarkStart w:id="797" w:name="_Toc29762701"/>
      <w:bookmarkStart w:id="798" w:name="_Toc36025876"/>
      <w:bookmarkStart w:id="799" w:name="_Toc44584746"/>
      <w:bookmarkStart w:id="800" w:name="_Toc45869039"/>
      <w:bookmarkStart w:id="801" w:name="_Toc52553598"/>
      <w:bookmarkStart w:id="802" w:name="_Toc61111618"/>
      <w:bookmarkStart w:id="803" w:name="_Toc66808004"/>
      <w:bookmarkStart w:id="804" w:name="_Toc74834506"/>
      <w:bookmarkStart w:id="805" w:name="_Toc76502942"/>
      <w:bookmarkStart w:id="806" w:name="_Toc83039437"/>
      <w:bookmarkStart w:id="807" w:name="_Toc89850392"/>
      <w:r w:rsidRPr="009C4728">
        <w:t>6.5.2.6</w:t>
      </w:r>
      <w:r w:rsidRPr="009C4728">
        <w:tab/>
        <w:t>NR minimum requirement</w:t>
      </w:r>
      <w:bookmarkEnd w:id="796"/>
      <w:bookmarkEnd w:id="797"/>
      <w:bookmarkEnd w:id="798"/>
      <w:bookmarkEnd w:id="799"/>
      <w:bookmarkEnd w:id="800"/>
      <w:bookmarkEnd w:id="801"/>
      <w:bookmarkEnd w:id="802"/>
      <w:bookmarkEnd w:id="803"/>
      <w:bookmarkEnd w:id="804"/>
      <w:bookmarkEnd w:id="805"/>
      <w:bookmarkEnd w:id="806"/>
      <w:bookmarkEnd w:id="807"/>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808" w:name="_Toc21093173"/>
      <w:bookmarkStart w:id="809" w:name="_Toc29762702"/>
      <w:bookmarkStart w:id="810" w:name="_Toc36025877"/>
      <w:bookmarkStart w:id="811" w:name="_Toc44584747"/>
      <w:bookmarkStart w:id="812" w:name="_Toc45869040"/>
      <w:bookmarkStart w:id="813" w:name="_Toc52553599"/>
      <w:bookmarkStart w:id="814" w:name="_Toc61111619"/>
      <w:bookmarkStart w:id="815" w:name="_Toc66808005"/>
      <w:bookmarkStart w:id="816" w:name="_Toc74834507"/>
      <w:bookmarkStart w:id="817" w:name="_Toc76502943"/>
      <w:bookmarkStart w:id="818" w:name="_Toc83039438"/>
      <w:bookmarkStart w:id="819" w:name="_Toc89850393"/>
      <w:r w:rsidRPr="009C4728">
        <w:t>6.5.3</w:t>
      </w:r>
      <w:r w:rsidRPr="009C4728">
        <w:tab/>
        <w:t>Time alignment error</w:t>
      </w:r>
      <w:bookmarkEnd w:id="808"/>
      <w:bookmarkEnd w:id="809"/>
      <w:bookmarkEnd w:id="810"/>
      <w:bookmarkEnd w:id="811"/>
      <w:bookmarkEnd w:id="812"/>
      <w:bookmarkEnd w:id="813"/>
      <w:bookmarkEnd w:id="814"/>
      <w:bookmarkEnd w:id="815"/>
      <w:bookmarkEnd w:id="816"/>
      <w:bookmarkEnd w:id="817"/>
      <w:bookmarkEnd w:id="818"/>
      <w:bookmarkEnd w:id="819"/>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820" w:name="_Toc21093174"/>
      <w:bookmarkStart w:id="821" w:name="_Toc29762703"/>
      <w:bookmarkStart w:id="822" w:name="_Toc36025878"/>
      <w:bookmarkStart w:id="823" w:name="_Toc44584748"/>
      <w:bookmarkStart w:id="824" w:name="_Toc45869041"/>
      <w:bookmarkStart w:id="825" w:name="_Toc52553600"/>
      <w:bookmarkStart w:id="826" w:name="_Toc61111620"/>
      <w:bookmarkStart w:id="827" w:name="_Toc66808006"/>
      <w:bookmarkStart w:id="828" w:name="_Toc74834508"/>
      <w:bookmarkStart w:id="829" w:name="_Toc76502944"/>
      <w:bookmarkStart w:id="830" w:name="_Toc83039439"/>
      <w:bookmarkStart w:id="831" w:name="_Toc89850394"/>
      <w:r w:rsidRPr="009C4728">
        <w:t>6.5.3.1</w:t>
      </w:r>
      <w:r w:rsidRPr="009C4728">
        <w:tab/>
        <w:t>E-UTRA minimum Requirement</w:t>
      </w:r>
      <w:bookmarkEnd w:id="820"/>
      <w:bookmarkEnd w:id="821"/>
      <w:bookmarkEnd w:id="822"/>
      <w:bookmarkEnd w:id="823"/>
      <w:bookmarkEnd w:id="824"/>
      <w:bookmarkEnd w:id="825"/>
      <w:bookmarkEnd w:id="826"/>
      <w:bookmarkEnd w:id="827"/>
      <w:bookmarkEnd w:id="828"/>
      <w:bookmarkEnd w:id="829"/>
      <w:bookmarkEnd w:id="830"/>
      <w:bookmarkEnd w:id="831"/>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832" w:name="_Toc21093175"/>
      <w:bookmarkStart w:id="833" w:name="_Toc29762704"/>
      <w:bookmarkStart w:id="834" w:name="_Toc36025879"/>
      <w:bookmarkStart w:id="835" w:name="_Toc44584749"/>
      <w:bookmarkStart w:id="836" w:name="_Toc45869042"/>
      <w:bookmarkStart w:id="837" w:name="_Toc52553601"/>
      <w:bookmarkStart w:id="838" w:name="_Toc61111621"/>
      <w:bookmarkStart w:id="839" w:name="_Toc66808007"/>
      <w:bookmarkStart w:id="840" w:name="_Toc74834509"/>
      <w:bookmarkStart w:id="841" w:name="_Toc76502945"/>
      <w:bookmarkStart w:id="842" w:name="_Toc83039440"/>
      <w:bookmarkStart w:id="843" w:name="_Toc89850395"/>
      <w:r w:rsidRPr="009C4728">
        <w:t>6.5.3.2</w:t>
      </w:r>
      <w:r w:rsidRPr="009C4728">
        <w:tab/>
        <w:t>UTRA FDD minimum requirement</w:t>
      </w:r>
      <w:bookmarkEnd w:id="832"/>
      <w:bookmarkEnd w:id="833"/>
      <w:bookmarkEnd w:id="834"/>
      <w:bookmarkEnd w:id="835"/>
      <w:bookmarkEnd w:id="836"/>
      <w:bookmarkEnd w:id="837"/>
      <w:bookmarkEnd w:id="838"/>
      <w:bookmarkEnd w:id="839"/>
      <w:bookmarkEnd w:id="840"/>
      <w:bookmarkEnd w:id="841"/>
      <w:bookmarkEnd w:id="842"/>
      <w:bookmarkEnd w:id="843"/>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844" w:name="_Toc21093176"/>
      <w:bookmarkStart w:id="845" w:name="_Toc29762705"/>
      <w:bookmarkStart w:id="846" w:name="_Toc36025880"/>
      <w:bookmarkStart w:id="847" w:name="_Toc44584750"/>
      <w:bookmarkStart w:id="848" w:name="_Toc45869043"/>
      <w:bookmarkStart w:id="849" w:name="_Toc52553602"/>
      <w:bookmarkStart w:id="850" w:name="_Toc61111622"/>
      <w:bookmarkStart w:id="851" w:name="_Toc66808008"/>
      <w:bookmarkStart w:id="852" w:name="_Toc74834510"/>
      <w:bookmarkStart w:id="853" w:name="_Toc76502946"/>
      <w:bookmarkStart w:id="854" w:name="_Toc83039441"/>
      <w:bookmarkStart w:id="855" w:name="_Toc89850396"/>
      <w:r w:rsidRPr="009C4728">
        <w:t>6.5.3.3</w:t>
      </w:r>
      <w:r w:rsidRPr="009C4728">
        <w:tab/>
        <w:t>UTRA TDD minimum requirement</w:t>
      </w:r>
      <w:bookmarkEnd w:id="844"/>
      <w:bookmarkEnd w:id="845"/>
      <w:bookmarkEnd w:id="846"/>
      <w:bookmarkEnd w:id="847"/>
      <w:bookmarkEnd w:id="848"/>
      <w:bookmarkEnd w:id="849"/>
      <w:bookmarkEnd w:id="850"/>
      <w:bookmarkEnd w:id="851"/>
      <w:bookmarkEnd w:id="852"/>
      <w:bookmarkEnd w:id="853"/>
      <w:bookmarkEnd w:id="854"/>
      <w:bookmarkEnd w:id="855"/>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856" w:name="_Toc21093177"/>
      <w:bookmarkStart w:id="857" w:name="_Toc29762706"/>
      <w:bookmarkStart w:id="858" w:name="_Toc36025881"/>
      <w:bookmarkStart w:id="859" w:name="_Toc44584751"/>
      <w:bookmarkStart w:id="860" w:name="_Toc45869044"/>
      <w:bookmarkStart w:id="861" w:name="_Toc52553603"/>
      <w:bookmarkStart w:id="862" w:name="_Toc61111623"/>
      <w:bookmarkStart w:id="863" w:name="_Toc66808009"/>
      <w:bookmarkStart w:id="864" w:name="_Toc74834511"/>
      <w:bookmarkStart w:id="865" w:name="_Toc76502947"/>
      <w:bookmarkStart w:id="866" w:name="_Toc83039442"/>
      <w:bookmarkStart w:id="867" w:name="_Toc89850397"/>
      <w:r w:rsidRPr="009C4728">
        <w:t>6.5.3.4</w:t>
      </w:r>
      <w:r w:rsidRPr="009C4728">
        <w:tab/>
        <w:t>NB-IoT minimum Requirement</w:t>
      </w:r>
      <w:bookmarkEnd w:id="856"/>
      <w:bookmarkEnd w:id="857"/>
      <w:bookmarkEnd w:id="858"/>
      <w:bookmarkEnd w:id="859"/>
      <w:bookmarkEnd w:id="860"/>
      <w:bookmarkEnd w:id="861"/>
      <w:bookmarkEnd w:id="862"/>
      <w:bookmarkEnd w:id="863"/>
      <w:bookmarkEnd w:id="864"/>
      <w:bookmarkEnd w:id="865"/>
      <w:bookmarkEnd w:id="866"/>
      <w:bookmarkEnd w:id="867"/>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868" w:name="_Toc21093178"/>
      <w:bookmarkStart w:id="869" w:name="_Toc29762707"/>
      <w:bookmarkStart w:id="870" w:name="_Toc36025882"/>
      <w:bookmarkStart w:id="871" w:name="_Toc44584752"/>
      <w:bookmarkStart w:id="872" w:name="_Toc45869045"/>
      <w:bookmarkStart w:id="873" w:name="_Toc52553604"/>
      <w:bookmarkStart w:id="874" w:name="_Toc61111624"/>
      <w:bookmarkStart w:id="875" w:name="_Toc66808010"/>
      <w:bookmarkStart w:id="876" w:name="_Toc74834512"/>
      <w:bookmarkStart w:id="877" w:name="_Toc76502948"/>
      <w:bookmarkStart w:id="878" w:name="_Toc83039443"/>
      <w:bookmarkStart w:id="879" w:name="_Toc89850398"/>
      <w:r w:rsidRPr="009C4728">
        <w:t>6.5.3.5</w:t>
      </w:r>
      <w:r w:rsidRPr="009C4728">
        <w:tab/>
        <w:t>NR minimum Requirement</w:t>
      </w:r>
      <w:bookmarkEnd w:id="868"/>
      <w:bookmarkEnd w:id="869"/>
      <w:bookmarkEnd w:id="870"/>
      <w:bookmarkEnd w:id="871"/>
      <w:bookmarkEnd w:id="872"/>
      <w:bookmarkEnd w:id="873"/>
      <w:bookmarkEnd w:id="874"/>
      <w:bookmarkEnd w:id="875"/>
      <w:bookmarkEnd w:id="876"/>
      <w:bookmarkEnd w:id="877"/>
      <w:bookmarkEnd w:id="878"/>
      <w:bookmarkEnd w:id="879"/>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880" w:name="_Toc21093179"/>
      <w:bookmarkStart w:id="881" w:name="_Toc29762708"/>
      <w:bookmarkStart w:id="882" w:name="_Toc36025883"/>
      <w:bookmarkStart w:id="883" w:name="_Toc44584753"/>
      <w:bookmarkStart w:id="884" w:name="_Toc45869046"/>
      <w:bookmarkStart w:id="885" w:name="_Toc52553605"/>
      <w:bookmarkStart w:id="886" w:name="_Toc61111625"/>
      <w:bookmarkStart w:id="887" w:name="_Toc66808011"/>
      <w:bookmarkStart w:id="888" w:name="_Toc74834513"/>
      <w:bookmarkStart w:id="889" w:name="_Toc76502949"/>
      <w:bookmarkStart w:id="890" w:name="_Toc83039444"/>
      <w:bookmarkStart w:id="891" w:name="_Toc89850399"/>
      <w:r w:rsidRPr="009C4728">
        <w:t>6.6</w:t>
      </w:r>
      <w:r w:rsidRPr="009C4728">
        <w:tab/>
        <w:t>Unwanted emissions</w:t>
      </w:r>
      <w:bookmarkEnd w:id="880"/>
      <w:bookmarkEnd w:id="881"/>
      <w:bookmarkEnd w:id="882"/>
      <w:bookmarkEnd w:id="883"/>
      <w:bookmarkEnd w:id="884"/>
      <w:bookmarkEnd w:id="885"/>
      <w:bookmarkEnd w:id="886"/>
      <w:bookmarkEnd w:id="887"/>
      <w:bookmarkEnd w:id="888"/>
      <w:bookmarkEnd w:id="889"/>
      <w:bookmarkEnd w:id="890"/>
      <w:bookmarkEnd w:id="891"/>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892" w:name="OLE_LINK27"/>
            <w:bookmarkStart w:id="893" w:name="OLE_LINK28"/>
            <w:r w:rsidRPr="009C4728">
              <w:sym w:font="Symbol" w:char="00A3"/>
            </w:r>
            <w:bookmarkEnd w:id="892"/>
            <w:bookmarkEnd w:id="893"/>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894"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894"/>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895" w:name="_Toc21093180"/>
      <w:bookmarkStart w:id="896" w:name="_Toc29762709"/>
      <w:bookmarkStart w:id="897" w:name="_Toc36025884"/>
      <w:bookmarkStart w:id="898" w:name="_Toc44584754"/>
      <w:bookmarkStart w:id="899" w:name="_Toc45869047"/>
      <w:bookmarkStart w:id="900" w:name="_Toc52553606"/>
      <w:bookmarkStart w:id="901" w:name="_Toc61111626"/>
      <w:bookmarkStart w:id="902" w:name="_Toc66808012"/>
      <w:bookmarkStart w:id="903" w:name="_Toc74834514"/>
      <w:bookmarkStart w:id="904" w:name="_Toc76502950"/>
      <w:bookmarkStart w:id="905" w:name="_Toc83039445"/>
      <w:bookmarkStart w:id="906" w:name="_Toc89850400"/>
      <w:r w:rsidRPr="009C4728">
        <w:t>6.6.1</w:t>
      </w:r>
      <w:r w:rsidRPr="009C4728">
        <w:tab/>
        <w:t>Transmitter spurious emissions</w:t>
      </w:r>
      <w:bookmarkEnd w:id="895"/>
      <w:bookmarkEnd w:id="896"/>
      <w:bookmarkEnd w:id="897"/>
      <w:bookmarkEnd w:id="898"/>
      <w:bookmarkEnd w:id="899"/>
      <w:bookmarkEnd w:id="900"/>
      <w:bookmarkEnd w:id="901"/>
      <w:bookmarkEnd w:id="902"/>
      <w:bookmarkEnd w:id="903"/>
      <w:bookmarkEnd w:id="904"/>
      <w:bookmarkEnd w:id="905"/>
      <w:bookmarkEnd w:id="906"/>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907" w:name="_Toc21093181"/>
      <w:bookmarkStart w:id="908" w:name="_Toc29762710"/>
      <w:bookmarkStart w:id="909" w:name="_Toc36025885"/>
      <w:bookmarkStart w:id="910" w:name="_Toc44584755"/>
      <w:bookmarkStart w:id="911" w:name="_Toc45869048"/>
      <w:bookmarkStart w:id="912" w:name="_Toc52553607"/>
      <w:bookmarkStart w:id="913" w:name="_Toc61111627"/>
      <w:bookmarkStart w:id="914" w:name="_Toc66808013"/>
      <w:bookmarkStart w:id="915" w:name="_Toc74834515"/>
      <w:bookmarkStart w:id="916" w:name="_Toc76502951"/>
      <w:bookmarkStart w:id="917" w:name="_Toc83039446"/>
      <w:bookmarkStart w:id="918" w:name="_Toc89850401"/>
      <w:r w:rsidRPr="009C4728">
        <w:t>6.6.1.1</w:t>
      </w:r>
      <w:r w:rsidRPr="009C4728">
        <w:tab/>
        <w:t>Mandatory Requirements</w:t>
      </w:r>
      <w:bookmarkEnd w:id="907"/>
      <w:bookmarkEnd w:id="908"/>
      <w:bookmarkEnd w:id="909"/>
      <w:bookmarkEnd w:id="910"/>
      <w:bookmarkEnd w:id="911"/>
      <w:bookmarkEnd w:id="912"/>
      <w:bookmarkEnd w:id="913"/>
      <w:bookmarkEnd w:id="914"/>
      <w:bookmarkEnd w:id="915"/>
      <w:bookmarkEnd w:id="916"/>
      <w:bookmarkEnd w:id="917"/>
      <w:bookmarkEnd w:id="918"/>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919" w:name="_Toc21093182"/>
      <w:bookmarkStart w:id="920" w:name="_Toc29762711"/>
      <w:bookmarkStart w:id="921" w:name="_Toc36025886"/>
      <w:bookmarkStart w:id="922" w:name="_Toc44584756"/>
      <w:bookmarkStart w:id="923" w:name="_Toc45869049"/>
      <w:bookmarkStart w:id="924" w:name="_Toc52553608"/>
      <w:bookmarkStart w:id="925" w:name="_Toc61111628"/>
      <w:bookmarkStart w:id="926" w:name="_Toc66808014"/>
      <w:bookmarkStart w:id="927" w:name="_Toc74834516"/>
      <w:bookmarkStart w:id="928" w:name="_Toc76502952"/>
      <w:bookmarkStart w:id="929" w:name="_Toc83039447"/>
      <w:bookmarkStart w:id="930" w:name="_Toc89850402"/>
      <w:r w:rsidRPr="009C4728">
        <w:t>6.6.1.1.1</w:t>
      </w:r>
      <w:r w:rsidRPr="009C4728">
        <w:tab/>
        <w:t>Minimum requirement (Category A)</w:t>
      </w:r>
      <w:bookmarkEnd w:id="919"/>
      <w:bookmarkEnd w:id="920"/>
      <w:bookmarkEnd w:id="921"/>
      <w:bookmarkEnd w:id="922"/>
      <w:bookmarkEnd w:id="923"/>
      <w:bookmarkEnd w:id="924"/>
      <w:bookmarkEnd w:id="925"/>
      <w:bookmarkEnd w:id="926"/>
      <w:bookmarkEnd w:id="927"/>
      <w:bookmarkEnd w:id="928"/>
      <w:bookmarkEnd w:id="929"/>
      <w:bookmarkEnd w:id="930"/>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931" w:name="_Toc21093183"/>
      <w:bookmarkStart w:id="932" w:name="_Toc29762712"/>
      <w:bookmarkStart w:id="933" w:name="_Toc36025887"/>
      <w:bookmarkStart w:id="934" w:name="_Toc44584757"/>
      <w:bookmarkStart w:id="935" w:name="_Toc45869050"/>
      <w:bookmarkStart w:id="936" w:name="_Toc52553609"/>
      <w:bookmarkStart w:id="937" w:name="_Toc61111629"/>
      <w:bookmarkStart w:id="938" w:name="_Toc66808015"/>
      <w:bookmarkStart w:id="939" w:name="_Toc74834517"/>
      <w:bookmarkStart w:id="940" w:name="_Toc76502953"/>
      <w:bookmarkStart w:id="941" w:name="_Toc83039448"/>
      <w:bookmarkStart w:id="942" w:name="_Toc89850403"/>
      <w:r w:rsidRPr="009C4728">
        <w:t>6.6.1.1.2</w:t>
      </w:r>
      <w:r w:rsidRPr="009C4728">
        <w:tab/>
        <w:t>Minimum requirement (Category B)</w:t>
      </w:r>
      <w:bookmarkEnd w:id="931"/>
      <w:bookmarkEnd w:id="932"/>
      <w:bookmarkEnd w:id="933"/>
      <w:bookmarkEnd w:id="934"/>
      <w:bookmarkEnd w:id="935"/>
      <w:bookmarkEnd w:id="936"/>
      <w:bookmarkEnd w:id="937"/>
      <w:bookmarkEnd w:id="938"/>
      <w:bookmarkEnd w:id="939"/>
      <w:bookmarkEnd w:id="940"/>
      <w:bookmarkEnd w:id="941"/>
      <w:bookmarkEnd w:id="942"/>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943" w:name="_Toc21093184"/>
      <w:bookmarkStart w:id="944" w:name="_Toc29762713"/>
      <w:bookmarkStart w:id="945" w:name="_Toc36025888"/>
      <w:bookmarkStart w:id="946" w:name="_Toc44584758"/>
      <w:bookmarkStart w:id="947" w:name="_Toc45869051"/>
      <w:bookmarkStart w:id="948" w:name="_Toc52553610"/>
      <w:bookmarkStart w:id="949" w:name="_Toc61111630"/>
      <w:bookmarkStart w:id="950" w:name="_Toc66808016"/>
      <w:bookmarkStart w:id="951" w:name="_Toc74834518"/>
      <w:bookmarkStart w:id="952" w:name="_Toc76502954"/>
      <w:bookmarkStart w:id="953" w:name="_Toc83039449"/>
      <w:bookmarkStart w:id="954" w:name="_Toc89850404"/>
      <w:r w:rsidRPr="009C4728">
        <w:t>6.6.1.1.3</w:t>
      </w:r>
      <w:r w:rsidRPr="009C4728">
        <w:tab/>
        <w:t>Additional minimum requirement for BC2 (Category B)</w:t>
      </w:r>
      <w:bookmarkEnd w:id="943"/>
      <w:bookmarkEnd w:id="944"/>
      <w:bookmarkEnd w:id="945"/>
      <w:bookmarkEnd w:id="946"/>
      <w:bookmarkEnd w:id="947"/>
      <w:bookmarkEnd w:id="948"/>
      <w:bookmarkEnd w:id="949"/>
      <w:bookmarkEnd w:id="950"/>
      <w:bookmarkEnd w:id="951"/>
      <w:bookmarkEnd w:id="952"/>
      <w:bookmarkEnd w:id="953"/>
      <w:bookmarkEnd w:id="954"/>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955" w:name="_Toc21093185"/>
      <w:bookmarkStart w:id="956" w:name="_Toc29762714"/>
      <w:bookmarkStart w:id="957" w:name="_Toc36025889"/>
      <w:bookmarkStart w:id="958" w:name="_Toc44584759"/>
      <w:bookmarkStart w:id="959" w:name="_Toc45869052"/>
      <w:bookmarkStart w:id="960" w:name="_Toc52553611"/>
      <w:bookmarkStart w:id="961" w:name="_Toc61111631"/>
      <w:bookmarkStart w:id="962" w:name="_Toc66808017"/>
      <w:bookmarkStart w:id="963" w:name="_Toc74834519"/>
      <w:bookmarkStart w:id="964" w:name="_Toc76502955"/>
      <w:bookmarkStart w:id="965" w:name="_Toc83039450"/>
      <w:bookmarkStart w:id="966" w:name="_Toc89850405"/>
      <w:r w:rsidRPr="009C4728">
        <w:t>6.6.1.2</w:t>
      </w:r>
      <w:r w:rsidRPr="009C4728">
        <w:tab/>
        <w:t>Protection of the BS receiver of own or different BS</w:t>
      </w:r>
      <w:bookmarkEnd w:id="955"/>
      <w:bookmarkEnd w:id="956"/>
      <w:bookmarkEnd w:id="957"/>
      <w:bookmarkEnd w:id="958"/>
      <w:bookmarkEnd w:id="959"/>
      <w:bookmarkEnd w:id="960"/>
      <w:bookmarkEnd w:id="961"/>
      <w:bookmarkEnd w:id="962"/>
      <w:bookmarkEnd w:id="963"/>
      <w:bookmarkEnd w:id="964"/>
      <w:bookmarkEnd w:id="965"/>
      <w:bookmarkEnd w:id="966"/>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967" w:name="_Toc21093186"/>
      <w:bookmarkStart w:id="968" w:name="_Toc29762715"/>
      <w:bookmarkStart w:id="969" w:name="_Toc36025890"/>
      <w:bookmarkStart w:id="970" w:name="_Toc44584760"/>
      <w:bookmarkStart w:id="971" w:name="_Toc45869053"/>
      <w:bookmarkStart w:id="972" w:name="_Toc52553612"/>
      <w:bookmarkStart w:id="973" w:name="_Toc61111632"/>
      <w:bookmarkStart w:id="974" w:name="_Toc66808018"/>
      <w:bookmarkStart w:id="975" w:name="_Toc74834520"/>
      <w:bookmarkStart w:id="976" w:name="_Toc76502956"/>
      <w:bookmarkStart w:id="977" w:name="_Toc83039451"/>
      <w:bookmarkStart w:id="978" w:name="_Toc89850406"/>
      <w:r w:rsidRPr="009C4728">
        <w:t>6.6.1.2.1</w:t>
      </w:r>
      <w:r w:rsidRPr="009C4728">
        <w:tab/>
        <w:t>Minimum Requirement</w:t>
      </w:r>
      <w:bookmarkEnd w:id="967"/>
      <w:bookmarkEnd w:id="968"/>
      <w:bookmarkEnd w:id="969"/>
      <w:bookmarkEnd w:id="970"/>
      <w:bookmarkEnd w:id="971"/>
      <w:bookmarkEnd w:id="972"/>
      <w:bookmarkEnd w:id="973"/>
      <w:bookmarkEnd w:id="974"/>
      <w:bookmarkEnd w:id="975"/>
      <w:bookmarkEnd w:id="976"/>
      <w:bookmarkEnd w:id="977"/>
      <w:bookmarkEnd w:id="978"/>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979" w:name="_Toc21093187"/>
      <w:bookmarkStart w:id="980" w:name="_Toc29762716"/>
      <w:bookmarkStart w:id="981" w:name="_Toc36025891"/>
      <w:bookmarkStart w:id="982" w:name="_Toc44584761"/>
      <w:bookmarkStart w:id="983" w:name="_Toc45869054"/>
      <w:bookmarkStart w:id="984" w:name="_Toc52553613"/>
      <w:bookmarkStart w:id="985" w:name="_Toc61111633"/>
      <w:bookmarkStart w:id="986" w:name="_Toc66808019"/>
      <w:bookmarkStart w:id="987" w:name="_Toc74834521"/>
      <w:bookmarkStart w:id="988" w:name="_Toc76502957"/>
      <w:bookmarkStart w:id="989" w:name="_Toc83039452"/>
      <w:bookmarkStart w:id="990" w:name="_Toc89850407"/>
      <w:r w:rsidRPr="009C4728">
        <w:t>6.6.1.3</w:t>
      </w:r>
      <w:r w:rsidRPr="009C4728">
        <w:tab/>
        <w:t>Additional spurious emissions requirements</w:t>
      </w:r>
      <w:bookmarkEnd w:id="979"/>
      <w:bookmarkEnd w:id="980"/>
      <w:bookmarkEnd w:id="981"/>
      <w:bookmarkEnd w:id="982"/>
      <w:bookmarkEnd w:id="983"/>
      <w:bookmarkEnd w:id="984"/>
      <w:bookmarkEnd w:id="985"/>
      <w:bookmarkEnd w:id="986"/>
      <w:bookmarkEnd w:id="987"/>
      <w:bookmarkEnd w:id="988"/>
      <w:bookmarkEnd w:id="989"/>
      <w:bookmarkEnd w:id="990"/>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991" w:name="_Toc21093188"/>
      <w:bookmarkStart w:id="992" w:name="_Toc29762717"/>
      <w:bookmarkStart w:id="993" w:name="_Toc36025892"/>
      <w:bookmarkStart w:id="994" w:name="_Toc44584762"/>
      <w:bookmarkStart w:id="995" w:name="_Toc45869055"/>
      <w:bookmarkStart w:id="996" w:name="_Toc52553614"/>
      <w:bookmarkStart w:id="997" w:name="_Toc61111634"/>
      <w:bookmarkStart w:id="998" w:name="_Toc66808020"/>
      <w:bookmarkStart w:id="999" w:name="_Toc74834522"/>
      <w:bookmarkStart w:id="1000" w:name="_Toc76502958"/>
      <w:bookmarkStart w:id="1001" w:name="_Toc83039453"/>
      <w:bookmarkStart w:id="1002" w:name="_Toc89850408"/>
      <w:r w:rsidRPr="009C4728">
        <w:t>6.6.1.3.1</w:t>
      </w:r>
      <w:r w:rsidRPr="009C4728">
        <w:tab/>
        <w:t>Minimum Requirement</w:t>
      </w:r>
      <w:bookmarkEnd w:id="991"/>
      <w:bookmarkEnd w:id="992"/>
      <w:bookmarkEnd w:id="993"/>
      <w:bookmarkEnd w:id="994"/>
      <w:bookmarkEnd w:id="995"/>
      <w:bookmarkEnd w:id="996"/>
      <w:bookmarkEnd w:id="997"/>
      <w:bookmarkEnd w:id="998"/>
      <w:bookmarkEnd w:id="999"/>
      <w:bookmarkEnd w:id="1000"/>
      <w:bookmarkEnd w:id="1001"/>
      <w:bookmarkEnd w:id="1002"/>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t>Table 6.6.1.3.1-1: BS Spurious emissions limits for co-existence with systems operating in other frequency bands</w:t>
      </w:r>
    </w:p>
    <w:tbl>
      <w:tblPr>
        <w:tblW w:w="97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20"/>
        <w:gridCol w:w="1559"/>
        <w:gridCol w:w="1134"/>
        <w:gridCol w:w="1134"/>
        <w:gridCol w:w="4536"/>
      </w:tblGrid>
      <w:tr w:rsidR="00C53C29" w:rsidRPr="009C4728" w14:paraId="5F544C73" w14:textId="77777777" w:rsidTr="00F64CE0">
        <w:trPr>
          <w:cantSplit/>
          <w:trHeight w:val="113"/>
          <w:jc w:val="center"/>
        </w:trPr>
        <w:tc>
          <w:tcPr>
            <w:tcW w:w="1420" w:type="dxa"/>
            <w:shd w:val="clear" w:color="auto" w:fill="auto"/>
          </w:tcPr>
          <w:p w14:paraId="5F544C6E" w14:textId="77777777" w:rsidR="00C53C29" w:rsidRPr="009C4728" w:rsidRDefault="00C53C29" w:rsidP="0021138B">
            <w:pPr>
              <w:pStyle w:val="TAH"/>
              <w:rPr>
                <w:rFonts w:cs="Arial"/>
              </w:rPr>
            </w:pPr>
            <w:r w:rsidRPr="009C4728">
              <w:rPr>
                <w:rFonts w:cs="Arial"/>
              </w:rPr>
              <w:t>System type to co-exist with</w:t>
            </w:r>
          </w:p>
        </w:tc>
        <w:tc>
          <w:tcPr>
            <w:tcW w:w="1559" w:type="dxa"/>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1134" w:type="dxa"/>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134" w:type="dxa"/>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536" w:type="dxa"/>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F64CE0">
        <w:trPr>
          <w:cantSplit/>
          <w:trHeight w:val="113"/>
          <w:jc w:val="center"/>
        </w:trPr>
        <w:tc>
          <w:tcPr>
            <w:tcW w:w="1420" w:type="dxa"/>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559" w:type="dxa"/>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1134" w:type="dxa"/>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F64CE0">
        <w:trPr>
          <w:cantSplit/>
          <w:trHeight w:val="113"/>
          <w:jc w:val="center"/>
        </w:trPr>
        <w:tc>
          <w:tcPr>
            <w:tcW w:w="1420" w:type="dxa"/>
            <w:vMerge/>
            <w:shd w:val="clear" w:color="auto" w:fill="auto"/>
          </w:tcPr>
          <w:p w14:paraId="5F544C7A" w14:textId="77777777" w:rsidR="00C53C29" w:rsidRPr="009C4728" w:rsidRDefault="00C53C29" w:rsidP="0021138B">
            <w:pPr>
              <w:pStyle w:val="TAC"/>
              <w:rPr>
                <w:rFonts w:cs="Arial"/>
              </w:rPr>
            </w:pPr>
          </w:p>
        </w:tc>
        <w:tc>
          <w:tcPr>
            <w:tcW w:w="1559" w:type="dxa"/>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1134" w:type="dxa"/>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134" w:type="dxa"/>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536" w:type="dxa"/>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F64CE0">
        <w:trPr>
          <w:cantSplit/>
          <w:trHeight w:val="113"/>
          <w:jc w:val="center"/>
        </w:trPr>
        <w:tc>
          <w:tcPr>
            <w:tcW w:w="1420" w:type="dxa"/>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559" w:type="dxa"/>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134" w:type="dxa"/>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F64CE0">
        <w:trPr>
          <w:cantSplit/>
          <w:trHeight w:val="113"/>
          <w:jc w:val="center"/>
        </w:trPr>
        <w:tc>
          <w:tcPr>
            <w:tcW w:w="1420" w:type="dxa"/>
            <w:vMerge/>
            <w:shd w:val="clear" w:color="auto" w:fill="auto"/>
          </w:tcPr>
          <w:p w14:paraId="5F544C86" w14:textId="77777777" w:rsidR="00C53C29" w:rsidRPr="009C4728" w:rsidRDefault="00C53C29" w:rsidP="0021138B">
            <w:pPr>
              <w:pStyle w:val="TAC"/>
              <w:rPr>
                <w:rFonts w:cs="Arial"/>
              </w:rPr>
            </w:pPr>
          </w:p>
        </w:tc>
        <w:tc>
          <w:tcPr>
            <w:tcW w:w="1559" w:type="dxa"/>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134" w:type="dxa"/>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536" w:type="dxa"/>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F64CE0">
        <w:trPr>
          <w:cantSplit/>
          <w:trHeight w:val="113"/>
          <w:jc w:val="center"/>
        </w:trPr>
        <w:tc>
          <w:tcPr>
            <w:tcW w:w="1420" w:type="dxa"/>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559" w:type="dxa"/>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1134" w:type="dxa"/>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F64CE0">
        <w:trPr>
          <w:cantSplit/>
          <w:trHeight w:val="113"/>
          <w:jc w:val="center"/>
        </w:trPr>
        <w:tc>
          <w:tcPr>
            <w:tcW w:w="1420" w:type="dxa"/>
            <w:vMerge/>
            <w:shd w:val="clear" w:color="auto" w:fill="auto"/>
          </w:tcPr>
          <w:p w14:paraId="5F544C93" w14:textId="77777777" w:rsidR="00C53C29" w:rsidRPr="009C4728" w:rsidRDefault="00C53C29" w:rsidP="0021138B">
            <w:pPr>
              <w:pStyle w:val="TAC"/>
              <w:rPr>
                <w:rFonts w:cs="Arial"/>
              </w:rPr>
            </w:pPr>
          </w:p>
        </w:tc>
        <w:tc>
          <w:tcPr>
            <w:tcW w:w="1559" w:type="dxa"/>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1134" w:type="dxa"/>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134" w:type="dxa"/>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F64CE0">
        <w:trPr>
          <w:cantSplit/>
          <w:trHeight w:val="113"/>
          <w:jc w:val="center"/>
        </w:trPr>
        <w:tc>
          <w:tcPr>
            <w:tcW w:w="1420" w:type="dxa"/>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559" w:type="dxa"/>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1134" w:type="dxa"/>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F64CE0">
        <w:trPr>
          <w:cantSplit/>
          <w:trHeight w:val="113"/>
          <w:jc w:val="center"/>
        </w:trPr>
        <w:tc>
          <w:tcPr>
            <w:tcW w:w="1420" w:type="dxa"/>
            <w:vMerge/>
            <w:shd w:val="clear" w:color="auto" w:fill="auto"/>
          </w:tcPr>
          <w:p w14:paraId="5F544CA0" w14:textId="77777777" w:rsidR="00C53C29" w:rsidRPr="009C4728" w:rsidRDefault="00C53C29" w:rsidP="0021138B">
            <w:pPr>
              <w:pStyle w:val="TAC"/>
              <w:rPr>
                <w:rFonts w:cs="Arial"/>
              </w:rPr>
            </w:pPr>
          </w:p>
        </w:tc>
        <w:tc>
          <w:tcPr>
            <w:tcW w:w="1559" w:type="dxa"/>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134" w:type="dxa"/>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134" w:type="dxa"/>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536" w:type="dxa"/>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F64CE0">
        <w:trPr>
          <w:cantSplit/>
          <w:trHeight w:val="113"/>
          <w:jc w:val="center"/>
        </w:trPr>
        <w:tc>
          <w:tcPr>
            <w:tcW w:w="1420" w:type="dxa"/>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559" w:type="dxa"/>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F64CE0">
        <w:trPr>
          <w:cantSplit/>
          <w:trHeight w:val="113"/>
          <w:jc w:val="center"/>
        </w:trPr>
        <w:tc>
          <w:tcPr>
            <w:tcW w:w="1420" w:type="dxa"/>
            <w:vMerge/>
            <w:shd w:val="clear" w:color="auto" w:fill="auto"/>
          </w:tcPr>
          <w:p w14:paraId="5F544CAD" w14:textId="77777777" w:rsidR="00C53C29" w:rsidRPr="009C4728" w:rsidRDefault="00C53C29" w:rsidP="0021138B">
            <w:pPr>
              <w:pStyle w:val="TAC"/>
              <w:rPr>
                <w:rFonts w:cs="Arial"/>
              </w:rPr>
            </w:pPr>
          </w:p>
        </w:tc>
        <w:tc>
          <w:tcPr>
            <w:tcW w:w="1559" w:type="dxa"/>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1134" w:type="dxa"/>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F64CE0">
        <w:trPr>
          <w:cantSplit/>
          <w:trHeight w:val="113"/>
          <w:jc w:val="center"/>
        </w:trPr>
        <w:tc>
          <w:tcPr>
            <w:tcW w:w="1420" w:type="dxa"/>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559" w:type="dxa"/>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1134" w:type="dxa"/>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F64CE0">
        <w:trPr>
          <w:cantSplit/>
          <w:trHeight w:val="113"/>
          <w:jc w:val="center"/>
        </w:trPr>
        <w:tc>
          <w:tcPr>
            <w:tcW w:w="1420" w:type="dxa"/>
            <w:vMerge/>
            <w:shd w:val="clear" w:color="auto" w:fill="auto"/>
          </w:tcPr>
          <w:p w14:paraId="5F544CBC" w14:textId="77777777" w:rsidR="00C53C29" w:rsidRPr="009C4728" w:rsidRDefault="00C53C29" w:rsidP="0021138B">
            <w:pPr>
              <w:pStyle w:val="TAC"/>
              <w:rPr>
                <w:rFonts w:cs="Arial"/>
              </w:rPr>
            </w:pPr>
          </w:p>
        </w:tc>
        <w:tc>
          <w:tcPr>
            <w:tcW w:w="1559" w:type="dxa"/>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1134" w:type="dxa"/>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F64CE0">
        <w:trPr>
          <w:cantSplit/>
          <w:jc w:val="center"/>
        </w:trPr>
        <w:tc>
          <w:tcPr>
            <w:tcW w:w="1420" w:type="dxa"/>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559" w:type="dxa"/>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1134" w:type="dxa"/>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F64CE0">
        <w:trPr>
          <w:cantSplit/>
          <w:trHeight w:val="113"/>
          <w:jc w:val="center"/>
        </w:trPr>
        <w:tc>
          <w:tcPr>
            <w:tcW w:w="1420" w:type="dxa"/>
            <w:vMerge/>
            <w:shd w:val="clear" w:color="auto" w:fill="auto"/>
          </w:tcPr>
          <w:p w14:paraId="5F544CCA" w14:textId="77777777" w:rsidR="00C53C29" w:rsidRPr="009C4728" w:rsidRDefault="00C53C29" w:rsidP="0021138B">
            <w:pPr>
              <w:pStyle w:val="TAC"/>
              <w:rPr>
                <w:rFonts w:cs="Arial"/>
              </w:rPr>
            </w:pPr>
          </w:p>
        </w:tc>
        <w:tc>
          <w:tcPr>
            <w:tcW w:w="1559" w:type="dxa"/>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F64CE0">
        <w:trPr>
          <w:cantSplit/>
          <w:trHeight w:val="113"/>
          <w:jc w:val="center"/>
        </w:trPr>
        <w:tc>
          <w:tcPr>
            <w:tcW w:w="1420" w:type="dxa"/>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559" w:type="dxa"/>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1134" w:type="dxa"/>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F64CE0">
        <w:trPr>
          <w:cantSplit/>
          <w:trHeight w:val="113"/>
          <w:jc w:val="center"/>
        </w:trPr>
        <w:tc>
          <w:tcPr>
            <w:tcW w:w="1420" w:type="dxa"/>
            <w:vMerge/>
            <w:shd w:val="clear" w:color="auto" w:fill="auto"/>
          </w:tcPr>
          <w:p w14:paraId="5F544CD8" w14:textId="77777777" w:rsidR="00C53C29" w:rsidRPr="009C4728" w:rsidRDefault="00C53C29" w:rsidP="0021138B">
            <w:pPr>
              <w:pStyle w:val="TAC"/>
              <w:rPr>
                <w:rFonts w:cs="Arial"/>
              </w:rPr>
            </w:pPr>
          </w:p>
        </w:tc>
        <w:tc>
          <w:tcPr>
            <w:tcW w:w="1559" w:type="dxa"/>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1134" w:type="dxa"/>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F64CE0">
        <w:trPr>
          <w:cantSplit/>
          <w:trHeight w:val="113"/>
          <w:jc w:val="center"/>
        </w:trPr>
        <w:tc>
          <w:tcPr>
            <w:tcW w:w="1420" w:type="dxa"/>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559" w:type="dxa"/>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1134" w:type="dxa"/>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F64CE0">
        <w:trPr>
          <w:cantSplit/>
          <w:trHeight w:val="113"/>
          <w:jc w:val="center"/>
        </w:trPr>
        <w:tc>
          <w:tcPr>
            <w:tcW w:w="1420" w:type="dxa"/>
            <w:vMerge/>
            <w:shd w:val="clear" w:color="auto" w:fill="auto"/>
          </w:tcPr>
          <w:p w14:paraId="5F544CE5" w14:textId="77777777" w:rsidR="00C53C29" w:rsidRPr="009C4728" w:rsidRDefault="00C53C29" w:rsidP="0021138B">
            <w:pPr>
              <w:pStyle w:val="TAC"/>
              <w:rPr>
                <w:rFonts w:cs="Arial"/>
              </w:rPr>
            </w:pPr>
          </w:p>
        </w:tc>
        <w:tc>
          <w:tcPr>
            <w:tcW w:w="1559" w:type="dxa"/>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1134" w:type="dxa"/>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F64CE0">
        <w:trPr>
          <w:cantSplit/>
          <w:trHeight w:val="113"/>
          <w:jc w:val="center"/>
        </w:trPr>
        <w:tc>
          <w:tcPr>
            <w:tcW w:w="1420" w:type="dxa"/>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559" w:type="dxa"/>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1134" w:type="dxa"/>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F64CE0">
        <w:trPr>
          <w:cantSplit/>
          <w:trHeight w:val="313"/>
          <w:jc w:val="center"/>
        </w:trPr>
        <w:tc>
          <w:tcPr>
            <w:tcW w:w="1420" w:type="dxa"/>
            <w:vMerge/>
            <w:shd w:val="clear" w:color="auto" w:fill="auto"/>
          </w:tcPr>
          <w:p w14:paraId="5F544CF2" w14:textId="77777777" w:rsidR="00C53C29" w:rsidRPr="009C4728" w:rsidRDefault="00C53C29" w:rsidP="0021138B">
            <w:pPr>
              <w:pStyle w:val="TAC"/>
              <w:rPr>
                <w:rFonts w:cs="Arial"/>
              </w:rPr>
            </w:pPr>
          </w:p>
        </w:tc>
        <w:tc>
          <w:tcPr>
            <w:tcW w:w="1559" w:type="dxa"/>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1134" w:type="dxa"/>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F64CE0">
        <w:trPr>
          <w:cantSplit/>
          <w:trHeight w:val="312"/>
          <w:jc w:val="center"/>
        </w:trPr>
        <w:tc>
          <w:tcPr>
            <w:tcW w:w="1420" w:type="dxa"/>
            <w:vMerge/>
            <w:shd w:val="clear" w:color="auto" w:fill="auto"/>
          </w:tcPr>
          <w:p w14:paraId="5F544CF8" w14:textId="77777777" w:rsidR="00C53C29" w:rsidRPr="009C4728" w:rsidRDefault="00C53C29" w:rsidP="0021138B">
            <w:pPr>
              <w:pStyle w:val="TAC"/>
              <w:rPr>
                <w:rFonts w:cs="Arial"/>
              </w:rPr>
            </w:pPr>
          </w:p>
        </w:tc>
        <w:tc>
          <w:tcPr>
            <w:tcW w:w="1559" w:type="dxa"/>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1134" w:type="dxa"/>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F64CE0">
        <w:trPr>
          <w:cantSplit/>
          <w:jc w:val="center"/>
        </w:trPr>
        <w:tc>
          <w:tcPr>
            <w:tcW w:w="1420" w:type="dxa"/>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559" w:type="dxa"/>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1134" w:type="dxa"/>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F64CE0">
        <w:trPr>
          <w:cantSplit/>
          <w:trHeight w:val="113"/>
          <w:jc w:val="center"/>
        </w:trPr>
        <w:tc>
          <w:tcPr>
            <w:tcW w:w="1420" w:type="dxa"/>
            <w:vMerge/>
            <w:shd w:val="clear" w:color="auto" w:fill="auto"/>
          </w:tcPr>
          <w:p w14:paraId="5F544D05" w14:textId="77777777" w:rsidR="00C53C29" w:rsidRPr="009C4728" w:rsidRDefault="00C53C29" w:rsidP="0021138B">
            <w:pPr>
              <w:pStyle w:val="TAC"/>
              <w:rPr>
                <w:rFonts w:cs="Arial"/>
              </w:rPr>
            </w:pPr>
          </w:p>
        </w:tc>
        <w:tc>
          <w:tcPr>
            <w:tcW w:w="1559" w:type="dxa"/>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1134" w:type="dxa"/>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F64CE0">
        <w:trPr>
          <w:cantSplit/>
          <w:trHeight w:val="113"/>
          <w:jc w:val="center"/>
        </w:trPr>
        <w:tc>
          <w:tcPr>
            <w:tcW w:w="1420" w:type="dxa"/>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559" w:type="dxa"/>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1134" w:type="dxa"/>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F64CE0">
        <w:trPr>
          <w:cantSplit/>
          <w:trHeight w:val="113"/>
          <w:jc w:val="center"/>
        </w:trPr>
        <w:tc>
          <w:tcPr>
            <w:tcW w:w="1420" w:type="dxa"/>
            <w:vMerge/>
            <w:shd w:val="clear" w:color="auto" w:fill="auto"/>
          </w:tcPr>
          <w:p w14:paraId="5F544D12" w14:textId="77777777" w:rsidR="00C53C29" w:rsidRPr="009C4728" w:rsidRDefault="00C53C29" w:rsidP="0021138B">
            <w:pPr>
              <w:pStyle w:val="TAC"/>
              <w:rPr>
                <w:rFonts w:cs="Arial"/>
              </w:rPr>
            </w:pPr>
          </w:p>
        </w:tc>
        <w:tc>
          <w:tcPr>
            <w:tcW w:w="1559" w:type="dxa"/>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1134" w:type="dxa"/>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F64CE0">
        <w:trPr>
          <w:cantSplit/>
          <w:trHeight w:val="454"/>
          <w:jc w:val="center"/>
        </w:trPr>
        <w:tc>
          <w:tcPr>
            <w:tcW w:w="1420" w:type="dxa"/>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559" w:type="dxa"/>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1134" w:type="dxa"/>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F64CE0">
        <w:trPr>
          <w:cantSplit/>
          <w:trHeight w:val="113"/>
          <w:jc w:val="center"/>
        </w:trPr>
        <w:tc>
          <w:tcPr>
            <w:tcW w:w="1420" w:type="dxa"/>
            <w:vMerge/>
            <w:shd w:val="clear" w:color="auto" w:fill="auto"/>
          </w:tcPr>
          <w:p w14:paraId="5F544D1F" w14:textId="77777777" w:rsidR="00C53C29" w:rsidRPr="009C4728" w:rsidRDefault="00C53C29" w:rsidP="0021138B">
            <w:pPr>
              <w:pStyle w:val="TAC"/>
              <w:rPr>
                <w:rFonts w:cs="Arial"/>
              </w:rPr>
            </w:pPr>
          </w:p>
        </w:tc>
        <w:tc>
          <w:tcPr>
            <w:tcW w:w="1559" w:type="dxa"/>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1134" w:type="dxa"/>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F64CE0">
        <w:trPr>
          <w:cantSplit/>
          <w:trHeight w:val="113"/>
          <w:jc w:val="center"/>
        </w:trPr>
        <w:tc>
          <w:tcPr>
            <w:tcW w:w="1420" w:type="dxa"/>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559" w:type="dxa"/>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F64CE0">
        <w:trPr>
          <w:cantSplit/>
          <w:trHeight w:val="113"/>
          <w:jc w:val="center"/>
        </w:trPr>
        <w:tc>
          <w:tcPr>
            <w:tcW w:w="1420" w:type="dxa"/>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559" w:type="dxa"/>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1134" w:type="dxa"/>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559" w:type="dxa"/>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1134" w:type="dxa"/>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F64CE0">
        <w:trPr>
          <w:cantSplit/>
          <w:trHeight w:val="313"/>
          <w:jc w:val="center"/>
        </w:trPr>
        <w:tc>
          <w:tcPr>
            <w:tcW w:w="1420" w:type="dxa"/>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1134" w:type="dxa"/>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F64CE0">
        <w:trPr>
          <w:cantSplit/>
          <w:trHeight w:val="312"/>
          <w:jc w:val="center"/>
        </w:trPr>
        <w:tc>
          <w:tcPr>
            <w:tcW w:w="1420" w:type="dxa"/>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1134" w:type="dxa"/>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559" w:type="dxa"/>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1134" w:type="dxa"/>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1134" w:type="dxa"/>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559" w:type="dxa"/>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1134" w:type="dxa"/>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1134" w:type="dxa"/>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559" w:type="dxa"/>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1134" w:type="dxa"/>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1134" w:type="dxa"/>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559" w:type="dxa"/>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1134" w:type="dxa"/>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F64CE0">
        <w:trPr>
          <w:cantSplit/>
          <w:trHeight w:val="209"/>
          <w:jc w:val="center"/>
        </w:trPr>
        <w:tc>
          <w:tcPr>
            <w:tcW w:w="1420" w:type="dxa"/>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1134" w:type="dxa"/>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559" w:type="dxa"/>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1134" w:type="dxa"/>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1134" w:type="dxa"/>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559" w:type="dxa"/>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1134" w:type="dxa"/>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1134" w:type="dxa"/>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F" w14:textId="1AC414FA" w:rsidR="00C53C29" w:rsidRPr="009C4728" w:rsidRDefault="00F64CE0"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C53C29" w:rsidRPr="009C4728" w14:paraId="5F544D9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559" w:type="dxa"/>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1134" w:type="dxa"/>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1134" w:type="dxa"/>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559" w:type="dxa"/>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134" w:type="dxa"/>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134" w:type="dxa"/>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559" w:type="dxa"/>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1134" w:type="dxa"/>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1134" w:type="dxa"/>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559" w:type="dxa"/>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1134" w:type="dxa"/>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1134" w:type="dxa"/>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559" w:type="dxa"/>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1134" w:type="dxa"/>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1134" w:type="dxa"/>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F64CE0" w:rsidRPr="009C4728" w14:paraId="5F544EF0"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B" w14:textId="77777777" w:rsidR="00F64CE0" w:rsidRPr="009C4728" w:rsidRDefault="00F64CE0" w:rsidP="00F64CE0">
            <w:pPr>
              <w:pStyle w:val="TAC"/>
              <w:rPr>
                <w:rFonts w:cs="Arial"/>
              </w:rPr>
            </w:pPr>
            <w:r w:rsidRPr="009C4728">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C" w14:textId="0AFCA511" w:rsidR="00F64CE0" w:rsidRPr="009C4728" w:rsidRDefault="00F64CE0" w:rsidP="00F64CE0">
            <w:pPr>
              <w:pStyle w:val="TAC"/>
              <w:rPr>
                <w:rFonts w:cs="Arial"/>
              </w:rPr>
            </w:pPr>
            <w:r w:rsidRPr="009C4728">
              <w:t>3300 – 4200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D"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E"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F" w14:textId="77777777" w:rsidR="00F64CE0" w:rsidRPr="009C4728" w:rsidRDefault="00F64CE0" w:rsidP="00F64CE0">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4EF6"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1" w14:textId="77777777" w:rsidR="00F64CE0" w:rsidRPr="009C4728" w:rsidRDefault="00F64CE0" w:rsidP="00F64CE0">
            <w:pPr>
              <w:pStyle w:val="TAC"/>
              <w:rPr>
                <w:rFonts w:cs="Arial"/>
              </w:rPr>
            </w:pPr>
            <w:r w:rsidRPr="009C4728">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2" w14:textId="19552EC8" w:rsidR="00F64CE0" w:rsidRPr="009C4728" w:rsidRDefault="00F64CE0" w:rsidP="00F64CE0">
            <w:pPr>
              <w:pStyle w:val="TAC"/>
              <w:rPr>
                <w:rFonts w:cs="Arial"/>
              </w:rPr>
            </w:pPr>
            <w:r w:rsidRPr="009C4728">
              <w:t>3300 – 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3"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4"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5" w14:textId="77777777" w:rsidR="00F64CE0" w:rsidRPr="009C4728" w:rsidRDefault="00F64CE0" w:rsidP="00F64CE0">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10AFC0D7"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47CBB09" w14:textId="11A6E5D8"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2019DE" w14:textId="4ACC3E60" w:rsidR="00F64CE0" w:rsidRPr="009C4728" w:rsidRDefault="00F64CE0" w:rsidP="00F64CE0">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7A8D2C11" w14:textId="1881B77A" w:rsidR="00F64CE0" w:rsidRPr="009C4728" w:rsidRDefault="00F64CE0" w:rsidP="00F64CE0">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14E080E3" w14:textId="43688B8D" w:rsidR="00F64CE0" w:rsidRPr="009C4728" w:rsidRDefault="00F64CE0" w:rsidP="00F64CE0">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03BD4FEC" w14:textId="77777777" w:rsidR="00F64CE0" w:rsidRPr="009C4728" w:rsidRDefault="00F64CE0" w:rsidP="00F64CE0">
            <w:pPr>
              <w:pStyle w:val="TAC"/>
              <w:jc w:val="left"/>
              <w:rPr>
                <w:rFonts w:cs="Arial"/>
              </w:rPr>
            </w:pPr>
          </w:p>
        </w:tc>
      </w:tr>
      <w:tr w:rsidR="00C53C29" w:rsidRPr="009C4728" w14:paraId="5F544EFD"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F64CE0">
        <w:trPr>
          <w:cantSplit/>
          <w:trHeight w:val="113"/>
          <w:jc w:val="center"/>
        </w:trPr>
        <w:tc>
          <w:tcPr>
            <w:tcW w:w="1420" w:type="dxa"/>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559" w:type="dxa"/>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1134" w:type="dxa"/>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F64CE0">
        <w:trPr>
          <w:cantSplit/>
          <w:trHeight w:val="113"/>
          <w:jc w:val="center"/>
        </w:trPr>
        <w:tc>
          <w:tcPr>
            <w:tcW w:w="1420" w:type="dxa"/>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559" w:type="dxa"/>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1134" w:type="dxa"/>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1134" w:type="dxa"/>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559" w:type="dxa"/>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F64CE0">
        <w:trPr>
          <w:cantSplit/>
          <w:trHeight w:val="113"/>
          <w:jc w:val="center"/>
        </w:trPr>
        <w:tc>
          <w:tcPr>
            <w:tcW w:w="1420" w:type="dxa"/>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559" w:type="dxa"/>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1134" w:type="dxa"/>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1134" w:type="dxa"/>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F64CE0">
        <w:trPr>
          <w:cantSplit/>
          <w:trHeight w:val="113"/>
          <w:jc w:val="center"/>
        </w:trPr>
        <w:tc>
          <w:tcPr>
            <w:tcW w:w="1420" w:type="dxa"/>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559" w:type="dxa"/>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559" w:type="dxa"/>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1134" w:type="dxa"/>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F64CE0">
        <w:trPr>
          <w:cantSplit/>
          <w:trHeight w:val="113"/>
          <w:jc w:val="center"/>
        </w:trPr>
        <w:tc>
          <w:tcPr>
            <w:tcW w:w="1420" w:type="dxa"/>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559" w:type="dxa"/>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F64CE0">
        <w:trPr>
          <w:cantSplit/>
          <w:trHeight w:val="113"/>
          <w:jc w:val="center"/>
        </w:trPr>
        <w:tc>
          <w:tcPr>
            <w:tcW w:w="1420" w:type="dxa"/>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559" w:type="dxa"/>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F64CE0">
        <w:trPr>
          <w:cantSplit/>
          <w:trHeight w:val="113"/>
          <w:jc w:val="center"/>
        </w:trPr>
        <w:tc>
          <w:tcPr>
            <w:tcW w:w="1420" w:type="dxa"/>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559" w:type="dxa"/>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F64CE0">
        <w:trPr>
          <w:cantSplit/>
          <w:trHeight w:val="113"/>
          <w:jc w:val="center"/>
        </w:trPr>
        <w:tc>
          <w:tcPr>
            <w:tcW w:w="1420" w:type="dxa"/>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t>NR Band n94</w:t>
            </w:r>
          </w:p>
        </w:tc>
        <w:tc>
          <w:tcPr>
            <w:tcW w:w="1559" w:type="dxa"/>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lang w:eastAsia="en-GB"/>
              </w:rPr>
            </w:pPr>
            <w:r>
              <w:rPr>
                <w:rFonts w:cs="Arial"/>
                <w:lang w:eastAsia="en-GB"/>
              </w:rPr>
              <w:t>5925 - 7125 MHz</w:t>
            </w:r>
          </w:p>
        </w:tc>
        <w:tc>
          <w:tcPr>
            <w:tcW w:w="1134" w:type="dxa"/>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lang w:eastAsia="en-GB"/>
              </w:rPr>
            </w:pPr>
            <w:r>
              <w:rPr>
                <w:rFonts w:cs="Arial"/>
                <w:lang w:eastAsia="en-GB"/>
              </w:rPr>
              <w:t>-52 dBm</w:t>
            </w:r>
          </w:p>
        </w:tc>
        <w:tc>
          <w:tcPr>
            <w:tcW w:w="1134" w:type="dxa"/>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lang w:eastAsia="en-GB"/>
              </w:rPr>
            </w:pPr>
            <w:r>
              <w:rPr>
                <w:rFonts w:cs="Arial"/>
                <w:lang w:eastAsia="en-GB"/>
              </w:rPr>
              <w:t>1 MHz</w:t>
            </w:r>
          </w:p>
        </w:tc>
        <w:tc>
          <w:tcPr>
            <w:tcW w:w="4536" w:type="dxa"/>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14:paraId="5F544F84" w14:textId="77777777" w:rsidTr="00F64CE0">
        <w:trPr>
          <w:cantSplit/>
          <w:trHeight w:val="113"/>
          <w:jc w:val="center"/>
        </w:trPr>
        <w:tc>
          <w:tcPr>
            <w:tcW w:w="9783" w:type="dxa"/>
            <w:gridSpan w:val="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003" w:name="_Hlk506220100"/>
      <w:r w:rsidRPr="009C4728">
        <w:t>or E-UTRA Band 85 UL operating band</w:t>
      </w:r>
      <w:bookmarkEnd w:id="1003"/>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1004" w:name="_Toc21093189"/>
      <w:bookmarkStart w:id="1005" w:name="_Toc29762718"/>
      <w:bookmarkStart w:id="1006" w:name="_Toc36025893"/>
      <w:bookmarkStart w:id="1007" w:name="_Toc44584763"/>
      <w:bookmarkStart w:id="1008" w:name="_Toc45869056"/>
      <w:bookmarkStart w:id="1009" w:name="_Toc52553615"/>
      <w:bookmarkStart w:id="1010" w:name="_Toc61111635"/>
      <w:bookmarkStart w:id="1011" w:name="_Toc66808021"/>
      <w:bookmarkStart w:id="1012" w:name="_Toc74834523"/>
      <w:bookmarkStart w:id="1013" w:name="_Toc76502959"/>
      <w:bookmarkStart w:id="1014" w:name="_Toc83039454"/>
      <w:bookmarkStart w:id="1015" w:name="_Toc89850409"/>
      <w:r w:rsidRPr="009C4728">
        <w:t>6.6.1.4</w:t>
      </w:r>
      <w:r w:rsidRPr="009C4728">
        <w:tab/>
        <w:t>Co-location with other base stations</w:t>
      </w:r>
      <w:bookmarkEnd w:id="1004"/>
      <w:bookmarkEnd w:id="1005"/>
      <w:bookmarkEnd w:id="1006"/>
      <w:bookmarkEnd w:id="1007"/>
      <w:bookmarkEnd w:id="1008"/>
      <w:bookmarkEnd w:id="1009"/>
      <w:bookmarkEnd w:id="1010"/>
      <w:bookmarkEnd w:id="1011"/>
      <w:bookmarkEnd w:id="1012"/>
      <w:bookmarkEnd w:id="1013"/>
      <w:bookmarkEnd w:id="1014"/>
      <w:bookmarkEnd w:id="1015"/>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1016" w:name="_Toc21093190"/>
      <w:bookmarkStart w:id="1017" w:name="_Toc29762719"/>
      <w:bookmarkStart w:id="1018" w:name="_Toc36025894"/>
      <w:bookmarkStart w:id="1019" w:name="_Toc44584764"/>
      <w:bookmarkStart w:id="1020" w:name="_Toc45869057"/>
      <w:bookmarkStart w:id="1021" w:name="_Toc52553616"/>
      <w:bookmarkStart w:id="1022" w:name="_Toc61111636"/>
      <w:bookmarkStart w:id="1023" w:name="_Toc66808022"/>
      <w:bookmarkStart w:id="1024" w:name="_Toc74834524"/>
      <w:bookmarkStart w:id="1025" w:name="_Toc76502960"/>
      <w:bookmarkStart w:id="1026" w:name="_Toc83039455"/>
      <w:bookmarkStart w:id="1027" w:name="_Toc89850410"/>
      <w:r w:rsidRPr="009C4728">
        <w:t>6.6.1.4.1</w:t>
      </w:r>
      <w:r w:rsidRPr="009C4728">
        <w:tab/>
        <w:t>Minimum Requirement</w:t>
      </w:r>
      <w:bookmarkEnd w:id="1016"/>
      <w:bookmarkEnd w:id="1017"/>
      <w:bookmarkEnd w:id="1018"/>
      <w:bookmarkEnd w:id="1019"/>
      <w:bookmarkEnd w:id="1020"/>
      <w:bookmarkEnd w:id="1021"/>
      <w:bookmarkEnd w:id="1022"/>
      <w:bookmarkEnd w:id="1023"/>
      <w:bookmarkEnd w:id="1024"/>
      <w:bookmarkEnd w:id="1025"/>
      <w:bookmarkEnd w:id="1026"/>
      <w:bookmarkEnd w:id="1027"/>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F64CE0"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F64CE0" w:rsidRPr="009C4728" w:rsidRDefault="00F64CE0" w:rsidP="00F64CE0">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06F967B4" w:rsidR="00F64CE0" w:rsidRPr="009C4728" w:rsidRDefault="00F64CE0" w:rsidP="00F64CE0">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F64CE0" w:rsidRPr="009C4728" w:rsidRDefault="00F64CE0" w:rsidP="00F64CE0">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F64CE0" w:rsidRPr="009C4728" w:rsidRDefault="00F64CE0" w:rsidP="00F64CE0">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290C29ED" w:rsidR="00F64CE0" w:rsidRPr="009C4728" w:rsidRDefault="00F64CE0" w:rsidP="00F64CE0">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F64CE0" w:rsidRPr="009C4728" w:rsidRDefault="00F64CE0" w:rsidP="00F64CE0">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3D173EE9"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0078C" w14:textId="76D8E825"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07EE761B" w14:textId="7A4EC5B4" w:rsidR="00F64CE0" w:rsidRPr="009C4728" w:rsidRDefault="00F64CE0" w:rsidP="00F64CE0">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235A107" w14:textId="3B038ABE" w:rsidR="00F64CE0" w:rsidRPr="009C4728" w:rsidRDefault="00F64CE0" w:rsidP="00F64CE0">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6F84BA" w14:textId="11EE7AB6" w:rsidR="00F64CE0" w:rsidRPr="009C4728" w:rsidRDefault="00F64CE0" w:rsidP="00F64CE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439EB9" w14:textId="04E649E0" w:rsidR="00F64CE0" w:rsidRPr="009C4728" w:rsidRDefault="00F64CE0" w:rsidP="00F64CE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D002A" w14:textId="11ACBADE" w:rsidR="00F64CE0" w:rsidRPr="009C4728" w:rsidRDefault="00F64CE0" w:rsidP="00F64CE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6C26BF" w14:textId="77777777" w:rsidR="00F64CE0" w:rsidRPr="009C4728" w:rsidRDefault="00F64CE0" w:rsidP="00F64CE0">
            <w:pPr>
              <w:pStyle w:val="TAC"/>
              <w:rPr>
                <w:rFonts w:cs="Arial"/>
              </w:rPr>
            </w:pP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lang w:eastAsia="en-GB"/>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1028" w:name="_Toc21093191"/>
      <w:bookmarkStart w:id="1029" w:name="_Toc29762720"/>
      <w:bookmarkStart w:id="1030" w:name="_Toc36025895"/>
      <w:bookmarkStart w:id="1031" w:name="_Toc44584765"/>
      <w:bookmarkStart w:id="1032" w:name="_Toc45869058"/>
      <w:bookmarkStart w:id="1033" w:name="_Toc52553617"/>
      <w:bookmarkStart w:id="1034" w:name="_Toc61111637"/>
      <w:bookmarkStart w:id="1035" w:name="_Toc66808023"/>
      <w:bookmarkStart w:id="1036" w:name="_Toc74834525"/>
      <w:bookmarkStart w:id="1037" w:name="_Toc76502961"/>
      <w:bookmarkStart w:id="1038" w:name="_Toc83039456"/>
      <w:bookmarkStart w:id="1039" w:name="_Toc89850411"/>
      <w:r w:rsidRPr="009C4728">
        <w:t>6.6.2</w:t>
      </w:r>
      <w:r w:rsidRPr="009C4728">
        <w:tab/>
        <w:t>Operating band unwanted emissions</w:t>
      </w:r>
      <w:bookmarkEnd w:id="1028"/>
      <w:bookmarkEnd w:id="1029"/>
      <w:bookmarkEnd w:id="1030"/>
      <w:bookmarkEnd w:id="1031"/>
      <w:bookmarkEnd w:id="1032"/>
      <w:bookmarkEnd w:id="1033"/>
      <w:bookmarkEnd w:id="1034"/>
      <w:bookmarkEnd w:id="1035"/>
      <w:bookmarkEnd w:id="1036"/>
      <w:bookmarkEnd w:id="1037"/>
      <w:bookmarkEnd w:id="1038"/>
      <w:bookmarkEnd w:id="1039"/>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1040" w:name="_Toc21093192"/>
      <w:bookmarkStart w:id="1041" w:name="_Toc29762721"/>
      <w:bookmarkStart w:id="1042" w:name="_Toc36025896"/>
      <w:bookmarkStart w:id="1043" w:name="_Toc44584766"/>
      <w:bookmarkStart w:id="1044" w:name="_Toc45869059"/>
      <w:bookmarkStart w:id="1045" w:name="_Toc52553618"/>
      <w:bookmarkStart w:id="1046" w:name="_Toc61111638"/>
      <w:bookmarkStart w:id="1047" w:name="_Toc66808024"/>
      <w:bookmarkStart w:id="1048" w:name="_Toc74834526"/>
      <w:bookmarkStart w:id="1049" w:name="_Toc76502962"/>
      <w:bookmarkStart w:id="1050" w:name="_Toc83039457"/>
      <w:bookmarkStart w:id="1051" w:name="_Toc89850412"/>
      <w:r w:rsidRPr="009C4728">
        <w:t>6.6.2.1</w:t>
      </w:r>
      <w:r w:rsidRPr="009C4728">
        <w:tab/>
        <w:t>General minimum requirement for Band Categories 1 and 3</w:t>
      </w:r>
      <w:bookmarkEnd w:id="1040"/>
      <w:bookmarkEnd w:id="1041"/>
      <w:bookmarkEnd w:id="1042"/>
      <w:bookmarkEnd w:id="1043"/>
      <w:bookmarkEnd w:id="1044"/>
      <w:bookmarkEnd w:id="1045"/>
      <w:bookmarkEnd w:id="1046"/>
      <w:bookmarkEnd w:id="1047"/>
      <w:bookmarkEnd w:id="1048"/>
      <w:bookmarkEnd w:id="1049"/>
      <w:bookmarkEnd w:id="1050"/>
      <w:bookmarkEnd w:id="1051"/>
    </w:p>
    <w:p w14:paraId="5F54527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5F54528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5F54528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28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28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1052"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1052"/>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2.3pt;height:28.25pt" o:ole="" fillcolor="window">
                  <v:imagedata r:id="rId29" o:title=""/>
                </v:shape>
                <o:OLEObject Type="Embed" ProgID="Equation.3" ShapeID="_x0000_i1033" DrawAspect="Content" ObjectID="_1703172350"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5F5452D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4AA9ACBE"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25pt;height:43.75pt" o:ole="" fillcolor="window">
                  <v:imagedata r:id="rId31" o:title=""/>
                </v:shape>
                <o:OLEObject Type="Embed" ProgID="Equation.3" ShapeID="_x0000_i1034" DrawAspect="Content" ObjectID="_1703172351"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45pt;height:43.75pt" o:ole="" fillcolor="window">
                  <v:imagedata r:id="rId33" o:title=""/>
                </v:shape>
                <o:OLEObject Type="Embed" ProgID="Equation.3" ShapeID="_x0000_i1035" DrawAspect="Content" ObjectID="_1703172352"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5F5452E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1053" w:name="_Hlk510629516"/>
    </w:p>
    <w:p w14:paraId="5F5452ED" w14:textId="6A54DD2C" w:rsidR="00C53C29" w:rsidRPr="009C4728" w:rsidRDefault="00C53C29" w:rsidP="00C53C29">
      <w:pPr>
        <w:pStyle w:val="TH"/>
        <w:rPr>
          <w:rFonts w:cs="v5.0.0"/>
        </w:rPr>
      </w:pPr>
      <w:r w:rsidRPr="009C4728">
        <w:t xml:space="preserve">Table 6.6.2.1-1b: </w:t>
      </w:r>
      <w:bookmarkStart w:id="1054"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105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5F54530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053"/>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4B" w14:textId="77777777" w:rsidR="00C53C29" w:rsidRPr="009C4728" w:rsidRDefault="00C53C29" w:rsidP="00C53C29"/>
    <w:p w14:paraId="5F54534C" w14:textId="34447E32"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1055" w:name="_Hlk61613724"/>
      <w:r w:rsidR="004951D4" w:rsidRPr="00A07190">
        <w:t xml:space="preserve">BS </w:t>
      </w:r>
      <w:r w:rsidR="004951D4">
        <w:t xml:space="preserve">with </w:t>
      </w:r>
      <w:r w:rsidR="004951D4" w:rsidRPr="00A07190">
        <w:t xml:space="preserve">maximum output power </w:t>
      </w:r>
      <w:bookmarkEnd w:id="1055"/>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5F54535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1056"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7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7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7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37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5F545377"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F54537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379"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056"/>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7.85pt;height:28.25pt" o:ole="">
                  <v:imagedata r:id="rId36" o:title=""/>
                </v:shape>
                <o:OLEObject Type="Embed" ProgID="Equation.DSMT4" ShapeID="_x0000_i1036" DrawAspect="Content" ObjectID="_1703172353"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2.3pt;height:28.25pt" o:ole="" fillcolor="window">
                  <v:imagedata r:id="rId38" o:title=""/>
                </v:shape>
                <o:OLEObject Type="Embed" ProgID="Equation.DSMT4" ShapeID="_x0000_i1037" DrawAspect="Content" ObjectID="_1703172354"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9F" w14:textId="77777777" w:rsidR="00C53C29" w:rsidRPr="009C4728" w:rsidRDefault="00C53C29" w:rsidP="00C53C29">
      <w:pPr>
        <w:rPr>
          <w:lang w:eastAsia="zh-CN"/>
        </w:rPr>
      </w:pPr>
    </w:p>
    <w:p w14:paraId="5F5453A0" w14:textId="7DC87BEC"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3.75pt" o:ole="" fillcolor="window">
                  <v:imagedata r:id="rId40" o:title=""/>
                </v:shape>
                <o:OLEObject Type="Embed" ProgID="Equation.3" ShapeID="_x0000_i1038" DrawAspect="Content" ObjectID="_1703172355"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1.75pt;height:43.75pt" o:ole="" fillcolor="window">
                  <v:imagedata r:id="rId42" o:title=""/>
                </v:shape>
                <o:OLEObject Type="Embed" ProgID="Equation.3" ShapeID="_x0000_i1039" DrawAspect="Content" ObjectID="_1703172356"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5F5453B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1057" w:name="_Hlk510629576"/>
    </w:p>
    <w:p w14:paraId="5F5453B7" w14:textId="232465FF"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7.35pt;height:28.25pt" o:ole="">
                  <v:imagedata r:id="rId44" o:title=""/>
                </v:shape>
                <o:OLEObject Type="Embed" ProgID="Equation.3" ShapeID="_x0000_i1040" DrawAspect="Content" ObjectID="_1703172357"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C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C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3C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3CF" w14:textId="77777777" w:rsidTr="0021138B">
        <w:trPr>
          <w:cantSplit/>
          <w:jc w:val="center"/>
        </w:trPr>
        <w:tc>
          <w:tcPr>
            <w:tcW w:w="9988" w:type="dxa"/>
            <w:gridSpan w:val="4"/>
          </w:tcPr>
          <w:p w14:paraId="5F5453CC"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5F5453CD"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3CE"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1057"/>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2.3pt;height:28.25pt" o:ole="">
                  <v:imagedata r:id="rId46" o:title=""/>
                </v:shape>
                <o:OLEObject Type="Embed" ProgID="Equation.3" ShapeID="_x0000_i1041" DrawAspect="Content" ObjectID="_1703172358"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EB" w14:textId="77777777" w:rsidR="00C53C29" w:rsidRPr="009C4728" w:rsidRDefault="00C53C29" w:rsidP="00C53C29"/>
    <w:p w14:paraId="5F5453EC" w14:textId="62111C9D"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2.3pt;height:43.75pt" o:ole="" fillcolor="window">
                  <v:imagedata r:id="rId48" o:title=""/>
                </v:shape>
                <o:OLEObject Type="Embed" ProgID="Equation.3" ShapeID="_x0000_i1042" DrawAspect="Content" ObjectID="_1703172359"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6.8pt;height:43.75pt" o:ole="" fillcolor="window">
                  <v:imagedata r:id="rId50" o:title=""/>
                </v:shape>
                <o:OLEObject Type="Embed" ProgID="Equation.3" ShapeID="_x0000_i1043" DrawAspect="Content" ObjectID="_1703172360"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5F5453F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1058" w:name="_Toc21093193"/>
      <w:bookmarkStart w:id="1059" w:name="_Toc29762722"/>
      <w:bookmarkStart w:id="1060" w:name="_Toc36025897"/>
      <w:bookmarkStart w:id="1061" w:name="_Toc44584767"/>
      <w:bookmarkStart w:id="1062" w:name="_Toc45869060"/>
      <w:bookmarkStart w:id="1063" w:name="_Toc52553619"/>
      <w:bookmarkStart w:id="1064" w:name="_Toc61111639"/>
      <w:bookmarkStart w:id="1065" w:name="_Toc66808025"/>
      <w:bookmarkStart w:id="1066" w:name="_Toc74834527"/>
      <w:bookmarkStart w:id="1067" w:name="_Toc76502963"/>
      <w:bookmarkStart w:id="1068" w:name="_Toc83039458"/>
      <w:bookmarkStart w:id="1069" w:name="_Toc89850413"/>
      <w:r w:rsidRPr="009C4728">
        <w:t>6.6.2.2</w:t>
      </w:r>
      <w:r w:rsidRPr="009C4728">
        <w:tab/>
        <w:t>General minimum requirement for Band Category 2</w:t>
      </w:r>
      <w:bookmarkEnd w:id="1058"/>
      <w:bookmarkEnd w:id="1059"/>
      <w:bookmarkEnd w:id="1060"/>
      <w:bookmarkEnd w:id="1061"/>
      <w:bookmarkEnd w:id="1062"/>
      <w:bookmarkEnd w:id="1063"/>
      <w:bookmarkEnd w:id="1064"/>
      <w:bookmarkEnd w:id="1065"/>
      <w:bookmarkEnd w:id="1066"/>
      <w:bookmarkEnd w:id="1067"/>
      <w:bookmarkEnd w:id="1068"/>
      <w:bookmarkEnd w:id="1069"/>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183233" w:rsidRPr="009C4728" w14:paraId="5F54542B" w14:textId="77777777" w:rsidTr="0021138B">
        <w:trPr>
          <w:cantSplit/>
          <w:jc w:val="center"/>
        </w:trPr>
        <w:tc>
          <w:tcPr>
            <w:tcW w:w="2127" w:type="dxa"/>
          </w:tcPr>
          <w:p w14:paraId="5F545428" w14:textId="7983CE45" w:rsidR="00183233" w:rsidRPr="009C4728" w:rsidRDefault="00183233" w:rsidP="00183233">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5F545429" w14:textId="518A7332" w:rsidR="00183233" w:rsidRPr="009C4728" w:rsidRDefault="00183233" w:rsidP="00183233">
            <w:pPr>
              <w:pStyle w:val="TAC"/>
              <w:rPr>
                <w:rFonts w:cs="Arial"/>
                <w:szCs w:val="18"/>
              </w:rPr>
            </w:pPr>
            <w:r w:rsidRPr="009C4728">
              <w:rPr>
                <w:rFonts w:cs="Arial"/>
                <w:szCs w:val="18"/>
              </w:rPr>
              <w:t>N</w:t>
            </w:r>
          </w:p>
        </w:tc>
        <w:tc>
          <w:tcPr>
            <w:tcW w:w="1430" w:type="dxa"/>
          </w:tcPr>
          <w:p w14:paraId="5F54542A" w14:textId="02EDBA94" w:rsidR="00183233" w:rsidRPr="009C4728" w:rsidRDefault="00183233" w:rsidP="00183233">
            <w:pPr>
              <w:pStyle w:val="TAC"/>
              <w:rPr>
                <w:rFonts w:cs="Arial"/>
              </w:rPr>
            </w:pPr>
            <w:r w:rsidRPr="009C4728">
              <w:rPr>
                <w:rFonts w:cs="Arial"/>
              </w:rPr>
              <w:t>6.6.2.2-2a (option 1)</w:t>
            </w:r>
          </w:p>
        </w:tc>
      </w:tr>
      <w:tr w:rsidR="00183233" w:rsidRPr="009C4728" w14:paraId="5F54542F" w14:textId="77777777" w:rsidTr="0021138B">
        <w:trPr>
          <w:cantSplit/>
          <w:jc w:val="center"/>
        </w:trPr>
        <w:tc>
          <w:tcPr>
            <w:tcW w:w="2127" w:type="dxa"/>
          </w:tcPr>
          <w:p w14:paraId="5F54542C" w14:textId="39464184" w:rsidR="00183233" w:rsidRPr="009C4728" w:rsidRDefault="00183233" w:rsidP="00183233">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5F54542D" w14:textId="242B76BF" w:rsidR="00183233" w:rsidRPr="009C4728" w:rsidRDefault="00183233" w:rsidP="00183233">
            <w:pPr>
              <w:pStyle w:val="TAC"/>
              <w:rPr>
                <w:rFonts w:cs="Arial"/>
                <w:szCs w:val="18"/>
              </w:rPr>
            </w:pPr>
            <w:r w:rsidRPr="009C4728">
              <w:rPr>
                <w:rFonts w:cs="Arial"/>
                <w:szCs w:val="18"/>
              </w:rPr>
              <w:t>N</w:t>
            </w:r>
          </w:p>
        </w:tc>
        <w:tc>
          <w:tcPr>
            <w:tcW w:w="1430" w:type="dxa"/>
          </w:tcPr>
          <w:p w14:paraId="5F54542E" w14:textId="2440C170" w:rsidR="00183233" w:rsidRPr="009C4728" w:rsidRDefault="00183233" w:rsidP="00183233">
            <w:pPr>
              <w:pStyle w:val="TAC"/>
              <w:rPr>
                <w:rFonts w:cs="Arial"/>
              </w:rPr>
            </w:pPr>
            <w:r w:rsidRPr="009C4728">
              <w:rPr>
                <w:rFonts w:cs="Arial"/>
              </w:rPr>
              <w:t>6.6.2.2-2b (option 1)</w:t>
            </w:r>
          </w:p>
        </w:tc>
      </w:tr>
      <w:tr w:rsidR="00183233" w:rsidRPr="009C4728" w14:paraId="1BF03860" w14:textId="77777777" w:rsidTr="00E64E29">
        <w:trPr>
          <w:cantSplit/>
          <w:jc w:val="center"/>
        </w:trPr>
        <w:tc>
          <w:tcPr>
            <w:tcW w:w="6533" w:type="dxa"/>
            <w:gridSpan w:val="3"/>
          </w:tcPr>
          <w:p w14:paraId="446BE8B6" w14:textId="77777777" w:rsidR="00183233" w:rsidRPr="00A07190" w:rsidRDefault="00183233" w:rsidP="00183233">
            <w:pPr>
              <w:pStyle w:val="TAN"/>
            </w:pPr>
            <w:r w:rsidRPr="00A07190">
              <w:t>NOTE 1:</w:t>
            </w:r>
            <w:r w:rsidRPr="00A07190">
              <w:tab/>
            </w:r>
            <w:r>
              <w:t>Void</w:t>
            </w:r>
            <w:r w:rsidRPr="00A07190">
              <w:t>.</w:t>
            </w:r>
          </w:p>
          <w:p w14:paraId="0951A33E" w14:textId="7ACB748A" w:rsidR="00183233" w:rsidRPr="009C4728" w:rsidRDefault="00183233" w:rsidP="00183233">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2.3pt;height:28.25pt" o:ole="" fillcolor="window">
                  <v:imagedata r:id="rId29" o:title=""/>
                </v:shape>
                <o:OLEObject Type="Embed" ProgID="Equation.3" ShapeID="_x0000_i1044" DrawAspect="Content" ObjectID="_1703172361"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5F54545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34CCC879" w:rsidR="00C53C29" w:rsidRPr="009C4728" w:rsidRDefault="00C53C29" w:rsidP="00C53C29">
      <w:pPr>
        <w:pStyle w:val="TH"/>
        <w:rPr>
          <w:rFonts w:cs="v5.0.0"/>
        </w:rPr>
      </w:pPr>
      <w:r w:rsidRPr="009C4728">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6.1pt;height:42.65pt" o:ole="" fillcolor="window">
                  <v:imagedata r:id="rId31" o:title=""/>
                </v:shape>
                <o:OLEObject Type="Embed" ProgID="Equation.3" ShapeID="_x0000_i1045" DrawAspect="Content" ObjectID="_1703172362"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80.55pt;height:42.65pt" o:ole="" fillcolor="window">
                  <v:imagedata r:id="rId33" o:title=""/>
                </v:shape>
                <o:OLEObject Type="Embed" ProgID="Equation.3" ShapeID="_x0000_i1046" DrawAspect="Content" ObjectID="_1703172363"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5F5454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5F54546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46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6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46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F54548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48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88"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5F5454C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E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4E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4E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4E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5F5454E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F5454E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4E8"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7.85pt;height:30.45pt" o:ole="">
                  <v:imagedata r:id="rId55" o:title=""/>
                </v:shape>
                <o:OLEObject Type="Embed" ProgID="Equation.DSMT4" ShapeID="_x0000_i1047" DrawAspect="Content" ObjectID="_1703172364"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1.2pt;height:28.25pt" o:ole="" fillcolor="window">
                  <v:imagedata r:id="rId38" o:title=""/>
                </v:shape>
                <o:OLEObject Type="Embed" ProgID="Equation.DSMT4" ShapeID="_x0000_i1048" DrawAspect="Content" ObjectID="_1703172365"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77777777" w:rsidR="00C53C29" w:rsidRPr="009C4728" w:rsidRDefault="00C53C29" w:rsidP="0021138B">
            <w:pPr>
              <w:pStyle w:val="TAC"/>
              <w:rPr>
                <w:rFonts w:cs="Arial"/>
              </w:rPr>
            </w:pPr>
            <w:r w:rsidRPr="009C4728">
              <w:rPr>
                <w:rFonts w:cs="Arial"/>
              </w:rPr>
              <w:t>-25 dBm</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5F54550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1070"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1070"/>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7.35pt;height:27.15pt" o:ole="">
                  <v:imagedata r:id="rId44" o:title=""/>
                </v:shape>
                <o:OLEObject Type="Embed" ProgID="Equation.3" ShapeID="_x0000_i1049" DrawAspect="Content" ObjectID="_1703172366"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2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2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52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52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52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528" w14:textId="77777777" w:rsidTr="0021138B">
        <w:trPr>
          <w:cantSplit/>
          <w:jc w:val="center"/>
        </w:trPr>
        <w:tc>
          <w:tcPr>
            <w:tcW w:w="9988" w:type="dxa"/>
            <w:gridSpan w:val="4"/>
          </w:tcPr>
          <w:p w14:paraId="5F54552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5F54552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52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14:paraId="5F545529" w14:textId="77777777" w:rsidR="00C53C29" w:rsidRPr="009C4728" w:rsidRDefault="00C53C29" w:rsidP="00C53C29">
      <w:pPr>
        <w:keepNext/>
        <w:rPr>
          <w:rFonts w:cs="v5.0.0"/>
        </w:rPr>
      </w:pPr>
    </w:p>
    <w:p w14:paraId="5F54552A" w14:textId="3141FA7F"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F54553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6E0ACC0F"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3pt;height:43.75pt" o:ole="" fillcolor="window">
                  <v:imagedata r:id="rId40" o:title=""/>
                </v:shape>
                <o:OLEObject Type="Embed" ProgID="Equation.3" ShapeID="_x0000_i1050" DrawAspect="Content" ObjectID="_1703172367"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45pt;height:43.75pt" o:ole="" fillcolor="window">
                  <v:imagedata r:id="rId42" o:title=""/>
                </v:shape>
                <o:OLEObject Type="Embed" ProgID="Equation.3" ShapeID="_x0000_i1051" DrawAspect="Content" ObjectID="_1703172368"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5F54555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5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5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5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3.95pt;height:30.45pt" o:ole="">
                  <v:imagedata r:id="rId46" o:title=""/>
                </v:shape>
                <o:OLEObject Type="Embed" ProgID="Equation.3" ShapeID="_x0000_i1052" DrawAspect="Content" ObjectID="_1703172369"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6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BAEF7B4"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55pt;height:43.75pt" o:ole="" fillcolor="window">
                  <v:imagedata r:id="rId48" o:title=""/>
                </v:shape>
                <o:OLEObject Type="Embed" ProgID="Equation.3" ShapeID="_x0000_i1053" DrawAspect="Content" ObjectID="_1703172370"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45pt;height:43.75pt" o:ole="" fillcolor="window">
                  <v:imagedata r:id="rId50" o:title=""/>
                </v:shape>
                <o:OLEObject Type="Embed" ProgID="Equation.3" ShapeID="_x0000_i1054" DrawAspect="Content" ObjectID="_1703172371"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8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8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8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8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071" w:name="_Hlk514071793"/>
      <w:r w:rsidRPr="009C4728">
        <w:t>Δf</w:t>
      </w:r>
      <w:r w:rsidRPr="009C4728">
        <w:rPr>
          <w:vertAlign w:val="subscript"/>
        </w:rPr>
        <w:t>OBUE</w:t>
      </w:r>
      <w:bookmarkEnd w:id="1071"/>
      <w:r w:rsidRPr="009C4728">
        <w:t>.</w:t>
      </w:r>
    </w:p>
    <w:p w14:paraId="5F54558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1072" w:name="_Toc21093194"/>
      <w:bookmarkStart w:id="1073" w:name="_Toc29762723"/>
      <w:bookmarkStart w:id="1074" w:name="_Toc36025898"/>
      <w:bookmarkStart w:id="1075" w:name="_Toc44584768"/>
      <w:bookmarkStart w:id="1076" w:name="_Toc45869061"/>
      <w:bookmarkStart w:id="1077" w:name="_Toc52553620"/>
      <w:bookmarkStart w:id="1078" w:name="_Toc61111640"/>
      <w:bookmarkStart w:id="1079" w:name="_Toc66808026"/>
      <w:bookmarkStart w:id="1080" w:name="_Toc74834528"/>
      <w:bookmarkStart w:id="1081" w:name="_Toc76502964"/>
      <w:bookmarkStart w:id="1082" w:name="_Toc83039459"/>
      <w:bookmarkStart w:id="1083" w:name="_Toc89850414"/>
      <w:r w:rsidRPr="009C4728">
        <w:t>6.6.2.3</w:t>
      </w:r>
      <w:r w:rsidRPr="009C4728">
        <w:tab/>
        <w:t>GSM/EDGE single-RAT requirements</w:t>
      </w:r>
      <w:bookmarkEnd w:id="1072"/>
      <w:bookmarkEnd w:id="1073"/>
      <w:bookmarkEnd w:id="1074"/>
      <w:bookmarkEnd w:id="1075"/>
      <w:bookmarkEnd w:id="1076"/>
      <w:bookmarkEnd w:id="1077"/>
      <w:bookmarkEnd w:id="1078"/>
      <w:bookmarkEnd w:id="1079"/>
      <w:bookmarkEnd w:id="1080"/>
      <w:bookmarkEnd w:id="1081"/>
      <w:bookmarkEnd w:id="1082"/>
      <w:bookmarkEnd w:id="1083"/>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1084" w:name="_Toc21093195"/>
      <w:bookmarkStart w:id="1085" w:name="_Toc29762724"/>
      <w:bookmarkStart w:id="1086" w:name="_Toc36025899"/>
      <w:bookmarkStart w:id="1087" w:name="_Toc44584769"/>
      <w:bookmarkStart w:id="1088" w:name="_Toc45869062"/>
      <w:bookmarkStart w:id="1089" w:name="_Toc52553621"/>
      <w:bookmarkStart w:id="1090" w:name="_Toc61111641"/>
      <w:bookmarkStart w:id="1091" w:name="_Toc66808027"/>
      <w:bookmarkStart w:id="1092" w:name="_Toc74834529"/>
      <w:bookmarkStart w:id="1093" w:name="_Toc76502965"/>
      <w:bookmarkStart w:id="1094" w:name="_Toc83039460"/>
      <w:bookmarkStart w:id="1095" w:name="_Toc89850415"/>
      <w:r w:rsidRPr="009C4728">
        <w:t>6.6.2.4</w:t>
      </w:r>
      <w:r w:rsidRPr="009C4728">
        <w:tab/>
        <w:t>Additional requirements</w:t>
      </w:r>
      <w:bookmarkEnd w:id="1084"/>
      <w:bookmarkEnd w:id="1085"/>
      <w:bookmarkEnd w:id="1086"/>
      <w:bookmarkEnd w:id="1087"/>
      <w:bookmarkEnd w:id="1088"/>
      <w:bookmarkEnd w:id="1089"/>
      <w:bookmarkEnd w:id="1090"/>
      <w:bookmarkEnd w:id="1091"/>
      <w:bookmarkEnd w:id="1092"/>
      <w:bookmarkEnd w:id="1093"/>
      <w:bookmarkEnd w:id="1094"/>
      <w:bookmarkEnd w:id="1095"/>
    </w:p>
    <w:p w14:paraId="5F545598" w14:textId="77777777" w:rsidR="00C53C29" w:rsidRPr="009C4728" w:rsidRDefault="00C53C29" w:rsidP="00C53C29">
      <w:pPr>
        <w:pStyle w:val="Heading5"/>
      </w:pPr>
      <w:bookmarkStart w:id="1096" w:name="_Toc21093196"/>
      <w:bookmarkStart w:id="1097" w:name="_Toc29762725"/>
      <w:bookmarkStart w:id="1098" w:name="_Toc36025900"/>
      <w:bookmarkStart w:id="1099" w:name="_Toc44584770"/>
      <w:bookmarkStart w:id="1100" w:name="_Toc45869063"/>
      <w:bookmarkStart w:id="1101" w:name="_Toc52553622"/>
      <w:bookmarkStart w:id="1102" w:name="_Toc61111642"/>
      <w:bookmarkStart w:id="1103" w:name="_Toc66808028"/>
      <w:bookmarkStart w:id="1104" w:name="_Toc74834530"/>
      <w:bookmarkStart w:id="1105" w:name="_Toc76502966"/>
      <w:bookmarkStart w:id="1106" w:name="_Toc83039461"/>
      <w:bookmarkStart w:id="1107" w:name="_Toc89850416"/>
      <w:r w:rsidRPr="009C4728">
        <w:t>6.6.2.4.1</w:t>
      </w:r>
      <w:r w:rsidRPr="009C4728">
        <w:tab/>
        <w:t>Limits in FCC Title 47</w:t>
      </w:r>
      <w:bookmarkEnd w:id="1096"/>
      <w:bookmarkEnd w:id="1097"/>
      <w:bookmarkEnd w:id="1098"/>
      <w:bookmarkEnd w:id="1099"/>
      <w:bookmarkEnd w:id="1100"/>
      <w:bookmarkEnd w:id="1101"/>
      <w:bookmarkEnd w:id="1102"/>
      <w:bookmarkEnd w:id="1103"/>
      <w:bookmarkEnd w:id="1104"/>
      <w:bookmarkEnd w:id="1105"/>
      <w:bookmarkEnd w:id="1106"/>
      <w:bookmarkEnd w:id="1107"/>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1108" w:name="_Toc21093197"/>
      <w:bookmarkStart w:id="1109" w:name="_Toc29762726"/>
      <w:bookmarkStart w:id="1110" w:name="_Toc36025901"/>
      <w:bookmarkStart w:id="1111" w:name="_Toc44584771"/>
      <w:bookmarkStart w:id="1112" w:name="_Toc45869064"/>
      <w:bookmarkStart w:id="1113" w:name="_Toc52553623"/>
      <w:bookmarkStart w:id="1114" w:name="_Toc61111643"/>
      <w:bookmarkStart w:id="1115" w:name="_Toc66808029"/>
      <w:bookmarkStart w:id="1116" w:name="_Toc74834531"/>
      <w:bookmarkStart w:id="1117" w:name="_Toc76502967"/>
      <w:bookmarkStart w:id="1118" w:name="_Toc83039462"/>
      <w:bookmarkStart w:id="1119" w:name="_Toc89850417"/>
      <w:r w:rsidRPr="009C4728">
        <w:t>6.6.2.4.2</w:t>
      </w:r>
      <w:r w:rsidRPr="009C4728">
        <w:tab/>
        <w:t>Unsynchronized operation for BC3</w:t>
      </w:r>
      <w:bookmarkEnd w:id="1108"/>
      <w:bookmarkEnd w:id="1109"/>
      <w:bookmarkEnd w:id="1110"/>
      <w:bookmarkEnd w:id="1111"/>
      <w:bookmarkEnd w:id="1112"/>
      <w:bookmarkEnd w:id="1113"/>
      <w:bookmarkEnd w:id="1114"/>
      <w:bookmarkEnd w:id="1115"/>
      <w:bookmarkEnd w:id="1116"/>
      <w:bookmarkEnd w:id="1117"/>
      <w:bookmarkEnd w:id="1118"/>
      <w:bookmarkEnd w:id="1119"/>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77777777" w:rsidR="00C53C29" w:rsidRPr="009C4728" w:rsidRDefault="00C53C29" w:rsidP="00C53C29">
      <w:pPr>
        <w:pStyle w:val="NO"/>
      </w:pPr>
      <w:r w:rsidRPr="009C4728">
        <w:t>NOTE 3:</w:t>
      </w:r>
      <w:r w:rsidRPr="009C4728">
        <w:tab/>
        <w:t>Unsynchronized operation for BC3 BS with any NR configuration is FFS.</w:t>
      </w:r>
    </w:p>
    <w:p w14:paraId="5F5455A0" w14:textId="77777777" w:rsidR="00C53C29" w:rsidRPr="009C4728" w:rsidRDefault="00C53C29" w:rsidP="00C53C29">
      <w:pPr>
        <w:pStyle w:val="Heading5"/>
      </w:pPr>
      <w:bookmarkStart w:id="1120" w:name="_Toc21093198"/>
      <w:bookmarkStart w:id="1121" w:name="_Toc29762727"/>
      <w:bookmarkStart w:id="1122" w:name="_Toc36025902"/>
      <w:bookmarkStart w:id="1123" w:name="_Toc44584772"/>
      <w:bookmarkStart w:id="1124" w:name="_Toc45869065"/>
      <w:bookmarkStart w:id="1125" w:name="_Toc52553624"/>
      <w:bookmarkStart w:id="1126" w:name="_Toc61111644"/>
      <w:bookmarkStart w:id="1127" w:name="_Toc66808030"/>
      <w:bookmarkStart w:id="1128" w:name="_Toc74834532"/>
      <w:bookmarkStart w:id="1129" w:name="_Toc76502968"/>
      <w:bookmarkStart w:id="1130" w:name="_Toc83039463"/>
      <w:bookmarkStart w:id="1131" w:name="_Toc89850418"/>
      <w:r w:rsidRPr="009C4728">
        <w:t>6.6.2.4.3</w:t>
      </w:r>
      <w:r w:rsidRPr="009C4728">
        <w:tab/>
        <w:t>Protection of DTT</w:t>
      </w:r>
      <w:bookmarkEnd w:id="1120"/>
      <w:bookmarkEnd w:id="1121"/>
      <w:bookmarkEnd w:id="1122"/>
      <w:bookmarkEnd w:id="1123"/>
      <w:bookmarkEnd w:id="1124"/>
      <w:bookmarkEnd w:id="1125"/>
      <w:bookmarkEnd w:id="1126"/>
      <w:bookmarkEnd w:id="1127"/>
      <w:bookmarkEnd w:id="1128"/>
      <w:bookmarkEnd w:id="1129"/>
      <w:bookmarkEnd w:id="1130"/>
      <w:bookmarkEnd w:id="1131"/>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1132" w:name="_Toc21093199"/>
      <w:bookmarkStart w:id="1133" w:name="_Toc29762728"/>
      <w:bookmarkStart w:id="1134" w:name="_Toc36025903"/>
      <w:bookmarkStart w:id="1135" w:name="_Toc44584773"/>
      <w:bookmarkStart w:id="1136" w:name="_Toc45869066"/>
      <w:bookmarkStart w:id="1137" w:name="_Toc52553625"/>
      <w:bookmarkStart w:id="1138" w:name="_Toc61111645"/>
      <w:bookmarkStart w:id="1139" w:name="_Toc66808031"/>
      <w:bookmarkStart w:id="1140" w:name="_Toc74834533"/>
      <w:bookmarkStart w:id="1141" w:name="_Toc76502969"/>
      <w:bookmarkStart w:id="1142" w:name="_Toc83039464"/>
      <w:bookmarkStart w:id="1143" w:name="_Toc89850419"/>
      <w:r w:rsidRPr="009C4728">
        <w:t>6.6.2.4.4</w:t>
      </w:r>
      <w:r w:rsidRPr="009C4728">
        <w:tab/>
      </w:r>
      <w:bookmarkEnd w:id="1132"/>
      <w:bookmarkEnd w:id="1133"/>
      <w:bookmarkEnd w:id="1134"/>
      <w:bookmarkEnd w:id="1135"/>
      <w:bookmarkEnd w:id="1136"/>
      <w:bookmarkEnd w:id="1137"/>
      <w:r w:rsidR="00C0293B">
        <w:t>Void</w:t>
      </w:r>
      <w:bookmarkEnd w:id="1138"/>
      <w:bookmarkEnd w:id="1139"/>
      <w:bookmarkEnd w:id="1140"/>
      <w:bookmarkEnd w:id="1141"/>
      <w:bookmarkEnd w:id="1142"/>
      <w:bookmarkEnd w:id="1143"/>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1144" w:name="_Toc21093200"/>
      <w:bookmarkStart w:id="1145" w:name="_Toc29762729"/>
      <w:bookmarkStart w:id="1146" w:name="_Toc36025904"/>
      <w:bookmarkStart w:id="1147" w:name="_Toc44584774"/>
      <w:bookmarkStart w:id="1148" w:name="_Toc45869067"/>
      <w:bookmarkStart w:id="1149" w:name="_Toc52553626"/>
      <w:bookmarkStart w:id="1150" w:name="_Toc61111646"/>
      <w:bookmarkStart w:id="1151" w:name="_Toc66808032"/>
      <w:bookmarkStart w:id="1152" w:name="_Toc74834534"/>
      <w:bookmarkStart w:id="1153" w:name="_Toc76502970"/>
      <w:bookmarkStart w:id="1154" w:name="_Toc83039465"/>
      <w:bookmarkStart w:id="1155" w:name="_Toc89850420"/>
      <w:r w:rsidRPr="009C4728">
        <w:t>6.6.2.4.5</w:t>
      </w:r>
      <w:r w:rsidRPr="009C4728">
        <w:tab/>
        <w:t>Co-existence with RNSS/GPS services in North America</w:t>
      </w:r>
      <w:bookmarkEnd w:id="1144"/>
      <w:bookmarkEnd w:id="1145"/>
      <w:bookmarkEnd w:id="1146"/>
      <w:bookmarkEnd w:id="1147"/>
      <w:bookmarkEnd w:id="1148"/>
      <w:bookmarkEnd w:id="1149"/>
      <w:bookmarkEnd w:id="1150"/>
      <w:bookmarkEnd w:id="1151"/>
      <w:bookmarkEnd w:id="1152"/>
      <w:bookmarkEnd w:id="1153"/>
      <w:bookmarkEnd w:id="1154"/>
      <w:bookmarkEnd w:id="1155"/>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lang w:eastAsia="en-GB"/>
              </w:rPr>
              <w:t>Frequency range</w:t>
            </w:r>
          </w:p>
        </w:tc>
        <w:tc>
          <w:tcPr>
            <w:tcW w:w="1956" w:type="dxa"/>
          </w:tcPr>
          <w:p w14:paraId="75993625" w14:textId="0084FBD6" w:rsidR="001D0322" w:rsidRDefault="001D0322" w:rsidP="001D0322">
            <w:pPr>
              <w:pStyle w:val="TAH"/>
              <w:rPr>
                <w:rFonts w:cs="v5.0.0"/>
                <w:lang w:eastAsia="en-GB"/>
              </w:rPr>
            </w:pPr>
            <w:r>
              <w:rPr>
                <w:rFonts w:cs="Arial"/>
                <w:lang w:eastAsia="en-GB"/>
              </w:rPr>
              <w:t>Declared emission level (</w:t>
            </w:r>
            <w:r>
              <w:rPr>
                <w:rFonts w:cs="v5.0.0"/>
                <w:lang w:eastAsia="en-GB"/>
              </w:rPr>
              <w:t xml:space="preserve">dBW) </w:t>
            </w:r>
          </w:p>
          <w:p w14:paraId="5F5455B7" w14:textId="11BF1EEF" w:rsidR="001D0322" w:rsidRPr="009C4728" w:rsidRDefault="001D0322" w:rsidP="001D0322">
            <w:pPr>
              <w:pStyle w:val="TAC"/>
              <w:rPr>
                <w:rFonts w:cs="v5.0.0"/>
              </w:rPr>
            </w:pPr>
            <w:r>
              <w:rPr>
                <w:rFonts w:cs="v5.0.0"/>
                <w:lang w:eastAsia="en-GB"/>
              </w:rPr>
              <w:t>(Measurement bandwidth = 1 MHz)</w:t>
            </w:r>
          </w:p>
        </w:tc>
        <w:tc>
          <w:tcPr>
            <w:tcW w:w="1956" w:type="dxa"/>
          </w:tcPr>
          <w:p w14:paraId="1870EA10" w14:textId="77D39698" w:rsidR="001D0322" w:rsidRDefault="001D0322" w:rsidP="001D03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F5455B9" w14:textId="3ED026FA" w:rsidR="001D0322" w:rsidRPr="009C4728" w:rsidRDefault="001D0322" w:rsidP="001D0322">
            <w:pPr>
              <w:pStyle w:val="TAC"/>
              <w:rPr>
                <w:rFonts w:cs="v5.0.0"/>
              </w:rPr>
            </w:pPr>
            <w:r>
              <w:rPr>
                <w:rFonts w:cs="v5.0.0"/>
                <w:lang w:eastAsia="en-GB"/>
              </w:rPr>
              <w:t>(Measurement bandwidth = 1 kHz)</w:t>
            </w:r>
          </w:p>
        </w:tc>
        <w:tc>
          <w:tcPr>
            <w:tcW w:w="1956" w:type="dxa"/>
          </w:tcPr>
          <w:p w14:paraId="52742361" w14:textId="77777777" w:rsidR="001D0322" w:rsidRDefault="001D0322" w:rsidP="001D0322">
            <w:pPr>
              <w:pStyle w:val="TAH"/>
              <w:rPr>
                <w:lang w:eastAsia="en-GB"/>
              </w:rPr>
            </w:pPr>
            <w:r>
              <w:rPr>
                <w:lang w:eastAsia="en-GB"/>
              </w:rPr>
              <w:t>Declared emission level (dBW) of discrete emissions of less than 2 kHz bandwidth</w:t>
            </w:r>
          </w:p>
          <w:p w14:paraId="5AE7AB28" w14:textId="4C7E22EB" w:rsidR="001D0322" w:rsidRPr="009C4728" w:rsidRDefault="001D0322" w:rsidP="001D0322">
            <w:pPr>
              <w:pStyle w:val="TAH"/>
              <w:rPr>
                <w:rFonts w:cs="Arial"/>
              </w:rPr>
            </w:pPr>
            <w:r>
              <w:rPr>
                <w:lang w:eastAsia="en-GB"/>
              </w:rP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rPr>
                <w:lang w:eastAsia="en-GB"/>
              </w:rPr>
              <w:t>1541 - 1559 MHz</w:t>
            </w:r>
            <w:r w:rsidDel="00792AE3">
              <w:rPr>
                <w:rFonts w:cs="v5.0.0"/>
                <w:lang w:eastAsia="en-GB"/>
              </w:rPr>
              <w:t xml:space="preserve"> </w:t>
            </w:r>
          </w:p>
        </w:tc>
        <w:tc>
          <w:tcPr>
            <w:tcW w:w="1956" w:type="dxa"/>
          </w:tcPr>
          <w:p w14:paraId="5F5455BD" w14:textId="7A0B3A04" w:rsidR="001D0322" w:rsidRPr="009C4728" w:rsidRDefault="001D0322" w:rsidP="001D0322">
            <w:pPr>
              <w:pStyle w:val="TAC"/>
              <w:rPr>
                <w:rFonts w:cs="v5.0.0"/>
              </w:rPr>
            </w:pPr>
            <w:r>
              <w:rPr>
                <w:lang w:eastAsia="en-GB"/>
              </w:rPr>
              <w:t>P</w:t>
            </w:r>
            <w:r>
              <w:rPr>
                <w:vertAlign w:val="subscript"/>
                <w:lang w:eastAsia="en-GB"/>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rPr>
                <w:lang w:eastAsia="en-GB"/>
              </w:rPr>
              <w:t>P</w:t>
            </w:r>
            <w:r>
              <w:rPr>
                <w:vertAlign w:val="subscript"/>
                <w:lang w:eastAsia="en-GB"/>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rPr>
                <w:lang w:eastAsia="en-GB"/>
              </w:rPr>
              <w:t>1559 - 1610 MHz</w:t>
            </w:r>
          </w:p>
        </w:tc>
        <w:tc>
          <w:tcPr>
            <w:tcW w:w="1956" w:type="dxa"/>
          </w:tcPr>
          <w:p w14:paraId="5BF583A1" w14:textId="7E9F9A6D" w:rsidR="001D0322" w:rsidRPr="009C4728" w:rsidRDefault="001D0322" w:rsidP="001D0322">
            <w:pPr>
              <w:pStyle w:val="TAC"/>
              <w:rPr>
                <w:rFonts w:cs="Arial"/>
              </w:rPr>
            </w:pPr>
            <w:r>
              <w:rPr>
                <w:lang w:eastAsia="en-GB"/>
              </w:rPr>
              <w:t>P</w:t>
            </w:r>
            <w:r>
              <w:rPr>
                <w:vertAlign w:val="subscript"/>
                <w:lang w:eastAsia="en-GB"/>
              </w:rPr>
              <w:t>EM,B24,b</w:t>
            </w:r>
          </w:p>
        </w:tc>
        <w:tc>
          <w:tcPr>
            <w:tcW w:w="1956" w:type="dxa"/>
          </w:tcPr>
          <w:p w14:paraId="74C7A302" w14:textId="4BF44FF7" w:rsidR="001D0322" w:rsidRPr="009C4728" w:rsidRDefault="001D0322" w:rsidP="001D0322">
            <w:pPr>
              <w:pStyle w:val="TAC"/>
              <w:rPr>
                <w:rFonts w:cs="Arial"/>
              </w:rPr>
            </w:pPr>
            <w:r>
              <w:rPr>
                <w:lang w:eastAsia="en-GB"/>
              </w:rPr>
              <w:t>P</w:t>
            </w:r>
            <w:r>
              <w:rPr>
                <w:vertAlign w:val="subscript"/>
                <w:lang w:eastAsia="en-GB"/>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rPr>
                <w:lang w:eastAsia="en-GB"/>
              </w:rPr>
              <w:t>1610 - 1650 MHz</w:t>
            </w:r>
          </w:p>
        </w:tc>
        <w:tc>
          <w:tcPr>
            <w:tcW w:w="1956" w:type="dxa"/>
          </w:tcPr>
          <w:p w14:paraId="1446E4F3" w14:textId="58915BE9" w:rsidR="001D0322" w:rsidRPr="009C4728" w:rsidRDefault="001D0322" w:rsidP="001D0322">
            <w:pPr>
              <w:pStyle w:val="TAC"/>
              <w:rPr>
                <w:rFonts w:cs="Arial"/>
              </w:rPr>
            </w:pPr>
            <w:r>
              <w:rPr>
                <w:lang w:eastAsia="en-GB"/>
              </w:rPr>
              <w:t>P</w:t>
            </w:r>
            <w:r>
              <w:rPr>
                <w:vertAlign w:val="subscript"/>
                <w:lang w:eastAsia="en-GB"/>
              </w:rPr>
              <w:t>EM,B24,c</w:t>
            </w:r>
          </w:p>
        </w:tc>
        <w:tc>
          <w:tcPr>
            <w:tcW w:w="1956" w:type="dxa"/>
          </w:tcPr>
          <w:p w14:paraId="7EC9EC94" w14:textId="5B7FF0DB" w:rsidR="001D0322" w:rsidRPr="009C4728" w:rsidRDefault="001D0322" w:rsidP="001D0322">
            <w:pPr>
              <w:pStyle w:val="TAC"/>
              <w:rPr>
                <w:rFonts w:cs="Arial"/>
              </w:rPr>
            </w:pPr>
            <w:r>
              <w:rPr>
                <w:lang w:eastAsia="en-GB"/>
              </w:rPr>
              <w:t>P</w:t>
            </w:r>
            <w:r>
              <w:rPr>
                <w:vertAlign w:val="subscript"/>
                <w:lang w:eastAsia="en-GB"/>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1156" w:name="_Toc21093201"/>
      <w:bookmarkStart w:id="1157" w:name="_Toc29762730"/>
      <w:bookmarkStart w:id="1158" w:name="_Toc36025905"/>
      <w:bookmarkStart w:id="1159" w:name="_Toc44584775"/>
      <w:bookmarkStart w:id="1160" w:name="_Toc45869068"/>
      <w:bookmarkStart w:id="1161" w:name="_Toc52553627"/>
      <w:bookmarkStart w:id="1162"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A70E1A4" w:rsidR="002E1CDD" w:rsidRPr="00A07190" w:rsidRDefault="002E1CDD" w:rsidP="002E1CDD">
      <w:pPr>
        <w:pStyle w:val="Heading5"/>
        <w:rPr>
          <w:lang w:eastAsia="zh-CN"/>
        </w:rPr>
      </w:pPr>
      <w:bookmarkStart w:id="1163" w:name="_Toc66810099"/>
      <w:bookmarkStart w:id="1164" w:name="_Toc74834535"/>
      <w:bookmarkStart w:id="1165" w:name="_Toc76502971"/>
      <w:bookmarkStart w:id="1166" w:name="_Toc83039466"/>
      <w:bookmarkStart w:id="1167" w:name="_Toc89850421"/>
      <w:bookmarkEnd w:id="1156"/>
      <w:bookmarkEnd w:id="1157"/>
      <w:bookmarkEnd w:id="1158"/>
      <w:bookmarkEnd w:id="1159"/>
      <w:bookmarkEnd w:id="1160"/>
      <w:bookmarkEnd w:id="1161"/>
      <w:bookmarkEnd w:id="1162"/>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1163"/>
      <w:r>
        <w:t>Void</w:t>
      </w:r>
      <w:bookmarkEnd w:id="1164"/>
      <w:bookmarkEnd w:id="1165"/>
      <w:bookmarkEnd w:id="1166"/>
      <w:bookmarkEnd w:id="1167"/>
    </w:p>
    <w:p w14:paraId="3A4D2B05" w14:textId="4ED6C3FF" w:rsidR="002E1CDD" w:rsidRPr="00A07190" w:rsidRDefault="002E1CDD" w:rsidP="002E1CDD">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5F5455DB" w14:textId="77777777" w:rsidR="00C53C29" w:rsidRPr="009C4728" w:rsidRDefault="00C53C29" w:rsidP="00C53C29"/>
    <w:p w14:paraId="5F5455DC" w14:textId="77777777" w:rsidR="00C53C29" w:rsidRPr="009C4728" w:rsidRDefault="00C53C29" w:rsidP="00C53C29">
      <w:pPr>
        <w:pStyle w:val="Heading5"/>
      </w:pPr>
      <w:bookmarkStart w:id="1168" w:name="_Toc21093202"/>
      <w:bookmarkStart w:id="1169" w:name="_Toc29762731"/>
      <w:bookmarkStart w:id="1170" w:name="_Toc36025906"/>
      <w:bookmarkStart w:id="1171" w:name="_Toc44584776"/>
      <w:bookmarkStart w:id="1172" w:name="_Toc45869069"/>
      <w:bookmarkStart w:id="1173" w:name="_Toc52553628"/>
      <w:bookmarkStart w:id="1174" w:name="_Toc61111648"/>
      <w:bookmarkStart w:id="1175" w:name="_Toc66808034"/>
      <w:bookmarkStart w:id="1176" w:name="_Toc74834536"/>
      <w:bookmarkStart w:id="1177" w:name="_Toc76502972"/>
      <w:bookmarkStart w:id="1178" w:name="_Toc83039467"/>
      <w:bookmarkStart w:id="1179" w:name="_Toc89850422"/>
      <w:r w:rsidRPr="009C4728">
        <w:t>6.6.2.4.7</w:t>
      </w:r>
      <w:r w:rsidRPr="009C4728">
        <w:tab/>
        <w:t>Additional band 32, 50, 51, 74, 75 and 76 unwanted emissions</w:t>
      </w:r>
      <w:bookmarkEnd w:id="1168"/>
      <w:bookmarkEnd w:id="1169"/>
      <w:bookmarkEnd w:id="1170"/>
      <w:bookmarkEnd w:id="1171"/>
      <w:bookmarkEnd w:id="1172"/>
      <w:bookmarkEnd w:id="1173"/>
      <w:bookmarkEnd w:id="1174"/>
      <w:bookmarkEnd w:id="1175"/>
      <w:bookmarkEnd w:id="1176"/>
      <w:bookmarkEnd w:id="1177"/>
      <w:bookmarkEnd w:id="1178"/>
      <w:bookmarkEnd w:id="1179"/>
    </w:p>
    <w:p w14:paraId="5F5455DD" w14:textId="77777777" w:rsidR="00C53C29" w:rsidRPr="009C4728" w:rsidRDefault="00C53C29" w:rsidP="00C53C29">
      <w:r w:rsidRPr="009C4728">
        <w:t xml:space="preserve">In certain regions, the following requirements may apply to BS operating in Band 32 within 1452-1492 MHz, </w:t>
      </w:r>
      <w:bookmarkStart w:id="1180" w:name="_Hlk488398933"/>
      <w:r w:rsidRPr="009C4728">
        <w:t>in Band 75 within 1432-1517 MHz and in Band 76 within 1427-1432 MHz</w:t>
      </w:r>
      <w:bookmarkEnd w:id="1180"/>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1181"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181"/>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1182"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1182"/>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1183" w:name="_Toc21093203"/>
      <w:bookmarkStart w:id="1184" w:name="_Toc29762732"/>
      <w:bookmarkStart w:id="1185" w:name="_Toc36025907"/>
      <w:bookmarkStart w:id="1186" w:name="_Toc44584777"/>
      <w:bookmarkStart w:id="1187" w:name="_Toc45869070"/>
      <w:bookmarkStart w:id="1188" w:name="_Toc52553629"/>
      <w:bookmarkStart w:id="1189" w:name="_Toc61111649"/>
      <w:bookmarkStart w:id="1190" w:name="_Toc66808035"/>
      <w:bookmarkStart w:id="1191" w:name="_Toc74834537"/>
      <w:bookmarkStart w:id="1192" w:name="_Toc76502973"/>
      <w:bookmarkStart w:id="1193" w:name="_Toc83039468"/>
      <w:bookmarkStart w:id="1194" w:name="_Toc89850423"/>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183"/>
      <w:bookmarkEnd w:id="1184"/>
      <w:bookmarkEnd w:id="1185"/>
      <w:bookmarkEnd w:id="1186"/>
      <w:bookmarkEnd w:id="1187"/>
      <w:bookmarkEnd w:id="1188"/>
      <w:bookmarkEnd w:id="1189"/>
      <w:bookmarkEnd w:id="1190"/>
      <w:bookmarkEnd w:id="1191"/>
      <w:bookmarkEnd w:id="1192"/>
      <w:bookmarkEnd w:id="1193"/>
      <w:bookmarkEnd w:id="1194"/>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1195" w:name="_Toc21093204"/>
      <w:bookmarkStart w:id="1196" w:name="_Toc29762733"/>
      <w:bookmarkStart w:id="1197" w:name="_Toc36025908"/>
      <w:bookmarkStart w:id="1198" w:name="_Toc44584778"/>
      <w:bookmarkStart w:id="1199" w:name="_Toc45869071"/>
      <w:bookmarkStart w:id="1200" w:name="_Toc52553630"/>
      <w:bookmarkStart w:id="1201" w:name="_Toc61111650"/>
      <w:bookmarkStart w:id="1202" w:name="_Toc66808036"/>
      <w:bookmarkStart w:id="1203" w:name="_Toc74834538"/>
      <w:bookmarkStart w:id="1204" w:name="_Toc76502974"/>
      <w:bookmarkStart w:id="1205" w:name="_Toc83039469"/>
      <w:bookmarkStart w:id="1206" w:name="_Toc89850424"/>
      <w:r w:rsidRPr="009C4728">
        <w:t>6.6.2.4.</w:t>
      </w:r>
      <w:r w:rsidRPr="009C4728">
        <w:rPr>
          <w:lang w:eastAsia="zh-CN"/>
        </w:rPr>
        <w:t>9</w:t>
      </w:r>
      <w:r w:rsidRPr="009C4728">
        <w:tab/>
        <w:t>Additional requirements for band 4</w:t>
      </w:r>
      <w:r w:rsidRPr="009C4728">
        <w:rPr>
          <w:lang w:eastAsia="zh-CN"/>
        </w:rPr>
        <w:t>8</w:t>
      </w:r>
      <w:bookmarkEnd w:id="1195"/>
      <w:bookmarkEnd w:id="1196"/>
      <w:bookmarkEnd w:id="1197"/>
      <w:bookmarkEnd w:id="1198"/>
      <w:bookmarkEnd w:id="1199"/>
      <w:bookmarkEnd w:id="1200"/>
      <w:bookmarkEnd w:id="1201"/>
      <w:bookmarkEnd w:id="1202"/>
      <w:bookmarkEnd w:id="1203"/>
      <w:bookmarkEnd w:id="1204"/>
      <w:bookmarkEnd w:id="1205"/>
      <w:bookmarkEnd w:id="1206"/>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1207" w:name="_Toc21093205"/>
      <w:bookmarkStart w:id="1208" w:name="_Toc29762734"/>
      <w:bookmarkStart w:id="1209" w:name="_Toc36025909"/>
      <w:bookmarkStart w:id="1210" w:name="_Toc44584779"/>
      <w:bookmarkStart w:id="1211" w:name="_Toc45869072"/>
      <w:bookmarkStart w:id="1212" w:name="_Toc52553631"/>
      <w:bookmarkStart w:id="1213" w:name="_Toc61111651"/>
      <w:bookmarkStart w:id="1214" w:name="_Toc66808037"/>
      <w:bookmarkStart w:id="1215" w:name="_Toc74834539"/>
      <w:bookmarkStart w:id="1216" w:name="_Toc76502975"/>
      <w:bookmarkStart w:id="1217" w:name="_Toc83039470"/>
      <w:bookmarkStart w:id="1218" w:name="_Toc89850425"/>
      <w:r w:rsidRPr="009C4728">
        <w:t>6.6.2.4.10</w:t>
      </w:r>
      <w:r w:rsidRPr="009C4728">
        <w:tab/>
        <w:t>Additional requirements for band 53</w:t>
      </w:r>
      <w:bookmarkEnd w:id="1207"/>
      <w:bookmarkEnd w:id="1208"/>
      <w:bookmarkEnd w:id="1209"/>
      <w:bookmarkEnd w:id="1210"/>
      <w:bookmarkEnd w:id="1211"/>
      <w:bookmarkEnd w:id="1212"/>
      <w:bookmarkEnd w:id="1213"/>
      <w:bookmarkEnd w:id="1214"/>
      <w:bookmarkEnd w:id="1215"/>
      <w:bookmarkEnd w:id="1216"/>
      <w:bookmarkEnd w:id="1217"/>
      <w:bookmarkEnd w:id="1218"/>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1219" w:name="_Toc21093206"/>
      <w:bookmarkStart w:id="1220" w:name="_Toc29762735"/>
      <w:bookmarkStart w:id="1221" w:name="_Toc36025910"/>
      <w:bookmarkStart w:id="1222" w:name="_Toc44584780"/>
      <w:bookmarkStart w:id="1223" w:name="_Toc45869073"/>
      <w:bookmarkStart w:id="1224" w:name="_Toc52553632"/>
      <w:bookmarkStart w:id="1225" w:name="_Toc61111652"/>
      <w:bookmarkStart w:id="1226" w:name="_Toc66808038"/>
      <w:bookmarkStart w:id="1227" w:name="_Toc74834540"/>
      <w:bookmarkStart w:id="1228" w:name="_Toc76502976"/>
      <w:bookmarkStart w:id="1229" w:name="_Toc83039471"/>
      <w:bookmarkStart w:id="1230" w:name="_Toc89850426"/>
      <w:r w:rsidRPr="009C4728">
        <w:t>6.6.3</w:t>
      </w:r>
      <w:r w:rsidRPr="009C4728">
        <w:tab/>
        <w:t>Occupied bandwidth</w:t>
      </w:r>
      <w:bookmarkEnd w:id="1219"/>
      <w:bookmarkEnd w:id="1220"/>
      <w:bookmarkEnd w:id="1221"/>
      <w:bookmarkEnd w:id="1222"/>
      <w:bookmarkEnd w:id="1223"/>
      <w:bookmarkEnd w:id="1224"/>
      <w:bookmarkEnd w:id="1225"/>
      <w:bookmarkEnd w:id="1226"/>
      <w:bookmarkEnd w:id="1227"/>
      <w:bookmarkEnd w:id="1228"/>
      <w:bookmarkEnd w:id="1229"/>
      <w:bookmarkEnd w:id="1230"/>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1231" w:name="_Toc21093207"/>
      <w:bookmarkStart w:id="1232" w:name="_Toc29762736"/>
      <w:bookmarkStart w:id="1233" w:name="_Toc36025911"/>
      <w:bookmarkStart w:id="1234" w:name="_Toc44584781"/>
      <w:bookmarkStart w:id="1235" w:name="_Toc45869074"/>
      <w:bookmarkStart w:id="1236" w:name="_Toc52553633"/>
      <w:bookmarkStart w:id="1237" w:name="_Toc61111653"/>
      <w:bookmarkStart w:id="1238" w:name="_Toc66808039"/>
      <w:bookmarkStart w:id="1239" w:name="_Toc74834541"/>
      <w:bookmarkStart w:id="1240" w:name="_Toc76502977"/>
      <w:bookmarkStart w:id="1241" w:name="_Toc83039472"/>
      <w:bookmarkStart w:id="1242" w:name="_Toc89850427"/>
      <w:r w:rsidRPr="009C4728">
        <w:t>6.6.3.1</w:t>
      </w:r>
      <w:r w:rsidRPr="009C4728">
        <w:tab/>
        <w:t>Minimum requirement</w:t>
      </w:r>
      <w:bookmarkEnd w:id="1231"/>
      <w:bookmarkEnd w:id="1232"/>
      <w:bookmarkEnd w:id="1233"/>
      <w:bookmarkEnd w:id="1234"/>
      <w:bookmarkEnd w:id="1235"/>
      <w:bookmarkEnd w:id="1236"/>
      <w:bookmarkEnd w:id="1237"/>
      <w:bookmarkEnd w:id="1238"/>
      <w:bookmarkEnd w:id="1239"/>
      <w:bookmarkEnd w:id="1240"/>
      <w:bookmarkEnd w:id="1241"/>
      <w:bookmarkEnd w:id="1242"/>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1243" w:name="_Toc21093208"/>
      <w:bookmarkStart w:id="1244" w:name="_Toc29762737"/>
      <w:bookmarkStart w:id="1245" w:name="_Toc36025912"/>
      <w:bookmarkStart w:id="1246" w:name="_Toc44584782"/>
      <w:bookmarkStart w:id="1247" w:name="_Toc45869075"/>
      <w:bookmarkStart w:id="1248" w:name="_Toc52553634"/>
      <w:bookmarkStart w:id="1249" w:name="_Toc61111654"/>
      <w:bookmarkStart w:id="1250" w:name="_Toc66808040"/>
      <w:bookmarkStart w:id="1251" w:name="_Toc74834542"/>
      <w:bookmarkStart w:id="1252" w:name="_Toc76502978"/>
      <w:bookmarkStart w:id="1253" w:name="_Toc83039473"/>
      <w:bookmarkStart w:id="1254" w:name="_Toc89850428"/>
      <w:r w:rsidRPr="009C4728">
        <w:t>6.6.4</w:t>
      </w:r>
      <w:r w:rsidRPr="009C4728">
        <w:tab/>
        <w:t>Adjacent Channel Leakage Power Ratio (ACLR)</w:t>
      </w:r>
      <w:bookmarkEnd w:id="1243"/>
      <w:bookmarkEnd w:id="1244"/>
      <w:bookmarkEnd w:id="1245"/>
      <w:bookmarkEnd w:id="1246"/>
      <w:bookmarkEnd w:id="1247"/>
      <w:bookmarkEnd w:id="1248"/>
      <w:bookmarkEnd w:id="1249"/>
      <w:bookmarkEnd w:id="1250"/>
      <w:bookmarkEnd w:id="1251"/>
      <w:bookmarkEnd w:id="1252"/>
      <w:bookmarkEnd w:id="1253"/>
      <w:bookmarkEnd w:id="1254"/>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1255" w:name="_Toc21093209"/>
      <w:bookmarkStart w:id="1256" w:name="_Toc29762738"/>
      <w:bookmarkStart w:id="1257" w:name="_Toc36025913"/>
      <w:bookmarkStart w:id="1258" w:name="_Toc44584783"/>
      <w:bookmarkStart w:id="1259" w:name="_Toc45869076"/>
      <w:bookmarkStart w:id="1260" w:name="_Toc52553635"/>
      <w:bookmarkStart w:id="1261" w:name="_Toc61111655"/>
      <w:bookmarkStart w:id="1262" w:name="_Toc66808041"/>
      <w:bookmarkStart w:id="1263" w:name="_Toc74834543"/>
      <w:bookmarkStart w:id="1264" w:name="_Toc76502979"/>
      <w:bookmarkStart w:id="1265" w:name="_Toc83039474"/>
      <w:bookmarkStart w:id="1266" w:name="_Toc89850429"/>
      <w:r w:rsidRPr="009C4728">
        <w:t>6.6.4.1</w:t>
      </w:r>
      <w:r w:rsidRPr="009C4728">
        <w:tab/>
        <w:t>E-UTRA minimum requirement</w:t>
      </w:r>
      <w:bookmarkEnd w:id="1255"/>
      <w:bookmarkEnd w:id="1256"/>
      <w:bookmarkEnd w:id="1257"/>
      <w:bookmarkEnd w:id="1258"/>
      <w:bookmarkEnd w:id="1259"/>
      <w:bookmarkEnd w:id="1260"/>
      <w:bookmarkEnd w:id="1261"/>
      <w:bookmarkEnd w:id="1262"/>
      <w:bookmarkEnd w:id="1263"/>
      <w:bookmarkEnd w:id="1264"/>
      <w:bookmarkEnd w:id="1265"/>
      <w:bookmarkEnd w:id="1266"/>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1138B">
        <w:trPr>
          <w:cantSplit/>
          <w:jc w:val="center"/>
        </w:trPr>
        <w:tc>
          <w:tcPr>
            <w:tcW w:w="2202" w:type="dxa"/>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995273">
        <w:trPr>
          <w:cantSplit/>
          <w:jc w:val="center"/>
        </w:trPr>
        <w:tc>
          <w:tcPr>
            <w:tcW w:w="2202" w:type="dxa"/>
            <w:tcBorders>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6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6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1267" w:name="_Toc21093210"/>
      <w:bookmarkStart w:id="1268" w:name="_Toc29762739"/>
      <w:bookmarkStart w:id="1269" w:name="_Toc36025914"/>
      <w:bookmarkStart w:id="1270" w:name="_Toc44584784"/>
      <w:bookmarkStart w:id="1271" w:name="_Toc45869077"/>
      <w:bookmarkStart w:id="1272" w:name="_Toc52553636"/>
      <w:bookmarkStart w:id="1273" w:name="_Toc61111656"/>
      <w:bookmarkStart w:id="1274" w:name="_Toc66808042"/>
      <w:bookmarkStart w:id="1275" w:name="_Toc74834544"/>
      <w:bookmarkStart w:id="1276" w:name="_Toc76502980"/>
      <w:bookmarkStart w:id="1277" w:name="_Toc83039475"/>
      <w:bookmarkStart w:id="1278" w:name="_Toc89850430"/>
      <w:r w:rsidRPr="009C4728">
        <w:t>6.6.4.2</w:t>
      </w:r>
      <w:r w:rsidRPr="009C4728">
        <w:tab/>
        <w:t>UTRA FDD minimum requirement</w:t>
      </w:r>
      <w:bookmarkEnd w:id="1267"/>
      <w:bookmarkEnd w:id="1268"/>
      <w:bookmarkEnd w:id="1269"/>
      <w:bookmarkEnd w:id="1270"/>
      <w:bookmarkEnd w:id="1271"/>
      <w:bookmarkEnd w:id="1272"/>
      <w:bookmarkEnd w:id="1273"/>
      <w:bookmarkEnd w:id="1274"/>
      <w:bookmarkEnd w:id="1275"/>
      <w:bookmarkEnd w:id="1276"/>
      <w:bookmarkEnd w:id="1277"/>
      <w:bookmarkEnd w:id="1278"/>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1279" w:name="_Toc21093211"/>
      <w:bookmarkStart w:id="1280" w:name="_Toc29762740"/>
      <w:bookmarkStart w:id="1281" w:name="_Toc36025915"/>
      <w:bookmarkStart w:id="1282" w:name="_Toc44584785"/>
      <w:bookmarkStart w:id="1283" w:name="_Toc45869078"/>
      <w:bookmarkStart w:id="1284" w:name="_Toc52553637"/>
      <w:bookmarkStart w:id="1285" w:name="_Toc61111657"/>
      <w:bookmarkStart w:id="1286" w:name="_Toc66808043"/>
      <w:bookmarkStart w:id="1287" w:name="_Toc74834545"/>
      <w:bookmarkStart w:id="1288" w:name="_Toc76502981"/>
      <w:bookmarkStart w:id="1289" w:name="_Toc83039476"/>
      <w:bookmarkStart w:id="1290" w:name="_Toc89850431"/>
      <w:r w:rsidRPr="009C4728">
        <w:t>6.6.4.3</w:t>
      </w:r>
      <w:r w:rsidRPr="009C4728">
        <w:tab/>
        <w:t>UTRA TDD minimum requirement</w:t>
      </w:r>
      <w:bookmarkEnd w:id="1279"/>
      <w:bookmarkEnd w:id="1280"/>
      <w:bookmarkEnd w:id="1281"/>
      <w:bookmarkEnd w:id="1282"/>
      <w:bookmarkEnd w:id="1283"/>
      <w:bookmarkEnd w:id="1284"/>
      <w:bookmarkEnd w:id="1285"/>
      <w:bookmarkEnd w:id="1286"/>
      <w:bookmarkEnd w:id="1287"/>
      <w:bookmarkEnd w:id="1288"/>
      <w:bookmarkEnd w:id="1289"/>
      <w:bookmarkEnd w:id="1290"/>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1291" w:name="_Toc21093212"/>
      <w:bookmarkStart w:id="1292" w:name="_Toc29762741"/>
      <w:bookmarkStart w:id="1293" w:name="_Toc36025916"/>
      <w:bookmarkStart w:id="1294" w:name="_Toc44584786"/>
      <w:bookmarkStart w:id="1295" w:name="_Toc45869079"/>
      <w:bookmarkStart w:id="1296" w:name="_Toc52553638"/>
      <w:bookmarkStart w:id="1297" w:name="_Toc61111658"/>
      <w:bookmarkStart w:id="1298" w:name="_Toc66808044"/>
      <w:bookmarkStart w:id="1299" w:name="_Toc74834546"/>
      <w:bookmarkStart w:id="1300" w:name="_Toc76502982"/>
      <w:bookmarkStart w:id="1301" w:name="_Toc83039477"/>
      <w:bookmarkStart w:id="1302" w:name="_Toc89850432"/>
      <w:r w:rsidRPr="009C4728">
        <w:t>6.6.4.4</w:t>
      </w:r>
      <w:r w:rsidRPr="009C4728">
        <w:tab/>
        <w:t>Cumulative ACLR requirement in non-contiguous spectrum</w:t>
      </w:r>
      <w:bookmarkEnd w:id="1291"/>
      <w:bookmarkEnd w:id="1292"/>
      <w:bookmarkEnd w:id="1293"/>
      <w:bookmarkEnd w:id="1294"/>
      <w:bookmarkEnd w:id="1295"/>
      <w:bookmarkEnd w:id="1296"/>
      <w:bookmarkEnd w:id="1297"/>
      <w:bookmarkEnd w:id="1298"/>
      <w:bookmarkEnd w:id="1299"/>
      <w:bookmarkEnd w:id="1300"/>
      <w:bookmarkEnd w:id="1301"/>
      <w:bookmarkEnd w:id="1302"/>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1138B">
        <w:trPr>
          <w:cantSplit/>
          <w:jc w:val="center"/>
        </w:trPr>
        <w:tc>
          <w:tcPr>
            <w:tcW w:w="1112" w:type="dxa"/>
          </w:tcPr>
          <w:p w14:paraId="5F545784" w14:textId="77777777" w:rsidR="00C53C29" w:rsidRPr="009C4728" w:rsidRDefault="00C53C29" w:rsidP="0021138B">
            <w:pPr>
              <w:pStyle w:val="TAH"/>
              <w:rPr>
                <w:rFonts w:cs="v5.0.0"/>
              </w:rPr>
            </w:pPr>
            <w:r w:rsidRPr="009C4728">
              <w:rPr>
                <w:rFonts w:cs="v5.0.0"/>
              </w:rPr>
              <w:t>Band Category</w:t>
            </w:r>
          </w:p>
        </w:tc>
        <w:tc>
          <w:tcPr>
            <w:tcW w:w="1495" w:type="dxa"/>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1138B">
        <w:trPr>
          <w:cantSplit/>
          <w:jc w:val="center"/>
        </w:trPr>
        <w:tc>
          <w:tcPr>
            <w:tcW w:w="1112" w:type="dxa"/>
          </w:tcPr>
          <w:p w14:paraId="5F54578B" w14:textId="77777777" w:rsidR="00C53C29" w:rsidRPr="009C4728" w:rsidRDefault="00C53C29" w:rsidP="0021138B">
            <w:pPr>
              <w:pStyle w:val="TAC"/>
              <w:rPr>
                <w:rFonts w:cs="Arial"/>
              </w:rPr>
            </w:pPr>
            <w:r w:rsidRPr="009C4728">
              <w:rPr>
                <w:rFonts w:cs="Arial"/>
              </w:rPr>
              <w:t>BC1, BC2</w:t>
            </w:r>
          </w:p>
        </w:tc>
        <w:tc>
          <w:tcPr>
            <w:tcW w:w="1495" w:type="dxa"/>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8D" w14:textId="77777777" w:rsidR="00C53C29" w:rsidRPr="009C4728" w:rsidRDefault="00C53C29" w:rsidP="0021138B">
            <w:pPr>
              <w:pStyle w:val="TAC"/>
              <w:rPr>
                <w:rFonts w:cs="Arial"/>
              </w:rPr>
            </w:pPr>
            <w:r w:rsidRPr="009C4728">
              <w:rPr>
                <w:rFonts w:cs="Arial"/>
              </w:rPr>
              <w:t>2.5 MHz</w:t>
            </w:r>
          </w:p>
        </w:tc>
        <w:tc>
          <w:tcPr>
            <w:tcW w:w="1735" w:type="dxa"/>
          </w:tcPr>
          <w:p w14:paraId="5F54578E" w14:textId="77777777" w:rsidR="00C53C29" w:rsidRPr="009C4728" w:rsidRDefault="00C53C29" w:rsidP="0021138B">
            <w:pPr>
              <w:pStyle w:val="TAC"/>
              <w:rPr>
                <w:rFonts w:cs="v5.0.0"/>
              </w:rPr>
            </w:pPr>
            <w:r w:rsidRPr="009C4728">
              <w:rPr>
                <w:rFonts w:cs="v5.0.0"/>
              </w:rPr>
              <w:t>3.84 Mcps UTRA</w:t>
            </w:r>
          </w:p>
        </w:tc>
        <w:tc>
          <w:tcPr>
            <w:tcW w:w="2031" w:type="dxa"/>
          </w:tcPr>
          <w:p w14:paraId="5F54578F" w14:textId="77777777" w:rsidR="00C53C29" w:rsidRPr="009C4728" w:rsidRDefault="00C53C29" w:rsidP="0021138B">
            <w:pPr>
              <w:pStyle w:val="TAC"/>
              <w:rPr>
                <w:rFonts w:cs="v5.0.0"/>
              </w:rPr>
            </w:pPr>
            <w:r w:rsidRPr="009C4728">
              <w:rPr>
                <w:rFonts w:cs="v5.0.0"/>
              </w:rPr>
              <w:t>RRC (3.84 Mcps)</w:t>
            </w:r>
          </w:p>
        </w:tc>
        <w:tc>
          <w:tcPr>
            <w:tcW w:w="912" w:type="dxa"/>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1138B">
        <w:trPr>
          <w:cantSplit/>
          <w:jc w:val="center"/>
        </w:trPr>
        <w:tc>
          <w:tcPr>
            <w:tcW w:w="1112" w:type="dxa"/>
          </w:tcPr>
          <w:p w14:paraId="5F545792" w14:textId="77777777" w:rsidR="00C53C29" w:rsidRPr="009C4728" w:rsidRDefault="00C53C29" w:rsidP="0021138B">
            <w:pPr>
              <w:pStyle w:val="TAC"/>
              <w:rPr>
                <w:rFonts w:cs="Arial"/>
              </w:rPr>
            </w:pPr>
            <w:r w:rsidRPr="009C4728">
              <w:rPr>
                <w:rFonts w:cs="Arial"/>
              </w:rPr>
              <w:t>BC1, BC2</w:t>
            </w:r>
          </w:p>
        </w:tc>
        <w:tc>
          <w:tcPr>
            <w:tcW w:w="1495" w:type="dxa"/>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94" w14:textId="77777777" w:rsidR="00C53C29" w:rsidRPr="009C4728" w:rsidRDefault="00C53C29" w:rsidP="0021138B">
            <w:pPr>
              <w:pStyle w:val="TAC"/>
              <w:rPr>
                <w:rFonts w:cs="Arial"/>
              </w:rPr>
            </w:pPr>
            <w:r w:rsidRPr="009C4728">
              <w:rPr>
                <w:rFonts w:cs="Arial"/>
              </w:rPr>
              <w:t>7.5 MHz</w:t>
            </w:r>
          </w:p>
        </w:tc>
        <w:tc>
          <w:tcPr>
            <w:tcW w:w="1735" w:type="dxa"/>
          </w:tcPr>
          <w:p w14:paraId="5F545795" w14:textId="77777777" w:rsidR="00C53C29" w:rsidRPr="009C4728" w:rsidRDefault="00C53C29" w:rsidP="0021138B">
            <w:pPr>
              <w:pStyle w:val="TAC"/>
              <w:rPr>
                <w:rFonts w:cs="v5.0.0"/>
              </w:rPr>
            </w:pPr>
            <w:r w:rsidRPr="009C4728">
              <w:rPr>
                <w:rFonts w:cs="v5.0.0"/>
              </w:rPr>
              <w:t>3.84 Mcps UTRA</w:t>
            </w:r>
          </w:p>
        </w:tc>
        <w:tc>
          <w:tcPr>
            <w:tcW w:w="2031" w:type="dxa"/>
          </w:tcPr>
          <w:p w14:paraId="5F545796" w14:textId="77777777" w:rsidR="00C53C29" w:rsidRPr="009C4728" w:rsidRDefault="00C53C29" w:rsidP="0021138B">
            <w:pPr>
              <w:pStyle w:val="TAC"/>
              <w:rPr>
                <w:rFonts w:cs="v5.0.0"/>
              </w:rPr>
            </w:pPr>
            <w:r w:rsidRPr="009C4728">
              <w:rPr>
                <w:rFonts w:cs="v5.0.0"/>
              </w:rPr>
              <w:t>RRC (3.84 Mcps)</w:t>
            </w:r>
          </w:p>
        </w:tc>
        <w:tc>
          <w:tcPr>
            <w:tcW w:w="912" w:type="dxa"/>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1138B">
        <w:trPr>
          <w:cantSplit/>
          <w:jc w:val="center"/>
        </w:trPr>
        <w:tc>
          <w:tcPr>
            <w:tcW w:w="1112" w:type="dxa"/>
          </w:tcPr>
          <w:p w14:paraId="5F545799" w14:textId="77777777" w:rsidR="00C53C29" w:rsidRPr="009C4728" w:rsidRDefault="00C53C29" w:rsidP="0021138B">
            <w:pPr>
              <w:pStyle w:val="TAC"/>
              <w:rPr>
                <w:rFonts w:cs="Arial"/>
              </w:rPr>
            </w:pPr>
            <w:r w:rsidRPr="009C4728">
              <w:rPr>
                <w:rFonts w:cs="Arial"/>
              </w:rPr>
              <w:t>BC3</w:t>
            </w:r>
          </w:p>
        </w:tc>
        <w:tc>
          <w:tcPr>
            <w:tcW w:w="1495" w:type="dxa"/>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9B" w14:textId="77777777" w:rsidR="00C53C29" w:rsidRPr="009C4728" w:rsidRDefault="00C53C29" w:rsidP="0021138B">
            <w:pPr>
              <w:pStyle w:val="TAC"/>
              <w:rPr>
                <w:rFonts w:cs="Arial"/>
              </w:rPr>
            </w:pPr>
            <w:r w:rsidRPr="009C4728">
              <w:rPr>
                <w:rFonts w:cs="Arial"/>
              </w:rPr>
              <w:t>2.5 MHz</w:t>
            </w:r>
          </w:p>
        </w:tc>
        <w:tc>
          <w:tcPr>
            <w:tcW w:w="1735" w:type="dxa"/>
          </w:tcPr>
          <w:p w14:paraId="5F54579C" w14:textId="77777777" w:rsidR="00C53C29" w:rsidRPr="009C4728" w:rsidRDefault="00C53C29" w:rsidP="0021138B">
            <w:pPr>
              <w:pStyle w:val="TAC"/>
              <w:rPr>
                <w:rFonts w:cs="v5.0.0"/>
              </w:rPr>
            </w:pPr>
            <w:r w:rsidRPr="009C4728">
              <w:rPr>
                <w:rFonts w:cs="v5.0.0"/>
              </w:rPr>
              <w:t>5MHz E-UTRA</w:t>
            </w:r>
          </w:p>
        </w:tc>
        <w:tc>
          <w:tcPr>
            <w:tcW w:w="2031" w:type="dxa"/>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1138B">
        <w:trPr>
          <w:cantSplit/>
          <w:jc w:val="center"/>
        </w:trPr>
        <w:tc>
          <w:tcPr>
            <w:tcW w:w="1112" w:type="dxa"/>
          </w:tcPr>
          <w:p w14:paraId="5F5457A0" w14:textId="77777777" w:rsidR="00C53C29" w:rsidRPr="009C4728" w:rsidRDefault="00C53C29" w:rsidP="0021138B">
            <w:pPr>
              <w:pStyle w:val="TAC"/>
              <w:rPr>
                <w:rFonts w:cs="Arial"/>
              </w:rPr>
            </w:pPr>
            <w:r w:rsidRPr="009C4728">
              <w:rPr>
                <w:rFonts w:cs="Arial"/>
              </w:rPr>
              <w:t>BC3</w:t>
            </w:r>
          </w:p>
        </w:tc>
        <w:tc>
          <w:tcPr>
            <w:tcW w:w="1495" w:type="dxa"/>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A2" w14:textId="77777777" w:rsidR="00C53C29" w:rsidRPr="009C4728" w:rsidRDefault="00C53C29" w:rsidP="0021138B">
            <w:pPr>
              <w:pStyle w:val="TAC"/>
              <w:rPr>
                <w:rFonts w:cs="Arial"/>
              </w:rPr>
            </w:pPr>
            <w:r w:rsidRPr="009C4728">
              <w:rPr>
                <w:rFonts w:cs="Arial"/>
              </w:rPr>
              <w:t>7.5 MHz</w:t>
            </w:r>
          </w:p>
        </w:tc>
        <w:tc>
          <w:tcPr>
            <w:tcW w:w="1735" w:type="dxa"/>
          </w:tcPr>
          <w:p w14:paraId="5F5457A3" w14:textId="77777777" w:rsidR="00C53C29" w:rsidRPr="009C4728" w:rsidRDefault="00C53C29" w:rsidP="0021138B">
            <w:pPr>
              <w:pStyle w:val="TAC"/>
              <w:rPr>
                <w:rFonts w:cs="v5.0.0"/>
              </w:rPr>
            </w:pPr>
            <w:r w:rsidRPr="009C4728">
              <w:rPr>
                <w:rFonts w:cs="v5.0.0"/>
              </w:rPr>
              <w:t>5MHz E-UTRA</w:t>
            </w:r>
          </w:p>
        </w:tc>
        <w:tc>
          <w:tcPr>
            <w:tcW w:w="2031" w:type="dxa"/>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1138B">
        <w:trPr>
          <w:cantSplit/>
          <w:jc w:val="center"/>
        </w:trPr>
        <w:tc>
          <w:tcPr>
            <w:tcW w:w="1112" w:type="dxa"/>
          </w:tcPr>
          <w:p w14:paraId="5F5457A7" w14:textId="77777777" w:rsidR="00C53C29" w:rsidRPr="009C4728" w:rsidRDefault="00C53C29" w:rsidP="0021138B">
            <w:pPr>
              <w:pStyle w:val="TAC"/>
              <w:rPr>
                <w:rFonts w:cs="Arial"/>
              </w:rPr>
            </w:pPr>
            <w:r w:rsidRPr="009C4728">
              <w:rPr>
                <w:rFonts w:cs="Arial"/>
              </w:rPr>
              <w:t>BC1, BC2, BC3</w:t>
            </w:r>
          </w:p>
        </w:tc>
        <w:tc>
          <w:tcPr>
            <w:tcW w:w="1495" w:type="dxa"/>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1138B">
        <w:trPr>
          <w:cantSplit/>
          <w:jc w:val="center"/>
        </w:trPr>
        <w:tc>
          <w:tcPr>
            <w:tcW w:w="1112" w:type="dxa"/>
          </w:tcPr>
          <w:p w14:paraId="5F5457AE" w14:textId="77777777" w:rsidR="00C53C29" w:rsidRPr="009C4728" w:rsidRDefault="00C53C29" w:rsidP="0021138B">
            <w:pPr>
              <w:pStyle w:val="TAC"/>
              <w:rPr>
                <w:rFonts w:cs="Arial"/>
              </w:rPr>
            </w:pPr>
            <w:r w:rsidRPr="009C4728">
              <w:rPr>
                <w:rFonts w:cs="Arial"/>
              </w:rPr>
              <w:t>BC1, BC2, BC3</w:t>
            </w:r>
          </w:p>
        </w:tc>
        <w:tc>
          <w:tcPr>
            <w:tcW w:w="1495" w:type="dxa"/>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5F5457B0" w14:textId="77777777" w:rsidR="00C53C29" w:rsidRPr="009C4728" w:rsidRDefault="00C53C29" w:rsidP="0021138B">
            <w:pPr>
              <w:pStyle w:val="TAC"/>
              <w:rPr>
                <w:rFonts w:cs="Arial"/>
              </w:rPr>
            </w:pPr>
            <w:r w:rsidRPr="009C4728">
              <w:rPr>
                <w:lang w:eastAsia="zh-CN"/>
              </w:rPr>
              <w:t>7.5 MHz</w:t>
            </w:r>
          </w:p>
        </w:tc>
        <w:tc>
          <w:tcPr>
            <w:tcW w:w="1735" w:type="dxa"/>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1138B">
        <w:trPr>
          <w:cantSplit/>
          <w:jc w:val="center"/>
        </w:trPr>
        <w:tc>
          <w:tcPr>
            <w:tcW w:w="1112" w:type="dxa"/>
          </w:tcPr>
          <w:p w14:paraId="5F5457B5" w14:textId="77777777" w:rsidR="00C53C29" w:rsidRPr="009C4728" w:rsidRDefault="00C53C29" w:rsidP="0021138B">
            <w:pPr>
              <w:pStyle w:val="TAC"/>
              <w:rPr>
                <w:rFonts w:cs="Arial"/>
              </w:rPr>
            </w:pPr>
            <w:r w:rsidRPr="009C4728">
              <w:rPr>
                <w:rFonts w:cs="Arial"/>
              </w:rPr>
              <w:t>BC1, BC2, BC3</w:t>
            </w:r>
          </w:p>
        </w:tc>
        <w:tc>
          <w:tcPr>
            <w:tcW w:w="1495" w:type="dxa"/>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1138B">
        <w:trPr>
          <w:cantSplit/>
          <w:jc w:val="center"/>
        </w:trPr>
        <w:tc>
          <w:tcPr>
            <w:tcW w:w="1112" w:type="dxa"/>
          </w:tcPr>
          <w:p w14:paraId="5F5457BC" w14:textId="77777777" w:rsidR="00C53C29" w:rsidRPr="009C4728" w:rsidRDefault="00C53C29" w:rsidP="0021138B">
            <w:pPr>
              <w:pStyle w:val="TAC"/>
              <w:rPr>
                <w:rFonts w:cs="Arial"/>
              </w:rPr>
            </w:pPr>
            <w:r w:rsidRPr="009C4728">
              <w:rPr>
                <w:rFonts w:cs="Arial"/>
              </w:rPr>
              <w:t>BC1, BC2, BC3</w:t>
            </w:r>
          </w:p>
        </w:tc>
        <w:tc>
          <w:tcPr>
            <w:tcW w:w="1495" w:type="dxa"/>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1138B">
        <w:trPr>
          <w:cantSplit/>
          <w:jc w:val="center"/>
        </w:trPr>
        <w:tc>
          <w:tcPr>
            <w:tcW w:w="1112" w:type="dxa"/>
          </w:tcPr>
          <w:p w14:paraId="5F5457C3" w14:textId="77777777" w:rsidR="00C53C29" w:rsidRPr="009C4728" w:rsidRDefault="00C53C29" w:rsidP="0021138B">
            <w:pPr>
              <w:pStyle w:val="TAC"/>
              <w:rPr>
                <w:rFonts w:cs="Arial"/>
              </w:rPr>
            </w:pPr>
            <w:r w:rsidRPr="009C4728">
              <w:rPr>
                <w:rFonts w:cs="Arial"/>
              </w:rPr>
              <w:t>BC1, BC2, BC3</w:t>
            </w:r>
          </w:p>
        </w:tc>
        <w:tc>
          <w:tcPr>
            <w:tcW w:w="1495" w:type="dxa"/>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5F5457C5" w14:textId="77777777" w:rsidR="00C53C29" w:rsidRPr="009C4728" w:rsidRDefault="00C53C29" w:rsidP="0021138B">
            <w:pPr>
              <w:pStyle w:val="TAC"/>
              <w:rPr>
                <w:rFonts w:cs="Arial"/>
              </w:rPr>
            </w:pPr>
            <w:r w:rsidRPr="009C4728">
              <w:rPr>
                <w:lang w:eastAsia="zh-CN"/>
              </w:rPr>
              <w:t>30 MHz</w:t>
            </w:r>
          </w:p>
        </w:tc>
        <w:tc>
          <w:tcPr>
            <w:tcW w:w="1735" w:type="dxa"/>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1138B">
        <w:trPr>
          <w:cantSplit/>
          <w:jc w:val="center"/>
        </w:trPr>
        <w:tc>
          <w:tcPr>
            <w:tcW w:w="1112" w:type="dxa"/>
          </w:tcPr>
          <w:p w14:paraId="5F5457CA" w14:textId="77777777" w:rsidR="00C53C29" w:rsidRPr="009C4728" w:rsidRDefault="00C53C29" w:rsidP="0021138B">
            <w:pPr>
              <w:pStyle w:val="TAC"/>
              <w:rPr>
                <w:rFonts w:cs="Arial"/>
              </w:rPr>
            </w:pPr>
            <w:r w:rsidRPr="009C4728">
              <w:rPr>
                <w:rFonts w:cs="Arial"/>
              </w:rPr>
              <w:t>BC1, BC2, BC3</w:t>
            </w:r>
          </w:p>
        </w:tc>
        <w:tc>
          <w:tcPr>
            <w:tcW w:w="1495" w:type="dxa"/>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5F5457CC" w14:textId="77777777" w:rsidR="00C53C29" w:rsidRPr="009C4728" w:rsidRDefault="00C53C29" w:rsidP="0021138B">
            <w:pPr>
              <w:pStyle w:val="TAC"/>
              <w:rPr>
                <w:rFonts w:cs="Arial"/>
              </w:rPr>
            </w:pPr>
            <w:r w:rsidRPr="009C4728">
              <w:rPr>
                <w:lang w:eastAsia="zh-CN"/>
              </w:rPr>
              <w:t>30 MHz</w:t>
            </w:r>
          </w:p>
        </w:tc>
        <w:tc>
          <w:tcPr>
            <w:tcW w:w="1735" w:type="dxa"/>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1138B">
        <w:trPr>
          <w:cantSplit/>
          <w:jc w:val="center"/>
        </w:trPr>
        <w:tc>
          <w:tcPr>
            <w:tcW w:w="9497" w:type="dxa"/>
            <w:gridSpan w:val="6"/>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1138B">
        <w:trPr>
          <w:cantSplit/>
          <w:jc w:val="center"/>
        </w:trPr>
        <w:tc>
          <w:tcPr>
            <w:tcW w:w="2597" w:type="dxa"/>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1138B">
        <w:trPr>
          <w:cantSplit/>
          <w:jc w:val="center"/>
        </w:trPr>
        <w:tc>
          <w:tcPr>
            <w:tcW w:w="2597" w:type="dxa"/>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1138B">
        <w:trPr>
          <w:cantSplit/>
          <w:jc w:val="center"/>
        </w:trPr>
        <w:tc>
          <w:tcPr>
            <w:tcW w:w="2597" w:type="dxa"/>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1138B">
        <w:trPr>
          <w:cantSplit/>
          <w:jc w:val="center"/>
        </w:trPr>
        <w:tc>
          <w:tcPr>
            <w:tcW w:w="2597" w:type="dxa"/>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1138B">
        <w:trPr>
          <w:cantSplit/>
          <w:jc w:val="center"/>
        </w:trPr>
        <w:tc>
          <w:tcPr>
            <w:tcW w:w="6422" w:type="dxa"/>
            <w:gridSpan w:val="2"/>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1303" w:name="_Toc21093213"/>
      <w:bookmarkStart w:id="1304" w:name="_Toc29762742"/>
      <w:bookmarkStart w:id="1305" w:name="_Toc36025917"/>
      <w:bookmarkStart w:id="1306" w:name="_Toc44584787"/>
      <w:bookmarkStart w:id="1307" w:name="_Toc45869080"/>
      <w:bookmarkStart w:id="1308" w:name="_Toc52553639"/>
      <w:bookmarkStart w:id="1309" w:name="_Toc61111659"/>
      <w:bookmarkStart w:id="1310" w:name="_Toc66808045"/>
      <w:bookmarkStart w:id="1311" w:name="_Toc74834547"/>
      <w:bookmarkStart w:id="1312" w:name="_Toc76502983"/>
      <w:bookmarkStart w:id="1313" w:name="_Toc83039478"/>
      <w:bookmarkStart w:id="1314" w:name="_Toc89850433"/>
      <w:r w:rsidRPr="009C4728">
        <w:t>6.6.4.</w:t>
      </w:r>
      <w:r w:rsidRPr="009C4728">
        <w:rPr>
          <w:lang w:eastAsia="zh-CN"/>
        </w:rPr>
        <w:t>5</w:t>
      </w:r>
      <w:r w:rsidRPr="009C4728">
        <w:tab/>
      </w:r>
      <w:r w:rsidRPr="009C4728">
        <w:rPr>
          <w:lang w:eastAsia="zh-CN"/>
        </w:rPr>
        <w:t>NB-IoT</w:t>
      </w:r>
      <w:r w:rsidRPr="009C4728">
        <w:t xml:space="preserve"> minimum requirement</w:t>
      </w:r>
      <w:bookmarkEnd w:id="1303"/>
      <w:bookmarkEnd w:id="1304"/>
      <w:bookmarkEnd w:id="1305"/>
      <w:bookmarkEnd w:id="1306"/>
      <w:bookmarkEnd w:id="1307"/>
      <w:bookmarkEnd w:id="1308"/>
      <w:bookmarkEnd w:id="1309"/>
      <w:bookmarkEnd w:id="1310"/>
      <w:bookmarkEnd w:id="1311"/>
      <w:bookmarkEnd w:id="1312"/>
      <w:bookmarkEnd w:id="1313"/>
      <w:bookmarkEnd w:id="1314"/>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21138B">
        <w:trPr>
          <w:cantSplit/>
          <w:jc w:val="center"/>
        </w:trPr>
        <w:tc>
          <w:tcPr>
            <w:tcW w:w="2202" w:type="dxa"/>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1315" w:name="_Toc21093214"/>
      <w:bookmarkStart w:id="1316" w:name="_Toc29762743"/>
      <w:bookmarkStart w:id="1317" w:name="_Toc36025918"/>
      <w:bookmarkStart w:id="1318" w:name="_Toc44584788"/>
      <w:bookmarkStart w:id="1319" w:name="_Toc45869081"/>
      <w:bookmarkStart w:id="1320" w:name="_Toc52553640"/>
      <w:bookmarkStart w:id="1321" w:name="_Toc61111660"/>
      <w:bookmarkStart w:id="1322" w:name="_Toc66808046"/>
      <w:bookmarkStart w:id="1323" w:name="_Toc74834548"/>
      <w:bookmarkStart w:id="1324" w:name="_Toc76502984"/>
      <w:bookmarkStart w:id="1325" w:name="_Toc83039479"/>
      <w:bookmarkStart w:id="1326" w:name="_Toc89850434"/>
      <w:r w:rsidRPr="009C4728">
        <w:t>6.6.4.6</w:t>
      </w:r>
      <w:r w:rsidRPr="009C4728">
        <w:tab/>
        <w:t>NR minimum requirement</w:t>
      </w:r>
      <w:bookmarkEnd w:id="1315"/>
      <w:bookmarkEnd w:id="1316"/>
      <w:bookmarkEnd w:id="1317"/>
      <w:bookmarkEnd w:id="1318"/>
      <w:bookmarkEnd w:id="1319"/>
      <w:bookmarkEnd w:id="1320"/>
      <w:bookmarkEnd w:id="1321"/>
      <w:bookmarkEnd w:id="1322"/>
      <w:bookmarkEnd w:id="1323"/>
      <w:bookmarkEnd w:id="1324"/>
      <w:bookmarkEnd w:id="1325"/>
      <w:bookmarkEnd w:id="1326"/>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1327"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1328" w:name="_Hlk508123095"/>
      <w:bookmarkEnd w:id="1327"/>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328"/>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1329"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329"/>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F54580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1330" w:name="_Hlk508123340"/>
      <w:r w:rsidRPr="009C4728">
        <w:rPr>
          <w:rFonts w:cs="v5.0.0"/>
        </w:rPr>
        <w:t>limit is</w:t>
      </w:r>
      <w:bookmarkEnd w:id="1330"/>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5F54583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1331"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331"/>
      </w:tr>
    </w:tbl>
    <w:p w14:paraId="5F54586C" w14:textId="77777777" w:rsidR="00C53C29" w:rsidRPr="009C4728" w:rsidRDefault="00C53C29" w:rsidP="00C53C29"/>
    <w:p w14:paraId="5F54586D" w14:textId="77777777" w:rsidR="00C53C29" w:rsidRPr="009C4728" w:rsidRDefault="00C53C29" w:rsidP="00C53C29">
      <w:pPr>
        <w:pStyle w:val="Heading2"/>
      </w:pPr>
      <w:bookmarkStart w:id="1332" w:name="_Toc21093215"/>
      <w:bookmarkStart w:id="1333" w:name="_Toc29762744"/>
      <w:bookmarkStart w:id="1334" w:name="_Toc36025919"/>
      <w:bookmarkStart w:id="1335" w:name="_Toc44584789"/>
      <w:bookmarkStart w:id="1336" w:name="_Toc45869082"/>
      <w:bookmarkStart w:id="1337" w:name="_Toc52553641"/>
      <w:bookmarkStart w:id="1338" w:name="_Toc61111661"/>
      <w:bookmarkStart w:id="1339" w:name="_Toc66808047"/>
      <w:bookmarkStart w:id="1340" w:name="_Toc74834549"/>
      <w:bookmarkStart w:id="1341" w:name="_Toc76502985"/>
      <w:bookmarkStart w:id="1342" w:name="_Toc83039480"/>
      <w:bookmarkStart w:id="1343" w:name="_Toc89850435"/>
      <w:r w:rsidRPr="009C4728">
        <w:t>6.7</w:t>
      </w:r>
      <w:r w:rsidRPr="009C4728">
        <w:tab/>
        <w:t>Transmitter intermodulation</w:t>
      </w:r>
      <w:bookmarkEnd w:id="1332"/>
      <w:bookmarkEnd w:id="1333"/>
      <w:bookmarkEnd w:id="1334"/>
      <w:bookmarkEnd w:id="1335"/>
      <w:bookmarkEnd w:id="1336"/>
      <w:bookmarkEnd w:id="1337"/>
      <w:bookmarkEnd w:id="1338"/>
      <w:bookmarkEnd w:id="1339"/>
      <w:bookmarkEnd w:id="1340"/>
      <w:bookmarkEnd w:id="1341"/>
      <w:bookmarkEnd w:id="1342"/>
      <w:bookmarkEnd w:id="1343"/>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1344" w:name="_Toc21093216"/>
      <w:bookmarkStart w:id="1345" w:name="_Toc29762745"/>
      <w:bookmarkStart w:id="1346" w:name="_Toc36025920"/>
      <w:bookmarkStart w:id="1347" w:name="_Toc44584790"/>
      <w:bookmarkStart w:id="1348" w:name="_Toc45869083"/>
      <w:bookmarkStart w:id="1349" w:name="_Toc52553642"/>
      <w:bookmarkStart w:id="1350" w:name="_Toc61111662"/>
      <w:bookmarkStart w:id="1351" w:name="_Toc66808048"/>
      <w:bookmarkStart w:id="1352" w:name="_Toc74834550"/>
      <w:bookmarkStart w:id="1353" w:name="_Toc76502986"/>
      <w:bookmarkStart w:id="1354" w:name="_Toc83039481"/>
      <w:bookmarkStart w:id="1355" w:name="_Toc89850436"/>
      <w:r w:rsidRPr="009C4728">
        <w:t>6.7.1</w:t>
      </w:r>
      <w:r w:rsidRPr="009C4728">
        <w:tab/>
        <w:t>General minimum requirement</w:t>
      </w:r>
      <w:bookmarkEnd w:id="1344"/>
      <w:bookmarkEnd w:id="1345"/>
      <w:bookmarkEnd w:id="1346"/>
      <w:bookmarkEnd w:id="1347"/>
      <w:bookmarkEnd w:id="1348"/>
      <w:bookmarkEnd w:id="1349"/>
      <w:bookmarkEnd w:id="1350"/>
      <w:bookmarkEnd w:id="1351"/>
      <w:bookmarkEnd w:id="1352"/>
      <w:bookmarkEnd w:id="1353"/>
      <w:bookmarkEnd w:id="1354"/>
      <w:bookmarkEnd w:id="1355"/>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1356" w:name="_Toc21093217"/>
      <w:bookmarkStart w:id="1357" w:name="_Toc29762746"/>
      <w:bookmarkStart w:id="1358" w:name="_Toc36025921"/>
      <w:bookmarkStart w:id="1359" w:name="_Toc44584791"/>
      <w:bookmarkStart w:id="1360" w:name="_Toc45869084"/>
      <w:bookmarkStart w:id="1361" w:name="_Toc52553643"/>
      <w:bookmarkStart w:id="1362" w:name="_Toc61111663"/>
      <w:bookmarkStart w:id="1363" w:name="_Toc66808049"/>
      <w:bookmarkStart w:id="1364" w:name="_Toc74834551"/>
      <w:bookmarkStart w:id="1365" w:name="_Toc76502987"/>
      <w:bookmarkStart w:id="1366" w:name="_Toc83039482"/>
      <w:bookmarkStart w:id="1367" w:name="_Toc89850437"/>
      <w:r w:rsidRPr="009C4728">
        <w:t>6.7.2</w:t>
      </w:r>
      <w:r w:rsidRPr="009C4728">
        <w:tab/>
        <w:t>Additional minimum requirement (BC1 and BC2)</w:t>
      </w:r>
      <w:bookmarkEnd w:id="1356"/>
      <w:bookmarkEnd w:id="1357"/>
      <w:bookmarkEnd w:id="1358"/>
      <w:bookmarkEnd w:id="1359"/>
      <w:bookmarkEnd w:id="1360"/>
      <w:bookmarkEnd w:id="1361"/>
      <w:bookmarkEnd w:id="1362"/>
      <w:bookmarkEnd w:id="1363"/>
      <w:bookmarkEnd w:id="1364"/>
      <w:bookmarkEnd w:id="1365"/>
      <w:bookmarkEnd w:id="1366"/>
      <w:bookmarkEnd w:id="1367"/>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1368" w:name="_Toc21093218"/>
      <w:bookmarkStart w:id="1369" w:name="_Toc29762747"/>
      <w:bookmarkStart w:id="1370" w:name="_Toc36025922"/>
      <w:bookmarkStart w:id="1371" w:name="_Toc44584792"/>
      <w:bookmarkStart w:id="1372" w:name="_Toc45869085"/>
      <w:bookmarkStart w:id="1373" w:name="_Toc52553644"/>
      <w:bookmarkStart w:id="1374" w:name="_Toc61111664"/>
      <w:bookmarkStart w:id="1375" w:name="_Toc66808050"/>
      <w:bookmarkStart w:id="1376" w:name="_Toc74834552"/>
      <w:bookmarkStart w:id="1377" w:name="_Toc76502988"/>
      <w:bookmarkStart w:id="1378" w:name="_Toc83039483"/>
      <w:bookmarkStart w:id="1379" w:name="_Toc89850438"/>
      <w:r w:rsidRPr="009C4728">
        <w:t>6.7.3</w:t>
      </w:r>
      <w:r w:rsidRPr="009C4728">
        <w:tab/>
        <w:t>Additional minimum requirement (BC3)</w:t>
      </w:r>
      <w:bookmarkEnd w:id="1368"/>
      <w:bookmarkEnd w:id="1369"/>
      <w:bookmarkEnd w:id="1370"/>
      <w:bookmarkEnd w:id="1371"/>
      <w:bookmarkEnd w:id="1372"/>
      <w:bookmarkEnd w:id="1373"/>
      <w:bookmarkEnd w:id="1374"/>
      <w:bookmarkEnd w:id="1375"/>
      <w:bookmarkEnd w:id="1376"/>
      <w:bookmarkEnd w:id="1377"/>
      <w:bookmarkEnd w:id="1378"/>
      <w:bookmarkEnd w:id="1379"/>
    </w:p>
    <w:p w14:paraId="5F54589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1380" w:name="_Toc21093219"/>
      <w:bookmarkStart w:id="1381" w:name="_Toc29762748"/>
      <w:bookmarkStart w:id="1382" w:name="_Toc36025923"/>
      <w:bookmarkStart w:id="1383" w:name="_Toc44584793"/>
      <w:bookmarkStart w:id="1384" w:name="_Toc45869086"/>
      <w:bookmarkStart w:id="1385" w:name="_Toc52553645"/>
      <w:bookmarkStart w:id="1386" w:name="_Toc61111665"/>
      <w:bookmarkStart w:id="1387" w:name="_Toc66808051"/>
      <w:bookmarkStart w:id="1388" w:name="_Toc74834553"/>
      <w:bookmarkStart w:id="1389" w:name="_Toc76502989"/>
      <w:bookmarkStart w:id="1390" w:name="_Toc83039484"/>
      <w:bookmarkStart w:id="1391" w:name="_Toc89850439"/>
      <w:r w:rsidRPr="009C4728">
        <w:t>6.7.4</w:t>
      </w:r>
      <w:r w:rsidRPr="009C4728">
        <w:tab/>
        <w:t>Additional requirements</w:t>
      </w:r>
      <w:bookmarkEnd w:id="1380"/>
      <w:bookmarkEnd w:id="1381"/>
      <w:bookmarkEnd w:id="1382"/>
      <w:bookmarkEnd w:id="1383"/>
      <w:bookmarkEnd w:id="1384"/>
      <w:bookmarkEnd w:id="1385"/>
      <w:bookmarkEnd w:id="1386"/>
      <w:bookmarkEnd w:id="1387"/>
      <w:bookmarkEnd w:id="1388"/>
      <w:bookmarkEnd w:id="1389"/>
      <w:bookmarkEnd w:id="1390"/>
      <w:bookmarkEnd w:id="1391"/>
    </w:p>
    <w:p w14:paraId="052BC507" w14:textId="716A33B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24EEF0A"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1392" w:name="_Toc21093220"/>
      <w:bookmarkStart w:id="1393" w:name="_Toc29762749"/>
      <w:bookmarkStart w:id="1394" w:name="_Toc36025924"/>
      <w:bookmarkStart w:id="1395" w:name="_Toc44584794"/>
      <w:bookmarkStart w:id="1396" w:name="_Toc45869087"/>
      <w:bookmarkStart w:id="1397" w:name="_Toc52553646"/>
      <w:bookmarkStart w:id="1398" w:name="_Toc61111666"/>
      <w:bookmarkStart w:id="1399" w:name="_Toc66808052"/>
      <w:bookmarkStart w:id="1400" w:name="_Toc74834554"/>
      <w:bookmarkStart w:id="1401" w:name="_Toc76502990"/>
      <w:bookmarkStart w:id="1402" w:name="_Toc83039485"/>
      <w:bookmarkStart w:id="1403" w:name="_Toc89850440"/>
      <w:r w:rsidRPr="009C4728">
        <w:t>7</w:t>
      </w:r>
      <w:r w:rsidRPr="009C4728">
        <w:tab/>
        <w:t>Receiver characteristics</w:t>
      </w:r>
      <w:bookmarkEnd w:id="1392"/>
      <w:bookmarkEnd w:id="1393"/>
      <w:bookmarkEnd w:id="1394"/>
      <w:bookmarkEnd w:id="1395"/>
      <w:bookmarkEnd w:id="1396"/>
      <w:bookmarkEnd w:id="1397"/>
      <w:bookmarkEnd w:id="1398"/>
      <w:bookmarkEnd w:id="1399"/>
      <w:bookmarkEnd w:id="1400"/>
      <w:bookmarkEnd w:id="1401"/>
      <w:bookmarkEnd w:id="1402"/>
      <w:bookmarkEnd w:id="1403"/>
    </w:p>
    <w:p w14:paraId="5F5458CA" w14:textId="77777777" w:rsidR="00C53C29" w:rsidRPr="009C4728" w:rsidRDefault="00C53C29" w:rsidP="00C53C29">
      <w:pPr>
        <w:pStyle w:val="Heading2"/>
      </w:pPr>
      <w:bookmarkStart w:id="1404" w:name="_Toc21093221"/>
      <w:bookmarkStart w:id="1405" w:name="_Toc29762750"/>
      <w:bookmarkStart w:id="1406" w:name="_Toc36025925"/>
      <w:bookmarkStart w:id="1407" w:name="_Toc44584795"/>
      <w:bookmarkStart w:id="1408" w:name="_Toc45869088"/>
      <w:bookmarkStart w:id="1409" w:name="_Toc52553647"/>
      <w:bookmarkStart w:id="1410" w:name="_Toc61111667"/>
      <w:bookmarkStart w:id="1411" w:name="_Toc66808053"/>
      <w:bookmarkStart w:id="1412" w:name="_Toc74834555"/>
      <w:bookmarkStart w:id="1413" w:name="_Toc76502991"/>
      <w:bookmarkStart w:id="1414" w:name="_Toc83039486"/>
      <w:bookmarkStart w:id="1415" w:name="_Toc89850441"/>
      <w:r w:rsidRPr="009C4728">
        <w:t>7.1</w:t>
      </w:r>
      <w:r w:rsidRPr="009C4728">
        <w:tab/>
        <w:t>General</w:t>
      </w:r>
      <w:bookmarkEnd w:id="1404"/>
      <w:bookmarkEnd w:id="1405"/>
      <w:bookmarkEnd w:id="1406"/>
      <w:bookmarkEnd w:id="1407"/>
      <w:bookmarkEnd w:id="1408"/>
      <w:bookmarkEnd w:id="1409"/>
      <w:bookmarkEnd w:id="1410"/>
      <w:bookmarkEnd w:id="1411"/>
      <w:bookmarkEnd w:id="1412"/>
      <w:bookmarkEnd w:id="1413"/>
      <w:bookmarkEnd w:id="1414"/>
      <w:bookmarkEnd w:id="1415"/>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1416" w:name="_Toc21093222"/>
      <w:bookmarkStart w:id="1417" w:name="_Toc29762751"/>
      <w:bookmarkStart w:id="1418" w:name="_Toc36025926"/>
      <w:bookmarkStart w:id="1419" w:name="_Toc44584796"/>
      <w:bookmarkStart w:id="1420" w:name="_Toc45869089"/>
      <w:bookmarkStart w:id="1421" w:name="_Toc52553648"/>
      <w:bookmarkStart w:id="1422" w:name="_Toc61111668"/>
      <w:bookmarkStart w:id="1423" w:name="_Toc66808054"/>
      <w:bookmarkStart w:id="1424" w:name="_Toc74834556"/>
      <w:bookmarkStart w:id="1425" w:name="_Toc76502992"/>
      <w:bookmarkStart w:id="1426" w:name="_Toc83039487"/>
      <w:bookmarkStart w:id="1427" w:name="_Toc89850442"/>
      <w:r w:rsidRPr="009C4728">
        <w:t>7.2</w:t>
      </w:r>
      <w:r w:rsidRPr="009C4728">
        <w:tab/>
        <w:t>Reference sensitivity level</w:t>
      </w:r>
      <w:bookmarkEnd w:id="1416"/>
      <w:bookmarkEnd w:id="1417"/>
      <w:bookmarkEnd w:id="1418"/>
      <w:bookmarkEnd w:id="1419"/>
      <w:bookmarkEnd w:id="1420"/>
      <w:bookmarkEnd w:id="1421"/>
      <w:bookmarkEnd w:id="1422"/>
      <w:bookmarkEnd w:id="1423"/>
      <w:bookmarkEnd w:id="1424"/>
      <w:bookmarkEnd w:id="1425"/>
      <w:bookmarkEnd w:id="1426"/>
      <w:bookmarkEnd w:id="1427"/>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1428" w:name="_Toc21093223"/>
      <w:bookmarkStart w:id="1429" w:name="_Toc29762752"/>
      <w:bookmarkStart w:id="1430" w:name="_Toc36025927"/>
      <w:bookmarkStart w:id="1431" w:name="_Toc44584797"/>
      <w:bookmarkStart w:id="1432" w:name="_Toc45869090"/>
      <w:bookmarkStart w:id="1433" w:name="_Toc52553649"/>
      <w:bookmarkStart w:id="1434" w:name="_Toc61111669"/>
      <w:bookmarkStart w:id="1435" w:name="_Toc66808055"/>
      <w:bookmarkStart w:id="1436" w:name="_Toc74834557"/>
      <w:bookmarkStart w:id="1437" w:name="_Toc76502993"/>
      <w:bookmarkStart w:id="1438" w:name="_Toc83039488"/>
      <w:bookmarkStart w:id="1439" w:name="_Toc89850443"/>
      <w:r w:rsidRPr="009C4728">
        <w:t>7.2.1</w:t>
      </w:r>
      <w:r w:rsidRPr="009C4728">
        <w:tab/>
        <w:t>E-UTRA minimum requirement</w:t>
      </w:r>
      <w:bookmarkEnd w:id="1428"/>
      <w:bookmarkEnd w:id="1429"/>
      <w:bookmarkEnd w:id="1430"/>
      <w:bookmarkEnd w:id="1431"/>
      <w:bookmarkEnd w:id="1432"/>
      <w:bookmarkEnd w:id="1433"/>
      <w:bookmarkEnd w:id="1434"/>
      <w:bookmarkEnd w:id="1435"/>
      <w:bookmarkEnd w:id="1436"/>
      <w:bookmarkEnd w:id="1437"/>
      <w:bookmarkEnd w:id="1438"/>
      <w:bookmarkEnd w:id="1439"/>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1440" w:name="_Toc21093224"/>
      <w:bookmarkStart w:id="1441" w:name="_Toc29762753"/>
      <w:bookmarkStart w:id="1442" w:name="_Toc36025928"/>
      <w:bookmarkStart w:id="1443" w:name="_Toc44584798"/>
      <w:bookmarkStart w:id="1444" w:name="_Toc45869091"/>
      <w:bookmarkStart w:id="1445" w:name="_Toc52553650"/>
      <w:bookmarkStart w:id="1446" w:name="_Toc61111670"/>
      <w:bookmarkStart w:id="1447" w:name="_Toc66808056"/>
      <w:bookmarkStart w:id="1448" w:name="_Toc74834558"/>
      <w:bookmarkStart w:id="1449" w:name="_Toc76502994"/>
      <w:bookmarkStart w:id="1450" w:name="_Toc83039489"/>
      <w:bookmarkStart w:id="1451" w:name="_Toc89850444"/>
      <w:r w:rsidRPr="009C4728">
        <w:t>7.2.2</w:t>
      </w:r>
      <w:r w:rsidRPr="009C4728">
        <w:tab/>
        <w:t>UTRA FDD minimum requirement</w:t>
      </w:r>
      <w:bookmarkEnd w:id="1440"/>
      <w:bookmarkEnd w:id="1441"/>
      <w:bookmarkEnd w:id="1442"/>
      <w:bookmarkEnd w:id="1443"/>
      <w:bookmarkEnd w:id="1444"/>
      <w:bookmarkEnd w:id="1445"/>
      <w:bookmarkEnd w:id="1446"/>
      <w:bookmarkEnd w:id="1447"/>
      <w:bookmarkEnd w:id="1448"/>
      <w:bookmarkEnd w:id="1449"/>
      <w:bookmarkEnd w:id="1450"/>
      <w:bookmarkEnd w:id="1451"/>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1452" w:name="_Toc21093225"/>
      <w:bookmarkStart w:id="1453" w:name="_Toc29762754"/>
      <w:bookmarkStart w:id="1454" w:name="_Toc36025929"/>
      <w:bookmarkStart w:id="1455" w:name="_Toc44584799"/>
      <w:bookmarkStart w:id="1456" w:name="_Toc45869092"/>
      <w:bookmarkStart w:id="1457" w:name="_Toc52553651"/>
      <w:bookmarkStart w:id="1458" w:name="_Toc61111671"/>
      <w:bookmarkStart w:id="1459" w:name="_Toc66808057"/>
      <w:bookmarkStart w:id="1460" w:name="_Toc74834559"/>
      <w:bookmarkStart w:id="1461" w:name="_Toc76502995"/>
      <w:bookmarkStart w:id="1462" w:name="_Toc83039490"/>
      <w:bookmarkStart w:id="1463" w:name="_Toc89850445"/>
      <w:r w:rsidRPr="009C4728">
        <w:t>7.2.3</w:t>
      </w:r>
      <w:r w:rsidRPr="009C4728">
        <w:tab/>
        <w:t>UTRA TDD minimum requirement</w:t>
      </w:r>
      <w:bookmarkEnd w:id="1452"/>
      <w:bookmarkEnd w:id="1453"/>
      <w:bookmarkEnd w:id="1454"/>
      <w:bookmarkEnd w:id="1455"/>
      <w:bookmarkEnd w:id="1456"/>
      <w:bookmarkEnd w:id="1457"/>
      <w:bookmarkEnd w:id="1458"/>
      <w:bookmarkEnd w:id="1459"/>
      <w:bookmarkEnd w:id="1460"/>
      <w:bookmarkEnd w:id="1461"/>
      <w:bookmarkEnd w:id="1462"/>
      <w:bookmarkEnd w:id="1463"/>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1464" w:name="_Toc21093226"/>
      <w:bookmarkStart w:id="1465" w:name="_Toc29762755"/>
      <w:bookmarkStart w:id="1466" w:name="_Toc36025930"/>
      <w:bookmarkStart w:id="1467" w:name="_Toc44584800"/>
      <w:bookmarkStart w:id="1468" w:name="_Toc45869093"/>
      <w:bookmarkStart w:id="1469" w:name="_Toc52553652"/>
      <w:bookmarkStart w:id="1470" w:name="_Toc61111672"/>
      <w:bookmarkStart w:id="1471" w:name="_Toc66808058"/>
      <w:bookmarkStart w:id="1472" w:name="_Toc74834560"/>
      <w:bookmarkStart w:id="1473" w:name="_Toc76502996"/>
      <w:bookmarkStart w:id="1474" w:name="_Toc83039491"/>
      <w:bookmarkStart w:id="1475" w:name="_Toc89850446"/>
      <w:r w:rsidRPr="009C4728">
        <w:t>7.2.4</w:t>
      </w:r>
      <w:r w:rsidRPr="009C4728">
        <w:tab/>
        <w:t>GSM/EDGE minimum requirement</w:t>
      </w:r>
      <w:bookmarkEnd w:id="1464"/>
      <w:bookmarkEnd w:id="1465"/>
      <w:bookmarkEnd w:id="1466"/>
      <w:bookmarkEnd w:id="1467"/>
      <w:bookmarkEnd w:id="1468"/>
      <w:bookmarkEnd w:id="1469"/>
      <w:bookmarkEnd w:id="1470"/>
      <w:bookmarkEnd w:id="1471"/>
      <w:bookmarkEnd w:id="1472"/>
      <w:bookmarkEnd w:id="1473"/>
      <w:bookmarkEnd w:id="1474"/>
      <w:bookmarkEnd w:id="1475"/>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1476" w:name="_Toc21093227"/>
      <w:bookmarkStart w:id="1477" w:name="_Toc29762756"/>
      <w:bookmarkStart w:id="1478" w:name="_Toc36025931"/>
      <w:bookmarkStart w:id="1479" w:name="_Toc44584801"/>
      <w:bookmarkStart w:id="1480" w:name="_Toc45869094"/>
      <w:bookmarkStart w:id="1481" w:name="_Toc52553653"/>
      <w:bookmarkStart w:id="1482" w:name="_Toc61111673"/>
      <w:bookmarkStart w:id="1483" w:name="_Toc66808059"/>
      <w:bookmarkStart w:id="1484" w:name="_Toc74834561"/>
      <w:bookmarkStart w:id="1485" w:name="_Toc76502997"/>
      <w:bookmarkStart w:id="1486" w:name="_Toc83039492"/>
      <w:bookmarkStart w:id="1487" w:name="_Toc89850447"/>
      <w:r w:rsidRPr="009C4728">
        <w:t>7.2.</w:t>
      </w:r>
      <w:r w:rsidRPr="009C4728">
        <w:rPr>
          <w:lang w:eastAsia="zh-CN"/>
        </w:rPr>
        <w:t>5</w:t>
      </w:r>
      <w:r w:rsidRPr="009C4728">
        <w:tab/>
        <w:t>NB-IoT minimum requirement</w:t>
      </w:r>
      <w:bookmarkEnd w:id="1476"/>
      <w:bookmarkEnd w:id="1477"/>
      <w:bookmarkEnd w:id="1478"/>
      <w:bookmarkEnd w:id="1479"/>
      <w:bookmarkEnd w:id="1480"/>
      <w:bookmarkEnd w:id="1481"/>
      <w:bookmarkEnd w:id="1482"/>
      <w:bookmarkEnd w:id="1483"/>
      <w:bookmarkEnd w:id="1484"/>
      <w:bookmarkEnd w:id="1485"/>
      <w:bookmarkEnd w:id="1486"/>
      <w:bookmarkEnd w:id="1487"/>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1488" w:name="_Toc21093228"/>
      <w:bookmarkStart w:id="1489" w:name="_Toc29762757"/>
      <w:bookmarkStart w:id="1490" w:name="_Toc36025932"/>
      <w:bookmarkStart w:id="1491" w:name="_Toc44584802"/>
      <w:bookmarkStart w:id="1492" w:name="_Toc45869095"/>
      <w:bookmarkStart w:id="1493" w:name="_Toc52553654"/>
      <w:bookmarkStart w:id="1494" w:name="_Toc61111674"/>
      <w:bookmarkStart w:id="1495" w:name="_Toc66808060"/>
      <w:bookmarkStart w:id="1496" w:name="_Toc74834562"/>
      <w:bookmarkStart w:id="1497" w:name="_Toc76502998"/>
      <w:bookmarkStart w:id="1498" w:name="_Toc83039493"/>
      <w:bookmarkStart w:id="1499" w:name="_Toc89850448"/>
      <w:r w:rsidRPr="009C4728">
        <w:t>7.2.6</w:t>
      </w:r>
      <w:r w:rsidRPr="009C4728">
        <w:tab/>
        <w:t>NR minimum requirement</w:t>
      </w:r>
      <w:bookmarkEnd w:id="1488"/>
      <w:bookmarkEnd w:id="1489"/>
      <w:bookmarkEnd w:id="1490"/>
      <w:bookmarkEnd w:id="1491"/>
      <w:bookmarkEnd w:id="1492"/>
      <w:bookmarkEnd w:id="1493"/>
      <w:bookmarkEnd w:id="1494"/>
      <w:bookmarkEnd w:id="1495"/>
      <w:bookmarkEnd w:id="1496"/>
      <w:bookmarkEnd w:id="1497"/>
      <w:bookmarkEnd w:id="1498"/>
      <w:bookmarkEnd w:id="1499"/>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1500" w:name="_Toc21093229"/>
      <w:bookmarkStart w:id="1501" w:name="_Toc29762758"/>
      <w:bookmarkStart w:id="1502" w:name="_Toc36025933"/>
      <w:bookmarkStart w:id="1503" w:name="_Toc44584803"/>
      <w:bookmarkStart w:id="1504" w:name="_Toc45869096"/>
      <w:bookmarkStart w:id="1505" w:name="_Toc52553655"/>
      <w:bookmarkStart w:id="1506" w:name="_Toc61111675"/>
      <w:bookmarkStart w:id="1507" w:name="_Toc66808061"/>
      <w:bookmarkStart w:id="1508" w:name="_Toc74834563"/>
      <w:bookmarkStart w:id="1509" w:name="_Toc76502999"/>
      <w:bookmarkStart w:id="1510" w:name="_Toc83039494"/>
      <w:bookmarkStart w:id="1511" w:name="_Toc89850449"/>
      <w:r w:rsidRPr="009C4728">
        <w:t>7.2.</w:t>
      </w:r>
      <w:r w:rsidRPr="009C4728">
        <w:rPr>
          <w:lang w:eastAsia="zh-CN"/>
        </w:rPr>
        <w:t>7</w:t>
      </w:r>
      <w:r w:rsidRPr="009C4728">
        <w:tab/>
        <w:t>Void</w:t>
      </w:r>
      <w:bookmarkEnd w:id="1500"/>
      <w:bookmarkEnd w:id="1501"/>
      <w:bookmarkEnd w:id="1502"/>
      <w:bookmarkEnd w:id="1503"/>
      <w:bookmarkEnd w:id="1504"/>
      <w:bookmarkEnd w:id="1505"/>
      <w:bookmarkEnd w:id="1506"/>
      <w:bookmarkEnd w:id="1507"/>
      <w:bookmarkEnd w:id="1508"/>
      <w:bookmarkEnd w:id="1509"/>
      <w:bookmarkEnd w:id="1510"/>
      <w:bookmarkEnd w:id="1511"/>
    </w:p>
    <w:p w14:paraId="5F5458E6" w14:textId="77777777" w:rsidR="00C53C29" w:rsidRPr="009C4728" w:rsidRDefault="00C53C29" w:rsidP="00C53C29">
      <w:pPr>
        <w:pStyle w:val="Heading2"/>
      </w:pPr>
      <w:bookmarkStart w:id="1512" w:name="_Toc21093230"/>
      <w:bookmarkStart w:id="1513" w:name="_Toc29762759"/>
      <w:bookmarkStart w:id="1514" w:name="_Toc36025934"/>
      <w:bookmarkStart w:id="1515" w:name="_Toc44584804"/>
      <w:bookmarkStart w:id="1516" w:name="_Toc45869097"/>
      <w:bookmarkStart w:id="1517" w:name="_Toc52553656"/>
      <w:bookmarkStart w:id="1518" w:name="_Toc61111676"/>
      <w:bookmarkStart w:id="1519" w:name="_Toc66808062"/>
      <w:bookmarkStart w:id="1520" w:name="_Toc74834564"/>
      <w:bookmarkStart w:id="1521" w:name="_Toc76503000"/>
      <w:bookmarkStart w:id="1522" w:name="_Toc83039495"/>
      <w:bookmarkStart w:id="1523" w:name="_Toc89850450"/>
      <w:r w:rsidRPr="009C4728">
        <w:t>7.3</w:t>
      </w:r>
      <w:r w:rsidRPr="009C4728">
        <w:tab/>
        <w:t>Dynamic range</w:t>
      </w:r>
      <w:bookmarkEnd w:id="1512"/>
      <w:bookmarkEnd w:id="1513"/>
      <w:bookmarkEnd w:id="1514"/>
      <w:bookmarkEnd w:id="1515"/>
      <w:bookmarkEnd w:id="1516"/>
      <w:bookmarkEnd w:id="1517"/>
      <w:bookmarkEnd w:id="1518"/>
      <w:bookmarkEnd w:id="1519"/>
      <w:bookmarkEnd w:id="1520"/>
      <w:bookmarkEnd w:id="1521"/>
      <w:bookmarkEnd w:id="1522"/>
      <w:bookmarkEnd w:id="1523"/>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1524" w:name="_Toc21093231"/>
      <w:bookmarkStart w:id="1525" w:name="_Toc29762760"/>
      <w:bookmarkStart w:id="1526" w:name="_Toc36025935"/>
      <w:bookmarkStart w:id="1527" w:name="_Toc44584805"/>
      <w:bookmarkStart w:id="1528" w:name="_Toc45869098"/>
      <w:bookmarkStart w:id="1529" w:name="_Toc52553657"/>
      <w:bookmarkStart w:id="1530" w:name="_Toc61111677"/>
      <w:bookmarkStart w:id="1531" w:name="_Toc66808063"/>
      <w:bookmarkStart w:id="1532" w:name="_Toc74834565"/>
      <w:bookmarkStart w:id="1533" w:name="_Toc76503001"/>
      <w:bookmarkStart w:id="1534" w:name="_Toc83039496"/>
      <w:bookmarkStart w:id="1535" w:name="_Toc89850451"/>
      <w:r w:rsidRPr="009C4728">
        <w:t>7.3.1</w:t>
      </w:r>
      <w:r w:rsidRPr="009C4728">
        <w:tab/>
        <w:t>E-UTRA minimum requirement</w:t>
      </w:r>
      <w:bookmarkEnd w:id="1524"/>
      <w:bookmarkEnd w:id="1525"/>
      <w:bookmarkEnd w:id="1526"/>
      <w:bookmarkEnd w:id="1527"/>
      <w:bookmarkEnd w:id="1528"/>
      <w:bookmarkEnd w:id="1529"/>
      <w:bookmarkEnd w:id="1530"/>
      <w:bookmarkEnd w:id="1531"/>
      <w:bookmarkEnd w:id="1532"/>
      <w:bookmarkEnd w:id="1533"/>
      <w:bookmarkEnd w:id="1534"/>
      <w:bookmarkEnd w:id="1535"/>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1536" w:name="_Toc21093232"/>
      <w:bookmarkStart w:id="1537" w:name="_Toc29762761"/>
      <w:bookmarkStart w:id="1538" w:name="_Toc36025936"/>
      <w:bookmarkStart w:id="1539" w:name="_Toc44584806"/>
      <w:bookmarkStart w:id="1540" w:name="_Toc45869099"/>
      <w:bookmarkStart w:id="1541" w:name="_Toc52553658"/>
      <w:bookmarkStart w:id="1542" w:name="_Toc61111678"/>
      <w:bookmarkStart w:id="1543" w:name="_Toc66808064"/>
      <w:bookmarkStart w:id="1544" w:name="_Toc74834566"/>
      <w:bookmarkStart w:id="1545" w:name="_Toc76503002"/>
      <w:bookmarkStart w:id="1546" w:name="_Toc83039497"/>
      <w:bookmarkStart w:id="1547" w:name="_Toc89850452"/>
      <w:r w:rsidRPr="009C4728">
        <w:t>7.3.2</w:t>
      </w:r>
      <w:r w:rsidRPr="009C4728">
        <w:tab/>
        <w:t>UTRA FDD minimum requirement</w:t>
      </w:r>
      <w:bookmarkEnd w:id="1536"/>
      <w:bookmarkEnd w:id="1537"/>
      <w:bookmarkEnd w:id="1538"/>
      <w:bookmarkEnd w:id="1539"/>
      <w:bookmarkEnd w:id="1540"/>
      <w:bookmarkEnd w:id="1541"/>
      <w:bookmarkEnd w:id="1542"/>
      <w:bookmarkEnd w:id="1543"/>
      <w:bookmarkEnd w:id="1544"/>
      <w:bookmarkEnd w:id="1545"/>
      <w:bookmarkEnd w:id="1546"/>
      <w:bookmarkEnd w:id="1547"/>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1548" w:name="_Toc21093233"/>
      <w:bookmarkStart w:id="1549" w:name="_Toc29762762"/>
      <w:bookmarkStart w:id="1550" w:name="_Toc36025937"/>
      <w:bookmarkStart w:id="1551" w:name="_Toc44584807"/>
      <w:bookmarkStart w:id="1552" w:name="_Toc45869100"/>
      <w:bookmarkStart w:id="1553" w:name="_Toc52553659"/>
      <w:bookmarkStart w:id="1554" w:name="_Toc61111679"/>
      <w:bookmarkStart w:id="1555" w:name="_Toc66808065"/>
      <w:bookmarkStart w:id="1556" w:name="_Toc74834567"/>
      <w:bookmarkStart w:id="1557" w:name="_Toc76503003"/>
      <w:bookmarkStart w:id="1558" w:name="_Toc83039498"/>
      <w:bookmarkStart w:id="1559" w:name="_Toc89850453"/>
      <w:r w:rsidRPr="009C4728">
        <w:t>7.3.3</w:t>
      </w:r>
      <w:r w:rsidRPr="009C4728">
        <w:tab/>
        <w:t>UTRA TDD minimum requirement</w:t>
      </w:r>
      <w:bookmarkEnd w:id="1548"/>
      <w:bookmarkEnd w:id="1549"/>
      <w:bookmarkEnd w:id="1550"/>
      <w:bookmarkEnd w:id="1551"/>
      <w:bookmarkEnd w:id="1552"/>
      <w:bookmarkEnd w:id="1553"/>
      <w:bookmarkEnd w:id="1554"/>
      <w:bookmarkEnd w:id="1555"/>
      <w:bookmarkEnd w:id="1556"/>
      <w:bookmarkEnd w:id="1557"/>
      <w:bookmarkEnd w:id="1558"/>
      <w:bookmarkEnd w:id="1559"/>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1560" w:name="_Toc21093234"/>
      <w:bookmarkStart w:id="1561" w:name="_Toc29762763"/>
      <w:bookmarkStart w:id="1562" w:name="_Toc36025938"/>
      <w:bookmarkStart w:id="1563" w:name="_Toc44584808"/>
      <w:bookmarkStart w:id="1564" w:name="_Toc45869101"/>
      <w:bookmarkStart w:id="1565" w:name="_Toc52553660"/>
      <w:bookmarkStart w:id="1566" w:name="_Toc61111680"/>
      <w:bookmarkStart w:id="1567" w:name="_Toc66808066"/>
      <w:bookmarkStart w:id="1568" w:name="_Toc74834568"/>
      <w:bookmarkStart w:id="1569" w:name="_Toc76503004"/>
      <w:bookmarkStart w:id="1570" w:name="_Toc83039499"/>
      <w:bookmarkStart w:id="1571" w:name="_Toc89850454"/>
      <w:r w:rsidRPr="009C4728">
        <w:t>7.3.4</w:t>
      </w:r>
      <w:r w:rsidRPr="009C4728">
        <w:tab/>
        <w:t>GSM/EDGE minimum requirement</w:t>
      </w:r>
      <w:bookmarkEnd w:id="1560"/>
      <w:bookmarkEnd w:id="1561"/>
      <w:bookmarkEnd w:id="1562"/>
      <w:bookmarkEnd w:id="1563"/>
      <w:bookmarkEnd w:id="1564"/>
      <w:bookmarkEnd w:id="1565"/>
      <w:bookmarkEnd w:id="1566"/>
      <w:bookmarkEnd w:id="1567"/>
      <w:bookmarkEnd w:id="1568"/>
      <w:bookmarkEnd w:id="1569"/>
      <w:bookmarkEnd w:id="1570"/>
      <w:bookmarkEnd w:id="1571"/>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1572" w:name="_Toc21093235"/>
      <w:bookmarkStart w:id="1573" w:name="_Toc29762764"/>
      <w:bookmarkStart w:id="1574" w:name="_Toc36025939"/>
      <w:bookmarkStart w:id="1575" w:name="_Toc44584809"/>
      <w:bookmarkStart w:id="1576" w:name="_Toc45869102"/>
      <w:bookmarkStart w:id="1577" w:name="_Toc52553661"/>
      <w:bookmarkStart w:id="1578" w:name="_Toc61111681"/>
      <w:bookmarkStart w:id="1579" w:name="_Toc66808067"/>
      <w:bookmarkStart w:id="1580" w:name="_Toc74834569"/>
      <w:bookmarkStart w:id="1581" w:name="_Toc76503005"/>
      <w:bookmarkStart w:id="1582" w:name="_Toc83039500"/>
      <w:bookmarkStart w:id="1583" w:name="_Toc89850455"/>
      <w:r w:rsidRPr="009C4728">
        <w:t>7.3.</w:t>
      </w:r>
      <w:r w:rsidRPr="009C4728">
        <w:rPr>
          <w:lang w:eastAsia="zh-CN"/>
        </w:rPr>
        <w:t>5</w:t>
      </w:r>
      <w:r w:rsidRPr="009C4728">
        <w:tab/>
        <w:t>NB-IoT minimum requirement</w:t>
      </w:r>
      <w:bookmarkEnd w:id="1572"/>
      <w:bookmarkEnd w:id="1573"/>
      <w:bookmarkEnd w:id="1574"/>
      <w:bookmarkEnd w:id="1575"/>
      <w:bookmarkEnd w:id="1576"/>
      <w:bookmarkEnd w:id="1577"/>
      <w:bookmarkEnd w:id="1578"/>
      <w:bookmarkEnd w:id="1579"/>
      <w:bookmarkEnd w:id="1580"/>
      <w:bookmarkEnd w:id="1581"/>
      <w:bookmarkEnd w:id="1582"/>
      <w:bookmarkEnd w:id="1583"/>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1584" w:name="_Toc21093236"/>
      <w:bookmarkStart w:id="1585" w:name="_Toc29762765"/>
      <w:bookmarkStart w:id="1586" w:name="_Toc36025940"/>
      <w:bookmarkStart w:id="1587" w:name="_Toc44584810"/>
      <w:bookmarkStart w:id="1588" w:name="_Toc45869103"/>
      <w:bookmarkStart w:id="1589" w:name="_Toc52553662"/>
      <w:bookmarkStart w:id="1590" w:name="_Toc61111682"/>
      <w:bookmarkStart w:id="1591" w:name="_Toc66808068"/>
      <w:bookmarkStart w:id="1592" w:name="_Toc74834570"/>
      <w:bookmarkStart w:id="1593" w:name="_Toc76503006"/>
      <w:bookmarkStart w:id="1594" w:name="_Toc83039501"/>
      <w:bookmarkStart w:id="1595" w:name="_Toc89850456"/>
      <w:r w:rsidRPr="009C4728">
        <w:t>7.3.6</w:t>
      </w:r>
      <w:r w:rsidRPr="009C4728">
        <w:tab/>
        <w:t>NR minimum requirement</w:t>
      </w:r>
      <w:bookmarkEnd w:id="1584"/>
      <w:bookmarkEnd w:id="1585"/>
      <w:bookmarkEnd w:id="1586"/>
      <w:bookmarkEnd w:id="1587"/>
      <w:bookmarkEnd w:id="1588"/>
      <w:bookmarkEnd w:id="1589"/>
      <w:bookmarkEnd w:id="1590"/>
      <w:bookmarkEnd w:id="1591"/>
      <w:bookmarkEnd w:id="1592"/>
      <w:bookmarkEnd w:id="1593"/>
      <w:bookmarkEnd w:id="1594"/>
      <w:bookmarkEnd w:id="1595"/>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1596" w:name="_Toc21093237"/>
      <w:bookmarkStart w:id="1597" w:name="_Toc29762766"/>
      <w:bookmarkStart w:id="1598" w:name="_Toc36025941"/>
      <w:bookmarkStart w:id="1599" w:name="_Toc44584811"/>
      <w:bookmarkStart w:id="1600" w:name="_Toc45869104"/>
      <w:bookmarkStart w:id="1601" w:name="_Toc52553663"/>
      <w:bookmarkStart w:id="1602" w:name="_Toc61111683"/>
      <w:bookmarkStart w:id="1603" w:name="_Toc66808069"/>
      <w:bookmarkStart w:id="1604" w:name="_Toc74834571"/>
      <w:bookmarkStart w:id="1605" w:name="_Toc76503007"/>
      <w:bookmarkStart w:id="1606" w:name="_Toc83039502"/>
      <w:bookmarkStart w:id="1607" w:name="_Toc89850457"/>
      <w:r w:rsidRPr="009C4728">
        <w:t>7.4</w:t>
      </w:r>
      <w:r w:rsidRPr="009C4728">
        <w:tab/>
        <w:t>In-band selectivity and blocking</w:t>
      </w:r>
      <w:bookmarkEnd w:id="1596"/>
      <w:bookmarkEnd w:id="1597"/>
      <w:bookmarkEnd w:id="1598"/>
      <w:bookmarkEnd w:id="1599"/>
      <w:bookmarkEnd w:id="1600"/>
      <w:bookmarkEnd w:id="1601"/>
      <w:bookmarkEnd w:id="1602"/>
      <w:bookmarkEnd w:id="1603"/>
      <w:bookmarkEnd w:id="1604"/>
      <w:bookmarkEnd w:id="1605"/>
      <w:bookmarkEnd w:id="1606"/>
      <w:bookmarkEnd w:id="1607"/>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1608" w:name="_Toc21093238"/>
      <w:bookmarkStart w:id="1609" w:name="_Toc29762767"/>
      <w:bookmarkStart w:id="1610" w:name="_Toc36025942"/>
      <w:bookmarkStart w:id="1611" w:name="_Toc44584812"/>
      <w:bookmarkStart w:id="1612" w:name="_Toc45869105"/>
      <w:bookmarkStart w:id="1613" w:name="_Toc52553664"/>
      <w:bookmarkStart w:id="1614" w:name="_Toc61111684"/>
      <w:bookmarkStart w:id="1615" w:name="_Toc66808070"/>
      <w:bookmarkStart w:id="1616" w:name="_Toc74834572"/>
      <w:bookmarkStart w:id="1617" w:name="_Toc76503008"/>
      <w:bookmarkStart w:id="1618" w:name="_Toc83039503"/>
      <w:bookmarkStart w:id="1619" w:name="_Toc89850458"/>
      <w:r w:rsidRPr="009C4728">
        <w:t>7.4.1</w:t>
      </w:r>
      <w:r w:rsidRPr="009C4728">
        <w:tab/>
        <w:t>General blocking minimum requirement</w:t>
      </w:r>
      <w:bookmarkEnd w:id="1608"/>
      <w:bookmarkEnd w:id="1609"/>
      <w:bookmarkEnd w:id="1610"/>
      <w:bookmarkEnd w:id="1611"/>
      <w:bookmarkEnd w:id="1612"/>
      <w:bookmarkEnd w:id="1613"/>
      <w:bookmarkEnd w:id="1614"/>
      <w:bookmarkEnd w:id="1615"/>
      <w:bookmarkEnd w:id="1616"/>
      <w:bookmarkEnd w:id="1617"/>
      <w:bookmarkEnd w:id="1618"/>
      <w:bookmarkEnd w:id="1619"/>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1620"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620"/>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1621" w:name="_Toc21093239"/>
      <w:bookmarkStart w:id="1622" w:name="_Toc29762768"/>
      <w:bookmarkStart w:id="1623" w:name="_Toc36025943"/>
      <w:bookmarkStart w:id="1624" w:name="_Toc44584813"/>
      <w:bookmarkStart w:id="1625" w:name="_Toc45869106"/>
      <w:bookmarkStart w:id="1626" w:name="_Toc52553665"/>
      <w:bookmarkStart w:id="1627" w:name="_Toc61111685"/>
      <w:bookmarkStart w:id="1628" w:name="_Toc66808071"/>
      <w:bookmarkStart w:id="1629" w:name="_Toc74834573"/>
      <w:bookmarkStart w:id="1630" w:name="_Toc76503009"/>
      <w:bookmarkStart w:id="1631" w:name="_Toc83039504"/>
      <w:bookmarkStart w:id="1632" w:name="_Toc89850459"/>
      <w:r w:rsidRPr="009C4728">
        <w:t>7.4.2</w:t>
      </w:r>
      <w:r w:rsidRPr="009C4728">
        <w:tab/>
        <w:t>General narrowband blocking minimum requirement</w:t>
      </w:r>
      <w:bookmarkEnd w:id="1621"/>
      <w:bookmarkEnd w:id="1622"/>
      <w:bookmarkEnd w:id="1623"/>
      <w:bookmarkEnd w:id="1624"/>
      <w:bookmarkEnd w:id="1625"/>
      <w:bookmarkEnd w:id="1626"/>
      <w:bookmarkEnd w:id="1627"/>
      <w:bookmarkEnd w:id="1628"/>
      <w:bookmarkEnd w:id="1629"/>
      <w:bookmarkEnd w:id="1630"/>
      <w:bookmarkEnd w:id="1631"/>
      <w:bookmarkEnd w:id="1632"/>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5F54594F" w14:textId="77777777" w:rsidR="00C53C29" w:rsidRPr="009C4728" w:rsidRDefault="00C53C29" w:rsidP="0021138B">
            <w:pPr>
              <w:pStyle w:val="TAC"/>
              <w:rPr>
                <w:rFonts w:cs="Arial"/>
              </w:rPr>
            </w:pPr>
            <w:r w:rsidRPr="009C4728">
              <w:rPr>
                <w:rFonts w:cs="Arial"/>
              </w:rPr>
              <w:t>±(240 +m*180),</w:t>
            </w:r>
          </w:p>
          <w:p w14:paraId="5F545950" w14:textId="77777777" w:rsidR="00C53C29" w:rsidRPr="009C4728" w:rsidRDefault="00C53C29" w:rsidP="0021138B">
            <w:pPr>
              <w:pStyle w:val="TAC"/>
              <w:rPr>
                <w:rFonts w:cs="Arial"/>
              </w:rPr>
            </w:pPr>
            <w:r w:rsidRPr="009C4728">
              <w:rPr>
                <w:rFonts w:cs="Arial"/>
              </w:rPr>
              <w:t>m=0, 1, 2, 3, 4, 9, 14</w:t>
            </w:r>
          </w:p>
          <w:p w14:paraId="5F545951" w14:textId="77777777" w:rsidR="00C53C29" w:rsidRPr="009C4728" w:rsidRDefault="00C53C29" w:rsidP="0021138B">
            <w:pPr>
              <w:pStyle w:val="TAC"/>
              <w:rPr>
                <w:rFonts w:cs="Arial"/>
              </w:rPr>
            </w:pPr>
            <w:r w:rsidRPr="009C4728">
              <w:rPr>
                <w:rFonts w:cs="Arial"/>
              </w:rPr>
              <w:t>(Note 5)</w:t>
            </w:r>
          </w:p>
          <w:p w14:paraId="5F545952" w14:textId="77777777" w:rsidR="00C53C29" w:rsidRPr="009C4728" w:rsidRDefault="00C53C29" w:rsidP="0021138B">
            <w:pPr>
              <w:pStyle w:val="TAC"/>
              <w:rPr>
                <w:rFonts w:cs="Arial"/>
              </w:rPr>
            </w:pPr>
            <w:r w:rsidRPr="009C4728">
              <w:rPr>
                <w:rFonts w:cs="Arial"/>
              </w:rPr>
              <w:t>±(550 +m*180),</w:t>
            </w:r>
          </w:p>
          <w:p w14:paraId="5F54595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21138B">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5F545973" w14:textId="77777777" w:rsidTr="0021138B">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5F54597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5F54597B" w14:textId="77777777" w:rsidTr="0021138B">
        <w:trPr>
          <w:trHeight w:val="280"/>
          <w:jc w:val="center"/>
        </w:trPr>
        <w:tc>
          <w:tcPr>
            <w:tcW w:w="1247" w:type="dxa"/>
            <w:vMerge/>
            <w:vAlign w:val="center"/>
            <w:hideMark/>
          </w:tcPr>
          <w:p w14:paraId="5F54597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5F54597F" w14:textId="77777777" w:rsidTr="0021138B">
        <w:trPr>
          <w:trHeight w:val="280"/>
          <w:jc w:val="center"/>
        </w:trPr>
        <w:tc>
          <w:tcPr>
            <w:tcW w:w="1247" w:type="dxa"/>
            <w:vMerge/>
            <w:vAlign w:val="center"/>
            <w:hideMark/>
          </w:tcPr>
          <w:p w14:paraId="5F54597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5F545983" w14:textId="77777777" w:rsidTr="0021138B">
        <w:trPr>
          <w:trHeight w:val="280"/>
          <w:jc w:val="center"/>
        </w:trPr>
        <w:tc>
          <w:tcPr>
            <w:tcW w:w="1247" w:type="dxa"/>
            <w:vMerge/>
            <w:vAlign w:val="center"/>
            <w:hideMark/>
          </w:tcPr>
          <w:p w14:paraId="5F54598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7" w14:textId="77777777" w:rsidTr="0021138B">
        <w:trPr>
          <w:trHeight w:val="280"/>
          <w:jc w:val="center"/>
        </w:trPr>
        <w:tc>
          <w:tcPr>
            <w:tcW w:w="1247" w:type="dxa"/>
            <w:vMerge/>
            <w:vAlign w:val="center"/>
            <w:hideMark/>
          </w:tcPr>
          <w:p w14:paraId="5F54598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B" w14:textId="77777777" w:rsidTr="0021138B">
        <w:trPr>
          <w:trHeight w:val="280"/>
          <w:jc w:val="center"/>
        </w:trPr>
        <w:tc>
          <w:tcPr>
            <w:tcW w:w="1247" w:type="dxa"/>
            <w:vMerge/>
            <w:vAlign w:val="center"/>
            <w:hideMark/>
          </w:tcPr>
          <w:p w14:paraId="5F54598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5F545993" w14:textId="77777777" w:rsidTr="0021138B">
        <w:trPr>
          <w:trHeight w:val="280"/>
          <w:jc w:val="center"/>
        </w:trPr>
        <w:tc>
          <w:tcPr>
            <w:tcW w:w="1247" w:type="dxa"/>
            <w:vMerge/>
            <w:vAlign w:val="center"/>
            <w:hideMark/>
          </w:tcPr>
          <w:p w14:paraId="5F54599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7" w14:textId="77777777" w:rsidTr="0021138B">
        <w:trPr>
          <w:trHeight w:val="280"/>
          <w:jc w:val="center"/>
        </w:trPr>
        <w:tc>
          <w:tcPr>
            <w:tcW w:w="1247" w:type="dxa"/>
            <w:vMerge/>
            <w:vAlign w:val="center"/>
            <w:hideMark/>
          </w:tcPr>
          <w:p w14:paraId="5F54599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B" w14:textId="77777777" w:rsidTr="0021138B">
        <w:trPr>
          <w:trHeight w:val="300"/>
          <w:jc w:val="center"/>
        </w:trPr>
        <w:tc>
          <w:tcPr>
            <w:tcW w:w="1247" w:type="dxa"/>
            <w:vMerge/>
            <w:vAlign w:val="center"/>
            <w:hideMark/>
          </w:tcPr>
          <w:p w14:paraId="5F54599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21138B">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21138B">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21138B">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21138B">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21138B">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1633" w:name="_Toc21093240"/>
      <w:bookmarkStart w:id="1634" w:name="_Toc29762769"/>
      <w:bookmarkStart w:id="1635" w:name="_Toc36025944"/>
      <w:bookmarkStart w:id="1636" w:name="_Toc44584814"/>
      <w:bookmarkStart w:id="1637" w:name="_Toc45869107"/>
      <w:bookmarkStart w:id="1638" w:name="_Toc52553666"/>
      <w:bookmarkStart w:id="1639" w:name="_Toc61111686"/>
      <w:bookmarkStart w:id="1640" w:name="_Toc66808072"/>
      <w:bookmarkStart w:id="1641" w:name="_Toc74834574"/>
      <w:bookmarkStart w:id="1642" w:name="_Toc76503010"/>
      <w:bookmarkStart w:id="1643" w:name="_Toc83039505"/>
      <w:bookmarkStart w:id="1644" w:name="_Toc89850460"/>
      <w:r w:rsidRPr="009C4728">
        <w:t>7.4.3</w:t>
      </w:r>
      <w:r w:rsidRPr="009C4728">
        <w:tab/>
        <w:t>Additional Narrowband blocking minimum requirement for GSM/EDGE</w:t>
      </w:r>
      <w:bookmarkEnd w:id="1633"/>
      <w:bookmarkEnd w:id="1634"/>
      <w:bookmarkEnd w:id="1635"/>
      <w:bookmarkEnd w:id="1636"/>
      <w:bookmarkEnd w:id="1637"/>
      <w:bookmarkEnd w:id="1638"/>
      <w:bookmarkEnd w:id="1639"/>
      <w:bookmarkEnd w:id="1640"/>
      <w:bookmarkEnd w:id="1641"/>
      <w:bookmarkEnd w:id="1642"/>
      <w:bookmarkEnd w:id="1643"/>
      <w:bookmarkEnd w:id="1644"/>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1645" w:name="OLE_LINK2"/>
      <w:bookmarkStart w:id="1646"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1647" w:name="_Toc21093241"/>
      <w:bookmarkStart w:id="1648" w:name="_Toc29762770"/>
      <w:bookmarkStart w:id="1649" w:name="_Toc36025945"/>
      <w:bookmarkStart w:id="1650" w:name="_Toc44584815"/>
      <w:bookmarkStart w:id="1651" w:name="_Toc45869108"/>
      <w:bookmarkStart w:id="1652" w:name="_Toc52553667"/>
      <w:bookmarkStart w:id="1653" w:name="_Toc61111687"/>
      <w:bookmarkStart w:id="1654" w:name="_Toc66808073"/>
      <w:bookmarkStart w:id="1655" w:name="_Toc74834575"/>
      <w:bookmarkStart w:id="1656" w:name="_Toc76503011"/>
      <w:bookmarkStart w:id="1657" w:name="_Toc83039506"/>
      <w:bookmarkStart w:id="1658" w:name="_Toc89850461"/>
      <w:bookmarkEnd w:id="1645"/>
      <w:bookmarkEnd w:id="1646"/>
      <w:r w:rsidRPr="009C4728">
        <w:t>7.4.4</w:t>
      </w:r>
      <w:r w:rsidRPr="009C4728">
        <w:tab/>
        <w:t>GSM/EDGE requirements for AM suppression</w:t>
      </w:r>
      <w:bookmarkEnd w:id="1647"/>
      <w:bookmarkEnd w:id="1648"/>
      <w:bookmarkEnd w:id="1649"/>
      <w:bookmarkEnd w:id="1650"/>
      <w:bookmarkEnd w:id="1651"/>
      <w:bookmarkEnd w:id="1652"/>
      <w:bookmarkEnd w:id="1653"/>
      <w:bookmarkEnd w:id="1654"/>
      <w:bookmarkEnd w:id="1655"/>
      <w:bookmarkEnd w:id="1656"/>
      <w:bookmarkEnd w:id="1657"/>
      <w:bookmarkEnd w:id="1658"/>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1659" w:name="_Toc21093242"/>
      <w:bookmarkStart w:id="1660" w:name="_Toc29762771"/>
      <w:bookmarkStart w:id="1661" w:name="_Toc36025946"/>
      <w:bookmarkStart w:id="1662" w:name="_Toc44584816"/>
      <w:bookmarkStart w:id="1663" w:name="_Toc45869109"/>
      <w:bookmarkStart w:id="1664" w:name="_Toc52553668"/>
      <w:bookmarkStart w:id="1665" w:name="_Toc61111688"/>
      <w:bookmarkStart w:id="1666" w:name="_Toc66808074"/>
      <w:bookmarkStart w:id="1667" w:name="_Toc74834576"/>
      <w:bookmarkStart w:id="1668" w:name="_Toc76503012"/>
      <w:bookmarkStart w:id="1669" w:name="_Toc83039507"/>
      <w:bookmarkStart w:id="1670" w:name="_Toc89850462"/>
      <w:r w:rsidRPr="009C4728">
        <w:t>7.4.</w:t>
      </w:r>
      <w:r w:rsidRPr="009C4728">
        <w:rPr>
          <w:lang w:eastAsia="zh-CN"/>
        </w:rPr>
        <w:t>5</w:t>
      </w:r>
      <w:r w:rsidRPr="009C4728">
        <w:tab/>
        <w:t>Additional BC3 blocking minimum requirement</w:t>
      </w:r>
      <w:bookmarkEnd w:id="1659"/>
      <w:bookmarkEnd w:id="1660"/>
      <w:bookmarkEnd w:id="1661"/>
      <w:bookmarkEnd w:id="1662"/>
      <w:bookmarkEnd w:id="1663"/>
      <w:bookmarkEnd w:id="1664"/>
      <w:bookmarkEnd w:id="1665"/>
      <w:bookmarkEnd w:id="1666"/>
      <w:bookmarkEnd w:id="1667"/>
      <w:bookmarkEnd w:id="1668"/>
      <w:bookmarkEnd w:id="1669"/>
      <w:bookmarkEnd w:id="1670"/>
    </w:p>
    <w:p w14:paraId="5F5459BA" w14:textId="77777777"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1671" w:name="_Toc21093243"/>
      <w:bookmarkStart w:id="1672" w:name="_Toc29762772"/>
      <w:bookmarkStart w:id="1673" w:name="_Toc36025947"/>
      <w:bookmarkStart w:id="1674" w:name="_Toc44584817"/>
      <w:bookmarkStart w:id="1675" w:name="_Toc45869110"/>
      <w:bookmarkStart w:id="1676" w:name="_Toc52553669"/>
      <w:bookmarkStart w:id="1677" w:name="_Toc61111689"/>
      <w:bookmarkStart w:id="1678" w:name="_Toc66808075"/>
      <w:bookmarkStart w:id="1679" w:name="_Toc74834577"/>
      <w:bookmarkStart w:id="1680" w:name="_Toc76503013"/>
      <w:bookmarkStart w:id="1681" w:name="_Toc83039508"/>
      <w:bookmarkStart w:id="1682" w:name="_Toc89850463"/>
      <w:r w:rsidRPr="009C4728">
        <w:t>7.5</w:t>
      </w:r>
      <w:r w:rsidRPr="009C4728">
        <w:tab/>
        <w:t>Out-of-band blocking</w:t>
      </w:r>
      <w:bookmarkEnd w:id="1671"/>
      <w:bookmarkEnd w:id="1672"/>
      <w:bookmarkEnd w:id="1673"/>
      <w:bookmarkEnd w:id="1674"/>
      <w:bookmarkEnd w:id="1675"/>
      <w:bookmarkEnd w:id="1676"/>
      <w:bookmarkEnd w:id="1677"/>
      <w:bookmarkEnd w:id="1678"/>
      <w:bookmarkEnd w:id="1679"/>
      <w:bookmarkEnd w:id="1680"/>
      <w:bookmarkEnd w:id="1681"/>
      <w:bookmarkEnd w:id="1682"/>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1683" w:name="_Toc21093244"/>
      <w:bookmarkStart w:id="1684" w:name="_Toc29762773"/>
      <w:bookmarkStart w:id="1685" w:name="_Toc36025948"/>
      <w:bookmarkStart w:id="1686" w:name="_Toc44584818"/>
      <w:bookmarkStart w:id="1687" w:name="_Toc45869111"/>
      <w:bookmarkStart w:id="1688" w:name="_Toc52553670"/>
      <w:bookmarkStart w:id="1689" w:name="_Toc61111690"/>
      <w:bookmarkStart w:id="1690" w:name="_Toc66808076"/>
      <w:bookmarkStart w:id="1691" w:name="_Toc74834578"/>
      <w:bookmarkStart w:id="1692" w:name="_Toc76503014"/>
      <w:bookmarkStart w:id="1693" w:name="_Toc83039509"/>
      <w:bookmarkStart w:id="1694" w:name="_Toc89850464"/>
      <w:r w:rsidRPr="009C4728">
        <w:t>7.5.1</w:t>
      </w:r>
      <w:r w:rsidRPr="009C4728">
        <w:tab/>
        <w:t>General minimum requirement</w:t>
      </w:r>
      <w:bookmarkEnd w:id="1683"/>
      <w:bookmarkEnd w:id="1684"/>
      <w:bookmarkEnd w:id="1685"/>
      <w:bookmarkEnd w:id="1686"/>
      <w:bookmarkEnd w:id="1687"/>
      <w:bookmarkEnd w:id="1688"/>
      <w:bookmarkEnd w:id="1689"/>
      <w:bookmarkEnd w:id="1690"/>
      <w:bookmarkEnd w:id="1691"/>
      <w:bookmarkEnd w:id="1692"/>
      <w:bookmarkEnd w:id="1693"/>
      <w:bookmarkEnd w:id="1694"/>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1695"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1695"/>
    <w:p w14:paraId="5F5459D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1696"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5F5459E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5F5459E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696"/>
    </w:tbl>
    <w:p w14:paraId="5F5459EB" w14:textId="77777777" w:rsidR="00C53C29" w:rsidRPr="009C4728" w:rsidRDefault="00C53C29" w:rsidP="00C53C29"/>
    <w:p w14:paraId="5F5459EC" w14:textId="77777777" w:rsidR="00C53C29" w:rsidRPr="009C4728" w:rsidRDefault="00C53C29" w:rsidP="00C53C29">
      <w:pPr>
        <w:pStyle w:val="Heading3"/>
      </w:pPr>
      <w:bookmarkStart w:id="1697" w:name="_Toc21093245"/>
      <w:bookmarkStart w:id="1698" w:name="_Toc29762774"/>
      <w:bookmarkStart w:id="1699" w:name="_Toc36025949"/>
      <w:bookmarkStart w:id="1700" w:name="_Toc44584819"/>
      <w:bookmarkStart w:id="1701" w:name="_Toc45869112"/>
      <w:bookmarkStart w:id="1702" w:name="_Toc52553671"/>
      <w:bookmarkStart w:id="1703" w:name="_Toc61111691"/>
      <w:bookmarkStart w:id="1704" w:name="_Toc66808077"/>
      <w:bookmarkStart w:id="1705" w:name="_Toc74834579"/>
      <w:bookmarkStart w:id="1706" w:name="_Toc76503015"/>
      <w:bookmarkStart w:id="1707" w:name="_Toc83039510"/>
      <w:bookmarkStart w:id="1708" w:name="_Toc89850465"/>
      <w:r w:rsidRPr="009C4728">
        <w:t>7.5.2</w:t>
      </w:r>
      <w:r w:rsidRPr="009C4728">
        <w:tab/>
        <w:t>Co-location minimum requirement</w:t>
      </w:r>
      <w:bookmarkEnd w:id="1697"/>
      <w:bookmarkEnd w:id="1698"/>
      <w:bookmarkEnd w:id="1699"/>
      <w:bookmarkEnd w:id="1700"/>
      <w:bookmarkEnd w:id="1701"/>
      <w:bookmarkEnd w:id="1702"/>
      <w:bookmarkEnd w:id="1703"/>
      <w:bookmarkEnd w:id="1704"/>
      <w:bookmarkEnd w:id="1705"/>
      <w:bookmarkEnd w:id="1706"/>
      <w:bookmarkEnd w:id="1707"/>
      <w:bookmarkEnd w:id="1708"/>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5F545C5D" w14:textId="77777777" w:rsidR="00ED62D1" w:rsidRPr="009C4728" w:rsidRDefault="00ED62D1" w:rsidP="0021138B">
            <w:pPr>
              <w:pStyle w:val="TAC"/>
              <w:rPr>
                <w:rFonts w:cs="Arial"/>
              </w:rPr>
            </w:pPr>
            <w:r>
              <w:rPr>
                <w:rFonts w:cs="Arial"/>
                <w:lang w:eastAsia="en-GB"/>
              </w:rPr>
              <w:t>N/A</w:t>
            </w:r>
          </w:p>
        </w:tc>
        <w:tc>
          <w:tcPr>
            <w:tcW w:w="1134" w:type="dxa"/>
            <w:vAlign w:val="center"/>
          </w:tcPr>
          <w:p w14:paraId="5F545C5E" w14:textId="77777777" w:rsidR="00ED62D1" w:rsidRPr="009C4728" w:rsidRDefault="007C3088" w:rsidP="0021138B">
            <w:pPr>
              <w:pStyle w:val="TAC"/>
            </w:pPr>
            <w:r>
              <w:rPr>
                <w:lang w:eastAsia="en-GB"/>
              </w:rPr>
              <w:t>+8</w:t>
            </w:r>
          </w:p>
        </w:tc>
        <w:tc>
          <w:tcPr>
            <w:tcW w:w="1134" w:type="dxa"/>
            <w:vAlign w:val="center"/>
          </w:tcPr>
          <w:p w14:paraId="5F545C5F" w14:textId="77777777" w:rsidR="00ED62D1" w:rsidRPr="009C4728" w:rsidRDefault="00ED62D1" w:rsidP="0021138B">
            <w:pPr>
              <w:pStyle w:val="TAC"/>
            </w:pPr>
            <w:r>
              <w:rPr>
                <w:lang w:eastAsia="en-GB"/>
              </w:rPr>
              <w:t>-6</w:t>
            </w:r>
          </w:p>
        </w:tc>
        <w:tc>
          <w:tcPr>
            <w:tcW w:w="1701" w:type="dxa"/>
            <w:vAlign w:val="center"/>
          </w:tcPr>
          <w:p w14:paraId="5F545C6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lang w:eastAsia="en-GB"/>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1709" w:name="_Toc21093246"/>
      <w:bookmarkStart w:id="1710" w:name="_Toc29762775"/>
      <w:bookmarkStart w:id="1711" w:name="_Toc36025950"/>
      <w:bookmarkStart w:id="1712" w:name="_Toc44584820"/>
      <w:bookmarkStart w:id="1713" w:name="_Toc45869113"/>
      <w:bookmarkStart w:id="1714" w:name="_Toc52553672"/>
      <w:bookmarkStart w:id="1715" w:name="_Toc61111692"/>
      <w:bookmarkStart w:id="1716" w:name="_Toc66808078"/>
      <w:bookmarkStart w:id="1717" w:name="_Toc74834580"/>
      <w:bookmarkStart w:id="1718" w:name="_Toc76503016"/>
      <w:bookmarkStart w:id="1719" w:name="_Toc83039511"/>
      <w:bookmarkStart w:id="1720" w:name="_Toc89850466"/>
      <w:r w:rsidRPr="009C4728">
        <w:t>7.6</w:t>
      </w:r>
      <w:r w:rsidRPr="009C4728">
        <w:tab/>
        <w:t>Receiver spurious emissions</w:t>
      </w:r>
      <w:bookmarkEnd w:id="1709"/>
      <w:bookmarkEnd w:id="1710"/>
      <w:bookmarkEnd w:id="1711"/>
      <w:bookmarkEnd w:id="1712"/>
      <w:bookmarkEnd w:id="1713"/>
      <w:bookmarkEnd w:id="1714"/>
      <w:bookmarkEnd w:id="1715"/>
      <w:bookmarkEnd w:id="1716"/>
      <w:bookmarkEnd w:id="1717"/>
      <w:bookmarkEnd w:id="1718"/>
      <w:bookmarkEnd w:id="1719"/>
      <w:bookmarkEnd w:id="1720"/>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1721" w:name="_Toc21093247"/>
      <w:bookmarkStart w:id="1722" w:name="_Toc29762776"/>
      <w:bookmarkStart w:id="1723" w:name="_Toc36025951"/>
      <w:bookmarkStart w:id="1724" w:name="_Toc44584821"/>
      <w:bookmarkStart w:id="1725" w:name="_Toc45869114"/>
      <w:bookmarkStart w:id="1726" w:name="_Toc52553673"/>
      <w:bookmarkStart w:id="1727" w:name="_Toc61111693"/>
      <w:bookmarkStart w:id="1728" w:name="_Toc66808079"/>
      <w:bookmarkStart w:id="1729" w:name="_Toc74834581"/>
      <w:bookmarkStart w:id="1730" w:name="_Toc76503017"/>
      <w:bookmarkStart w:id="1731" w:name="_Toc83039512"/>
      <w:bookmarkStart w:id="1732" w:name="_Toc89850467"/>
      <w:r w:rsidRPr="009C4728">
        <w:t>7.6.1</w:t>
      </w:r>
      <w:r w:rsidRPr="009C4728">
        <w:tab/>
        <w:t>General minimum requirement</w:t>
      </w:r>
      <w:bookmarkEnd w:id="1721"/>
      <w:bookmarkEnd w:id="1722"/>
      <w:bookmarkEnd w:id="1723"/>
      <w:bookmarkEnd w:id="1724"/>
      <w:bookmarkEnd w:id="1725"/>
      <w:bookmarkEnd w:id="1726"/>
      <w:bookmarkEnd w:id="1727"/>
      <w:bookmarkEnd w:id="1728"/>
      <w:bookmarkEnd w:id="1729"/>
      <w:bookmarkEnd w:id="1730"/>
      <w:bookmarkEnd w:id="1731"/>
      <w:bookmarkEnd w:id="1732"/>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1733" w:name="_Toc21093248"/>
      <w:bookmarkStart w:id="1734" w:name="_Toc29762777"/>
      <w:bookmarkStart w:id="1735" w:name="_Toc36025952"/>
      <w:bookmarkStart w:id="1736" w:name="_Toc44584822"/>
      <w:bookmarkStart w:id="1737" w:name="_Toc45869115"/>
      <w:bookmarkStart w:id="1738" w:name="_Toc52553674"/>
      <w:bookmarkStart w:id="1739" w:name="_Toc61111694"/>
      <w:bookmarkStart w:id="1740" w:name="_Toc66808080"/>
      <w:bookmarkStart w:id="1741" w:name="_Toc74834582"/>
      <w:bookmarkStart w:id="1742" w:name="_Toc76503018"/>
      <w:bookmarkStart w:id="1743" w:name="_Toc83039513"/>
      <w:bookmarkStart w:id="1744" w:name="_Toc89850468"/>
      <w:r w:rsidRPr="009C4728">
        <w:t>7.6.2</w:t>
      </w:r>
      <w:r w:rsidRPr="009C4728">
        <w:tab/>
        <w:t>Additional minimum requirement for BC2 (Category B)</w:t>
      </w:r>
      <w:bookmarkEnd w:id="1733"/>
      <w:bookmarkEnd w:id="1734"/>
      <w:bookmarkEnd w:id="1735"/>
      <w:bookmarkEnd w:id="1736"/>
      <w:bookmarkEnd w:id="1737"/>
      <w:bookmarkEnd w:id="1738"/>
      <w:bookmarkEnd w:id="1739"/>
      <w:bookmarkEnd w:id="1740"/>
      <w:bookmarkEnd w:id="1741"/>
      <w:bookmarkEnd w:id="1742"/>
      <w:bookmarkEnd w:id="1743"/>
      <w:bookmarkEnd w:id="1744"/>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1745" w:name="_Toc21093249"/>
      <w:bookmarkStart w:id="1746" w:name="_Toc29762778"/>
      <w:bookmarkStart w:id="1747" w:name="_Toc36025953"/>
      <w:bookmarkStart w:id="1748" w:name="_Toc44584823"/>
      <w:bookmarkStart w:id="1749" w:name="_Toc45869116"/>
      <w:bookmarkStart w:id="1750" w:name="_Toc52553675"/>
      <w:bookmarkStart w:id="1751" w:name="_Toc61111695"/>
      <w:bookmarkStart w:id="1752" w:name="_Toc66808081"/>
      <w:bookmarkStart w:id="1753" w:name="_Toc74834583"/>
      <w:bookmarkStart w:id="1754" w:name="_Toc76503019"/>
      <w:bookmarkStart w:id="1755" w:name="_Toc83039514"/>
      <w:bookmarkStart w:id="1756" w:name="_Toc89850469"/>
      <w:r w:rsidRPr="009C4728">
        <w:t>7.7</w:t>
      </w:r>
      <w:r w:rsidRPr="009C4728">
        <w:tab/>
        <w:t>Receiver intermodulation</w:t>
      </w:r>
      <w:bookmarkEnd w:id="1745"/>
      <w:bookmarkEnd w:id="1746"/>
      <w:bookmarkEnd w:id="1747"/>
      <w:bookmarkEnd w:id="1748"/>
      <w:bookmarkEnd w:id="1749"/>
      <w:bookmarkEnd w:id="1750"/>
      <w:bookmarkEnd w:id="1751"/>
      <w:bookmarkEnd w:id="1752"/>
      <w:bookmarkEnd w:id="1753"/>
      <w:bookmarkEnd w:id="1754"/>
      <w:bookmarkEnd w:id="1755"/>
      <w:bookmarkEnd w:id="1756"/>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1757" w:name="_Toc21093250"/>
      <w:bookmarkStart w:id="1758" w:name="_Toc29762779"/>
      <w:bookmarkStart w:id="1759" w:name="_Toc36025954"/>
      <w:bookmarkStart w:id="1760" w:name="_Toc44584824"/>
      <w:bookmarkStart w:id="1761" w:name="_Toc45869117"/>
      <w:bookmarkStart w:id="1762" w:name="_Toc52553676"/>
      <w:bookmarkStart w:id="1763" w:name="_Toc61111696"/>
      <w:bookmarkStart w:id="1764" w:name="_Toc66808082"/>
      <w:bookmarkStart w:id="1765" w:name="_Toc74834584"/>
      <w:bookmarkStart w:id="1766" w:name="_Toc76503020"/>
      <w:bookmarkStart w:id="1767" w:name="_Toc83039515"/>
      <w:bookmarkStart w:id="1768" w:name="_Toc89850470"/>
      <w:r w:rsidRPr="009C4728">
        <w:t>7.7.1</w:t>
      </w:r>
      <w:r w:rsidRPr="009C4728">
        <w:tab/>
        <w:t>General intermodulation minimum requirement</w:t>
      </w:r>
      <w:bookmarkEnd w:id="1757"/>
      <w:bookmarkEnd w:id="1758"/>
      <w:bookmarkEnd w:id="1759"/>
      <w:bookmarkEnd w:id="1760"/>
      <w:bookmarkEnd w:id="1761"/>
      <w:bookmarkEnd w:id="1762"/>
      <w:bookmarkEnd w:id="1763"/>
      <w:bookmarkEnd w:id="1764"/>
      <w:bookmarkEnd w:id="1765"/>
      <w:bookmarkEnd w:id="1766"/>
      <w:bookmarkEnd w:id="1767"/>
      <w:bookmarkEnd w:id="1768"/>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1769" w:name="OLE_LINK5"/>
            <w:r w:rsidRPr="009C4728">
              <w:rPr>
                <w:rFonts w:cs="Arial"/>
              </w:rPr>
              <w:t>±</w:t>
            </w:r>
            <w:bookmarkEnd w:id="1769"/>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1770" w:name="_Toc21093251"/>
      <w:bookmarkStart w:id="1771" w:name="_Toc29762780"/>
      <w:bookmarkStart w:id="1772" w:name="_Toc36025955"/>
      <w:bookmarkStart w:id="1773" w:name="_Toc44584825"/>
      <w:bookmarkStart w:id="1774" w:name="_Toc45869118"/>
      <w:bookmarkStart w:id="1775" w:name="_Toc52553677"/>
      <w:bookmarkStart w:id="1776" w:name="_Toc61111697"/>
      <w:bookmarkStart w:id="1777" w:name="_Toc66808083"/>
      <w:bookmarkStart w:id="1778" w:name="_Toc74834585"/>
      <w:bookmarkStart w:id="1779" w:name="_Toc76503021"/>
      <w:bookmarkStart w:id="1780" w:name="_Toc83039516"/>
      <w:bookmarkStart w:id="1781" w:name="_Toc89850471"/>
      <w:r w:rsidRPr="009C4728">
        <w:t>7.7.2</w:t>
      </w:r>
      <w:r w:rsidRPr="009C4728">
        <w:tab/>
        <w:t>General narrowband intermodulation minimum requirement</w:t>
      </w:r>
      <w:bookmarkEnd w:id="1770"/>
      <w:bookmarkEnd w:id="1771"/>
      <w:bookmarkEnd w:id="1772"/>
      <w:bookmarkEnd w:id="1773"/>
      <w:bookmarkEnd w:id="1774"/>
      <w:bookmarkEnd w:id="1775"/>
      <w:bookmarkEnd w:id="1776"/>
      <w:bookmarkEnd w:id="1777"/>
      <w:bookmarkEnd w:id="1778"/>
      <w:bookmarkEnd w:id="1779"/>
      <w:bookmarkEnd w:id="1780"/>
      <w:bookmarkEnd w:id="1781"/>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1782" w:name="_Toc21093252"/>
      <w:bookmarkStart w:id="1783" w:name="_Toc29762781"/>
      <w:bookmarkStart w:id="1784" w:name="_Toc36025956"/>
      <w:bookmarkStart w:id="1785" w:name="_Toc44584826"/>
      <w:bookmarkStart w:id="1786" w:name="_Toc45869119"/>
      <w:bookmarkStart w:id="1787" w:name="_Toc52553678"/>
      <w:bookmarkStart w:id="1788" w:name="_Toc61111698"/>
      <w:bookmarkStart w:id="1789" w:name="_Toc66808084"/>
      <w:bookmarkStart w:id="1790" w:name="_Toc74834586"/>
      <w:bookmarkStart w:id="1791" w:name="_Toc76503022"/>
      <w:bookmarkStart w:id="1792" w:name="_Toc83039517"/>
      <w:bookmarkStart w:id="1793" w:name="_Toc89850472"/>
      <w:r w:rsidRPr="009C4728">
        <w:t>7.7.3</w:t>
      </w:r>
      <w:r w:rsidRPr="009C4728">
        <w:tab/>
        <w:t>Additional narrowband intermodulation minimum requirement for GSM/EDGE</w:t>
      </w:r>
      <w:bookmarkEnd w:id="1782"/>
      <w:bookmarkEnd w:id="1783"/>
      <w:bookmarkEnd w:id="1784"/>
      <w:bookmarkEnd w:id="1785"/>
      <w:bookmarkEnd w:id="1786"/>
      <w:bookmarkEnd w:id="1787"/>
      <w:bookmarkEnd w:id="1788"/>
      <w:bookmarkEnd w:id="1789"/>
      <w:bookmarkEnd w:id="1790"/>
      <w:bookmarkEnd w:id="1791"/>
      <w:bookmarkEnd w:id="1792"/>
      <w:bookmarkEnd w:id="1793"/>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1794" w:name="_Toc21093253"/>
      <w:bookmarkStart w:id="1795" w:name="_Toc29762782"/>
      <w:bookmarkStart w:id="1796" w:name="_Toc36025957"/>
      <w:bookmarkStart w:id="1797" w:name="_Toc44584827"/>
      <w:bookmarkStart w:id="1798" w:name="_Toc45869120"/>
      <w:bookmarkStart w:id="1799" w:name="_Toc52553679"/>
      <w:bookmarkStart w:id="1800" w:name="_Toc61111699"/>
      <w:bookmarkStart w:id="1801" w:name="_Toc66808085"/>
      <w:bookmarkStart w:id="1802" w:name="_Toc74834587"/>
      <w:bookmarkStart w:id="1803" w:name="_Toc76503023"/>
      <w:bookmarkStart w:id="1804" w:name="_Toc83039518"/>
      <w:bookmarkStart w:id="1805" w:name="_Toc89850473"/>
      <w:r w:rsidRPr="009C4728">
        <w:t>7.8</w:t>
      </w:r>
      <w:r w:rsidRPr="009C4728">
        <w:tab/>
        <w:t>In-channel selectivity</w:t>
      </w:r>
      <w:bookmarkEnd w:id="1794"/>
      <w:bookmarkEnd w:id="1795"/>
      <w:bookmarkEnd w:id="1796"/>
      <w:bookmarkEnd w:id="1797"/>
      <w:bookmarkEnd w:id="1798"/>
      <w:bookmarkEnd w:id="1799"/>
      <w:bookmarkEnd w:id="1800"/>
      <w:bookmarkEnd w:id="1801"/>
      <w:bookmarkEnd w:id="1802"/>
      <w:bookmarkEnd w:id="1803"/>
      <w:bookmarkEnd w:id="1804"/>
      <w:bookmarkEnd w:id="1805"/>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1806" w:name="_Toc21093254"/>
      <w:bookmarkStart w:id="1807" w:name="_Toc29762783"/>
      <w:bookmarkStart w:id="1808" w:name="_Toc36025958"/>
      <w:bookmarkStart w:id="1809" w:name="_Toc44584828"/>
      <w:bookmarkStart w:id="1810" w:name="_Toc45869121"/>
      <w:bookmarkStart w:id="1811" w:name="_Toc52553680"/>
      <w:bookmarkStart w:id="1812" w:name="_Toc61111700"/>
      <w:bookmarkStart w:id="1813" w:name="_Toc66808086"/>
      <w:bookmarkStart w:id="1814" w:name="_Toc74834588"/>
      <w:bookmarkStart w:id="1815" w:name="_Toc76503024"/>
      <w:bookmarkStart w:id="1816" w:name="_Toc83039519"/>
      <w:bookmarkStart w:id="1817" w:name="_Toc89850474"/>
      <w:r w:rsidRPr="009C4728">
        <w:t>7.8.1</w:t>
      </w:r>
      <w:r w:rsidRPr="009C4728">
        <w:tab/>
        <w:t>E-UTRA minimum requirement</w:t>
      </w:r>
      <w:bookmarkEnd w:id="1806"/>
      <w:bookmarkEnd w:id="1807"/>
      <w:bookmarkEnd w:id="1808"/>
      <w:bookmarkEnd w:id="1809"/>
      <w:bookmarkEnd w:id="1810"/>
      <w:bookmarkEnd w:id="1811"/>
      <w:bookmarkEnd w:id="1812"/>
      <w:bookmarkEnd w:id="1813"/>
      <w:bookmarkEnd w:id="1814"/>
      <w:bookmarkEnd w:id="1815"/>
      <w:bookmarkEnd w:id="1816"/>
      <w:bookmarkEnd w:id="1817"/>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1818" w:name="_Toc21093255"/>
      <w:bookmarkStart w:id="1819" w:name="_Toc29762784"/>
      <w:bookmarkStart w:id="1820" w:name="_Toc36025959"/>
      <w:bookmarkStart w:id="1821" w:name="_Toc44584829"/>
      <w:bookmarkStart w:id="1822" w:name="_Toc45869122"/>
      <w:bookmarkStart w:id="1823" w:name="_Toc52553681"/>
      <w:bookmarkStart w:id="1824" w:name="_Toc61111701"/>
      <w:bookmarkStart w:id="1825" w:name="_Toc66808087"/>
      <w:bookmarkStart w:id="1826" w:name="_Toc74834589"/>
      <w:bookmarkStart w:id="1827" w:name="_Toc76503025"/>
      <w:bookmarkStart w:id="1828" w:name="_Toc83039520"/>
      <w:bookmarkStart w:id="1829" w:name="_Toc89850475"/>
      <w:r w:rsidRPr="009C4728">
        <w:t>7.8.2</w:t>
      </w:r>
      <w:r w:rsidRPr="009C4728">
        <w:tab/>
        <w:t>NR minimum requirement</w:t>
      </w:r>
      <w:bookmarkEnd w:id="1818"/>
      <w:bookmarkEnd w:id="1819"/>
      <w:bookmarkEnd w:id="1820"/>
      <w:bookmarkEnd w:id="1821"/>
      <w:bookmarkEnd w:id="1822"/>
      <w:bookmarkEnd w:id="1823"/>
      <w:bookmarkEnd w:id="1824"/>
      <w:bookmarkEnd w:id="1825"/>
      <w:bookmarkEnd w:id="1826"/>
      <w:bookmarkEnd w:id="1827"/>
      <w:bookmarkEnd w:id="1828"/>
      <w:bookmarkEnd w:id="1829"/>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1830" w:name="_Toc21093256"/>
      <w:bookmarkStart w:id="1831" w:name="_Toc29762785"/>
      <w:bookmarkStart w:id="1832" w:name="_Toc36025960"/>
      <w:bookmarkStart w:id="1833" w:name="_Toc44584830"/>
      <w:bookmarkStart w:id="1834" w:name="_Toc45869123"/>
      <w:bookmarkStart w:id="1835" w:name="_Toc52553682"/>
      <w:bookmarkStart w:id="1836" w:name="_Toc61111702"/>
      <w:bookmarkStart w:id="1837" w:name="_Toc66808088"/>
      <w:bookmarkStart w:id="1838" w:name="_Toc74834590"/>
      <w:bookmarkStart w:id="1839" w:name="_Toc76503026"/>
      <w:bookmarkStart w:id="1840" w:name="_Toc83039521"/>
      <w:bookmarkStart w:id="1841" w:name="_Toc89850476"/>
      <w:r w:rsidRPr="009C4728">
        <w:t>8</w:t>
      </w:r>
      <w:r w:rsidRPr="009C4728">
        <w:tab/>
        <w:t>Performance requirements</w:t>
      </w:r>
      <w:bookmarkEnd w:id="1830"/>
      <w:bookmarkEnd w:id="1831"/>
      <w:bookmarkEnd w:id="1832"/>
      <w:bookmarkEnd w:id="1833"/>
      <w:bookmarkEnd w:id="1834"/>
      <w:bookmarkEnd w:id="1835"/>
      <w:bookmarkEnd w:id="1836"/>
      <w:bookmarkEnd w:id="1837"/>
      <w:bookmarkEnd w:id="1838"/>
      <w:bookmarkEnd w:id="1839"/>
      <w:bookmarkEnd w:id="1840"/>
      <w:bookmarkEnd w:id="1841"/>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1842" w:name="_Toc21093257"/>
      <w:bookmarkStart w:id="1843" w:name="_Toc29762786"/>
      <w:bookmarkStart w:id="1844" w:name="_Toc36025961"/>
      <w:bookmarkStart w:id="1845" w:name="_Toc44584831"/>
      <w:bookmarkStart w:id="1846" w:name="_Toc45869124"/>
      <w:bookmarkStart w:id="1847" w:name="_Toc52553683"/>
      <w:bookmarkStart w:id="1848" w:name="_Toc61111703"/>
      <w:bookmarkStart w:id="1849" w:name="_Toc66808089"/>
      <w:bookmarkStart w:id="1850" w:name="_Toc74834591"/>
      <w:bookmarkStart w:id="1851" w:name="_Toc76503027"/>
      <w:bookmarkStart w:id="1852" w:name="_Toc83039522"/>
      <w:bookmarkStart w:id="1853" w:name="_Toc89850477"/>
      <w:r w:rsidRPr="009C4728">
        <w:t>8.1</w:t>
      </w:r>
      <w:r w:rsidRPr="009C4728">
        <w:tab/>
        <w:t>E-UTRA minimum requirement</w:t>
      </w:r>
      <w:bookmarkEnd w:id="1842"/>
      <w:bookmarkEnd w:id="1843"/>
      <w:bookmarkEnd w:id="1844"/>
      <w:bookmarkEnd w:id="1845"/>
      <w:bookmarkEnd w:id="1846"/>
      <w:bookmarkEnd w:id="1847"/>
      <w:bookmarkEnd w:id="1848"/>
      <w:bookmarkEnd w:id="1849"/>
      <w:bookmarkEnd w:id="1850"/>
      <w:bookmarkEnd w:id="1851"/>
      <w:bookmarkEnd w:id="1852"/>
      <w:bookmarkEnd w:id="1853"/>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1854" w:name="_Toc21093258"/>
      <w:bookmarkStart w:id="1855" w:name="_Toc29762787"/>
      <w:bookmarkStart w:id="1856" w:name="_Toc36025962"/>
      <w:bookmarkStart w:id="1857" w:name="_Toc44584832"/>
      <w:bookmarkStart w:id="1858" w:name="_Toc45869125"/>
      <w:bookmarkStart w:id="1859" w:name="_Toc52553684"/>
      <w:bookmarkStart w:id="1860" w:name="_Toc61111704"/>
      <w:bookmarkStart w:id="1861" w:name="_Toc66808090"/>
      <w:bookmarkStart w:id="1862" w:name="_Toc74834592"/>
      <w:bookmarkStart w:id="1863" w:name="_Toc76503028"/>
      <w:bookmarkStart w:id="1864" w:name="_Toc83039523"/>
      <w:bookmarkStart w:id="1865" w:name="_Toc89850478"/>
      <w:r w:rsidRPr="009C4728">
        <w:t>8.2</w:t>
      </w:r>
      <w:r w:rsidRPr="009C4728">
        <w:tab/>
        <w:t>UTRA FDD minimum requirement</w:t>
      </w:r>
      <w:bookmarkEnd w:id="1854"/>
      <w:bookmarkEnd w:id="1855"/>
      <w:bookmarkEnd w:id="1856"/>
      <w:bookmarkEnd w:id="1857"/>
      <w:bookmarkEnd w:id="1858"/>
      <w:bookmarkEnd w:id="1859"/>
      <w:bookmarkEnd w:id="1860"/>
      <w:bookmarkEnd w:id="1861"/>
      <w:bookmarkEnd w:id="1862"/>
      <w:bookmarkEnd w:id="1863"/>
      <w:bookmarkEnd w:id="1864"/>
      <w:bookmarkEnd w:id="1865"/>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1866" w:name="_Toc21093259"/>
      <w:bookmarkStart w:id="1867" w:name="_Toc29762788"/>
      <w:bookmarkStart w:id="1868" w:name="_Toc36025963"/>
      <w:bookmarkStart w:id="1869" w:name="_Toc44584833"/>
      <w:bookmarkStart w:id="1870" w:name="_Toc45869126"/>
      <w:bookmarkStart w:id="1871" w:name="_Toc52553685"/>
      <w:bookmarkStart w:id="1872" w:name="_Toc61111705"/>
      <w:bookmarkStart w:id="1873" w:name="_Toc66808091"/>
      <w:bookmarkStart w:id="1874" w:name="_Toc74834593"/>
      <w:bookmarkStart w:id="1875" w:name="_Toc76503029"/>
      <w:bookmarkStart w:id="1876" w:name="_Toc83039524"/>
      <w:bookmarkStart w:id="1877" w:name="_Toc89850479"/>
      <w:r w:rsidRPr="009C4728">
        <w:t>8.3</w:t>
      </w:r>
      <w:r w:rsidRPr="009C4728">
        <w:tab/>
        <w:t>UTRA TDD minimum requirement</w:t>
      </w:r>
      <w:bookmarkEnd w:id="1866"/>
      <w:bookmarkEnd w:id="1867"/>
      <w:bookmarkEnd w:id="1868"/>
      <w:bookmarkEnd w:id="1869"/>
      <w:bookmarkEnd w:id="1870"/>
      <w:bookmarkEnd w:id="1871"/>
      <w:bookmarkEnd w:id="1872"/>
      <w:bookmarkEnd w:id="1873"/>
      <w:bookmarkEnd w:id="1874"/>
      <w:bookmarkEnd w:id="1875"/>
      <w:bookmarkEnd w:id="1876"/>
      <w:bookmarkEnd w:id="1877"/>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1878" w:name="_Toc21093260"/>
      <w:bookmarkStart w:id="1879" w:name="_Toc29762789"/>
      <w:bookmarkStart w:id="1880" w:name="_Toc36025964"/>
      <w:bookmarkStart w:id="1881" w:name="_Toc44584834"/>
      <w:bookmarkStart w:id="1882" w:name="_Toc45869127"/>
      <w:bookmarkStart w:id="1883" w:name="_Toc52553686"/>
      <w:bookmarkStart w:id="1884" w:name="_Toc61111706"/>
      <w:bookmarkStart w:id="1885" w:name="_Toc66808092"/>
      <w:bookmarkStart w:id="1886" w:name="_Toc74834594"/>
      <w:bookmarkStart w:id="1887" w:name="_Toc76503030"/>
      <w:bookmarkStart w:id="1888" w:name="_Toc83039525"/>
      <w:bookmarkStart w:id="1889" w:name="_Toc89850480"/>
      <w:r w:rsidRPr="009C4728">
        <w:t>8.4</w:t>
      </w:r>
      <w:r w:rsidRPr="009C4728">
        <w:tab/>
        <w:t>GSM/EDGE minimum requirement</w:t>
      </w:r>
      <w:bookmarkEnd w:id="1878"/>
      <w:bookmarkEnd w:id="1879"/>
      <w:bookmarkEnd w:id="1880"/>
      <w:bookmarkEnd w:id="1881"/>
      <w:bookmarkEnd w:id="1882"/>
      <w:bookmarkEnd w:id="1883"/>
      <w:bookmarkEnd w:id="1884"/>
      <w:bookmarkEnd w:id="1885"/>
      <w:bookmarkEnd w:id="1886"/>
      <w:bookmarkEnd w:id="1887"/>
      <w:bookmarkEnd w:id="1888"/>
      <w:bookmarkEnd w:id="1889"/>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1890" w:name="_Toc21093261"/>
      <w:bookmarkStart w:id="1891" w:name="_Toc29762790"/>
      <w:bookmarkStart w:id="1892" w:name="_Toc36025965"/>
      <w:bookmarkStart w:id="1893" w:name="_Toc44584835"/>
      <w:bookmarkStart w:id="1894" w:name="_Toc45869128"/>
      <w:bookmarkStart w:id="1895" w:name="_Toc52553687"/>
      <w:bookmarkStart w:id="1896" w:name="_Toc61111707"/>
      <w:bookmarkStart w:id="1897" w:name="_Toc66808093"/>
      <w:bookmarkStart w:id="1898" w:name="_Toc74834595"/>
      <w:bookmarkStart w:id="1899" w:name="_Toc76503031"/>
      <w:bookmarkStart w:id="1900" w:name="_Toc83039526"/>
      <w:bookmarkStart w:id="1901" w:name="_Toc89850481"/>
      <w:r w:rsidRPr="009C4728">
        <w:t>8.5</w:t>
      </w:r>
      <w:r w:rsidRPr="009C4728">
        <w:tab/>
        <w:t>NR minimum requirement</w:t>
      </w:r>
      <w:bookmarkEnd w:id="1890"/>
      <w:bookmarkEnd w:id="1891"/>
      <w:bookmarkEnd w:id="1892"/>
      <w:bookmarkEnd w:id="1893"/>
      <w:bookmarkEnd w:id="1894"/>
      <w:bookmarkEnd w:id="1895"/>
      <w:bookmarkEnd w:id="1896"/>
      <w:bookmarkEnd w:id="1897"/>
      <w:bookmarkEnd w:id="1898"/>
      <w:bookmarkEnd w:id="1899"/>
      <w:bookmarkEnd w:id="1900"/>
      <w:bookmarkEnd w:id="1901"/>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1902" w:name="_Toc44584836"/>
      <w:bookmarkStart w:id="1903" w:name="_Toc45869129"/>
      <w:bookmarkStart w:id="1904" w:name="_Toc52553688"/>
      <w:bookmarkStart w:id="1905" w:name="_Toc61111708"/>
      <w:bookmarkStart w:id="1906" w:name="_Toc66808094"/>
      <w:bookmarkStart w:id="1907" w:name="_Toc74834596"/>
      <w:bookmarkStart w:id="1908" w:name="_Toc76503032"/>
      <w:bookmarkStart w:id="1909" w:name="_Toc83039527"/>
      <w:bookmarkStart w:id="1910" w:name="_Toc89850482"/>
      <w:r w:rsidRPr="009C4728">
        <w:t>8.</w:t>
      </w:r>
      <w:r>
        <w:t>6</w:t>
      </w:r>
      <w:r w:rsidRPr="009C4728">
        <w:tab/>
      </w:r>
      <w:r>
        <w:t>NB-IoT</w:t>
      </w:r>
      <w:r w:rsidRPr="009C4728">
        <w:t xml:space="preserve"> minimum requirement</w:t>
      </w:r>
      <w:bookmarkEnd w:id="1902"/>
      <w:bookmarkEnd w:id="1903"/>
      <w:bookmarkEnd w:id="1904"/>
      <w:bookmarkEnd w:id="1905"/>
      <w:bookmarkEnd w:id="1906"/>
      <w:bookmarkEnd w:id="1907"/>
      <w:bookmarkEnd w:id="1908"/>
      <w:bookmarkEnd w:id="1909"/>
      <w:bookmarkEnd w:id="1910"/>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1911" w:name="_Toc21093262"/>
      <w:bookmarkStart w:id="1912" w:name="_Toc29762791"/>
      <w:bookmarkStart w:id="1913" w:name="_Toc36025966"/>
      <w:bookmarkStart w:id="1914" w:name="_Toc44584837"/>
      <w:bookmarkStart w:id="1915" w:name="_Toc45869130"/>
      <w:bookmarkStart w:id="1916" w:name="_Toc52553689"/>
      <w:bookmarkStart w:id="1917" w:name="_Toc61111709"/>
      <w:bookmarkStart w:id="1918" w:name="_Toc66808095"/>
      <w:bookmarkStart w:id="1919" w:name="_Toc74834597"/>
      <w:bookmarkStart w:id="1920" w:name="_Toc76503033"/>
      <w:bookmarkStart w:id="1921" w:name="_Toc83039528"/>
      <w:bookmarkStart w:id="1922" w:name="_Toc89850483"/>
      <w:r w:rsidRPr="009C4728">
        <w:t>Annex A (normative):</w:t>
      </w:r>
      <w:r w:rsidRPr="009C4728">
        <w:br/>
        <w:t>Characteristics of interfering signals</w:t>
      </w:r>
      <w:bookmarkEnd w:id="1911"/>
      <w:bookmarkEnd w:id="1912"/>
      <w:bookmarkEnd w:id="1913"/>
      <w:bookmarkEnd w:id="1914"/>
      <w:bookmarkEnd w:id="1915"/>
      <w:bookmarkEnd w:id="1916"/>
      <w:bookmarkEnd w:id="1917"/>
      <w:bookmarkEnd w:id="1918"/>
      <w:bookmarkEnd w:id="1919"/>
      <w:bookmarkEnd w:id="1920"/>
      <w:bookmarkEnd w:id="1921"/>
      <w:bookmarkEnd w:id="1922"/>
    </w:p>
    <w:p w14:paraId="5F545E8F" w14:textId="77777777" w:rsidR="00C53C29" w:rsidRPr="009C4728" w:rsidRDefault="00C53C29" w:rsidP="00C53C29">
      <w:pPr>
        <w:pStyle w:val="Heading1"/>
      </w:pPr>
      <w:bookmarkStart w:id="1923" w:name="_Toc21093263"/>
      <w:bookmarkStart w:id="1924" w:name="_Toc29762792"/>
      <w:bookmarkStart w:id="1925" w:name="_Toc36025967"/>
      <w:bookmarkStart w:id="1926" w:name="_Toc44584838"/>
      <w:bookmarkStart w:id="1927" w:name="_Toc45869131"/>
      <w:bookmarkStart w:id="1928" w:name="_Toc52553690"/>
      <w:bookmarkStart w:id="1929" w:name="_Toc61111710"/>
      <w:bookmarkStart w:id="1930" w:name="_Toc66808096"/>
      <w:bookmarkStart w:id="1931" w:name="_Toc74834598"/>
      <w:bookmarkStart w:id="1932" w:name="_Toc76503034"/>
      <w:bookmarkStart w:id="1933" w:name="_Toc83039529"/>
      <w:bookmarkStart w:id="1934" w:name="_Toc89850484"/>
      <w:r w:rsidRPr="009C4728">
        <w:t>A.1</w:t>
      </w:r>
      <w:r w:rsidRPr="009C4728">
        <w:tab/>
        <w:t>UTRA FDD interfering signal</w:t>
      </w:r>
      <w:bookmarkEnd w:id="1923"/>
      <w:bookmarkEnd w:id="1924"/>
      <w:bookmarkEnd w:id="1925"/>
      <w:bookmarkEnd w:id="1926"/>
      <w:bookmarkEnd w:id="1927"/>
      <w:bookmarkEnd w:id="1928"/>
      <w:bookmarkEnd w:id="1929"/>
      <w:bookmarkEnd w:id="1930"/>
      <w:bookmarkEnd w:id="1931"/>
      <w:bookmarkEnd w:id="1932"/>
      <w:bookmarkEnd w:id="1933"/>
      <w:bookmarkEnd w:id="1934"/>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1935" w:name="_Toc21093264"/>
      <w:bookmarkStart w:id="1936" w:name="_Toc29762793"/>
      <w:bookmarkStart w:id="1937" w:name="_Toc36025968"/>
      <w:bookmarkStart w:id="1938" w:name="_Toc44584839"/>
      <w:bookmarkStart w:id="1939" w:name="_Toc45869132"/>
      <w:bookmarkStart w:id="1940" w:name="_Toc52553691"/>
      <w:bookmarkStart w:id="1941" w:name="_Toc61111711"/>
      <w:bookmarkStart w:id="1942" w:name="_Toc66808097"/>
      <w:bookmarkStart w:id="1943" w:name="_Toc74834599"/>
      <w:bookmarkStart w:id="1944" w:name="_Toc76503035"/>
      <w:bookmarkStart w:id="1945" w:name="_Toc83039530"/>
      <w:bookmarkStart w:id="1946" w:name="_Toc89850485"/>
      <w:r w:rsidRPr="009C4728">
        <w:t>A.2</w:t>
      </w:r>
      <w:r w:rsidRPr="009C4728">
        <w:tab/>
        <w:t>UTRA TDD interfering signal</w:t>
      </w:r>
      <w:bookmarkEnd w:id="1935"/>
      <w:bookmarkEnd w:id="1936"/>
      <w:bookmarkEnd w:id="1937"/>
      <w:bookmarkEnd w:id="1938"/>
      <w:bookmarkEnd w:id="1939"/>
      <w:bookmarkEnd w:id="1940"/>
      <w:bookmarkEnd w:id="1941"/>
      <w:bookmarkEnd w:id="1942"/>
      <w:bookmarkEnd w:id="1943"/>
      <w:bookmarkEnd w:id="1944"/>
      <w:bookmarkEnd w:id="1945"/>
      <w:bookmarkEnd w:id="1946"/>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1947" w:name="_Toc21093265"/>
      <w:bookmarkStart w:id="1948" w:name="_Toc29762794"/>
      <w:bookmarkStart w:id="1949" w:name="_Toc36025969"/>
      <w:bookmarkStart w:id="1950" w:name="_Toc44584840"/>
      <w:bookmarkStart w:id="1951" w:name="_Toc45869133"/>
      <w:bookmarkStart w:id="1952" w:name="_Toc52553692"/>
      <w:bookmarkStart w:id="1953" w:name="_Toc61111712"/>
      <w:bookmarkStart w:id="1954" w:name="_Toc66808098"/>
      <w:bookmarkStart w:id="1955" w:name="_Toc74834600"/>
      <w:bookmarkStart w:id="1956" w:name="_Toc76503036"/>
      <w:bookmarkStart w:id="1957" w:name="_Toc83039531"/>
      <w:bookmarkStart w:id="1958" w:name="_Toc89850486"/>
      <w:r w:rsidRPr="009C4728">
        <w:t>A.3</w:t>
      </w:r>
      <w:r w:rsidRPr="009C4728">
        <w:tab/>
        <w:t>E-UTRA interfering signal</w:t>
      </w:r>
      <w:bookmarkEnd w:id="1947"/>
      <w:bookmarkEnd w:id="1948"/>
      <w:bookmarkEnd w:id="1949"/>
      <w:bookmarkEnd w:id="1950"/>
      <w:bookmarkEnd w:id="1951"/>
      <w:bookmarkEnd w:id="1952"/>
      <w:bookmarkEnd w:id="1953"/>
      <w:bookmarkEnd w:id="1954"/>
      <w:bookmarkEnd w:id="1955"/>
      <w:bookmarkEnd w:id="1956"/>
      <w:bookmarkEnd w:id="1957"/>
      <w:bookmarkEnd w:id="1958"/>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1959" w:name="_Toc21093266"/>
      <w:bookmarkStart w:id="1960" w:name="_Toc29762795"/>
      <w:bookmarkStart w:id="1961" w:name="_Toc36025970"/>
      <w:bookmarkStart w:id="1962" w:name="_Toc44584841"/>
      <w:bookmarkStart w:id="1963" w:name="_Toc45869134"/>
      <w:bookmarkStart w:id="1964" w:name="_Toc52553693"/>
      <w:bookmarkStart w:id="1965" w:name="_Toc61111713"/>
      <w:bookmarkStart w:id="1966" w:name="_Toc66808099"/>
      <w:bookmarkStart w:id="1967" w:name="_Toc74834601"/>
      <w:bookmarkStart w:id="1968" w:name="_Toc76503037"/>
      <w:bookmarkStart w:id="1969" w:name="_Toc83039532"/>
      <w:bookmarkStart w:id="1970" w:name="_Toc89850487"/>
      <w:r w:rsidRPr="009C4728">
        <w:t xml:space="preserve">Annex B (normative): </w:t>
      </w:r>
      <w:r w:rsidRPr="009C4728">
        <w:br/>
        <w:t>Environmental requirements for the BS equipment</w:t>
      </w:r>
      <w:bookmarkEnd w:id="1959"/>
      <w:bookmarkEnd w:id="1960"/>
      <w:bookmarkEnd w:id="1961"/>
      <w:bookmarkEnd w:id="1962"/>
      <w:bookmarkEnd w:id="1963"/>
      <w:bookmarkEnd w:id="1964"/>
      <w:bookmarkEnd w:id="1965"/>
      <w:bookmarkEnd w:id="1966"/>
      <w:bookmarkEnd w:id="1967"/>
      <w:bookmarkEnd w:id="1968"/>
      <w:bookmarkEnd w:id="1969"/>
      <w:bookmarkEnd w:id="1970"/>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1971" w:name="historyclause"/>
      <w:r w:rsidRPr="009C4728">
        <w:br w:type="page"/>
      </w:r>
      <w:bookmarkStart w:id="1972" w:name="_Toc21093267"/>
      <w:bookmarkStart w:id="1973" w:name="_Toc29762796"/>
      <w:bookmarkStart w:id="1974" w:name="_Toc36025971"/>
      <w:bookmarkStart w:id="1975" w:name="_Toc44584842"/>
      <w:bookmarkStart w:id="1976" w:name="_Toc45869135"/>
      <w:bookmarkStart w:id="1977" w:name="_Toc52553694"/>
      <w:bookmarkStart w:id="1978" w:name="_Toc61111714"/>
      <w:bookmarkStart w:id="1979" w:name="_Toc66808100"/>
      <w:bookmarkStart w:id="1980" w:name="_Toc74834602"/>
      <w:bookmarkStart w:id="1981" w:name="_Toc76503038"/>
      <w:bookmarkStart w:id="1982" w:name="_Toc83039533"/>
      <w:bookmarkStart w:id="1983" w:name="_Toc89850488"/>
      <w:r w:rsidRPr="009C4728">
        <w:t>Annex C (informative):</w:t>
      </w:r>
      <w:r w:rsidRPr="009C4728">
        <w:br/>
        <w:t>Change history</w:t>
      </w:r>
      <w:bookmarkEnd w:id="1972"/>
      <w:bookmarkEnd w:id="1973"/>
      <w:bookmarkEnd w:id="1974"/>
      <w:bookmarkEnd w:id="1975"/>
      <w:bookmarkEnd w:id="1976"/>
      <w:bookmarkEnd w:id="1977"/>
      <w:bookmarkEnd w:id="1978"/>
      <w:bookmarkEnd w:id="1979"/>
      <w:bookmarkEnd w:id="1980"/>
      <w:bookmarkEnd w:id="1981"/>
      <w:bookmarkEnd w:id="1982"/>
      <w:bookmarkEnd w:id="19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1971"/>
          <w:p w14:paraId="5F545EC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rFonts w:cs="Arial"/>
                <w:sz w:val="16"/>
                <w:szCs w:val="16"/>
              </w:rPr>
            </w:pPr>
            <w:r w:rsidRPr="000154B3">
              <w:rPr>
                <w:sz w:val="16"/>
                <w:szCs w:val="16"/>
              </w:rPr>
              <w:t>RP-211080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rFonts w:cs="Arial"/>
                <w:sz w:val="16"/>
                <w:szCs w:val="16"/>
              </w:rPr>
            </w:pPr>
            <w:r w:rsidRPr="000154B3">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rFonts w:cs="Arial"/>
                <w:sz w:val="16"/>
                <w:szCs w:val="16"/>
              </w:rPr>
            </w:pPr>
            <w:r w:rsidRPr="000154B3">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rFonts w:cs="Arial"/>
                <w:sz w:val="16"/>
                <w:szCs w:val="16"/>
              </w:rPr>
            </w:pPr>
            <w:r w:rsidRPr="000154B3">
              <w:rPr>
                <w:sz w:val="16"/>
                <w:szCs w:val="16"/>
              </w:rPr>
              <w:t>CR to TS 37.104: Regional requirements for band 41, n41, and n90 in Japan,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sz w:val="16"/>
                <w:szCs w:val="16"/>
              </w:rPr>
            </w:pPr>
            <w:r>
              <w:rPr>
                <w:sz w:val="16"/>
                <w:szCs w:val="16"/>
              </w:rPr>
              <w:t>16.10.0</w:t>
            </w:r>
          </w:p>
        </w:tc>
      </w:tr>
      <w:tr w:rsidR="000154B3" w:rsidRPr="007353E6" w14:paraId="44699C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rFonts w:cs="Arial"/>
                <w:sz w:val="16"/>
                <w:szCs w:val="16"/>
              </w:rPr>
            </w:pPr>
            <w:r w:rsidRPr="000154B3">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rFonts w:cs="Arial"/>
                <w:sz w:val="16"/>
                <w:szCs w:val="16"/>
              </w:rPr>
            </w:pPr>
            <w:r w:rsidRPr="000154B3">
              <w:rPr>
                <w:sz w:val="16"/>
                <w:szCs w:val="16"/>
              </w:rPr>
              <w:t>0943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rFonts w:cs="Arial"/>
                <w:sz w:val="16"/>
                <w:szCs w:val="16"/>
              </w:rPr>
            </w:pPr>
            <w:r w:rsidRPr="000154B3">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rFonts w:cs="Arial"/>
                <w:sz w:val="16"/>
                <w:szCs w:val="16"/>
              </w:rPr>
            </w:pPr>
            <w:r w:rsidRPr="000154B3">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sz w:val="16"/>
                <w:szCs w:val="16"/>
              </w:rPr>
            </w:pPr>
            <w:r>
              <w:rPr>
                <w:sz w:val="16"/>
                <w:szCs w:val="16"/>
              </w:rPr>
              <w:t>16.10.0</w:t>
            </w:r>
          </w:p>
        </w:tc>
      </w:tr>
      <w:tr w:rsidR="000154B3" w:rsidRPr="007353E6" w14:paraId="03D4E629"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rFonts w:cs="Arial"/>
                <w:sz w:val="16"/>
                <w:szCs w:val="16"/>
              </w:rPr>
            </w:pPr>
            <w:r w:rsidRPr="000154B3">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rFonts w:cs="Arial"/>
                <w:sz w:val="16"/>
                <w:szCs w:val="16"/>
              </w:rPr>
            </w:pPr>
            <w:r w:rsidRPr="000154B3">
              <w:rPr>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rFonts w:cs="Arial"/>
                <w:sz w:val="16"/>
                <w:szCs w:val="16"/>
              </w:rPr>
            </w:pPr>
            <w:r w:rsidRPr="000154B3">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sz w:val="16"/>
                <w:szCs w:val="16"/>
              </w:rPr>
            </w:pPr>
            <w:r>
              <w:rPr>
                <w:sz w:val="16"/>
                <w:szCs w:val="16"/>
              </w:rPr>
              <w:t>16.10.0</w:t>
            </w:r>
          </w:p>
        </w:tc>
      </w:tr>
      <w:tr w:rsidR="00183233" w:rsidRPr="007353E6" w14:paraId="5A6396F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55C2EB" w14:textId="5D82446D" w:rsidR="00183233" w:rsidRDefault="00183233" w:rsidP="000154B3">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39A46" w14:textId="634739C6" w:rsidR="00183233" w:rsidRDefault="00183233" w:rsidP="000154B3">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22E4B" w14:textId="63C1AEA1" w:rsidR="00183233" w:rsidRPr="000154B3" w:rsidRDefault="00183233" w:rsidP="000154B3">
            <w:pPr>
              <w:pStyle w:val="TAL"/>
              <w:rPr>
                <w:sz w:val="16"/>
                <w:szCs w:val="16"/>
              </w:rPr>
            </w:pPr>
            <w:r w:rsidRPr="00183233">
              <w:rPr>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DC4C" w14:textId="4C2B8154" w:rsidR="00183233" w:rsidRPr="000154B3" w:rsidRDefault="00183233" w:rsidP="000154B3">
            <w:pPr>
              <w:pStyle w:val="TAL"/>
              <w:rPr>
                <w:sz w:val="16"/>
                <w:szCs w:val="16"/>
              </w:rPr>
            </w:pPr>
            <w:r w:rsidRPr="00183233">
              <w:rPr>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0E1C90" w14:textId="77777777" w:rsidR="00183233" w:rsidRPr="000154B3" w:rsidRDefault="0018323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6A88B1" w14:textId="528F91F7" w:rsidR="00183233" w:rsidRPr="000154B3" w:rsidRDefault="00183233"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0AD9F9" w14:textId="6ACCBA69" w:rsidR="00183233" w:rsidRPr="000154B3" w:rsidRDefault="00183233" w:rsidP="000154B3">
            <w:pPr>
              <w:pStyle w:val="TAL"/>
              <w:rPr>
                <w:sz w:val="16"/>
                <w:szCs w:val="16"/>
              </w:rPr>
            </w:pPr>
            <w:r w:rsidRPr="00183233">
              <w:rPr>
                <w:sz w:val="16"/>
                <w:szCs w:val="16"/>
              </w:rPr>
              <w:t>Big CR for TS 37.104 Maintenance (Rel-16,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59000B" w14:textId="7ADCE1D2" w:rsidR="00183233" w:rsidRDefault="00183233" w:rsidP="000154B3">
            <w:pPr>
              <w:pStyle w:val="TAL"/>
              <w:rPr>
                <w:sz w:val="16"/>
                <w:szCs w:val="16"/>
              </w:rPr>
            </w:pPr>
            <w:r>
              <w:rPr>
                <w:sz w:val="16"/>
                <w:szCs w:val="16"/>
              </w:rPr>
              <w:t>16.11.0</w:t>
            </w:r>
          </w:p>
        </w:tc>
      </w:tr>
      <w:tr w:rsidR="003976CC" w:rsidRPr="007353E6" w14:paraId="145DBEF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C31C27A" w14:textId="4FB647D7" w:rsidR="003976CC" w:rsidRDefault="003976CC" w:rsidP="000154B3">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C7EC" w14:textId="11EF8FCD" w:rsidR="003976CC" w:rsidRDefault="003976CC" w:rsidP="000154B3">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8571E" w14:textId="496F2A6A" w:rsidR="003976CC" w:rsidRPr="00183233" w:rsidRDefault="003976CC" w:rsidP="000154B3">
            <w:pPr>
              <w:pStyle w:val="TAL"/>
              <w:rPr>
                <w:sz w:val="16"/>
                <w:szCs w:val="16"/>
              </w:rPr>
            </w:pPr>
            <w:r w:rsidRPr="003976CC">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2DE16" w14:textId="1E11A430" w:rsidR="003976CC" w:rsidRPr="00183233" w:rsidRDefault="003976CC" w:rsidP="000154B3">
            <w:pPr>
              <w:pStyle w:val="TAL"/>
              <w:rPr>
                <w:sz w:val="16"/>
                <w:szCs w:val="16"/>
              </w:rPr>
            </w:pPr>
            <w:r w:rsidRPr="003976CC">
              <w:rPr>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4EB0B5" w14:textId="77777777" w:rsidR="003976CC" w:rsidRPr="000154B3" w:rsidRDefault="003976C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FDDEADD" w14:textId="54BCDAB2" w:rsidR="003976CC" w:rsidRDefault="003976C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F881BB0" w14:textId="5BDEC7A3" w:rsidR="003976CC" w:rsidRPr="00183233" w:rsidRDefault="003976CC" w:rsidP="000154B3">
            <w:pPr>
              <w:pStyle w:val="TAL"/>
              <w:rPr>
                <w:sz w:val="16"/>
                <w:szCs w:val="16"/>
              </w:rPr>
            </w:pPr>
            <w:r w:rsidRPr="003976C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9B3570" w14:textId="22CB79E9" w:rsidR="003976CC" w:rsidRDefault="003976CC" w:rsidP="000154B3">
            <w:pPr>
              <w:pStyle w:val="TAL"/>
              <w:rPr>
                <w:sz w:val="16"/>
                <w:szCs w:val="16"/>
              </w:rPr>
            </w:pPr>
            <w:r>
              <w:rPr>
                <w:sz w:val="16"/>
                <w:szCs w:val="16"/>
              </w:rPr>
              <w:t>16.12.0</w:t>
            </w:r>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46725" w14:textId="77777777" w:rsidR="002E1CDD" w:rsidRDefault="002E1CDD">
      <w:r>
        <w:separator/>
      </w:r>
    </w:p>
  </w:endnote>
  <w:endnote w:type="continuationSeparator" w:id="0">
    <w:p w14:paraId="5F546726" w14:textId="77777777" w:rsidR="002E1CDD" w:rsidRDefault="002E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B" w14:textId="77777777" w:rsidR="002E1CDD" w:rsidRDefault="002E1C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46723" w14:textId="77777777" w:rsidR="002E1CDD" w:rsidRDefault="002E1CDD">
      <w:r>
        <w:separator/>
      </w:r>
    </w:p>
  </w:footnote>
  <w:footnote w:type="continuationSeparator" w:id="0">
    <w:p w14:paraId="5F546724" w14:textId="77777777" w:rsidR="002E1CDD" w:rsidRDefault="002E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7" w14:textId="741CB77C" w:rsidR="002E1CDD" w:rsidRDefault="002E1C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2E1CDD" w:rsidRDefault="002E1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08FB9F8A" w:rsidR="002E1CDD" w:rsidRDefault="002E1C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4A1B">
      <w:rPr>
        <w:rFonts w:ascii="Arial" w:hAnsi="Arial" w:cs="Arial"/>
        <w:b/>
        <w:noProof/>
        <w:sz w:val="18"/>
        <w:szCs w:val="18"/>
      </w:rPr>
      <w:t>Release 16</w:t>
    </w:r>
    <w:r>
      <w:rPr>
        <w:rFonts w:ascii="Arial" w:hAnsi="Arial" w:cs="Arial"/>
        <w:b/>
        <w:sz w:val="18"/>
        <w:szCs w:val="18"/>
      </w:rPr>
      <w:fldChar w:fldCharType="end"/>
    </w:r>
  </w:p>
  <w:p w14:paraId="5F54672A" w14:textId="77777777" w:rsidR="002E1CDD" w:rsidRDefault="002E1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4A22"/>
    <w:rsid w:val="00062023"/>
    <w:rsid w:val="00063211"/>
    <w:rsid w:val="000655A6"/>
    <w:rsid w:val="00080512"/>
    <w:rsid w:val="000A0144"/>
    <w:rsid w:val="000C47C3"/>
    <w:rsid w:val="000D58AB"/>
    <w:rsid w:val="00121309"/>
    <w:rsid w:val="00133525"/>
    <w:rsid w:val="00146D5A"/>
    <w:rsid w:val="00146FCA"/>
    <w:rsid w:val="00170457"/>
    <w:rsid w:val="0017178C"/>
    <w:rsid w:val="00183233"/>
    <w:rsid w:val="001A4C42"/>
    <w:rsid w:val="001A7420"/>
    <w:rsid w:val="001B6637"/>
    <w:rsid w:val="001C21C3"/>
    <w:rsid w:val="001D02C2"/>
    <w:rsid w:val="001D0322"/>
    <w:rsid w:val="001F0C1D"/>
    <w:rsid w:val="001F1132"/>
    <w:rsid w:val="001F168B"/>
    <w:rsid w:val="001F2C54"/>
    <w:rsid w:val="0021138B"/>
    <w:rsid w:val="002301CA"/>
    <w:rsid w:val="002347A2"/>
    <w:rsid w:val="00242914"/>
    <w:rsid w:val="002675F0"/>
    <w:rsid w:val="002761CE"/>
    <w:rsid w:val="00295C9C"/>
    <w:rsid w:val="002A00AD"/>
    <w:rsid w:val="002B6339"/>
    <w:rsid w:val="002E00EE"/>
    <w:rsid w:val="002E1CDD"/>
    <w:rsid w:val="002F4F46"/>
    <w:rsid w:val="0030353F"/>
    <w:rsid w:val="003172DC"/>
    <w:rsid w:val="003208DA"/>
    <w:rsid w:val="00321728"/>
    <w:rsid w:val="0035462D"/>
    <w:rsid w:val="003765B8"/>
    <w:rsid w:val="003958A8"/>
    <w:rsid w:val="003976CC"/>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D2E01"/>
    <w:rsid w:val="005D4A1B"/>
    <w:rsid w:val="005D7526"/>
    <w:rsid w:val="005E1FC1"/>
    <w:rsid w:val="005E4BB2"/>
    <w:rsid w:val="00602AEA"/>
    <w:rsid w:val="00614FDF"/>
    <w:rsid w:val="006251E7"/>
    <w:rsid w:val="0063543D"/>
    <w:rsid w:val="00647114"/>
    <w:rsid w:val="00681CC1"/>
    <w:rsid w:val="00691072"/>
    <w:rsid w:val="006A323F"/>
    <w:rsid w:val="006B30D0"/>
    <w:rsid w:val="006C3D95"/>
    <w:rsid w:val="006D49CE"/>
    <w:rsid w:val="006E5C86"/>
    <w:rsid w:val="00701116"/>
    <w:rsid w:val="00713C44"/>
    <w:rsid w:val="007175CA"/>
    <w:rsid w:val="00734A5B"/>
    <w:rsid w:val="0074026F"/>
    <w:rsid w:val="007429F6"/>
    <w:rsid w:val="00744E76"/>
    <w:rsid w:val="00774DA4"/>
    <w:rsid w:val="00781F0F"/>
    <w:rsid w:val="007B600E"/>
    <w:rsid w:val="007C3088"/>
    <w:rsid w:val="007F0F4A"/>
    <w:rsid w:val="008028A4"/>
    <w:rsid w:val="0081070A"/>
    <w:rsid w:val="00830747"/>
    <w:rsid w:val="0085016B"/>
    <w:rsid w:val="00865C82"/>
    <w:rsid w:val="00875760"/>
    <w:rsid w:val="008768CA"/>
    <w:rsid w:val="008B3BB4"/>
    <w:rsid w:val="008B453E"/>
    <w:rsid w:val="008C384C"/>
    <w:rsid w:val="008F0CF0"/>
    <w:rsid w:val="0090271F"/>
    <w:rsid w:val="00902E23"/>
    <w:rsid w:val="009114D7"/>
    <w:rsid w:val="0091348E"/>
    <w:rsid w:val="00917CCB"/>
    <w:rsid w:val="00942EC2"/>
    <w:rsid w:val="00943CD3"/>
    <w:rsid w:val="00945378"/>
    <w:rsid w:val="0094561B"/>
    <w:rsid w:val="0097039C"/>
    <w:rsid w:val="00995273"/>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CC1058"/>
    <w:rsid w:val="00D00D97"/>
    <w:rsid w:val="00D30B7A"/>
    <w:rsid w:val="00D57972"/>
    <w:rsid w:val="00D675A9"/>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4CE0"/>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4577"/>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44270</Words>
  <Characters>252341</Characters>
  <Application>Microsoft Office Word</Application>
  <DocSecurity>0</DocSecurity>
  <Lines>2102</Lines>
  <Paragraphs>592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2022-01-08T17:38:00Z</dcterms:created>
  <dcterms:modified xsi:type="dcterms:W3CDTF">2022-01-08T17:38:00Z</dcterms:modified>
</cp:coreProperties>
</file>