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5099711F"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r w:rsidR="00215532">
              <w:t>16</w:t>
            </w:r>
            <w:r w:rsidR="00B2243E">
              <w:t>.</w:t>
            </w:r>
            <w:r w:rsidR="00215532">
              <w:t>0</w:t>
            </w:r>
            <w:r w:rsidR="00B2243E">
              <w:t>.0</w:t>
            </w:r>
            <w:bookmarkEnd w:id="3"/>
            <w:r w:rsidRPr="00B2243E">
              <w:t xml:space="preserve"> </w:t>
            </w:r>
            <w:r w:rsidRPr="00B2243E">
              <w:rPr>
                <w:sz w:val="32"/>
              </w:rPr>
              <w:t>(</w:t>
            </w:r>
            <w:bookmarkStart w:id="4" w:name="issueDate"/>
            <w:r w:rsidR="00B10F24">
              <w:rPr>
                <w:sz w:val="32"/>
              </w:rPr>
              <w:t>2020</w:t>
            </w:r>
            <w:r w:rsidRPr="00B2243E">
              <w:rPr>
                <w:sz w:val="32"/>
              </w:rPr>
              <w:t>-</w:t>
            </w:r>
            <w:bookmarkEnd w:id="4"/>
            <w:r w:rsidR="00B10F24">
              <w:rPr>
                <w:sz w:val="32"/>
              </w:rPr>
              <w:t>0</w:t>
            </w:r>
            <w:r w:rsidR="00561592">
              <w:rPr>
                <w:sz w:val="32"/>
              </w:rPr>
              <w:t>3</w:t>
            </w:r>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5" w:name="spectype2"/>
            <w:r w:rsidR="00D57972" w:rsidRPr="00B2243E">
              <w:t>Report</w:t>
            </w:r>
            <w:bookmarkEnd w:id="5"/>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6"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6"/>
          </w:p>
          <w:p w14:paraId="1C38FD21"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7" w:name="specRelease"/>
            <w:r w:rsidRPr="00B2243E">
              <w:rPr>
                <w:rStyle w:val="ZGSM"/>
              </w:rPr>
              <w:t>16</w:t>
            </w:r>
            <w:bookmarkEnd w:id="7"/>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A164540" w14:textId="77777777" w:rsidTr="00B2243E">
        <w:trPr>
          <w:trHeight w:hRule="exact" w:val="1531"/>
        </w:trPr>
        <w:tc>
          <w:tcPr>
            <w:tcW w:w="4883" w:type="dxa"/>
            <w:shd w:val="clear" w:color="auto" w:fill="auto"/>
          </w:tcPr>
          <w:p w14:paraId="5C39BD9A" w14:textId="77777777" w:rsidR="00D57972" w:rsidRPr="00B2243E" w:rsidRDefault="00B2243E">
            <w:r w:rsidRPr="00B2243E">
              <w:rPr>
                <w:i/>
                <w:noProof/>
                <w:lang w:eastAsia="ja-JP"/>
              </w:rPr>
              <w:drawing>
                <wp:inline distT="0" distB="0" distL="0" distR="0" wp14:anchorId="28A8E6E8" wp14:editId="72AF0C46">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E2B9C41" w14:textId="77777777" w:rsidR="00D57972" w:rsidRPr="00B2243E" w:rsidRDefault="00B2243E" w:rsidP="00133525">
            <w:pPr>
              <w:jc w:val="right"/>
            </w:pPr>
            <w:bookmarkStart w:id="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10" w:name="page2"/>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2"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0F7590F5" w:rsidR="00E16509" w:rsidRPr="008E2BEC" w:rsidRDefault="00E16509" w:rsidP="00133525">
            <w:pPr>
              <w:pStyle w:val="FP"/>
              <w:jc w:val="center"/>
              <w:rPr>
                <w:noProof/>
                <w:sz w:val="18"/>
              </w:rPr>
            </w:pPr>
            <w:r w:rsidRPr="008E2BEC">
              <w:rPr>
                <w:noProof/>
                <w:sz w:val="18"/>
              </w:rPr>
              <w:t xml:space="preserve">© </w:t>
            </w:r>
            <w:bookmarkStart w:id="13" w:name="copyrightDate"/>
            <w:r w:rsidRPr="008E2BEC">
              <w:rPr>
                <w:noProof/>
                <w:sz w:val="18"/>
              </w:rPr>
              <w:t>20</w:t>
            </w:r>
            <w:bookmarkEnd w:id="13"/>
            <w:r w:rsidR="00215532">
              <w:rPr>
                <w:noProof/>
                <w:sz w:val="18"/>
              </w:rPr>
              <w:t>20</w:t>
            </w:r>
            <w:r w:rsidRPr="008E2BEC">
              <w:rPr>
                <w:noProof/>
                <w:sz w:val="18"/>
              </w:rPr>
              <w:t>, 3GPP Organizational Partners (ARIB, ATIS, CCSA, ETSI, TSDSI, TTA, TTC).</w:t>
            </w:r>
            <w:bookmarkStart w:id="14" w:name="copyrightaddon"/>
            <w:bookmarkEnd w:id="14"/>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2"/>
          </w:p>
          <w:p w14:paraId="5FD69709" w14:textId="77777777" w:rsidR="00E16509" w:rsidRDefault="00E16509" w:rsidP="00133525"/>
        </w:tc>
      </w:tr>
      <w:bookmarkEnd w:id="10"/>
    </w:tbl>
    <w:p w14:paraId="646F0F8D" w14:textId="77777777" w:rsidR="00080512" w:rsidRPr="004D3578" w:rsidRDefault="00080512">
      <w:pPr>
        <w:pStyle w:val="TT"/>
      </w:pPr>
      <w:r w:rsidRPr="004D3578">
        <w:br w:type="page"/>
      </w:r>
      <w:bookmarkStart w:id="15" w:name="tableOfContents"/>
      <w:bookmarkEnd w:id="15"/>
      <w:r w:rsidRPr="004D3578">
        <w:lastRenderedPageBreak/>
        <w:t>Contents</w:t>
      </w:r>
    </w:p>
    <w:sdt>
      <w:sdtPr>
        <w:rPr>
          <w:sz w:val="20"/>
        </w:rPr>
        <w:id w:val="1518736799"/>
        <w:docPartObj>
          <w:docPartGallery w:val="Table of Contents"/>
          <w:docPartUnique/>
        </w:docPartObj>
      </w:sdtPr>
      <w:sdtEndPr>
        <w:rPr>
          <w:b/>
          <w:bCs/>
          <w:sz w:val="22"/>
        </w:rPr>
      </w:sdtEndPr>
      <w:sdtContent>
        <w:bookmarkStart w:id="16" w:name="_GoBack" w:displacedByCustomXml="prev"/>
        <w:p w14:paraId="4B93875F" w14:textId="3CE85B66" w:rsidR="0062581C" w:rsidRDefault="006258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_Toc35857324 \h </w:instrText>
          </w:r>
          <w:r>
            <w:fldChar w:fldCharType="separate"/>
          </w:r>
          <w:r>
            <w:t>4</w:t>
          </w:r>
          <w:r>
            <w:fldChar w:fldCharType="end"/>
          </w:r>
        </w:p>
        <w:p w14:paraId="75BD12BD" w14:textId="2F1D99D4" w:rsidR="0062581C" w:rsidRDefault="006258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_Toc35857325 \h </w:instrText>
          </w:r>
          <w:r>
            <w:fldChar w:fldCharType="separate"/>
          </w:r>
          <w:r>
            <w:t>6</w:t>
          </w:r>
          <w:r>
            <w:fldChar w:fldCharType="end"/>
          </w:r>
        </w:p>
        <w:p w14:paraId="7184D00C" w14:textId="2790A98E" w:rsidR="0062581C" w:rsidRDefault="006258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_Toc35857326 \h </w:instrText>
          </w:r>
          <w:r>
            <w:fldChar w:fldCharType="separate"/>
          </w:r>
          <w:r>
            <w:t>6</w:t>
          </w:r>
          <w:r>
            <w:fldChar w:fldCharType="end"/>
          </w:r>
        </w:p>
        <w:p w14:paraId="0F2E5213" w14:textId="3C43CE37" w:rsidR="0062581C" w:rsidRDefault="006258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_Toc35857327 \h </w:instrText>
          </w:r>
          <w:r>
            <w:fldChar w:fldCharType="separate"/>
          </w:r>
          <w:r>
            <w:t>7</w:t>
          </w:r>
          <w:r>
            <w:fldChar w:fldCharType="end"/>
          </w:r>
        </w:p>
        <w:p w14:paraId="7F0F6429" w14:textId="36EBDC62" w:rsidR="0062581C" w:rsidRDefault="006258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_Toc35857328 \h </w:instrText>
          </w:r>
          <w:r>
            <w:fldChar w:fldCharType="separate"/>
          </w:r>
          <w:r>
            <w:t>7</w:t>
          </w:r>
          <w:r>
            <w:fldChar w:fldCharType="end"/>
          </w:r>
        </w:p>
        <w:p w14:paraId="0C82811E" w14:textId="4016CCAD" w:rsidR="0062581C" w:rsidRDefault="006258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_Toc35857329 \h </w:instrText>
          </w:r>
          <w:r>
            <w:fldChar w:fldCharType="separate"/>
          </w:r>
          <w:r>
            <w:t>7</w:t>
          </w:r>
          <w:r>
            <w:fldChar w:fldCharType="end"/>
          </w:r>
        </w:p>
        <w:p w14:paraId="05A01812" w14:textId="2CE64131" w:rsidR="0062581C" w:rsidRDefault="006258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_Toc35857330 \h </w:instrText>
          </w:r>
          <w:r>
            <w:fldChar w:fldCharType="separate"/>
          </w:r>
          <w:r>
            <w:t>7</w:t>
          </w:r>
          <w:r>
            <w:fldChar w:fldCharType="end"/>
          </w:r>
        </w:p>
        <w:p w14:paraId="69C8188B" w14:textId="5687E334" w:rsidR="0062581C" w:rsidRDefault="006258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_Toc35857331 \h </w:instrText>
          </w:r>
          <w:r>
            <w:fldChar w:fldCharType="separate"/>
          </w:r>
          <w:r>
            <w:t>7</w:t>
          </w:r>
          <w:r>
            <w:fldChar w:fldCharType="end"/>
          </w:r>
        </w:p>
        <w:p w14:paraId="3C627A91" w14:textId="0EA4768F" w:rsidR="0062581C" w:rsidRDefault="006258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_Toc35857332 \h </w:instrText>
          </w:r>
          <w:r>
            <w:fldChar w:fldCharType="separate"/>
          </w:r>
          <w:r>
            <w:t>7</w:t>
          </w:r>
          <w:r>
            <w:fldChar w:fldCharType="end"/>
          </w:r>
        </w:p>
        <w:p w14:paraId="2904DFFF" w14:textId="144285A2" w:rsidR="0062581C" w:rsidRDefault="006258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_Toc35857333 \h </w:instrText>
          </w:r>
          <w:r>
            <w:fldChar w:fldCharType="separate"/>
          </w:r>
          <w:r>
            <w:t>8</w:t>
          </w:r>
          <w:r>
            <w:fldChar w:fldCharType="end"/>
          </w:r>
        </w:p>
        <w:p w14:paraId="3B1212E0" w14:textId="4D1258A7" w:rsidR="0062581C" w:rsidRDefault="006258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_Toc35857334 \h </w:instrText>
          </w:r>
          <w:r>
            <w:fldChar w:fldCharType="separate"/>
          </w:r>
          <w:r>
            <w:t>9</w:t>
          </w:r>
          <w:r>
            <w:fldChar w:fldCharType="end"/>
          </w:r>
        </w:p>
        <w:p w14:paraId="3F6B0207" w14:textId="66E53DF5" w:rsidR="0062581C" w:rsidRDefault="006258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_Toc35857335 \h </w:instrText>
          </w:r>
          <w:r>
            <w:fldChar w:fldCharType="separate"/>
          </w:r>
          <w:r>
            <w:t>9</w:t>
          </w:r>
          <w:r>
            <w:fldChar w:fldCharType="end"/>
          </w:r>
        </w:p>
        <w:p w14:paraId="07399A8B" w14:textId="1C8B3784" w:rsidR="0062581C" w:rsidRDefault="006258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_Toc35857336 \h </w:instrText>
          </w:r>
          <w:r>
            <w:fldChar w:fldCharType="separate"/>
          </w:r>
          <w:r>
            <w:t>10</w:t>
          </w:r>
          <w:r>
            <w:fldChar w:fldCharType="end"/>
          </w:r>
        </w:p>
        <w:p w14:paraId="47EA6B5C" w14:textId="6AF5B25C" w:rsidR="0062581C" w:rsidRDefault="0062581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_Toc35857337 \h </w:instrText>
          </w:r>
          <w:r>
            <w:fldChar w:fldCharType="separate"/>
          </w:r>
          <w:r>
            <w:t>10</w:t>
          </w:r>
          <w:r>
            <w:fldChar w:fldCharType="end"/>
          </w:r>
        </w:p>
        <w:p w14:paraId="0725905A" w14:textId="588F9FF1" w:rsidR="0062581C" w:rsidRDefault="0062581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_Toc35857338 \h </w:instrText>
          </w:r>
          <w:r>
            <w:fldChar w:fldCharType="separate"/>
          </w:r>
          <w:r>
            <w:t>11</w:t>
          </w:r>
          <w:r>
            <w:fldChar w:fldCharType="end"/>
          </w:r>
        </w:p>
        <w:p w14:paraId="471F7DB3" w14:textId="3C2C90AF" w:rsidR="0062581C" w:rsidRDefault="006258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_Toc35857339 \h </w:instrText>
          </w:r>
          <w:r>
            <w:fldChar w:fldCharType="separate"/>
          </w:r>
          <w:r>
            <w:t>11</w:t>
          </w:r>
          <w:r>
            <w:fldChar w:fldCharType="end"/>
          </w:r>
        </w:p>
        <w:p w14:paraId="1E260DED" w14:textId="7198BC88" w:rsidR="0062581C" w:rsidRDefault="006258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_Toc35857340 \h </w:instrText>
          </w:r>
          <w:r>
            <w:fldChar w:fldCharType="separate"/>
          </w:r>
          <w:r>
            <w:t>11</w:t>
          </w:r>
          <w:r>
            <w:fldChar w:fldCharType="end"/>
          </w:r>
        </w:p>
        <w:p w14:paraId="34F10508" w14:textId="7907107F" w:rsidR="0062581C" w:rsidRDefault="0062581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_Toc35857341 \h </w:instrText>
          </w:r>
          <w:r>
            <w:fldChar w:fldCharType="separate"/>
          </w:r>
          <w:r>
            <w:t>11</w:t>
          </w:r>
          <w:r>
            <w:fldChar w:fldCharType="end"/>
          </w:r>
        </w:p>
        <w:p w14:paraId="1D5AC5C5" w14:textId="1E718FB6" w:rsidR="0062581C" w:rsidRDefault="006258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_Toc35857342 \h </w:instrText>
          </w:r>
          <w:r>
            <w:fldChar w:fldCharType="separate"/>
          </w:r>
          <w:r>
            <w:t>11</w:t>
          </w:r>
          <w:r>
            <w:fldChar w:fldCharType="end"/>
          </w:r>
        </w:p>
        <w:p w14:paraId="3E61E371" w14:textId="5BA0AD77" w:rsidR="0062581C" w:rsidRDefault="006258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_Toc35857343 \h </w:instrText>
          </w:r>
          <w:r>
            <w:fldChar w:fldCharType="separate"/>
          </w:r>
          <w:r>
            <w:t>11</w:t>
          </w:r>
          <w:r>
            <w:fldChar w:fldCharType="end"/>
          </w:r>
        </w:p>
        <w:p w14:paraId="4C5F4DD3" w14:textId="0F141238" w:rsidR="0062581C" w:rsidRDefault="006258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_Toc35857344 \h </w:instrText>
          </w:r>
          <w:r>
            <w:fldChar w:fldCharType="separate"/>
          </w:r>
          <w:r>
            <w:t>12</w:t>
          </w:r>
          <w:r>
            <w:fldChar w:fldCharType="end"/>
          </w:r>
        </w:p>
        <w:p w14:paraId="7F398771" w14:textId="088EB9BA" w:rsidR="0062581C" w:rsidRDefault="0062581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_Toc35857345 \h </w:instrText>
          </w:r>
          <w:r>
            <w:fldChar w:fldCharType="separate"/>
          </w:r>
          <w:r>
            <w:t>12</w:t>
          </w:r>
          <w:r>
            <w:fldChar w:fldCharType="end"/>
          </w:r>
        </w:p>
        <w:p w14:paraId="5D0DFA8D" w14:textId="60F18E17" w:rsidR="0062581C" w:rsidRDefault="0062581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_Toc35857346 \h </w:instrText>
          </w:r>
          <w:r>
            <w:fldChar w:fldCharType="separate"/>
          </w:r>
          <w:r>
            <w:t>12</w:t>
          </w:r>
          <w:r>
            <w:fldChar w:fldCharType="end"/>
          </w:r>
        </w:p>
        <w:p w14:paraId="7C51E0D7" w14:textId="38251E13" w:rsidR="0062581C" w:rsidRDefault="0062581C">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_Toc35857347 \h </w:instrText>
          </w:r>
          <w:r>
            <w:fldChar w:fldCharType="separate"/>
          </w:r>
          <w:r>
            <w:t>13</w:t>
          </w:r>
          <w:r>
            <w:fldChar w:fldCharType="end"/>
          </w:r>
        </w:p>
        <w:p w14:paraId="6C2B8E57" w14:textId="651A20B0" w:rsidR="0062581C" w:rsidRDefault="0062581C">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_Toc35857348 \h </w:instrText>
          </w:r>
          <w:r>
            <w:fldChar w:fldCharType="separate"/>
          </w:r>
          <w:r>
            <w:t>14</w:t>
          </w:r>
          <w:r>
            <w:fldChar w:fldCharType="end"/>
          </w:r>
        </w:p>
        <w:p w14:paraId="3B19F5EA" w14:textId="6D6928A3" w:rsidR="00561592" w:rsidRDefault="0062581C" w:rsidP="0062581C">
          <w:pPr>
            <w:pStyle w:val="TOC1"/>
          </w:pPr>
          <w:r>
            <w:fldChar w:fldCharType="end"/>
          </w:r>
        </w:p>
        <w:bookmarkEnd w:id="16" w:displacedByCustomXml="next"/>
      </w:sdtContent>
    </w:sdt>
    <w:p w14:paraId="7081EA72" w14:textId="77777777" w:rsidR="00561592" w:rsidRPr="004D3578" w:rsidRDefault="00561592"/>
    <w:p w14:paraId="74A9042B" w14:textId="77777777" w:rsidR="008E2BEC" w:rsidRPr="00235394" w:rsidRDefault="00080512" w:rsidP="008E2BEC">
      <w:pPr>
        <w:pStyle w:val="Heading1"/>
      </w:pPr>
      <w:r w:rsidRPr="004D3578">
        <w:br w:type="page"/>
      </w:r>
      <w:bookmarkStart w:id="17" w:name="_Toc24034097"/>
      <w:bookmarkStart w:id="18" w:name="_Toc25761787"/>
      <w:bookmarkStart w:id="19" w:name="_Toc34645810"/>
      <w:bookmarkStart w:id="20" w:name="_Toc35856441"/>
      <w:bookmarkStart w:id="21" w:name="_Toc35856545"/>
      <w:bookmarkStart w:id="22" w:name="_Toc35857324"/>
      <w:r w:rsidR="008E2BEC" w:rsidRPr="00235394">
        <w:lastRenderedPageBreak/>
        <w:t>Foreword</w:t>
      </w:r>
      <w:bookmarkEnd w:id="17"/>
      <w:bookmarkEnd w:id="18"/>
      <w:bookmarkEnd w:id="19"/>
      <w:bookmarkEnd w:id="20"/>
      <w:bookmarkEnd w:id="21"/>
      <w:bookmarkEnd w:id="22"/>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Version x.y.z</w:t>
      </w:r>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23" w:name="_Toc24034098"/>
      <w:bookmarkStart w:id="24" w:name="_Toc25761788"/>
      <w:bookmarkStart w:id="25" w:name="_Toc34645811"/>
      <w:bookmarkStart w:id="26" w:name="_Toc35856442"/>
      <w:bookmarkStart w:id="27" w:name="_Toc35856546"/>
      <w:bookmarkStart w:id="28" w:name="_Toc35857325"/>
      <w:r w:rsidRPr="00235394">
        <w:lastRenderedPageBreak/>
        <w:t>1</w:t>
      </w:r>
      <w:r w:rsidRPr="00235394">
        <w:tab/>
        <w:t>Scope</w:t>
      </w:r>
      <w:bookmarkEnd w:id="23"/>
      <w:bookmarkEnd w:id="24"/>
      <w:bookmarkEnd w:id="25"/>
      <w:bookmarkEnd w:id="26"/>
      <w:bookmarkEnd w:id="27"/>
      <w:bookmarkEnd w:id="28"/>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9" w:name="_Toc24034099"/>
      <w:bookmarkStart w:id="30" w:name="_Toc25761789"/>
      <w:bookmarkStart w:id="31" w:name="_Toc34645812"/>
      <w:bookmarkStart w:id="32" w:name="_Toc35856443"/>
      <w:bookmarkStart w:id="33" w:name="_Toc35856547"/>
      <w:bookmarkStart w:id="34" w:name="_Toc35857326"/>
      <w:r w:rsidRPr="00235394">
        <w:t>2</w:t>
      </w:r>
      <w:r w:rsidRPr="00235394">
        <w:tab/>
        <w:t>References</w:t>
      </w:r>
      <w:bookmarkEnd w:id="29"/>
      <w:bookmarkEnd w:id="30"/>
      <w:bookmarkEnd w:id="31"/>
      <w:bookmarkEnd w:id="32"/>
      <w:bookmarkEnd w:id="33"/>
      <w:bookmarkEnd w:id="34"/>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35" w:name="_Toc24034100"/>
      <w:bookmarkStart w:id="36" w:name="_Toc25761790"/>
      <w:bookmarkStart w:id="37" w:name="_Toc34645813"/>
      <w:bookmarkStart w:id="38" w:name="_Toc35856444"/>
      <w:bookmarkStart w:id="39" w:name="_Toc35856548"/>
      <w:bookmarkStart w:id="40" w:name="_Toc35857327"/>
      <w:r w:rsidRPr="00235394">
        <w:lastRenderedPageBreak/>
        <w:t>3</w:t>
      </w:r>
      <w:r w:rsidRPr="00235394">
        <w:tab/>
        <w:t>Definitions, symbols and abbreviations</w:t>
      </w:r>
      <w:bookmarkEnd w:id="35"/>
      <w:bookmarkEnd w:id="36"/>
      <w:bookmarkEnd w:id="37"/>
      <w:bookmarkEnd w:id="38"/>
      <w:bookmarkEnd w:id="39"/>
      <w:bookmarkEnd w:id="40"/>
    </w:p>
    <w:p w14:paraId="2468F7E9" w14:textId="77777777" w:rsidR="008E2BEC" w:rsidRPr="00235394" w:rsidRDefault="008E2BEC" w:rsidP="008E2BEC">
      <w:pPr>
        <w:pStyle w:val="Heading2"/>
      </w:pPr>
      <w:bookmarkStart w:id="41" w:name="_Toc24034101"/>
      <w:bookmarkStart w:id="42" w:name="_Toc25761791"/>
      <w:bookmarkStart w:id="43" w:name="_Toc34645814"/>
      <w:bookmarkStart w:id="44" w:name="_Toc35856445"/>
      <w:bookmarkStart w:id="45" w:name="_Toc35856549"/>
      <w:bookmarkStart w:id="46" w:name="_Toc35857328"/>
      <w:r w:rsidRPr="00235394">
        <w:t>3.1</w:t>
      </w:r>
      <w:r w:rsidRPr="00235394">
        <w:tab/>
        <w:t>Definitions</w:t>
      </w:r>
      <w:bookmarkEnd w:id="41"/>
      <w:bookmarkEnd w:id="42"/>
      <w:bookmarkEnd w:id="43"/>
      <w:bookmarkEnd w:id="44"/>
      <w:bookmarkEnd w:id="45"/>
      <w:bookmarkEnd w:id="46"/>
    </w:p>
    <w:p w14:paraId="69FB5F69" w14:textId="16AEACD7" w:rsidR="008E2BEC" w:rsidRPr="00235394" w:rsidRDefault="008E2BEC" w:rsidP="008E2BEC">
      <w:r w:rsidRPr="00235394">
        <w:t xml:space="preserve">For the purposes of the present document, the terms and definitions given in </w:t>
      </w:r>
      <w:r w:rsidR="00F031E6">
        <w:t>TR</w:t>
      </w:r>
      <w:r w:rsidRPr="00235394">
        <w:t xml:space="preserve"> 21.905 [1] and the following apply. A term defined in the present document takes precedence over the definition of the same term, if any, in </w:t>
      </w:r>
      <w:r w:rsidR="00F031E6">
        <w:t>TR</w:t>
      </w:r>
      <w:r w:rsidRPr="00235394">
        <w:t> 21.905 [1].</w:t>
      </w:r>
    </w:p>
    <w:p w14:paraId="6B884111" w14:textId="77777777" w:rsidR="008E2BEC" w:rsidRPr="00235394" w:rsidRDefault="008E2BEC" w:rsidP="008E2BEC">
      <w:pPr>
        <w:pStyle w:val="Heading2"/>
      </w:pPr>
      <w:bookmarkStart w:id="47" w:name="_Toc24034102"/>
      <w:bookmarkStart w:id="48" w:name="_Toc25761792"/>
      <w:bookmarkStart w:id="49" w:name="_Toc34645815"/>
      <w:bookmarkStart w:id="50" w:name="_Toc35856446"/>
      <w:bookmarkStart w:id="51" w:name="_Toc35856550"/>
      <w:bookmarkStart w:id="52" w:name="_Toc35857329"/>
      <w:r w:rsidRPr="00235394">
        <w:t>3.2</w:t>
      </w:r>
      <w:r w:rsidRPr="00235394">
        <w:tab/>
        <w:t>Symbols</w:t>
      </w:r>
      <w:bookmarkEnd w:id="47"/>
      <w:bookmarkEnd w:id="48"/>
      <w:bookmarkEnd w:id="49"/>
      <w:bookmarkEnd w:id="50"/>
      <w:bookmarkEnd w:id="51"/>
      <w:bookmarkEnd w:id="52"/>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53" w:name="_Toc24034103"/>
      <w:bookmarkStart w:id="54" w:name="_Toc25761793"/>
      <w:bookmarkStart w:id="55" w:name="_Toc34645816"/>
      <w:bookmarkStart w:id="56" w:name="_Toc35856447"/>
      <w:bookmarkStart w:id="57" w:name="_Toc35856551"/>
      <w:bookmarkStart w:id="58" w:name="_Toc35857330"/>
      <w:r w:rsidRPr="00235394">
        <w:t>3.3</w:t>
      </w:r>
      <w:r w:rsidRPr="00235394">
        <w:tab/>
        <w:t>Abbreviations</w:t>
      </w:r>
      <w:bookmarkEnd w:id="53"/>
      <w:bookmarkEnd w:id="54"/>
      <w:bookmarkEnd w:id="55"/>
      <w:bookmarkEnd w:id="56"/>
      <w:bookmarkEnd w:id="57"/>
      <w:bookmarkEnd w:id="58"/>
    </w:p>
    <w:p w14:paraId="24FE4974" w14:textId="7CE152D1" w:rsidR="008E2BEC" w:rsidRPr="00235394" w:rsidRDefault="008E2BEC" w:rsidP="008E2BEC">
      <w:pPr>
        <w:keepNext/>
      </w:pPr>
      <w:r w:rsidRPr="00235394">
        <w:t xml:space="preserve">For the purposes of the present document, the abbreviations given in </w:t>
      </w:r>
      <w:r w:rsidR="00F031E6">
        <w:t>TR</w:t>
      </w:r>
      <w:r w:rsidRPr="00235394">
        <w:t xml:space="preserve"> 21.905 [1] and the following apply. An abbreviation defined in the present document takes precedence over the definition of the same abbreviation, if any, in </w:t>
      </w:r>
      <w:r w:rsidR="00F031E6">
        <w:t>TR</w:t>
      </w:r>
      <w:r w:rsidRPr="00235394">
        <w:t> 21.905 [1].</w:t>
      </w:r>
    </w:p>
    <w:p w14:paraId="2656B1D7" w14:textId="3EE0FA76" w:rsidR="00A04CE2" w:rsidRPr="00215532" w:rsidRDefault="00A04CE2" w:rsidP="008E2BEC">
      <w:pPr>
        <w:keepLines/>
        <w:spacing w:after="0"/>
        <w:ind w:left="1702" w:hanging="1418"/>
        <w:rPr>
          <w:lang w:val="fr-FR" w:eastAsia="ko-KR"/>
        </w:rPr>
      </w:pPr>
      <w:r w:rsidRPr="00215532">
        <w:rPr>
          <w:lang w:val="fr-FR" w:eastAsia="ko-KR"/>
        </w:rPr>
        <w:t>CAS</w:t>
      </w:r>
      <w:r w:rsidRPr="00215532">
        <w:rPr>
          <w:lang w:val="fr-FR" w:eastAsia="ko-KR"/>
        </w:rPr>
        <w:tab/>
        <w:t>Cell acquisition subframe</w:t>
      </w:r>
    </w:p>
    <w:p w14:paraId="57F56293" w14:textId="3C31218C" w:rsidR="00A04CE2" w:rsidRPr="00215532" w:rsidRDefault="00A04CE2" w:rsidP="008E2BEC">
      <w:pPr>
        <w:keepLines/>
        <w:spacing w:after="0"/>
        <w:ind w:left="1702" w:hanging="1418"/>
        <w:rPr>
          <w:lang w:val="fr-FR" w:eastAsia="ko-KR"/>
        </w:rPr>
      </w:pPr>
      <w:r w:rsidRPr="00215532">
        <w:rPr>
          <w:lang w:val="fr-FR" w:eastAsia="ko-KR"/>
        </w:rPr>
        <w:t>CFI</w:t>
      </w:r>
      <w:r w:rsidRPr="00215532">
        <w:rPr>
          <w:lang w:val="fr-FR" w:eastAsia="ko-KR"/>
        </w:rPr>
        <w:tab/>
        <w:t>Control format indicator</w:t>
      </w:r>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7C8C18E6"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204A5102" w14:textId="77777777" w:rsidR="00F031E6" w:rsidRDefault="00F031E6" w:rsidP="00F031E6">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B887D4C" w14:textId="77777777" w:rsidR="00F031E6" w:rsidRDefault="00F031E6" w:rsidP="00F031E6">
      <w:pPr>
        <w:keepLines/>
        <w:spacing w:after="0"/>
        <w:ind w:left="1702" w:hanging="1418"/>
      </w:pPr>
      <w:r>
        <w:t>NAS</w:t>
      </w:r>
      <w:r>
        <w:tab/>
        <w:t xml:space="preserve">Non-access stratum </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59" w:name="_Toc24034104"/>
      <w:bookmarkStart w:id="60" w:name="_Toc25761794"/>
      <w:bookmarkStart w:id="61" w:name="_Toc34645817"/>
      <w:bookmarkStart w:id="62" w:name="_Toc35856448"/>
      <w:bookmarkStart w:id="63" w:name="_Toc35856552"/>
      <w:bookmarkStart w:id="64" w:name="_Toc35857331"/>
      <w:r w:rsidRPr="00235394">
        <w:t>4</w:t>
      </w:r>
      <w:r w:rsidRPr="00235394">
        <w:tab/>
      </w:r>
      <w:r>
        <w:t>Introduction</w:t>
      </w:r>
      <w:bookmarkEnd w:id="59"/>
      <w:bookmarkEnd w:id="60"/>
      <w:bookmarkEnd w:id="61"/>
      <w:bookmarkEnd w:id="62"/>
      <w:bookmarkEnd w:id="63"/>
      <w:bookmarkEnd w:id="64"/>
    </w:p>
    <w:p w14:paraId="28F2994C" w14:textId="77777777" w:rsidR="008E2BEC" w:rsidRDefault="008E2BEC" w:rsidP="008E2BEC">
      <w:pPr>
        <w:pStyle w:val="Heading2"/>
      </w:pPr>
      <w:bookmarkStart w:id="65" w:name="_Toc24034105"/>
      <w:bookmarkStart w:id="66" w:name="_Toc25761795"/>
      <w:bookmarkStart w:id="67" w:name="_Toc34645818"/>
      <w:bookmarkStart w:id="68" w:name="_Toc35856449"/>
      <w:bookmarkStart w:id="69" w:name="_Toc35856553"/>
      <w:bookmarkStart w:id="70" w:name="_Toc35857332"/>
      <w:r>
        <w:t>4.1</w:t>
      </w:r>
      <w:r>
        <w:tab/>
        <w:t>General</w:t>
      </w:r>
      <w:bookmarkEnd w:id="65"/>
      <w:bookmarkEnd w:id="66"/>
      <w:bookmarkEnd w:id="67"/>
      <w:bookmarkEnd w:id="68"/>
      <w:bookmarkEnd w:id="69"/>
      <w:bookmarkEnd w:id="70"/>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59EC9FFE" w14:textId="77777777" w:rsidR="008E2BEC" w:rsidRDefault="008E2BEC" w:rsidP="008E2BEC">
      <w:pPr>
        <w:pStyle w:val="B1"/>
        <w:rPr>
          <w:lang w:val="en-US"/>
        </w:rPr>
      </w:pPr>
      <w:r>
        <w:rPr>
          <w:lang w:val="en-US"/>
        </w:rPr>
        <w:t>-</w:t>
      </w:r>
      <w:r>
        <w:rPr>
          <w:lang w:val="en-US"/>
        </w:rPr>
        <w:tab/>
        <w:t>ROM devices and UEs supporting FeMBMS [4] as receivers.</w:t>
      </w:r>
    </w:p>
    <w:p w14:paraId="65C2AFCF"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78DF7E8C" w14:textId="725BFF5A" w:rsidR="008E2BEC" w:rsidRDefault="008E2BEC" w:rsidP="007C00C9">
      <w:r>
        <w:rPr>
          <w:lang w:val="en-US"/>
        </w:rPr>
        <w:lastRenderedPageBreak/>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215532">
        <w:rPr>
          <w:position w:val="-5"/>
        </w:rPr>
        <w:pict w14:anchorId="45F0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215532">
        <w:rPr>
          <w:position w:val="-5"/>
        </w:rPr>
        <w:pict w14:anchorId="24B8AB13">
          <v:shape id="_x0000_i1026" type="#_x0000_t75" style="width:53.6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w:t>
      </w:r>
      <w:r w:rsidR="00F031E6">
        <w:t>TS</w:t>
      </w:r>
      <w:r>
        <w:t> 36.300 [3].</w:t>
      </w:r>
    </w:p>
    <w:p w14:paraId="3106C5B5" w14:textId="07A8F524" w:rsidR="006B45FF" w:rsidRDefault="006B45FF" w:rsidP="00D72FF6">
      <w:r>
        <w:t>Multicast data is</w:t>
      </w:r>
      <w:r w:rsidR="007B5F2B">
        <w:t xml:space="preserve"> transmitted over PMCH. PMCH support</w:t>
      </w:r>
      <w:r w:rsidR="00396D1C">
        <w:t>s</w:t>
      </w:r>
      <w:r w:rsidR="007B5F2B">
        <w:t xml:space="preserve"> SFN transmission, where multiple eNBs </w:t>
      </w:r>
      <w:r w:rsidR="007C00C9">
        <w:t xml:space="preserve">synchronously </w:t>
      </w:r>
      <w:r w:rsidR="007B5F2B">
        <w:t xml:space="preserve">transmit the same waveform. Multiple numerologies are supported for PMCH (see </w:t>
      </w:r>
      <w:r w:rsidR="00F031E6">
        <w:t>Clause</w:t>
      </w:r>
      <w:r w:rsidR="007B5F2B">
        <w:t xml:space="preserv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03BDD695"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w:t>
      </w:r>
      <w:r w:rsidR="00F031E6">
        <w:t>TS</w:t>
      </w:r>
      <w:r>
        <w:t xml:space="preserve"> 36.300 [3] </w:t>
      </w:r>
      <w:r w:rsidR="00BB08A3">
        <w:t>clause</w:t>
      </w:r>
      <w:r>
        <w:t xml:space="preserve"> 15.11, </w:t>
      </w:r>
      <w:r w:rsidR="00F031E6">
        <w:t>TS</w:t>
      </w:r>
      <w:r>
        <w:t xml:space="preserve"> 23.246 [4] Annex D and </w:t>
      </w:r>
      <w:r w:rsidR="00F031E6">
        <w:t>TS</w:t>
      </w:r>
      <w:r>
        <w:t xml:space="preserve"> 24.116 [7] clause 4. </w:t>
      </w:r>
    </w:p>
    <w:p w14:paraId="60AB7787" w14:textId="6954AF9A" w:rsidR="008E2BEC" w:rsidRDefault="008E2BEC" w:rsidP="008E2BEC">
      <w:pPr>
        <w:pStyle w:val="NO"/>
      </w:pPr>
      <w:r>
        <w:t>NOTE 1:</w:t>
      </w:r>
      <w:r>
        <w:tab/>
        <w:t xml:space="preserve">As a matter of implementation, a cellular device can host a ROM device and a traditional UE capable of unicast. Such device is further described in </w:t>
      </w:r>
      <w:r w:rsidR="00F031E6">
        <w:t>TS</w:t>
      </w:r>
      <w:r>
        <w:t xml:space="preserve">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71" w:name="_Toc24034106"/>
      <w:bookmarkStart w:id="72" w:name="_Toc25761796"/>
      <w:bookmarkStart w:id="73" w:name="_Toc34645819"/>
      <w:bookmarkStart w:id="74" w:name="_Toc35856450"/>
      <w:bookmarkStart w:id="75" w:name="_Toc35856554"/>
      <w:bookmarkStart w:id="76" w:name="_Toc35857333"/>
      <w:r>
        <w:t>4.2</w:t>
      </w:r>
      <w:r>
        <w:tab/>
        <w:t>Use cases and requirements</w:t>
      </w:r>
      <w:bookmarkEnd w:id="71"/>
      <w:bookmarkEnd w:id="72"/>
      <w:bookmarkEnd w:id="73"/>
      <w:bookmarkEnd w:id="74"/>
      <w:bookmarkEnd w:id="75"/>
      <w:bookmarkEnd w:id="76"/>
    </w:p>
    <w:p w14:paraId="0EA97C64"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1715AF4B" w14:textId="77777777" w:rsidR="008E2BEC" w:rsidRDefault="008E2BEC" w:rsidP="008E2BEC">
      <w:pPr>
        <w:pStyle w:val="B1"/>
      </w:pPr>
      <w:r>
        <w:t>-</w:t>
      </w:r>
      <w:r>
        <w:tab/>
        <w:t>network dedicated to TV broadcast via eMBMS;</w:t>
      </w:r>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eMBMS network sharing [4]. </w:t>
      </w:r>
    </w:p>
    <w:p w14:paraId="15760542" w14:textId="77777777" w:rsidR="008E2BEC" w:rsidRDefault="008E2BEC" w:rsidP="008E2BEC">
      <w:r>
        <w:t xml:space="preserve">In Release 16, </w:t>
      </w:r>
      <w:r w:rsidR="00D72FF6">
        <w:t xml:space="preserve">a </w:t>
      </w:r>
      <w:r>
        <w:t>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t>The first requirement is associated with receivers with high-gain rooftop directional antennas, low mobility and a predominantly line-of-sight channel.</w:t>
      </w:r>
    </w:p>
    <w:p w14:paraId="38C644E1" w14:textId="77777777" w:rsidR="008E2BEC" w:rsidRDefault="008E2BEC" w:rsidP="008E2BEC">
      <w:r>
        <w:lastRenderedPageBreak/>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77" w:name="_Toc24034107"/>
      <w:bookmarkStart w:id="78" w:name="_Toc25761797"/>
      <w:bookmarkStart w:id="79" w:name="_Toc34645820"/>
      <w:bookmarkStart w:id="80" w:name="_Toc35856451"/>
      <w:bookmarkStart w:id="81" w:name="_Toc35856555"/>
      <w:bookmarkStart w:id="82" w:name="_Toc35857334"/>
      <w:r>
        <w:t>4.3</w:t>
      </w:r>
      <w:r>
        <w:tab/>
        <w:t>Enhancements targeting LTE terrestrial broadcast</w:t>
      </w:r>
      <w:bookmarkEnd w:id="77"/>
      <w:bookmarkEnd w:id="78"/>
      <w:bookmarkEnd w:id="79"/>
      <w:bookmarkEnd w:id="80"/>
      <w:bookmarkEnd w:id="81"/>
      <w:bookmarkEnd w:id="82"/>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215532">
        <w:rPr>
          <w:position w:val="-5"/>
        </w:rPr>
        <w:pict w14:anchorId="5B87CEAB">
          <v:shape id="_x0000_i1027"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215532">
        <w:rPr>
          <w:position w:val="-5"/>
        </w:rPr>
        <w:pict w14:anchorId="04105D00">
          <v:shape id="_x0000_i1028"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01F97B70" w14:textId="6501D4E6" w:rsidR="008E2BEC" w:rsidRPr="00D317F5" w:rsidRDefault="008E2BEC" w:rsidP="008E2BEC">
      <w:pPr>
        <w:pStyle w:val="NO"/>
      </w:pPr>
      <w:r>
        <w:t>NOTE:</w:t>
      </w:r>
      <w:r w:rsidR="00BB08A3">
        <w:tab/>
      </w:r>
      <w:r>
        <w:t xml:space="preserve">For upper layer enhancements, see </w:t>
      </w:r>
      <w:r w:rsidR="00F031E6">
        <w:t>TS</w:t>
      </w:r>
      <w:r>
        <w:t xml:space="preserve"> 23.246 [4] Annex D and E, </w:t>
      </w:r>
      <w:r w:rsidR="00F031E6">
        <w:t>TS</w:t>
      </w:r>
      <w:r>
        <w:t xml:space="preserve"> 24.116 [7], </w:t>
      </w:r>
      <w:r w:rsidR="00F031E6">
        <w:t>TS</w:t>
      </w:r>
      <w:r>
        <w:t xml:space="preserve"> 24.117 [12] and </w:t>
      </w:r>
      <w:r w:rsidR="00F031E6">
        <w:t>TS</w:t>
      </w:r>
      <w:r>
        <w:t>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215532">
        <w:rPr>
          <w:position w:val="-5"/>
        </w:rPr>
        <w:pict w14:anchorId="02CC8B8A">
          <v:shape id="_x0000_i1029" type="#_x0000_t75" style="width:65.3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215532">
        <w:rPr>
          <w:position w:val="-5"/>
        </w:rPr>
        <w:pict w14:anchorId="7C11EBFF">
          <v:shape id="_x0000_i1030"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215532">
        <w:rPr>
          <w:position w:val="-5"/>
        </w:rPr>
        <w:pict w14:anchorId="56977EB0">
          <v:shape id="_x0000_i1031" type="#_x0000_t75" style="width:56.9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pPr>
      <w:r>
        <w:t>-</w:t>
      </w:r>
      <w:r>
        <w:tab/>
      </w:r>
      <w:r w:rsidR="00190BB5">
        <w:t>The following enhancements on the CAS:</w:t>
      </w:r>
    </w:p>
    <w:p w14:paraId="78EC1E1F" w14:textId="51B2917C" w:rsidR="008E2BEC" w:rsidRDefault="00190BB5" w:rsidP="005D29AF">
      <w:pPr>
        <w:pStyle w:val="B1"/>
        <w:ind w:hanging="1"/>
      </w:pPr>
      <w:r>
        <w:t>-</w:t>
      </w:r>
      <w:r w:rsidR="00F031E6">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215532">
        <w:rPr>
          <w:position w:val="-5"/>
        </w:rPr>
        <w:pict w14:anchorId="0CE409D2">
          <v:shape id="_x0000_i1032" type="#_x0000_t75" style="width:61.1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7F31A40" w14:textId="77777777" w:rsidR="008E2BEC" w:rsidRPr="003A1078" w:rsidRDefault="008E2BEC" w:rsidP="00621A17">
      <w:pPr>
        <w:rPr>
          <w:lang w:val="en-US"/>
        </w:rPr>
      </w:pPr>
    </w:p>
    <w:p w14:paraId="44430841" w14:textId="77777777" w:rsidR="008E2BEC" w:rsidRDefault="008E2BEC" w:rsidP="008E2BEC">
      <w:pPr>
        <w:pStyle w:val="Heading1"/>
      </w:pPr>
      <w:bookmarkStart w:id="83" w:name="_Toc24034108"/>
      <w:bookmarkStart w:id="84" w:name="_Toc25761798"/>
      <w:bookmarkStart w:id="85" w:name="_Toc34645821"/>
      <w:bookmarkStart w:id="86" w:name="_Toc35856452"/>
      <w:bookmarkStart w:id="87" w:name="_Toc35856556"/>
      <w:bookmarkStart w:id="88" w:name="_Toc35857335"/>
      <w:r>
        <w:t>5</w:t>
      </w:r>
      <w:r>
        <w:tab/>
        <w:t>Architecture</w:t>
      </w:r>
      <w:bookmarkEnd w:id="83"/>
      <w:bookmarkEnd w:id="84"/>
      <w:bookmarkEnd w:id="85"/>
      <w:bookmarkEnd w:id="86"/>
      <w:bookmarkEnd w:id="87"/>
      <w:bookmarkEnd w:id="88"/>
    </w:p>
    <w:p w14:paraId="5AA07AF5" w14:textId="580335CE" w:rsidR="008E2BEC" w:rsidRDefault="008E2BEC" w:rsidP="008E2BEC">
      <w:r>
        <w:t xml:space="preserve">The network architecture for LTE-based 5G terrestrial broadcast is described in </w:t>
      </w:r>
      <w:r w:rsidR="00F031E6">
        <w:t>TS</w:t>
      </w:r>
      <w:r>
        <w:t xml:space="preserve">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r>
        <w:rPr>
          <w:lang w:val="en-US"/>
        </w:rPr>
        <w:t>FeMBMS/Unicast-mixed cell</w:t>
      </w:r>
    </w:p>
    <w:p w14:paraId="359B8CB3" w14:textId="77777777" w:rsidR="008E2BEC" w:rsidRDefault="008E2BEC" w:rsidP="008E2BEC">
      <w:r>
        <w:t xml:space="preserve">is supported. </w:t>
      </w:r>
    </w:p>
    <w:p w14:paraId="2B718E43" w14:textId="3E7BF4C1" w:rsidR="008E2BEC" w:rsidRDefault="008E2BEC" w:rsidP="008E2BEC">
      <w:pPr>
        <w:rPr>
          <w:lang w:eastAsia="ko-KR"/>
        </w:rPr>
      </w:pPr>
      <w:r>
        <w:rPr>
          <w:lang w:eastAsia="ko-KR"/>
        </w:rPr>
        <w:t xml:space="preserve">RAN interfaces for </w:t>
      </w:r>
      <w:r>
        <w:t xml:space="preserve">LTE-based 5G terrestrial broadcast are described in </w:t>
      </w:r>
      <w:r w:rsidR="00F031E6">
        <w:t>TS</w:t>
      </w:r>
      <w:r>
        <w:t xml:space="preserve"> 36.300 [3] </w:t>
      </w:r>
      <w:r w:rsidR="00BB08A3">
        <w:t>clause</w:t>
      </w:r>
      <w:r>
        <w:t xml:space="preserve"> 15.1.1 and in </w:t>
      </w:r>
      <w:r w:rsidR="00F031E6">
        <w:t>TS</w:t>
      </w:r>
      <w:r>
        <w:t xml:space="preserve"> 36.440 [11]. In case of a </w:t>
      </w:r>
      <w:r w:rsidRPr="008B67D9">
        <w:t>MBMS-dedicated cell</w:t>
      </w:r>
      <w:r>
        <w:t>, the counting procedure is not supported by the eNB.</w:t>
      </w:r>
    </w:p>
    <w:p w14:paraId="3E6B7502" w14:textId="4CB074B0" w:rsidR="008E2BEC" w:rsidRDefault="008E2BEC" w:rsidP="008E2BEC">
      <w:r>
        <w:t xml:space="preserve">User plane and control plane protocol stack for LTE-based 5G terrestrial broadcast is described in </w:t>
      </w:r>
      <w:r w:rsidR="00F031E6">
        <w:t>TS</w:t>
      </w:r>
      <w:r>
        <w:t xml:space="preserve"> 36.300 [3] </w:t>
      </w:r>
      <w:r w:rsidR="00BB08A3">
        <w:t>clause</w:t>
      </w:r>
      <w:r>
        <w:t xml:space="preserve"> 15.1.2 and </w:t>
      </w:r>
      <w:r w:rsidR="00BB08A3">
        <w:t>clause</w:t>
      </w:r>
      <w:r>
        <w:t> 15.1.3, respectively.</w:t>
      </w:r>
    </w:p>
    <w:p w14:paraId="3B74B14F" w14:textId="560C0A90" w:rsidR="008E2BEC" w:rsidRPr="00D317F5" w:rsidRDefault="008E2BEC" w:rsidP="00621A17">
      <w:pPr>
        <w:pStyle w:val="NO"/>
      </w:pPr>
      <w:r>
        <w:lastRenderedPageBreak/>
        <w:t xml:space="preserve">NOTE: For upper layer architecture, see </w:t>
      </w:r>
      <w:r w:rsidR="00F031E6">
        <w:t>TS</w:t>
      </w:r>
      <w:r>
        <w:t> 23.246 [4].</w:t>
      </w:r>
    </w:p>
    <w:p w14:paraId="06C2E68A" w14:textId="77777777" w:rsidR="008E2BEC" w:rsidRDefault="008E2BEC" w:rsidP="008E2BEC">
      <w:pPr>
        <w:pStyle w:val="Heading1"/>
      </w:pPr>
      <w:bookmarkStart w:id="89" w:name="_Toc24034109"/>
      <w:bookmarkStart w:id="90" w:name="_Toc25761799"/>
      <w:bookmarkStart w:id="91" w:name="_Toc34645822"/>
      <w:bookmarkStart w:id="92" w:name="_Toc35856453"/>
      <w:bookmarkStart w:id="93" w:name="_Toc35856557"/>
      <w:bookmarkStart w:id="94" w:name="_Toc35857336"/>
      <w:r>
        <w:t>6</w:t>
      </w:r>
      <w:r>
        <w:tab/>
        <w:t>Protocol aspects</w:t>
      </w:r>
      <w:bookmarkEnd w:id="89"/>
      <w:bookmarkEnd w:id="90"/>
      <w:bookmarkEnd w:id="91"/>
      <w:bookmarkEnd w:id="92"/>
      <w:bookmarkEnd w:id="93"/>
      <w:bookmarkEnd w:id="94"/>
    </w:p>
    <w:p w14:paraId="7E12F081" w14:textId="77777777" w:rsidR="008E2BEC" w:rsidRDefault="008E2BEC" w:rsidP="008E2BEC">
      <w:pPr>
        <w:pStyle w:val="Heading2"/>
      </w:pPr>
      <w:bookmarkStart w:id="95" w:name="_Toc24034110"/>
      <w:bookmarkStart w:id="96" w:name="_Toc25761800"/>
      <w:bookmarkStart w:id="97" w:name="_Toc34645823"/>
      <w:bookmarkStart w:id="98" w:name="_Toc35856454"/>
      <w:bookmarkStart w:id="99" w:name="_Toc35856558"/>
      <w:bookmarkStart w:id="100" w:name="_Toc35857337"/>
      <w:r>
        <w:t>6.1</w:t>
      </w:r>
      <w:r>
        <w:tab/>
        <w:t>Frame structure and numerologies</w:t>
      </w:r>
      <w:bookmarkEnd w:id="95"/>
      <w:bookmarkEnd w:id="96"/>
      <w:bookmarkEnd w:id="97"/>
      <w:bookmarkEnd w:id="98"/>
      <w:bookmarkEnd w:id="99"/>
      <w:bookmarkEnd w:id="100"/>
    </w:p>
    <w:p w14:paraId="37A183CB" w14:textId="7E1FDE6B" w:rsidR="008E2BEC" w:rsidRDefault="008E2BEC" w:rsidP="008E2BEC">
      <w:r>
        <w:t xml:space="preserve">Only frame structure type 1 is supported. All numerologies specified in </w:t>
      </w:r>
      <w:r w:rsidR="00F031E6">
        <w:t>TS</w:t>
      </w:r>
      <w:r>
        <w:t xml:space="preserve">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15pt;height:91.25pt" o:ole="">
            <v:imagedata r:id="rId16" o:title=""/>
          </v:shape>
          <o:OLEObject Type="Embed" ProgID="Visio.Drawing.11" ShapeID="_x0000_i1033" DrawAspect="Content" ObjectID="_1646470092" r:id="rId17"/>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215532" w:rsidRPr="004919DC" w:rsidRDefault="00215532"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215532" w:rsidRPr="004919DC" w:rsidRDefault="00215532"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215532" w:rsidRPr="004919DC" w:rsidRDefault="00215532"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215532" w:rsidRPr="004919DC" w:rsidRDefault="00215532"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215532" w:rsidRPr="004919DC" w:rsidRDefault="00215532" w:rsidP="008E2BEC">
                              <w:pPr>
                                <w:jc w:val="center"/>
                                <w:rPr>
                                  <w:sz w:val="18"/>
                                  <w:szCs w:val="18"/>
                                  <w:lang w:val="en-US"/>
                                </w:rPr>
                              </w:pPr>
                              <w:r>
                                <w:rPr>
                                  <w:sz w:val="18"/>
                                  <w:szCs w:val="18"/>
                                  <w:lang w:val="en-US"/>
                                </w:rPr>
                                <w:t>One 1 ms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215532" w:rsidRPr="004919DC" w:rsidRDefault="00215532"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215532" w:rsidRPr="004919DC" w:rsidRDefault="00215532"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215532" w:rsidRPr="004919DC" w:rsidRDefault="00215532"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215532" w:rsidRPr="004919DC" w:rsidRDefault="00215532"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215532" w:rsidRPr="004919DC" w:rsidRDefault="00215532"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215532" w:rsidRPr="004919DC" w:rsidRDefault="00215532" w:rsidP="008E2BEC">
                        <w:pPr>
                          <w:jc w:val="center"/>
                          <w:rPr>
                            <w:sz w:val="18"/>
                            <w:szCs w:val="18"/>
                            <w:lang w:val="en-US"/>
                          </w:rPr>
                        </w:pPr>
                        <w:r>
                          <w:rPr>
                            <w:sz w:val="18"/>
                            <w:szCs w:val="18"/>
                            <w:lang w:val="en-US"/>
                          </w:rPr>
                          <w:t>One 1 ms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215532" w:rsidRPr="004919DC" w:rsidRDefault="00215532"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75196F6C" w:rsidR="007B0EE4" w:rsidRDefault="007B0EE4" w:rsidP="005D29AF">
            <w:pPr>
              <w:pStyle w:val="TF"/>
              <w:jc w:val="both"/>
            </w:pPr>
            <w:r w:rsidRPr="007A18E5">
              <w:rPr>
                <w:b w:val="0"/>
              </w:rPr>
              <w:t xml:space="preserve">NOTE: For 15 and 7.5kHz, this denotes the separation within one subframe of one of the staggers. See </w:t>
            </w:r>
            <w:r w:rsidR="00F031E6">
              <w:rPr>
                <w:b w:val="0"/>
              </w:rPr>
              <w:t>TS</w:t>
            </w:r>
            <w:r>
              <w:rPr>
                <w:b w:val="0"/>
              </w:rPr>
              <w:t xml:space="preserve">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101" w:name="_Toc24034111"/>
      <w:bookmarkStart w:id="102" w:name="_Toc25761801"/>
      <w:bookmarkStart w:id="103" w:name="_Toc34645824"/>
      <w:bookmarkStart w:id="104" w:name="_Toc35856455"/>
      <w:bookmarkStart w:id="105" w:name="_Toc35856559"/>
      <w:bookmarkStart w:id="106" w:name="_Toc35857338"/>
      <w:r>
        <w:lastRenderedPageBreak/>
        <w:t>6.2</w:t>
      </w:r>
      <w:r>
        <w:tab/>
        <w:t>MBMS Transmission</w:t>
      </w:r>
      <w:bookmarkEnd w:id="101"/>
      <w:bookmarkEnd w:id="102"/>
      <w:bookmarkEnd w:id="103"/>
      <w:bookmarkEnd w:id="104"/>
      <w:bookmarkEnd w:id="105"/>
      <w:bookmarkEnd w:id="106"/>
    </w:p>
    <w:p w14:paraId="124C6845" w14:textId="4EE55F2A" w:rsidR="008E2BEC" w:rsidRDefault="008E2BEC" w:rsidP="008E2BEC">
      <w:r>
        <w:t xml:space="preserve">MBMS transmission is performed according to </w:t>
      </w:r>
      <w:r w:rsidR="00F031E6">
        <w:t>TS</w:t>
      </w:r>
      <w:r>
        <w:t> 36.300 [3] </w:t>
      </w:r>
      <w:r w:rsidR="00BB08A3">
        <w:t>clause</w:t>
      </w:r>
      <w:r>
        <w:t xml:space="preserve"> 15.3.3.</w:t>
      </w:r>
    </w:p>
    <w:p w14:paraId="1848CE80" w14:textId="4016C4F0" w:rsidR="008E2BEC" w:rsidRDefault="008E2BEC" w:rsidP="008E2BEC">
      <w:r>
        <w:t xml:space="preserve">MCCH configuration and scheduling is performed according to </w:t>
      </w:r>
      <w:r w:rsidR="00F031E6">
        <w:t>TS</w:t>
      </w:r>
      <w:r>
        <w:t> 36.300 [3] </w:t>
      </w:r>
      <w:r w:rsidR="00BB08A3">
        <w:t>clause</w:t>
      </w:r>
      <w:r>
        <w:t xml:space="preserve"> 15.3.5 and </w:t>
      </w:r>
      <w:r w:rsidR="00F031E6">
        <w:t>TS</w:t>
      </w:r>
      <w:r>
        <w:t>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55A3A84B" w:rsidR="008E2BEC" w:rsidRPr="00562859" w:rsidRDefault="008E2BEC" w:rsidP="008E2BEC">
      <w:r>
        <w:t xml:space="preserve">MCCH information acquisition is performed according to </w:t>
      </w:r>
      <w:r w:rsidR="00F031E6">
        <w:t>TS</w:t>
      </w:r>
      <w:r>
        <w:t> 36.300 [3] </w:t>
      </w:r>
      <w:r w:rsidR="00BB08A3">
        <w:t>clause</w:t>
      </w:r>
      <w:r>
        <w:t xml:space="preserve"> 15.3.5 and </w:t>
      </w:r>
      <w:r w:rsidR="00F031E6">
        <w:t>TS</w:t>
      </w:r>
      <w:r>
        <w:t>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107" w:name="_Toc24034112"/>
      <w:bookmarkStart w:id="108" w:name="_Toc25761802"/>
      <w:bookmarkStart w:id="109" w:name="_Toc34645825"/>
      <w:bookmarkStart w:id="110" w:name="_Toc35856456"/>
      <w:bookmarkStart w:id="111" w:name="_Toc35856560"/>
      <w:bookmarkStart w:id="112" w:name="_Toc35857339"/>
      <w:r>
        <w:t>6.3</w:t>
      </w:r>
      <w:r>
        <w:tab/>
        <w:t>MAC Layer</w:t>
      </w:r>
      <w:bookmarkEnd w:id="107"/>
      <w:bookmarkEnd w:id="108"/>
      <w:bookmarkEnd w:id="109"/>
      <w:bookmarkEnd w:id="110"/>
      <w:bookmarkEnd w:id="111"/>
      <w:bookmarkEnd w:id="112"/>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296DA7CE" w:rsidR="008E2BEC" w:rsidRDefault="008E2BEC" w:rsidP="008E2BEC">
      <w:pPr>
        <w:rPr>
          <w:noProof/>
        </w:rPr>
      </w:pPr>
      <w:r>
        <w:rPr>
          <w:noProof/>
        </w:rPr>
        <w:t xml:space="preserve">MCH reception in the MAC layer is specified in </w:t>
      </w:r>
      <w:r w:rsidR="00F031E6">
        <w:rPr>
          <w:noProof/>
        </w:rPr>
        <w:t>TS</w:t>
      </w:r>
      <w:r>
        <w:rPr>
          <w:noProof/>
        </w:rPr>
        <w:t xml:space="preserve"> 36.321 [16] </w:t>
      </w:r>
      <w:r w:rsidR="00BB08A3">
        <w:rPr>
          <w:noProof/>
        </w:rPr>
        <w:t>clause</w:t>
      </w:r>
      <w:r>
        <w:rPr>
          <w:noProof/>
        </w:rPr>
        <w:t xml:space="preserve"> 5.12 and in </w:t>
      </w:r>
      <w:r w:rsidR="00F031E6">
        <w:rPr>
          <w:noProof/>
        </w:rPr>
        <w:t>TS</w:t>
      </w:r>
      <w:r>
        <w:rPr>
          <w:noProof/>
        </w:rPr>
        <w:t xml:space="preserve"> 36.300 [3] </w:t>
      </w:r>
      <w:r w:rsidR="00BB08A3">
        <w:rPr>
          <w:noProof/>
        </w:rPr>
        <w:t>clause</w:t>
      </w:r>
      <w:r>
        <w:rPr>
          <w:noProof/>
        </w:rPr>
        <w:t> 15.3.3.</w:t>
      </w:r>
    </w:p>
    <w:p w14:paraId="0BD1F2C5" w14:textId="77777777" w:rsidR="008E2BEC" w:rsidRDefault="008E2BEC" w:rsidP="008E2BEC">
      <w:pPr>
        <w:pStyle w:val="Heading2"/>
      </w:pPr>
      <w:bookmarkStart w:id="113" w:name="_Toc24034113"/>
      <w:bookmarkStart w:id="114" w:name="_Toc25761803"/>
      <w:bookmarkStart w:id="115" w:name="_Toc34645826"/>
      <w:bookmarkStart w:id="116" w:name="_Toc35856457"/>
      <w:bookmarkStart w:id="117" w:name="_Toc35856561"/>
      <w:bookmarkStart w:id="118" w:name="_Toc35857340"/>
      <w:r>
        <w:t>6.</w:t>
      </w:r>
      <w:r w:rsidRPr="00066047">
        <w:t>4</w:t>
      </w:r>
      <w:r>
        <w:tab/>
      </w:r>
      <w:r w:rsidRPr="00066047">
        <w:t>RLC</w:t>
      </w:r>
      <w:r>
        <w:t xml:space="preserve"> layer</w:t>
      </w:r>
      <w:bookmarkEnd w:id="113"/>
      <w:bookmarkEnd w:id="114"/>
      <w:bookmarkEnd w:id="115"/>
      <w:bookmarkEnd w:id="116"/>
      <w:bookmarkEnd w:id="117"/>
      <w:bookmarkEnd w:id="118"/>
    </w:p>
    <w:p w14:paraId="105B20B9" w14:textId="77777777" w:rsidR="008E2BEC" w:rsidRDefault="008E2BEC" w:rsidP="008E2BEC">
      <w:pPr>
        <w:rPr>
          <w:lang w:eastAsia="ko-KR"/>
        </w:rPr>
      </w:pPr>
      <w:r>
        <w:rPr>
          <w:lang w:eastAsia="ko-KR"/>
        </w:rPr>
        <w:t>BCCH uses the RLC-TM mode.</w:t>
      </w:r>
    </w:p>
    <w:p w14:paraId="130312AE" w14:textId="08C7B789"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sidR="00F031E6">
        <w:rPr>
          <w:noProof/>
        </w:rPr>
        <w:t>TS</w:t>
      </w:r>
      <w:r>
        <w:rPr>
          <w:noProof/>
        </w:rPr>
        <w:t xml:space="preserve"> 36.300 [3] </w:t>
      </w:r>
      <w:r w:rsidR="00BB08A3">
        <w:rPr>
          <w:noProof/>
        </w:rPr>
        <w:t>clause</w:t>
      </w:r>
      <w:r>
        <w:rPr>
          <w:noProof/>
        </w:rPr>
        <w:t> 15.3.3.</w:t>
      </w:r>
    </w:p>
    <w:p w14:paraId="77F05CE6" w14:textId="77777777" w:rsidR="008E2BEC" w:rsidRDefault="008E2BEC" w:rsidP="008E2BEC">
      <w:pPr>
        <w:pStyle w:val="Heading2"/>
      </w:pPr>
      <w:bookmarkStart w:id="119" w:name="_Toc24034114"/>
      <w:bookmarkStart w:id="120" w:name="_Toc25761804"/>
      <w:bookmarkStart w:id="121" w:name="_Toc34645827"/>
      <w:bookmarkStart w:id="122" w:name="_Toc35856458"/>
      <w:bookmarkStart w:id="123" w:name="_Toc35856562"/>
      <w:bookmarkStart w:id="124" w:name="_Toc35857341"/>
      <w:r>
        <w:t>6.5</w:t>
      </w:r>
      <w:r>
        <w:tab/>
        <w:t>RRC layer</w:t>
      </w:r>
      <w:bookmarkEnd w:id="119"/>
      <w:bookmarkEnd w:id="120"/>
      <w:bookmarkEnd w:id="121"/>
      <w:bookmarkEnd w:id="122"/>
      <w:bookmarkEnd w:id="123"/>
      <w:bookmarkEnd w:id="124"/>
    </w:p>
    <w:p w14:paraId="5B28CC87" w14:textId="77777777" w:rsidR="008E2BEC" w:rsidRDefault="008E2BEC" w:rsidP="008E2BEC">
      <w:r>
        <w:t>RRC layer supports only:</w:t>
      </w:r>
    </w:p>
    <w:p w14:paraId="473B4350" w14:textId="4638D086" w:rsidR="008E2BEC" w:rsidRDefault="008E2BEC" w:rsidP="008E2BEC">
      <w:pPr>
        <w:pStyle w:val="B1"/>
      </w:pPr>
      <w:r>
        <w:t>-</w:t>
      </w:r>
      <w:r>
        <w:tab/>
        <w:t xml:space="preserve">System information reception (see </w:t>
      </w:r>
      <w:r w:rsidR="00F031E6">
        <w:t>TS</w:t>
      </w:r>
      <w:r>
        <w:t xml:space="preserve"> 36.331 [6] </w:t>
      </w:r>
      <w:r w:rsidR="00BB08A3">
        <w:t>clause</w:t>
      </w:r>
      <w:r>
        <w:t> 5.2) in MBMS-dedicated cell; and</w:t>
      </w:r>
    </w:p>
    <w:p w14:paraId="47923FF6" w14:textId="1BB39BB8" w:rsidR="008E2BEC" w:rsidRDefault="008E2BEC" w:rsidP="008E2BEC">
      <w:pPr>
        <w:pStyle w:val="B1"/>
      </w:pPr>
      <w:r>
        <w:t>-</w:t>
      </w:r>
      <w:r>
        <w:tab/>
        <w:t xml:space="preserve">MBMS reception (see </w:t>
      </w:r>
      <w:r w:rsidR="00F031E6">
        <w:t>TS</w:t>
      </w:r>
      <w:r>
        <w:t xml:space="preserve"> 36.331 [6] </w:t>
      </w:r>
      <w:r w:rsidR="00BB08A3">
        <w:t>clause</w:t>
      </w:r>
      <w:r>
        <w:t xml:space="preserve"> 5.8) </w:t>
      </w:r>
      <w:r w:rsidRPr="0057566F">
        <w:t>in MBMS-dedicated cell</w:t>
      </w:r>
      <w:r>
        <w:t xml:space="preserve"> and in </w:t>
      </w:r>
      <w:r>
        <w:rPr>
          <w:lang w:val="en-US"/>
        </w:rPr>
        <w:t>FeMBMS/Unicast-mixed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1C5FA21" w:rsidR="008E2BEC" w:rsidRDefault="008E2BEC" w:rsidP="008E2BEC">
      <w:pPr>
        <w:pStyle w:val="B1"/>
      </w:pPr>
      <w:r>
        <w:rPr>
          <w:iCs/>
          <w:noProof/>
        </w:rPr>
        <w:t>-</w:t>
      </w:r>
      <w:r>
        <w:rPr>
          <w:iCs/>
          <w:noProof/>
        </w:rPr>
        <w:tab/>
        <w:t xml:space="preserve">acquisition of system information messages is performed according to </w:t>
      </w:r>
      <w:r w:rsidR="00F031E6">
        <w:t>TS</w:t>
      </w:r>
      <w:r>
        <w:t xml:space="preserve"> 36.331 [6] </w:t>
      </w:r>
      <w:r w:rsidR="00BB08A3">
        <w:t>clause</w:t>
      </w:r>
      <w:r>
        <w:t> 5.2.3b.</w:t>
      </w:r>
    </w:p>
    <w:p w14:paraId="74EE7936" w14:textId="77777777" w:rsidR="008E2BEC" w:rsidRDefault="008E2BEC" w:rsidP="008E2BEC">
      <w:r>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125" w:name="_Toc24034115"/>
      <w:bookmarkStart w:id="126" w:name="_Toc25761805"/>
      <w:bookmarkStart w:id="127" w:name="_Toc34645828"/>
      <w:bookmarkStart w:id="128" w:name="_Toc35856459"/>
      <w:bookmarkStart w:id="129" w:name="_Toc35856563"/>
      <w:bookmarkStart w:id="130" w:name="_Toc35857342"/>
      <w:r>
        <w:t>7</w:t>
      </w:r>
      <w:r>
        <w:tab/>
        <w:t>ROM aspects</w:t>
      </w:r>
      <w:bookmarkEnd w:id="125"/>
      <w:bookmarkEnd w:id="126"/>
      <w:bookmarkEnd w:id="127"/>
      <w:bookmarkEnd w:id="128"/>
      <w:bookmarkEnd w:id="129"/>
      <w:bookmarkEnd w:id="130"/>
      <w:r>
        <w:t xml:space="preserve"> </w:t>
      </w:r>
    </w:p>
    <w:p w14:paraId="715CE4C4" w14:textId="77777777" w:rsidR="008E2BEC" w:rsidRDefault="008E2BEC" w:rsidP="008E2BEC">
      <w:pPr>
        <w:pStyle w:val="Heading2"/>
      </w:pPr>
      <w:bookmarkStart w:id="131" w:name="_Toc24034116"/>
      <w:bookmarkStart w:id="132" w:name="_Toc25761806"/>
      <w:bookmarkStart w:id="133" w:name="_Toc34645829"/>
      <w:bookmarkStart w:id="134" w:name="_Toc35856460"/>
      <w:bookmarkStart w:id="135" w:name="_Toc35856564"/>
      <w:bookmarkStart w:id="136" w:name="_Toc35857343"/>
      <w:r>
        <w:t>7.1</w:t>
      </w:r>
      <w:r>
        <w:tab/>
        <w:t>General</w:t>
      </w:r>
      <w:bookmarkEnd w:id="131"/>
      <w:bookmarkEnd w:id="132"/>
      <w:bookmarkEnd w:id="133"/>
      <w:bookmarkEnd w:id="134"/>
      <w:bookmarkEnd w:id="135"/>
      <w:bookmarkEnd w:id="136"/>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137" w:name="_Toc24034117"/>
      <w:bookmarkStart w:id="138" w:name="_Toc25761807"/>
      <w:bookmarkStart w:id="139" w:name="_Toc34645830"/>
      <w:bookmarkStart w:id="140" w:name="_Toc35856461"/>
      <w:bookmarkStart w:id="141" w:name="_Toc35856565"/>
      <w:bookmarkStart w:id="142" w:name="_Toc35857344"/>
      <w:r>
        <w:lastRenderedPageBreak/>
        <w:t>7.2</w:t>
      </w:r>
      <w:r>
        <w:tab/>
        <w:t>Physical layer procedures</w:t>
      </w:r>
      <w:bookmarkEnd w:id="137"/>
      <w:bookmarkEnd w:id="138"/>
      <w:bookmarkEnd w:id="139"/>
      <w:bookmarkEnd w:id="140"/>
      <w:bookmarkEnd w:id="141"/>
      <w:bookmarkEnd w:id="142"/>
    </w:p>
    <w:p w14:paraId="4C9C1560" w14:textId="1ED8D9EE" w:rsidR="008E2BEC" w:rsidRDefault="008E2BEC" w:rsidP="008E2BEC">
      <w:r>
        <w:t xml:space="preserve">ROM device only supports the following physical layer procedures specified in </w:t>
      </w:r>
      <w:r w:rsidR="00F031E6">
        <w:t>TS</w:t>
      </w:r>
      <w:r>
        <w:t>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143" w:name="_Toc24034118"/>
      <w:bookmarkStart w:id="144" w:name="_Toc25761808"/>
      <w:bookmarkStart w:id="145" w:name="_Toc34645831"/>
      <w:bookmarkStart w:id="146" w:name="_Toc35856462"/>
      <w:bookmarkStart w:id="147" w:name="_Toc35856566"/>
      <w:bookmarkStart w:id="148" w:name="_Toc35857345"/>
      <w:r>
        <w:t>7.3</w:t>
      </w:r>
      <w:r>
        <w:tab/>
        <w:t>Idle mode procedures</w:t>
      </w:r>
      <w:bookmarkEnd w:id="143"/>
      <w:bookmarkEnd w:id="144"/>
      <w:bookmarkEnd w:id="145"/>
      <w:bookmarkEnd w:id="146"/>
      <w:bookmarkEnd w:id="147"/>
      <w:bookmarkEnd w:id="148"/>
    </w:p>
    <w:p w14:paraId="5564317F" w14:textId="61F68820" w:rsidR="008E2BEC" w:rsidRDefault="008E2BEC" w:rsidP="008E2BEC">
      <w:r>
        <w:t xml:space="preserve">ROM device only supports the following idle mode procedures specified in </w:t>
      </w:r>
      <w:r w:rsidR="00F031E6">
        <w:t>TS</w:t>
      </w:r>
      <w:r>
        <w:t>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468C980" w:rsidR="008E2BEC" w:rsidRDefault="008E2BEC" w:rsidP="008E2BEC">
      <w:r>
        <w:t xml:space="preserve">PLMN prioritization for cell reselection is specified in </w:t>
      </w:r>
      <w:r w:rsidR="00F031E6">
        <w:t>TS</w:t>
      </w:r>
      <w:r>
        <w:t> 36.304 [14] </w:t>
      </w:r>
      <w:r w:rsidR="00BB08A3">
        <w:t>clause</w:t>
      </w:r>
      <w:r>
        <w:t> 5.2.4.1.</w:t>
      </w:r>
    </w:p>
    <w:p w14:paraId="51F99C58" w14:textId="75B37995" w:rsidR="008E2BEC" w:rsidRDefault="008E2BEC" w:rsidP="008E2BEC">
      <w:pPr>
        <w:pStyle w:val="NO"/>
      </w:pPr>
      <w:r>
        <w:t>NOTE:</w:t>
      </w:r>
      <w:r w:rsidR="00BB08A3">
        <w:tab/>
      </w:r>
      <w:r>
        <w:t xml:space="preserve">NAS layer PLMN selection does not apply to ROM device. PLMN selection for ROM device is specified in </w:t>
      </w:r>
      <w:r w:rsidR="00F031E6">
        <w:t>TS</w:t>
      </w:r>
      <w:r>
        <w:t>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149" w:name="_Toc24034119"/>
      <w:bookmarkStart w:id="150" w:name="_Toc25761809"/>
      <w:bookmarkStart w:id="151" w:name="_Toc34645832"/>
      <w:bookmarkStart w:id="152" w:name="_Toc35856463"/>
      <w:bookmarkStart w:id="153" w:name="_Toc35856567"/>
      <w:bookmarkStart w:id="154" w:name="_Toc35857346"/>
      <w:r>
        <w:t>7.4</w:t>
      </w:r>
      <w:r>
        <w:tab/>
        <w:t>RRM requirements</w:t>
      </w:r>
      <w:bookmarkEnd w:id="149"/>
      <w:bookmarkEnd w:id="150"/>
      <w:bookmarkEnd w:id="151"/>
      <w:bookmarkEnd w:id="152"/>
      <w:bookmarkEnd w:id="153"/>
      <w:bookmarkEnd w:id="154"/>
    </w:p>
    <w:p w14:paraId="6E92916A" w14:textId="63A3B648" w:rsidR="008E2BEC" w:rsidRDefault="008E2BEC" w:rsidP="008E2BEC">
      <w:r>
        <w:t xml:space="preserve">ROM device only supports the following requirements specified in </w:t>
      </w:r>
      <w:r w:rsidR="00F031E6">
        <w:t>TS</w:t>
      </w:r>
      <w:r>
        <w:t>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ED763F0" w:rsidR="008E2BEC" w:rsidRDefault="008E2BEC" w:rsidP="008E2BEC">
      <w:pPr>
        <w:pStyle w:val="B2"/>
      </w:pPr>
      <w:r>
        <w:t>-</w:t>
      </w:r>
      <w:r>
        <w:tab/>
        <w:t>CSG cell-related requirements.</w:t>
      </w:r>
    </w:p>
    <w:p w14:paraId="2821F0A4" w14:textId="77777777" w:rsidR="0062581C" w:rsidRPr="00B857DA" w:rsidRDefault="0062581C" w:rsidP="0062581C"/>
    <w:p w14:paraId="3EB979CD" w14:textId="77777777" w:rsidR="0062581C" w:rsidRDefault="0062581C">
      <w:pPr>
        <w:spacing w:after="0"/>
        <w:rPr>
          <w:rFonts w:ascii="Arial" w:hAnsi="Arial"/>
          <w:sz w:val="36"/>
        </w:rPr>
      </w:pPr>
      <w:bookmarkStart w:id="155" w:name="_Toc24034120"/>
      <w:bookmarkStart w:id="156" w:name="_Toc25761810"/>
      <w:bookmarkStart w:id="157" w:name="_Toc34645833"/>
      <w:bookmarkStart w:id="158" w:name="_Toc35856464"/>
      <w:bookmarkStart w:id="159" w:name="_Toc35856568"/>
      <w:r>
        <w:br w:type="page"/>
      </w:r>
    </w:p>
    <w:p w14:paraId="4D214BE6" w14:textId="46F1A0FA" w:rsidR="008E2BEC" w:rsidRDefault="008E2BEC" w:rsidP="008E2BEC">
      <w:pPr>
        <w:pStyle w:val="Heading1"/>
      </w:pPr>
      <w:bookmarkStart w:id="160" w:name="_Toc35857347"/>
      <w:r>
        <w:lastRenderedPageBreak/>
        <w:t>Appendix</w:t>
      </w:r>
      <w:r>
        <w:tab/>
        <w:t>Upper layer aspects</w:t>
      </w:r>
      <w:bookmarkEnd w:id="155"/>
      <w:bookmarkEnd w:id="156"/>
      <w:bookmarkEnd w:id="157"/>
      <w:bookmarkEnd w:id="158"/>
      <w:bookmarkEnd w:id="159"/>
      <w:bookmarkEnd w:id="160"/>
    </w:p>
    <w:p w14:paraId="4D66A40A" w14:textId="5D669146"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w:t>
      </w:r>
      <w:r w:rsidR="00F031E6">
        <w:t>TS</w:t>
      </w:r>
      <w:r w:rsidRPr="005D29AF">
        <w:t xml:space="preserve"> </w:t>
      </w:r>
      <w:r w:rsidR="00B1035A">
        <w:t xml:space="preserve">26.346 </w:t>
      </w:r>
      <w:r>
        <w:t>[5</w:t>
      </w:r>
      <w:r w:rsidR="00B1035A">
        <w:t>]</w:t>
      </w:r>
      <w:r>
        <w:t>).</w:t>
      </w:r>
    </w:p>
    <w:p w14:paraId="75AFEE11" w14:textId="27445A6A" w:rsidR="00280CEA" w:rsidRDefault="00280CEA" w:rsidP="008E2BEC">
      <w:r>
        <w:t>Broadcast service announcement and session management are defined in</w:t>
      </w:r>
      <w:r w:rsidR="00B1035A">
        <w:t xml:space="preserve"> clause 4.4.3, </w:t>
      </w:r>
      <w:r w:rsidR="00F031E6">
        <w:t>TS</w:t>
      </w:r>
      <w:r>
        <w:t xml:space="preserve"> </w:t>
      </w:r>
      <w:r w:rsidR="00B1035A" w:rsidRPr="00B60A7F">
        <w:t>23.246</w:t>
      </w:r>
      <w:r w:rsidR="00B1035A">
        <w:t xml:space="preserve"> </w:t>
      </w:r>
      <w:r>
        <w:t>[4</w:t>
      </w:r>
      <w:r w:rsidR="00A04CE2">
        <w:t>]</w:t>
      </w:r>
      <w:r>
        <w:t>.</w:t>
      </w:r>
    </w:p>
    <w:p w14:paraId="794D0B97" w14:textId="6E3BFAAE" w:rsidR="00B1035A" w:rsidRDefault="00B1035A" w:rsidP="00B1035A">
      <w:r>
        <w:t xml:space="preserve">ROM devices are defined in clause 7, </w:t>
      </w:r>
      <w:r w:rsidR="00F031E6">
        <w:t>TS</w:t>
      </w:r>
      <w:r>
        <w:t xml:space="preserve"> 36.300 [3] clause 15.11, </w:t>
      </w:r>
      <w:r w:rsidR="00F031E6">
        <w:t>TS</w:t>
      </w:r>
      <w:r>
        <w:t xml:space="preserve"> 23.246 [4] Annex D and </w:t>
      </w:r>
      <w:r w:rsidR="00F031E6">
        <w:t>TS</w:t>
      </w:r>
      <w:r>
        <w:t xml:space="preserve"> 24.116 [7] clause 4. </w:t>
      </w:r>
    </w:p>
    <w:p w14:paraId="1546A868" w14:textId="0B198DC7" w:rsidR="008E2BEC" w:rsidRPr="006255BA" w:rsidRDefault="008E2BEC" w:rsidP="008E2BEC">
      <w:pPr>
        <w:pStyle w:val="Heading9"/>
      </w:pPr>
      <w:bookmarkStart w:id="161" w:name="historyclause"/>
      <w:r w:rsidRPr="00235394">
        <w:br w:type="page"/>
      </w:r>
      <w:bookmarkStart w:id="162" w:name="_Toc24034121"/>
      <w:bookmarkStart w:id="163" w:name="_Toc25761811"/>
      <w:bookmarkStart w:id="164" w:name="_Toc35856465"/>
      <w:bookmarkStart w:id="165" w:name="_Toc35856569"/>
      <w:bookmarkStart w:id="166" w:name="_Toc35857348"/>
      <w:r w:rsidRPr="006255BA">
        <w:lastRenderedPageBreak/>
        <w:t xml:space="preserve">Annex </w:t>
      </w:r>
      <w:r w:rsidR="00561592">
        <w:t>A:</w:t>
      </w:r>
      <w:r w:rsidRPr="006255BA">
        <w:br/>
        <w:t>Change history</w:t>
      </w:r>
      <w:bookmarkEnd w:id="162"/>
      <w:bookmarkEnd w:id="163"/>
      <w:bookmarkEnd w:id="164"/>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167" w:name="OLE_LINK20"/>
            <w:bookmarkStart w:id="168" w:name="OLE_LINK21"/>
            <w:bookmarkStart w:id="169"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161"/>
      <w:bookmarkEnd w:id="167"/>
      <w:bookmarkEnd w:id="168"/>
      <w:bookmarkEnd w:id="169"/>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bookmarkStart w:id="170" w:name="_Hlk34645648"/>
            <w:r>
              <w:rPr>
                <w:rFonts w:cs="Arial"/>
                <w:color w:val="000000"/>
                <w:sz w:val="16"/>
                <w:szCs w:val="16"/>
              </w:rPr>
              <w:t>R1-2001230</w:t>
            </w:r>
            <w:bookmarkEnd w:id="170"/>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r w:rsidR="00561592" w:rsidRPr="00043472" w14:paraId="1ED0D4E2"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79AECF27" w14:textId="14DB9142" w:rsidR="00561592" w:rsidRDefault="00561592" w:rsidP="00621A17">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DF498" w14:textId="74AE8300" w:rsidR="00561592" w:rsidRDefault="00561592" w:rsidP="00621A17">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3AD3493" w14:textId="0BD17363" w:rsidR="00561592" w:rsidRDefault="00561592" w:rsidP="00621A17">
            <w:pPr>
              <w:pStyle w:val="TAC"/>
              <w:rPr>
                <w:rFonts w:cs="Arial"/>
                <w:color w:val="000000"/>
                <w:sz w:val="16"/>
                <w:szCs w:val="16"/>
              </w:rPr>
            </w:pPr>
            <w:r w:rsidRPr="00561592">
              <w:rPr>
                <w:rFonts w:cs="Arial"/>
                <w:color w:val="000000"/>
                <w:sz w:val="16"/>
                <w:szCs w:val="16"/>
              </w:rPr>
              <w:t>RP-20016</w:t>
            </w:r>
            <w:r w:rsidR="00F031E6">
              <w:rPr>
                <w:rFonts w:cs="Arial"/>
                <w:color w:val="000000"/>
                <w:sz w:val="16"/>
                <w:szCs w:val="16"/>
              </w:rPr>
              <w:t>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C6BE92" w14:textId="77777777" w:rsidR="00561592" w:rsidRPr="00043472" w:rsidRDefault="00561592"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189D8B4" w14:textId="77777777" w:rsidR="00561592" w:rsidRPr="00043472" w:rsidRDefault="00561592"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4B6049" w14:textId="77777777" w:rsidR="00561592" w:rsidRPr="00043472" w:rsidRDefault="00561592"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6B9A3C3" w14:textId="77EB0495" w:rsidR="00561592" w:rsidRDefault="00561592" w:rsidP="00621A17">
            <w:pPr>
              <w:pStyle w:val="TAL"/>
              <w:rPr>
                <w:sz w:val="16"/>
                <w:szCs w:val="16"/>
              </w:rPr>
            </w:pPr>
            <w:r>
              <w:rPr>
                <w:sz w:val="16"/>
                <w:szCs w:val="16"/>
              </w:rPr>
              <w:t>Clean version based on 2.0.0 for RAN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C6879" w14:textId="4349F6BF" w:rsidR="00561592" w:rsidRDefault="00F031E6" w:rsidP="00621A17">
            <w:pPr>
              <w:pStyle w:val="TAC"/>
              <w:rPr>
                <w:sz w:val="16"/>
                <w:szCs w:val="16"/>
              </w:rPr>
            </w:pPr>
            <w:r>
              <w:rPr>
                <w:sz w:val="16"/>
                <w:szCs w:val="16"/>
              </w:rPr>
              <w:t>2.1.0</w:t>
            </w:r>
          </w:p>
        </w:tc>
      </w:tr>
      <w:tr w:rsidR="00F031E6" w:rsidRPr="00043472" w14:paraId="6A47E633" w14:textId="77777777" w:rsidTr="00F031E6">
        <w:tc>
          <w:tcPr>
            <w:tcW w:w="800" w:type="dxa"/>
            <w:tcBorders>
              <w:top w:val="single" w:sz="6" w:space="0" w:color="auto"/>
              <w:left w:val="single" w:sz="6" w:space="0" w:color="auto"/>
              <w:bottom w:val="single" w:sz="6" w:space="0" w:color="auto"/>
              <w:right w:val="single" w:sz="6" w:space="0" w:color="auto"/>
            </w:tcBorders>
            <w:shd w:val="solid" w:color="FFFFFF" w:fill="auto"/>
          </w:tcPr>
          <w:p w14:paraId="4A79C069" w14:textId="77777777" w:rsidR="00F031E6" w:rsidRDefault="00F031E6" w:rsidP="00EE13CA">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BD74ECB" w14:textId="77777777" w:rsidR="00F031E6" w:rsidRDefault="00F031E6" w:rsidP="00EE13CA">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DF682A2" w14:textId="539F44FF" w:rsidR="00F031E6" w:rsidRDefault="00F031E6" w:rsidP="00EE13CA">
            <w:pPr>
              <w:pStyle w:val="TAC"/>
              <w:rPr>
                <w:rFonts w:cs="Arial"/>
                <w:color w:val="000000"/>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4FE663C" w14:textId="77777777" w:rsidR="00F031E6" w:rsidRPr="00043472" w:rsidRDefault="00F031E6" w:rsidP="00EE13CA">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A4B60F" w14:textId="77777777" w:rsidR="00F031E6" w:rsidRPr="00043472" w:rsidRDefault="00F031E6" w:rsidP="00EE13CA">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FE92201" w14:textId="77777777" w:rsidR="00F031E6" w:rsidRPr="00043472" w:rsidRDefault="00F031E6" w:rsidP="00EE13CA">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2DCA8849" w14:textId="7675D009" w:rsidR="00F031E6" w:rsidRDefault="00F031E6" w:rsidP="00EE13CA">
            <w:pPr>
              <w:pStyle w:val="TAL"/>
              <w:rPr>
                <w:sz w:val="16"/>
                <w:szCs w:val="16"/>
              </w:rPr>
            </w:pPr>
            <w:r>
              <w:rPr>
                <w:sz w:val="16"/>
                <w:szCs w:val="16"/>
              </w:rPr>
              <w:t>TR under change control – 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B1F2D" w14:textId="4F406A89" w:rsidR="00F031E6" w:rsidRDefault="00F031E6" w:rsidP="00EE13CA">
            <w:pPr>
              <w:pStyle w:val="TAC"/>
              <w:rPr>
                <w:sz w:val="16"/>
                <w:szCs w:val="16"/>
              </w:rPr>
            </w:pPr>
            <w:r>
              <w:rPr>
                <w:sz w:val="16"/>
                <w:szCs w:val="16"/>
              </w:rPr>
              <w:t>16.0</w:t>
            </w:r>
            <w:r>
              <w:rPr>
                <w:sz w:val="16"/>
                <w:szCs w:val="16"/>
              </w:rPr>
              <w:t>.0</w:t>
            </w:r>
          </w:p>
        </w:tc>
      </w:tr>
    </w:tbl>
    <w:p w14:paraId="54CBC748"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8B340" w14:textId="77777777" w:rsidR="006A01EB" w:rsidRDefault="006A01EB">
      <w:r>
        <w:separator/>
      </w:r>
    </w:p>
  </w:endnote>
  <w:endnote w:type="continuationSeparator" w:id="0">
    <w:p w14:paraId="4B6AAC6F" w14:textId="77777777" w:rsidR="006A01EB" w:rsidRDefault="006A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855E" w14:textId="77777777" w:rsidR="00215532" w:rsidRDefault="00215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9FF47" w14:textId="77777777" w:rsidR="006A01EB" w:rsidRDefault="006A01EB">
      <w:r>
        <w:separator/>
      </w:r>
    </w:p>
  </w:footnote>
  <w:footnote w:type="continuationSeparator" w:id="0">
    <w:p w14:paraId="0DB18902" w14:textId="77777777" w:rsidR="006A01EB" w:rsidRDefault="006A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EFEAC" w14:textId="6A4A6F58" w:rsidR="00215532" w:rsidRDefault="002155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81C">
      <w:rPr>
        <w:rFonts w:ascii="Arial" w:hAnsi="Arial" w:cs="Arial"/>
        <w:b/>
        <w:noProof/>
        <w:sz w:val="18"/>
        <w:szCs w:val="18"/>
      </w:rPr>
      <w:t>3GPP TR 36.976 V16.0.0 (2020-03)</w:t>
    </w:r>
    <w:r>
      <w:rPr>
        <w:rFonts w:ascii="Arial" w:hAnsi="Arial" w:cs="Arial"/>
        <w:b/>
        <w:sz w:val="18"/>
        <w:szCs w:val="18"/>
      </w:rPr>
      <w:fldChar w:fldCharType="end"/>
    </w:r>
  </w:p>
  <w:p w14:paraId="3C8CF589" w14:textId="77777777" w:rsidR="00215532" w:rsidRDefault="002155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0FA525F6" w:rsidR="00215532" w:rsidRDefault="002155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81C">
      <w:rPr>
        <w:rFonts w:ascii="Arial" w:hAnsi="Arial" w:cs="Arial"/>
        <w:b/>
        <w:noProof/>
        <w:sz w:val="18"/>
        <w:szCs w:val="18"/>
      </w:rPr>
      <w:t>Release 16</w:t>
    </w:r>
    <w:r>
      <w:rPr>
        <w:rFonts w:ascii="Arial" w:hAnsi="Arial" w:cs="Arial"/>
        <w:b/>
        <w:sz w:val="18"/>
        <w:szCs w:val="18"/>
      </w:rPr>
      <w:fldChar w:fldCharType="end"/>
    </w:r>
  </w:p>
  <w:p w14:paraId="4F43A2D9" w14:textId="77777777" w:rsidR="00215532" w:rsidRDefault="00215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903D9"/>
    <w:rsid w:val="00190BB5"/>
    <w:rsid w:val="001A2A0C"/>
    <w:rsid w:val="001A4C42"/>
    <w:rsid w:val="001A7420"/>
    <w:rsid w:val="001B18E9"/>
    <w:rsid w:val="001B6637"/>
    <w:rsid w:val="001C21C3"/>
    <w:rsid w:val="001C39B8"/>
    <w:rsid w:val="001D02C2"/>
    <w:rsid w:val="001F0C1D"/>
    <w:rsid w:val="001F1132"/>
    <w:rsid w:val="001F168B"/>
    <w:rsid w:val="00215532"/>
    <w:rsid w:val="002229C1"/>
    <w:rsid w:val="00232F09"/>
    <w:rsid w:val="002347A2"/>
    <w:rsid w:val="002675F0"/>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65515"/>
    <w:rsid w:val="004D3578"/>
    <w:rsid w:val="004D7E6A"/>
    <w:rsid w:val="004E213A"/>
    <w:rsid w:val="004F0988"/>
    <w:rsid w:val="004F3340"/>
    <w:rsid w:val="0053388B"/>
    <w:rsid w:val="00535773"/>
    <w:rsid w:val="00543E6C"/>
    <w:rsid w:val="00561592"/>
    <w:rsid w:val="00565087"/>
    <w:rsid w:val="00597B11"/>
    <w:rsid w:val="005C73B9"/>
    <w:rsid w:val="005D29AF"/>
    <w:rsid w:val="005D2E01"/>
    <w:rsid w:val="005D7526"/>
    <w:rsid w:val="005E4BB2"/>
    <w:rsid w:val="00602AEA"/>
    <w:rsid w:val="00614FDF"/>
    <w:rsid w:val="00621A17"/>
    <w:rsid w:val="0062581C"/>
    <w:rsid w:val="0063543D"/>
    <w:rsid w:val="00636567"/>
    <w:rsid w:val="00647114"/>
    <w:rsid w:val="0066248B"/>
    <w:rsid w:val="00690AFF"/>
    <w:rsid w:val="006A01EB"/>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9407D"/>
    <w:rsid w:val="009F37B7"/>
    <w:rsid w:val="00A04CE2"/>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F025A2"/>
    <w:rsid w:val="00F031E6"/>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 w:type="paragraph" w:styleId="TOCHeading">
    <w:name w:val="TOC Heading"/>
    <w:basedOn w:val="Heading1"/>
    <w:next w:val="Normal"/>
    <w:uiPriority w:val="39"/>
    <w:unhideWhenUsed/>
    <w:qFormat/>
    <w:rsid w:val="0056159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58060-984A-4963-8554-AB9DE85E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3468</Words>
  <Characters>19773</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CR1309</cp:lastModifiedBy>
  <cp:revision>3</cp:revision>
  <cp:lastPrinted>2019-02-25T14:05:00Z</cp:lastPrinted>
  <dcterms:created xsi:type="dcterms:W3CDTF">2020-03-23T10:49:00Z</dcterms:created>
  <dcterms:modified xsi:type="dcterms:W3CDTF">2020-03-23T11:01:00Z</dcterms:modified>
</cp:coreProperties>
</file>